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3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C0003D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3BACA03E" w:rsidR="0009267B" w:rsidRPr="00C0003D" w:rsidRDefault="006E2A9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2B1A7324" w:rsidR="0073369C" w:rsidRPr="00C0003D" w:rsidRDefault="006E2A97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7777777"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82DBE" w:rsidRPr="00C0003D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4CE418AB" w:rsidR="00482DBE" w:rsidRPr="00C0003D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482DBE" w:rsidRPr="00C0003D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82DBE" w:rsidRPr="00E34EE7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13E4A84A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5B7AE3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D6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DD6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Pr="00EB1A7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482DBE" w:rsidRPr="00E34EE7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243E37BD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A88D4F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482DBE" w:rsidRPr="009B2962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46590682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482DBE" w:rsidRPr="009B2962" w14:paraId="1D2CECE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7BF921" w14:textId="2892ABF7" w:rsidR="00482DBE" w:rsidRPr="009B2962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11336A" w14:textId="77777777" w:rsidR="00482DBE" w:rsidRPr="009B2962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3CEE4DD6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82DBE" w:rsidRPr="009B2962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4419869F" w:rsidR="00482DBE" w:rsidRPr="009B2962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482DBE" w:rsidRPr="009B2962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482DBE" w:rsidRPr="00E34EE7" w14:paraId="3B38E1B1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55247B18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77777777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82DBE" w:rsidRPr="00E34EE7" w14:paraId="092B2FB4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697AA632" w:rsidR="00482DBE" w:rsidRPr="00B1779C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482DBE" w:rsidRPr="00B1779C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5560957C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82DBE" w:rsidRPr="00E34EE7" w14:paraId="37830E9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1CC46211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C08A36" w14:textId="3A88397C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82DBE" w:rsidRPr="00E34EE7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4D5D2BD5" w:rsidR="00482DBE" w:rsidRPr="00E34EE7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482DBE" w:rsidRPr="00E34EE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2EDAA2EC" w:rsidR="00482DBE" w:rsidRPr="00EB1A77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BF5DB1" w:rsidRPr="009B2962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5CF5E4C2" w:rsidR="00BF5DB1" w:rsidRPr="00B1779C" w:rsidRDefault="006E2A97" w:rsidP="00A012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0D7EB71" w14:textId="77777777" w:rsidR="00BF5DB1" w:rsidRPr="00B1779C" w:rsidRDefault="00BF5DB1" w:rsidP="00A012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8010" w:type="dxa"/>
            <w:vAlign w:val="center"/>
          </w:tcPr>
          <w:p w14:paraId="06701F6D" w14:textId="77777777" w:rsidR="00BF5DB1" w:rsidRPr="00EB1A77" w:rsidRDefault="00BF5DB1" w:rsidP="00A012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82DBE" w:rsidRPr="009B2962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40BE0B6E" w:rsidR="00482DBE" w:rsidRPr="00B1779C" w:rsidRDefault="006E2A97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E2A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6E2A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507E936" w14:textId="77777777" w:rsidR="00482DBE" w:rsidRPr="00B1779C" w:rsidRDefault="00482DBE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8010" w:type="dxa"/>
            <w:vAlign w:val="center"/>
          </w:tcPr>
          <w:p w14:paraId="1B8A64DB" w14:textId="57B8AAD5" w:rsidR="00482DBE" w:rsidRPr="00EB1A77" w:rsidRDefault="0043424B" w:rsidP="00482D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28FE66C" w14:textId="77777777" w:rsidR="001A021D" w:rsidRPr="00C0003D" w:rsidRDefault="001A021D" w:rsidP="0009267B">
      <w:pPr>
        <w:rPr>
          <w:b/>
          <w:bCs/>
        </w:rPr>
      </w:pPr>
    </w:p>
    <w:p w14:paraId="5587987F" w14:textId="77777777" w:rsidR="00710575" w:rsidRDefault="00710575" w:rsidP="0009267B">
      <w:pPr>
        <w:rPr>
          <w:b/>
          <w:bCs/>
        </w:rPr>
      </w:pPr>
    </w:p>
    <w:p w14:paraId="4DF2231E" w14:textId="77777777" w:rsidR="00710575" w:rsidRPr="00710575" w:rsidRDefault="00710575" w:rsidP="00710575"/>
    <w:p w14:paraId="5D3A0DB7" w14:textId="77777777"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14:paraId="172CFAD4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39F4639" w14:textId="1A1C653C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482DBE">
        <w:rPr>
          <w:rFonts w:ascii="Angsana New" w:hAnsi="Angsana New" w:hint="cs"/>
          <w:sz w:val="30"/>
          <w:szCs w:val="30"/>
          <w:cs/>
        </w:rPr>
        <w:t>คณะกรรมการ</w:t>
      </w:r>
      <w:r w:rsidR="00624932" w:rsidRPr="00482DBE">
        <w:rPr>
          <w:rFonts w:ascii="Angsana New" w:hAnsi="Angsana New" w:hint="cs"/>
          <w:sz w:val="30"/>
          <w:szCs w:val="30"/>
          <w:cs/>
        </w:rPr>
        <w:t>บริ</w:t>
      </w:r>
      <w:r w:rsidR="00E5569F" w:rsidRPr="00482DBE">
        <w:rPr>
          <w:rFonts w:ascii="Angsana New" w:hAnsi="Angsana New" w:hint="cs"/>
          <w:sz w:val="30"/>
          <w:szCs w:val="30"/>
          <w:cs/>
        </w:rPr>
        <w:t>ษัท</w:t>
      </w:r>
      <w:r w:rsidR="00C1686A" w:rsidRPr="00482DBE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03461" w:rsidRPr="00482DBE">
        <w:rPr>
          <w:rFonts w:ascii="Angsana New" w:hAnsi="Angsana New" w:hint="cs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17</w:t>
      </w:r>
      <w:r w:rsidR="00703461" w:rsidRPr="00482DBE">
        <w:rPr>
          <w:rFonts w:ascii="Angsana New" w:hAnsi="Angsana New"/>
          <w:sz w:val="30"/>
          <w:szCs w:val="30"/>
        </w:rPr>
        <w:t xml:space="preserve"> </w:t>
      </w:r>
      <w:r w:rsidR="00703461" w:rsidRPr="00482DB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E2A97" w:rsidRPr="006E2A97">
        <w:rPr>
          <w:rFonts w:ascii="Angsana New" w:hAnsi="Angsana New"/>
          <w:sz w:val="30"/>
          <w:szCs w:val="30"/>
        </w:rPr>
        <w:t>2564</w:t>
      </w:r>
    </w:p>
    <w:p w14:paraId="0055BCD2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4397C08" w14:textId="77777777" w:rsidR="0009267B" w:rsidRPr="0078719A" w:rsidRDefault="0009267B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14:paraId="4148EBFE" w14:textId="3CE16B88" w:rsidR="0009267B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3461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บริษัทดำเนินธุรกิจหลักเกี่ยวกับการซื้อมาขายไป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รวมทั้งงานขายอุปกรณ์ระบบสื่อสารโทรคมนาคม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งานวิศวกรรมระบบขนส่งทางราง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และระบบอื่นๆ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พร้อมติดตั้ง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การจำหน่ายสินค้าอุปโภคบริโภค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ธุรกิจบริการด้านอาหาร</w:t>
      </w:r>
      <w:r w:rsidRPr="00703461">
        <w:rPr>
          <w:rFonts w:ascii="Angsana New" w:hAnsi="Angsana New"/>
          <w:sz w:val="30"/>
          <w:szCs w:val="30"/>
          <w:cs/>
        </w:rPr>
        <w:t xml:space="preserve"> </w:t>
      </w:r>
      <w:r w:rsidRPr="00703461">
        <w:rPr>
          <w:rFonts w:ascii="Angsana New" w:hAnsi="Angsana New" w:hint="cs"/>
          <w:sz w:val="30"/>
          <w:szCs w:val="30"/>
          <w:cs/>
        </w:rPr>
        <w:t>และการให้บริการอื่นๆ</w:t>
      </w:r>
    </w:p>
    <w:p w14:paraId="25925507" w14:textId="77777777" w:rsidR="009F0AB5" w:rsidRPr="00465C90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9D4BAA4" w14:textId="77777777" w:rsidR="0009267B" w:rsidRPr="0078719A" w:rsidRDefault="0009267B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ระหว่างกาล</w:t>
      </w:r>
    </w:p>
    <w:p w14:paraId="71092242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742169" w14:textId="77777777"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0B40">
        <w:rPr>
          <w:rFonts w:ascii="Angsana New" w:hAnsi="Angsana New"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70B4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326E1F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19B75EDA" w14:textId="77C775C2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34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2ABE7E87" w14:textId="77777777" w:rsidR="00A97F99" w:rsidRP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908D6C2" w14:textId="2E1B8469" w:rsidR="0009267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18CA">
        <w:rPr>
          <w:rFonts w:ascii="Angsana New" w:hAnsi="Angsana New"/>
          <w:sz w:val="30"/>
          <w:szCs w:val="30"/>
          <w:cs/>
        </w:rPr>
        <w:t>งบการเงิน</w:t>
      </w:r>
      <w:r w:rsidR="009F7C4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618CA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>ๆ</w:t>
      </w:r>
      <w:r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0618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2A97" w:rsidRPr="006E2A97">
        <w:rPr>
          <w:rFonts w:ascii="Angsana New" w:hAnsi="Angsana New"/>
          <w:sz w:val="30"/>
          <w:szCs w:val="30"/>
        </w:rPr>
        <w:t>2563</w:t>
      </w:r>
    </w:p>
    <w:p w14:paraId="1323C8E4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6E07101" w14:textId="70BA22C1" w:rsidR="00CE1DAF" w:rsidRPr="002E2F9C" w:rsidRDefault="00CE1DAF" w:rsidP="00CE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E2F9C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2E2F9C">
        <w:rPr>
          <w:rFonts w:ascii="Angsana New" w:hAnsi="Angsana New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</w:t>
      </w:r>
      <w:r w:rsidRPr="002E2F9C">
        <w:rPr>
          <w:rFonts w:ascii="Angsana New" w:hAnsi="Angsana New"/>
          <w:sz w:val="30"/>
          <w:szCs w:val="30"/>
        </w:rPr>
        <w:t xml:space="preserve"> </w:t>
      </w:r>
      <w:r w:rsidRPr="002E2F9C">
        <w:rPr>
          <w:rFonts w:ascii="Angsana New" w:hAnsi="Angsana New" w:hint="cs"/>
          <w:sz w:val="30"/>
          <w:szCs w:val="30"/>
          <w:cs/>
        </w:rPr>
        <w:t>มกราคม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Pr="002E2F9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2F9C">
        <w:rPr>
          <w:rFonts w:ascii="Angsana New" w:hAnsi="Angsana New"/>
          <w:sz w:val="30"/>
          <w:szCs w:val="30"/>
          <w:cs/>
        </w:rPr>
        <w:t>ถือปฏิบัติตาม</w:t>
      </w:r>
      <w:r w:rsidRPr="002E2F9C">
        <w:rPr>
          <w:rFonts w:ascii="Angsana New" w:hAnsi="Angsana New" w:hint="cs"/>
          <w:sz w:val="30"/>
          <w:szCs w:val="30"/>
          <w:cs/>
        </w:rPr>
        <w:t>ข้อผ่อนปรนในทางปฏิบัติเรื่องการยินยอมการลดค่าเช่าที่เกี่ยวข้องกับ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Pr="002E2F9C">
        <w:rPr>
          <w:rFonts w:ascii="Angsana New" w:hAnsi="Angsana New"/>
          <w:sz w:val="30"/>
          <w:szCs w:val="30"/>
        </w:rPr>
        <w:t>COVID-</w:t>
      </w:r>
      <w:r w:rsidR="006E2A97" w:rsidRPr="006E2A97">
        <w:rPr>
          <w:rFonts w:ascii="Angsana New" w:hAnsi="Angsana New"/>
          <w:sz w:val="30"/>
          <w:szCs w:val="30"/>
        </w:rPr>
        <w:t>19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Pr="002E2F9C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Pr="002E2F9C">
        <w:rPr>
          <w:rFonts w:ascii="Angsana New" w:hAnsi="Angsana New" w:hint="cs"/>
          <w:sz w:val="30"/>
          <w:szCs w:val="30"/>
          <w:cs/>
        </w:rPr>
        <w:t>ฉบับที่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16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Pr="002E2F9C">
        <w:rPr>
          <w:rFonts w:ascii="Angsana New" w:hAnsi="Angsana New" w:hint="cs"/>
          <w:sz w:val="30"/>
          <w:szCs w:val="30"/>
          <w:cs/>
        </w:rPr>
        <w:t>เรื่อง</w:t>
      </w:r>
      <w:r w:rsidRPr="002E2F9C">
        <w:rPr>
          <w:rFonts w:ascii="Angsana New" w:hAnsi="Angsana New"/>
          <w:sz w:val="30"/>
          <w:szCs w:val="30"/>
          <w:cs/>
        </w:rPr>
        <w:t xml:space="preserve"> </w:t>
      </w:r>
      <w:r w:rsidRPr="002E2F9C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2E2F9C">
        <w:rPr>
          <w:rFonts w:ascii="Angsana New" w:hAnsi="Angsana New" w:hint="cs"/>
          <w:sz w:val="30"/>
          <w:szCs w:val="30"/>
          <w:cs/>
        </w:rPr>
        <w:t xml:space="preserve"> </w:t>
      </w:r>
      <w:r w:rsidRPr="002E2F9C">
        <w:rPr>
          <w:rFonts w:ascii="Angsana New" w:hAnsi="Angsana New"/>
          <w:sz w:val="30"/>
          <w:szCs w:val="30"/>
        </w:rPr>
        <w:t xml:space="preserve">(TFRS </w:t>
      </w:r>
      <w:r w:rsidR="006E2A97" w:rsidRPr="006E2A97">
        <w:rPr>
          <w:rFonts w:ascii="Angsana New" w:hAnsi="Angsana New"/>
          <w:sz w:val="30"/>
          <w:szCs w:val="30"/>
        </w:rPr>
        <w:t>16</w:t>
      </w:r>
      <w:r w:rsidRPr="002E2F9C">
        <w:rPr>
          <w:rFonts w:ascii="Angsana New" w:hAnsi="Angsana New"/>
          <w:sz w:val="30"/>
          <w:szCs w:val="30"/>
        </w:rPr>
        <w:t xml:space="preserve">) </w:t>
      </w:r>
      <w:r w:rsidRPr="002E2F9C">
        <w:rPr>
          <w:rFonts w:ascii="Angsana New" w:hAnsi="Angsana New" w:hint="cs"/>
          <w:sz w:val="30"/>
          <w:szCs w:val="30"/>
          <w:cs/>
        </w:rPr>
        <w:t>การถือปฏิบัติดังกล่าว</w:t>
      </w:r>
      <w:r w:rsidRPr="002E2F9C">
        <w:rPr>
          <w:rFonts w:ascii="Angsana New" w:hAnsi="Angsana New"/>
          <w:sz w:val="30"/>
          <w:szCs w:val="30"/>
          <w:cs/>
        </w:rPr>
        <w:t>ไม่มีผลกระทบ</w:t>
      </w:r>
      <w:r w:rsidRPr="002E2F9C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2E2F9C">
        <w:rPr>
          <w:rFonts w:ascii="Angsana New" w:hAnsi="Angsana New"/>
          <w:sz w:val="30"/>
          <w:szCs w:val="30"/>
          <w:cs/>
        </w:rPr>
        <w:t>ต่องบการเงิน</w:t>
      </w:r>
    </w:p>
    <w:p w14:paraId="0D198E45" w14:textId="77777777" w:rsidR="002E7B8F" w:rsidRDefault="002E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lang w:val="en-GB"/>
        </w:rPr>
      </w:pPr>
      <w:r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br w:type="page"/>
      </w:r>
    </w:p>
    <w:p w14:paraId="7832FA46" w14:textId="3FACD936" w:rsidR="004C69E0" w:rsidRDefault="004C69E0" w:rsidP="0023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69E0">
        <w:rPr>
          <w:rFonts w:ascii="Angsana New" w:hAnsi="Angsana New"/>
          <w:sz w:val="30"/>
          <w:szCs w:val="30"/>
          <w:cs/>
        </w:rPr>
        <w:lastRenderedPageBreak/>
        <w:t>นอกจากนี้ 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C69E0">
        <w:rPr>
          <w:rFonts w:ascii="Angsana New" w:hAnsi="Angsana New"/>
          <w:sz w:val="30"/>
          <w:szCs w:val="30"/>
        </w:rPr>
        <w:t xml:space="preserve"> </w:t>
      </w:r>
      <w:r w:rsidR="006717F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237843" w:rsidRPr="00237843">
        <w:rPr>
          <w:rFonts w:ascii="Angsana New" w:hAnsi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306FB8EF" w14:textId="77777777" w:rsidR="00237843" w:rsidRDefault="00237843" w:rsidP="0023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</w:pPr>
    </w:p>
    <w:p w14:paraId="35D7C4AD" w14:textId="36A6CE4F"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(</w:t>
      </w:r>
      <w:r w:rsidR="00222437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</w:t>
      </w: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E70B40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921816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และการประมาณการ</w:t>
      </w:r>
      <w:r w:rsidR="00CE1DAF" w:rsidRPr="00CE1DAF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และนโยบายการบัญชี</w:t>
      </w:r>
    </w:p>
    <w:p w14:paraId="31A0F9F0" w14:textId="77777777" w:rsidR="008E531E" w:rsidRPr="00A97F99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7A144E8" w14:textId="7B0AFF1B" w:rsidR="001419CD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E70B40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ไม่แตกต่างจากที่ได้อธิบายไว้ในงบการเงินสำหรับปีสิ้นสุดวันที่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ธันวาคม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</w:t>
      </w:r>
      <w:r w:rsidR="006E2A97" w:rsidRPr="006E2A97">
        <w:rPr>
          <w:rFonts w:ascii="Angsana New" w:hAnsi="Angsana New" w:hint="cs"/>
          <w:sz w:val="30"/>
          <w:szCs w:val="30"/>
        </w:rPr>
        <w:t>3</w:t>
      </w:r>
      <w:r w:rsidR="00E70B40">
        <w:rPr>
          <w:rFonts w:ascii="Angsana New" w:hAnsi="Angsana New"/>
          <w:sz w:val="30"/>
          <w:szCs w:val="30"/>
        </w:rPr>
        <w:t xml:space="preserve"> </w:t>
      </w:r>
    </w:p>
    <w:p w14:paraId="2D36B286" w14:textId="77777777" w:rsidR="00D3515B" w:rsidRPr="00D3515B" w:rsidRDefault="00D3515B" w:rsidP="00482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6B9BE4" w14:textId="77777777" w:rsidR="00F212CE" w:rsidRPr="0078719A" w:rsidRDefault="00F212CE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0948522C" w14:textId="77777777" w:rsidR="00F212CE" w:rsidRPr="00206B4C" w:rsidRDefault="00F212CE" w:rsidP="002E5E39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6851B61" w14:textId="725EFE3F" w:rsidR="002E5E39" w:rsidRDefault="002E5E39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และการร่วมค้าได้เปิดเผยในหมาย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>เหตุข้อ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6E2A97" w:rsidRPr="006E2A97">
        <w:rPr>
          <w:rFonts w:asciiTheme="majorBidi" w:hAnsiTheme="majorBidi" w:cstheme="majorBidi"/>
          <w:bCs/>
          <w:color w:val="000000"/>
          <w:sz w:val="30"/>
          <w:szCs w:val="30"/>
        </w:rPr>
        <w:t>5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 และ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6E2A97" w:rsidRPr="006E2A97">
        <w:rPr>
          <w:rFonts w:asciiTheme="majorBidi" w:hAnsiTheme="majorBidi" w:cstheme="majorBidi"/>
          <w:bCs/>
          <w:color w:val="000000"/>
          <w:sz w:val="30"/>
          <w:szCs w:val="30"/>
        </w:rPr>
        <w:t>6</w:t>
      </w:r>
    </w:p>
    <w:p w14:paraId="2B783753" w14:textId="77777777" w:rsidR="005D62A1" w:rsidRPr="00E9441F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DEF31E3" w14:textId="14862A1A" w:rsidR="005D62A1" w:rsidRPr="00C0003D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0003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 w:hint="cs"/>
          <w:sz w:val="30"/>
          <w:szCs w:val="30"/>
          <w:cs/>
        </w:rPr>
        <w:t>มีนาคม</w:t>
      </w:r>
      <w:r w:rsidRPr="00C0003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C5996ED" w14:textId="77777777" w:rsidR="005D62A1" w:rsidRPr="001A7B0B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D62A1" w:rsidRPr="00C0003D" w14:paraId="4689BDAA" w14:textId="77777777" w:rsidTr="009F7C4F">
        <w:trPr>
          <w:tblHeader/>
        </w:trPr>
        <w:tc>
          <w:tcPr>
            <w:tcW w:w="4050" w:type="dxa"/>
            <w:shd w:val="clear" w:color="auto" w:fill="auto"/>
          </w:tcPr>
          <w:p w14:paraId="33FFC42F" w14:textId="45F9E550" w:rsidR="005D62A1" w:rsidRPr="00114071" w:rsidRDefault="00A2588E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11407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61620DA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F74CF9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F50B703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2A1" w:rsidRPr="00C0003D" w14:paraId="4533D6C1" w14:textId="77777777" w:rsidTr="009F7C4F">
        <w:trPr>
          <w:tblHeader/>
        </w:trPr>
        <w:tc>
          <w:tcPr>
            <w:tcW w:w="4050" w:type="dxa"/>
            <w:shd w:val="clear" w:color="auto" w:fill="auto"/>
          </w:tcPr>
          <w:p w14:paraId="2D3DF8DA" w14:textId="6AFA608C" w:rsidR="005D62A1" w:rsidRPr="0025625D" w:rsidRDefault="001B037C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3D8091B8" w14:textId="34E55873" w:rsidR="005D62A1" w:rsidRPr="0025625D" w:rsidRDefault="006E2A97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8632779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EE0873" w14:textId="6F84C932" w:rsidR="005D62A1" w:rsidRPr="0025625D" w:rsidRDefault="006E2A97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CC70628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41954" w14:textId="08CDF702" w:rsidR="005D62A1" w:rsidRPr="0025625D" w:rsidRDefault="006E2A97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18C7B78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6956CD" w14:textId="1F4FA685" w:rsidR="005D62A1" w:rsidRPr="0025625D" w:rsidRDefault="006E2A97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D62A1" w:rsidRPr="00C0003D" w14:paraId="3881BEAD" w14:textId="77777777" w:rsidTr="009F7C4F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70C2939C" w14:textId="77777777" w:rsidR="005D62A1" w:rsidRPr="0025625D" w:rsidRDefault="005D62A1" w:rsidP="005D62A1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3A5BE48" w14:textId="77777777" w:rsidR="005D62A1" w:rsidRPr="0025625D" w:rsidRDefault="005D62A1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D62A1" w:rsidRPr="00C0003D" w14:paraId="17E81734" w14:textId="77777777" w:rsidTr="009F7C4F">
        <w:tc>
          <w:tcPr>
            <w:tcW w:w="4050" w:type="dxa"/>
            <w:shd w:val="clear" w:color="auto" w:fill="auto"/>
          </w:tcPr>
          <w:p w14:paraId="647CC9B0" w14:textId="77777777" w:rsidR="005D62A1" w:rsidRPr="0025625D" w:rsidRDefault="005D62A1" w:rsidP="005D62A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25252C9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3EA76F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32ED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7093A0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C3FB0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83FF41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442EB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09A7" w:rsidRPr="00C0003D" w14:paraId="57735542" w14:textId="77777777" w:rsidTr="009F7C4F">
        <w:tc>
          <w:tcPr>
            <w:tcW w:w="4050" w:type="dxa"/>
            <w:shd w:val="clear" w:color="auto" w:fill="auto"/>
          </w:tcPr>
          <w:p w14:paraId="3DCED399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429866C7" w14:textId="01294D12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C418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8ECAD3" w14:textId="77777777" w:rsidR="006A09A7" w:rsidRPr="0025625D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7CF19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0F91A" w14:textId="6EA9BFA0" w:rsidR="006A09A7" w:rsidRPr="0025625D" w:rsidRDefault="00482DBE" w:rsidP="00482DB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14094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9710FB" w14:textId="6025418C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A09A7" w:rsidRPr="00C0003D" w14:paraId="30D43ABC" w14:textId="77777777" w:rsidTr="009F7C4F">
        <w:tc>
          <w:tcPr>
            <w:tcW w:w="4050" w:type="dxa"/>
            <w:shd w:val="clear" w:color="auto" w:fill="auto"/>
          </w:tcPr>
          <w:p w14:paraId="7E9AAA5A" w14:textId="63460902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0E8635AF" w14:textId="287E6D67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63F22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0DCE8" w14:textId="77777777" w:rsidR="006A09A7" w:rsidRPr="0025625D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79D28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B4B816" w14:textId="31C2B5E9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06F271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8FB9B4" w14:textId="33B54DC4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A09A7" w:rsidRPr="00C0003D" w14:paraId="06F259CE" w14:textId="77777777" w:rsidTr="009F7C4F">
        <w:tc>
          <w:tcPr>
            <w:tcW w:w="4050" w:type="dxa"/>
            <w:shd w:val="clear" w:color="auto" w:fill="auto"/>
          </w:tcPr>
          <w:p w14:paraId="58DDFA03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6CD3C60" w14:textId="1537D54C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20F4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621AC5" w14:textId="77777777" w:rsidR="006A09A7" w:rsidRPr="0025625D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9E5E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E6F117" w14:textId="1426F39A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74BBF584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6B3F3" w14:textId="5C3DB86A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6A09A7" w:rsidRPr="00C0003D" w14:paraId="22195F82" w14:textId="77777777" w:rsidTr="009F7C4F">
        <w:tc>
          <w:tcPr>
            <w:tcW w:w="4050" w:type="dxa"/>
            <w:shd w:val="clear" w:color="auto" w:fill="auto"/>
            <w:vAlign w:val="bottom"/>
          </w:tcPr>
          <w:p w14:paraId="1A6BF63A" w14:textId="77777777" w:rsidR="006A09A7" w:rsidRPr="0025625D" w:rsidRDefault="006A09A7" w:rsidP="006A09A7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3AD1C000" w14:textId="19FE9187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F8AEE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419884" w14:textId="77777777" w:rsidR="006A09A7" w:rsidRPr="0025625D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4C171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DDC72" w14:textId="7FCC9E8D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5FEFDCD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B42AB" w14:textId="5B44A57F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6A09A7" w:rsidRPr="00C0003D" w14:paraId="74A8D498" w14:textId="77777777" w:rsidTr="009F7C4F">
        <w:tc>
          <w:tcPr>
            <w:tcW w:w="4050" w:type="dxa"/>
            <w:shd w:val="clear" w:color="auto" w:fill="auto"/>
          </w:tcPr>
          <w:p w14:paraId="7940F7F1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4C74E08C" w14:textId="562199C2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72869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361DE8" w14:textId="77777777" w:rsidR="006A09A7" w:rsidRPr="0025625D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263E5A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32B9EB" w14:textId="2706DDE4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134131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B8BFF4" w14:textId="438C3C03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A09A7" w:rsidRPr="00C0003D" w14:paraId="4BB53FD2" w14:textId="77777777" w:rsidTr="009F7C4F">
        <w:tc>
          <w:tcPr>
            <w:tcW w:w="4050" w:type="dxa"/>
            <w:shd w:val="clear" w:color="auto" w:fill="auto"/>
          </w:tcPr>
          <w:p w14:paraId="0BF0CD13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2FF7FD23" w14:textId="62148207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B6FA23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A6E310" w14:textId="77777777" w:rsidR="006A09A7" w:rsidRPr="0025625D" w:rsidRDefault="006A09A7" w:rsidP="006A09A7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1A831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7E2F4D" w14:textId="7AC603C2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6E96C1A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4CDBB" w14:textId="1FFFF05B" w:rsidR="006A09A7" w:rsidRPr="00F174B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A09A7" w:rsidRPr="00C0003D" w14:paraId="28794332" w14:textId="77777777" w:rsidTr="009F7C4F">
        <w:tc>
          <w:tcPr>
            <w:tcW w:w="4050" w:type="dxa"/>
            <w:shd w:val="clear" w:color="auto" w:fill="auto"/>
          </w:tcPr>
          <w:p w14:paraId="035E40AC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1E3B0BE" w14:textId="47CD20E8" w:rsidR="006A09A7" w:rsidRPr="0025625D" w:rsidRDefault="00482DBE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053F3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14C78" w14:textId="77777777" w:rsidR="006A09A7" w:rsidRPr="0025625D" w:rsidRDefault="006A09A7" w:rsidP="006A09A7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F8478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9A026" w14:textId="7B7CFAC5" w:rsidR="006A09A7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D1A040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DBE46" w14:textId="088018BB" w:rsidR="006A09A7" w:rsidRPr="006A09A7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A09A7" w:rsidRPr="00C6798F" w14:paraId="02F54BD2" w14:textId="77777777" w:rsidTr="009F7C4F">
        <w:tc>
          <w:tcPr>
            <w:tcW w:w="4050" w:type="dxa"/>
            <w:shd w:val="clear" w:color="auto" w:fill="auto"/>
          </w:tcPr>
          <w:p w14:paraId="4F139EBE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EBDC719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8BEF63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6B729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190670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8FE3B" w14:textId="77777777" w:rsidR="006A09A7" w:rsidRPr="00810ED1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E0DE7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C8230B" w14:textId="77777777" w:rsidR="006A09A7" w:rsidRPr="006A09A7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09A7" w:rsidRPr="00C6798F" w14:paraId="44C22593" w14:textId="77777777" w:rsidTr="009F7C4F">
        <w:tc>
          <w:tcPr>
            <w:tcW w:w="4050" w:type="dxa"/>
            <w:shd w:val="clear" w:color="auto" w:fill="auto"/>
          </w:tcPr>
          <w:p w14:paraId="176A5D48" w14:textId="77777777" w:rsidR="006A09A7" w:rsidRPr="0025625D" w:rsidRDefault="006A09A7" w:rsidP="006A09A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66894A27" w14:textId="0BD50C41" w:rsidR="006A09A7" w:rsidRPr="00810ED1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BEEB773" w14:textId="77777777" w:rsidR="006A09A7" w:rsidRPr="00810ED1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00853A" w14:textId="370BCD01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F03E2BA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1DDF8D" w14:textId="522AB9FB" w:rsidR="006A09A7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C15DFDD" w14:textId="77777777" w:rsidR="006A09A7" w:rsidRPr="0025625D" w:rsidRDefault="006A09A7" w:rsidP="006A09A7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3A119A" w14:textId="674B80EA" w:rsidR="006A09A7" w:rsidRPr="006A09A7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6A09A7" w:rsidRPr="00C6798F" w14:paraId="432FAB14" w14:textId="77777777" w:rsidTr="009F7C4F">
        <w:tc>
          <w:tcPr>
            <w:tcW w:w="4050" w:type="dxa"/>
            <w:shd w:val="clear" w:color="auto" w:fill="auto"/>
          </w:tcPr>
          <w:p w14:paraId="67285024" w14:textId="10D4777B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09769D2" w14:textId="2364ECAD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C3509E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F88123" w14:textId="0C2C5A21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E7ED6FD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0A4F06" w14:textId="1540A37B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866BFA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E924A6" w14:textId="1BCFB130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A09A7" w:rsidRPr="00C6798F" w14:paraId="46A66B0F" w14:textId="77777777" w:rsidTr="009F7C4F">
        <w:trPr>
          <w:trHeight w:val="203"/>
        </w:trPr>
        <w:tc>
          <w:tcPr>
            <w:tcW w:w="4050" w:type="dxa"/>
            <w:shd w:val="clear" w:color="auto" w:fill="auto"/>
          </w:tcPr>
          <w:p w14:paraId="7B054022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37A6538" w14:textId="0E781C01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5989DB67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B2D1E4" w14:textId="4FAEE9D4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1F2AD8A5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C5E9FD" w14:textId="42A08AF1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8AE63A7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31E837" w14:textId="220327D0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C869C8" w:rsidRPr="00C6798F" w14:paraId="699D8479" w14:textId="77777777" w:rsidTr="009F7C4F">
        <w:trPr>
          <w:trHeight w:val="203"/>
        </w:trPr>
        <w:tc>
          <w:tcPr>
            <w:tcW w:w="4050" w:type="dxa"/>
            <w:shd w:val="clear" w:color="auto" w:fill="auto"/>
          </w:tcPr>
          <w:p w14:paraId="72FEE241" w14:textId="77777777" w:rsidR="00C869C8" w:rsidRPr="0025625D" w:rsidRDefault="00C869C8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3ABA98" w14:textId="77777777" w:rsidR="00C869C8" w:rsidRPr="00264FF8" w:rsidRDefault="00C869C8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15311C" w14:textId="77777777" w:rsidR="00C869C8" w:rsidRPr="0025625D" w:rsidRDefault="00C869C8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09DB7C" w14:textId="77777777" w:rsidR="00C869C8" w:rsidRPr="00264FF8" w:rsidRDefault="00C869C8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835F57E" w14:textId="77777777" w:rsidR="00C869C8" w:rsidRPr="0025625D" w:rsidRDefault="00C869C8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17CD9F" w14:textId="77777777" w:rsidR="00C869C8" w:rsidRPr="00264FF8" w:rsidRDefault="00C869C8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382780" w14:textId="77777777" w:rsidR="00C869C8" w:rsidRPr="0025625D" w:rsidRDefault="00C869C8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503210" w14:textId="77777777" w:rsidR="00C869C8" w:rsidRPr="00264FF8" w:rsidRDefault="00C869C8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09A7" w:rsidRPr="00C6798F" w14:paraId="3EE617E2" w14:textId="77777777" w:rsidTr="009F7C4F">
        <w:tc>
          <w:tcPr>
            <w:tcW w:w="4050" w:type="dxa"/>
            <w:shd w:val="clear" w:color="auto" w:fill="auto"/>
          </w:tcPr>
          <w:p w14:paraId="7965F98F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823DE5B" w14:textId="77777777" w:rsidR="006A09A7" w:rsidRPr="0025625D" w:rsidRDefault="006A09A7" w:rsidP="006A09A7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162930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7185D" w14:textId="77777777" w:rsidR="006A09A7" w:rsidRPr="0025625D" w:rsidRDefault="006A09A7" w:rsidP="006A09A7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AE806D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81AAD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84D53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F5C07C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221E" w:rsidRPr="00C6798F" w14:paraId="48C7AB6F" w14:textId="77777777" w:rsidTr="009F7C4F">
        <w:tc>
          <w:tcPr>
            <w:tcW w:w="4050" w:type="dxa"/>
            <w:shd w:val="clear" w:color="auto" w:fill="auto"/>
          </w:tcPr>
          <w:p w14:paraId="1C2F13D8" w14:textId="77777777" w:rsidR="0089221E" w:rsidRPr="0025625D" w:rsidRDefault="0089221E" w:rsidP="0089221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5518F7AB" w14:textId="0EE22775" w:rsidR="0089221E" w:rsidRPr="0025625D" w:rsidRDefault="006E2A97" w:rsidP="0089221E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E24FC9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1BA4BE" w14:textId="0503B49F" w:rsidR="0089221E" w:rsidRPr="0025625D" w:rsidRDefault="006E2A97" w:rsidP="0089221E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8BD4E1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29CFE" w14:textId="538D732D" w:rsidR="0089221E" w:rsidRPr="0025625D" w:rsidRDefault="0089221E" w:rsidP="0089221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DB3A2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E13554" w14:textId="4FA2366B" w:rsidR="0089221E" w:rsidRPr="0025625D" w:rsidRDefault="006E2A97" w:rsidP="0089221E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A09A7" w:rsidRPr="00C6798F" w14:paraId="66A91F75" w14:textId="77777777" w:rsidTr="009F7C4F">
        <w:tc>
          <w:tcPr>
            <w:tcW w:w="4050" w:type="dxa"/>
            <w:shd w:val="clear" w:color="auto" w:fill="auto"/>
          </w:tcPr>
          <w:p w14:paraId="2F08ABF3" w14:textId="55256E14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AB94EF5" w14:textId="71FBC2C6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170A5C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40EA" w14:textId="69A97BFA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3C83483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9367D3" w14:textId="516F8E12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02C227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DF03FE" w14:textId="7F3D3AA7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9221E" w:rsidRPr="00C6798F" w14:paraId="1F0746D5" w14:textId="77777777" w:rsidTr="009F7C4F">
        <w:trPr>
          <w:trHeight w:val="80"/>
        </w:trPr>
        <w:tc>
          <w:tcPr>
            <w:tcW w:w="4050" w:type="dxa"/>
            <w:shd w:val="clear" w:color="auto" w:fill="auto"/>
          </w:tcPr>
          <w:p w14:paraId="0128B2D6" w14:textId="77777777" w:rsidR="0089221E" w:rsidRPr="0025625D" w:rsidRDefault="0089221E" w:rsidP="0089221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1615B5D" w14:textId="1EA40973" w:rsidR="0089221E" w:rsidRPr="0025625D" w:rsidRDefault="006E2A97" w:rsidP="0089221E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Pr="006E2A9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FACB49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5A651" w14:textId="59E103F6" w:rsidR="0089221E" w:rsidRPr="0025625D" w:rsidRDefault="006E2A97" w:rsidP="0089221E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6E2A9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DA5E13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57C0EB" w14:textId="4401C7D9" w:rsidR="0089221E" w:rsidRPr="0025625D" w:rsidRDefault="006E2A97" w:rsidP="006A407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90ABD2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1C76D3" w14:textId="2621A1E9" w:rsidR="0089221E" w:rsidRPr="0025625D" w:rsidRDefault="0089221E" w:rsidP="0089221E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09A7" w:rsidRPr="00C6798F" w14:paraId="0D8670D8" w14:textId="77777777" w:rsidTr="009F7C4F">
        <w:tc>
          <w:tcPr>
            <w:tcW w:w="4050" w:type="dxa"/>
            <w:shd w:val="clear" w:color="auto" w:fill="auto"/>
          </w:tcPr>
          <w:p w14:paraId="75352C79" w14:textId="77777777" w:rsidR="006A09A7" w:rsidRPr="0025625D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13F808A8" w14:textId="62D7F4D2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70E1AF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8EC972" w14:textId="6A3991A7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6D2F035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5FA46" w14:textId="28C196DB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6EFAD0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98DDEC" w14:textId="74F6FB55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9221E" w:rsidRPr="00C6798F" w14:paraId="68C6B8F9" w14:textId="77777777" w:rsidTr="009F7C4F">
        <w:tc>
          <w:tcPr>
            <w:tcW w:w="4050" w:type="dxa"/>
            <w:shd w:val="clear" w:color="auto" w:fill="auto"/>
          </w:tcPr>
          <w:p w14:paraId="79A3B43B" w14:textId="77777777" w:rsidR="0089221E" w:rsidRPr="0025625D" w:rsidRDefault="0089221E" w:rsidP="0089221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8462A41" w14:textId="148D855D" w:rsidR="0089221E" w:rsidRPr="0025625D" w:rsidRDefault="006E2A97" w:rsidP="0089221E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CFCBF7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D0A016" w14:textId="42B18F96" w:rsidR="0089221E" w:rsidRPr="0025625D" w:rsidRDefault="006E2A97" w:rsidP="0089221E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9A78A1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12B671" w14:textId="1705ED92" w:rsidR="0089221E" w:rsidRPr="0025625D" w:rsidRDefault="0089221E" w:rsidP="0089221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DF3DA" w14:textId="77777777" w:rsidR="0089221E" w:rsidRPr="0025625D" w:rsidRDefault="0089221E" w:rsidP="0089221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B0D421" w14:textId="7585C7FF" w:rsidR="0089221E" w:rsidRPr="0025625D" w:rsidRDefault="0089221E" w:rsidP="0089221E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09A7" w:rsidRPr="00676BFE" w14:paraId="3DCF451E" w14:textId="77777777" w:rsidTr="009F7C4F">
        <w:tc>
          <w:tcPr>
            <w:tcW w:w="4050" w:type="dxa"/>
            <w:shd w:val="clear" w:color="auto" w:fill="auto"/>
          </w:tcPr>
          <w:p w14:paraId="609D9FD8" w14:textId="77777777" w:rsidR="006A09A7" w:rsidRPr="00676BFE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A09FEFB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87B10A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F758B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6D3615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C07C47" w14:textId="77777777" w:rsidR="006A09A7" w:rsidRPr="00676BFE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6C6F90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008A87" w14:textId="77777777" w:rsidR="006A09A7" w:rsidRPr="00676BFE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09A7" w:rsidRPr="00C6798F" w14:paraId="593A135B" w14:textId="77777777" w:rsidTr="009F7C4F">
        <w:tc>
          <w:tcPr>
            <w:tcW w:w="4050" w:type="dxa"/>
            <w:shd w:val="clear" w:color="auto" w:fill="auto"/>
          </w:tcPr>
          <w:p w14:paraId="539B7533" w14:textId="77777777" w:rsidR="006A09A7" w:rsidRPr="00676BFE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DEC158C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03648A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34E350" w14:textId="77777777" w:rsidR="006A09A7" w:rsidRPr="00676BFE" w:rsidRDefault="006A09A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016475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77A1AB" w14:textId="77777777" w:rsidR="006A09A7" w:rsidRPr="00676BFE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81C356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2F8625" w14:textId="77777777" w:rsidR="006A09A7" w:rsidRPr="00676BFE" w:rsidRDefault="006A09A7" w:rsidP="006A09A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A09A7" w:rsidRPr="00C6798F" w14:paraId="79468E36" w14:textId="77777777" w:rsidTr="009F7C4F">
        <w:tc>
          <w:tcPr>
            <w:tcW w:w="4050" w:type="dxa"/>
            <w:shd w:val="clear" w:color="auto" w:fill="auto"/>
          </w:tcPr>
          <w:p w14:paraId="240562B3" w14:textId="77777777" w:rsidR="006A09A7" w:rsidRPr="00C6798F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7DA8424B" w14:textId="031658B9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B042C36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20DBED" w14:textId="5CDFC2B4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9A1D170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EC9452" w14:textId="0E752754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202F771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B61E0" w14:textId="424F85D4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6A09A7" w:rsidRPr="00C6798F" w14:paraId="2C3DA37D" w14:textId="77777777" w:rsidTr="009F7C4F">
        <w:tc>
          <w:tcPr>
            <w:tcW w:w="4050" w:type="dxa"/>
            <w:shd w:val="clear" w:color="auto" w:fill="auto"/>
          </w:tcPr>
          <w:p w14:paraId="22CAA488" w14:textId="77777777" w:rsidR="006A09A7" w:rsidRPr="00C6798F" w:rsidRDefault="006A09A7" w:rsidP="006A09A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5316B312" w14:textId="19A2BFCE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E0A630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44173" w14:textId="3A07D3E0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5FB397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798763" w14:textId="77038D01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4BD183" w14:textId="77777777" w:rsidR="006A09A7" w:rsidRPr="0025625D" w:rsidRDefault="006A09A7" w:rsidP="006A09A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B13B52" w14:textId="268B5E3C" w:rsidR="006A09A7" w:rsidRPr="0025625D" w:rsidRDefault="006E2A97" w:rsidP="006A09A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53B5BF10" w14:textId="77777777" w:rsidR="005D62A1" w:rsidRPr="00237843" w:rsidRDefault="005D62A1" w:rsidP="0023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vertAlign w:val="superscript"/>
        </w:rPr>
      </w:pPr>
    </w:p>
    <w:p w14:paraId="7E6F9BAE" w14:textId="4E66B3F0" w:rsidR="002E5E39" w:rsidRDefault="006E2A97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6E2A97">
        <w:rPr>
          <w:rFonts w:ascii="Angsana New" w:hAnsi="Angsana New"/>
          <w:sz w:val="36"/>
          <w:szCs w:val="36"/>
          <w:vertAlign w:val="superscript"/>
        </w:rPr>
        <w:t>1</w:t>
      </w:r>
      <w:r w:rsidR="002E5E39" w:rsidRPr="000E0185">
        <w:rPr>
          <w:rFonts w:ascii="Angsana New" w:hAnsi="Angsana New"/>
          <w:sz w:val="36"/>
          <w:szCs w:val="36"/>
          <w:vertAlign w:val="superscript"/>
        </w:rPr>
        <w:tab/>
      </w:r>
      <w:r w:rsidR="002E5E39" w:rsidRPr="000E0185">
        <w:rPr>
          <w:rFonts w:ascii="Angsana New" w:hAnsi="Angsana New"/>
          <w:sz w:val="30"/>
          <w:szCs w:val="30"/>
          <w:cs/>
        </w:rPr>
        <w:t>ส่วนใหญ่ประกอบด้วยการ</w:t>
      </w:r>
      <w:r w:rsidR="002E5E39" w:rsidRPr="00EE0671">
        <w:rPr>
          <w:rFonts w:ascii="Angsana New" w:hAnsi="Angsana New"/>
          <w:sz w:val="30"/>
          <w:szCs w:val="30"/>
          <w:cs/>
        </w:rPr>
        <w:t>ซื้อน้ำมันพืชที่บริษัทย่อยแห่งหนึ่งซื้อจากกิจการอื่นที่เกี่ยวข้องกันแห่งหนึ่ง</w:t>
      </w:r>
      <w:r w:rsidR="002E5E39" w:rsidRPr="00EE0671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2E5E39" w:rsidRPr="00E6003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Pr="006E2A97">
        <w:rPr>
          <w:rFonts w:ascii="Angsana New" w:hAnsi="Angsana New"/>
          <w:sz w:val="30"/>
          <w:szCs w:val="30"/>
        </w:rPr>
        <w:t>31</w:t>
      </w:r>
      <w:r w:rsidR="002E5E39" w:rsidRPr="0089221E">
        <w:rPr>
          <w:rFonts w:ascii="Angsana New" w:hAnsi="Angsana New"/>
          <w:sz w:val="30"/>
          <w:szCs w:val="30"/>
        </w:rPr>
        <w:t xml:space="preserve"> </w:t>
      </w:r>
      <w:r w:rsidR="002A0E18" w:rsidRPr="0089221E">
        <w:rPr>
          <w:rFonts w:ascii="Angsana New" w:hAnsi="Angsana New" w:hint="cs"/>
          <w:sz w:val="30"/>
          <w:szCs w:val="30"/>
          <w:cs/>
        </w:rPr>
        <w:t>มีนาคม</w:t>
      </w:r>
      <w:r w:rsidR="002E5E39" w:rsidRPr="0089221E">
        <w:rPr>
          <w:rFonts w:ascii="Angsana New" w:hAnsi="Angsana New"/>
          <w:sz w:val="30"/>
          <w:szCs w:val="30"/>
          <w:cs/>
        </w:rPr>
        <w:t xml:space="preserve"> </w:t>
      </w:r>
      <w:r w:rsidRPr="006E2A97">
        <w:rPr>
          <w:rFonts w:ascii="Angsana New" w:hAnsi="Angsana New"/>
          <w:sz w:val="30"/>
          <w:szCs w:val="30"/>
        </w:rPr>
        <w:t>25</w:t>
      </w:r>
      <w:r w:rsidRPr="006E2A97">
        <w:rPr>
          <w:rFonts w:ascii="Angsana New" w:hAnsi="Angsana New" w:hint="cs"/>
          <w:sz w:val="30"/>
          <w:szCs w:val="30"/>
        </w:rPr>
        <w:t>6</w:t>
      </w:r>
      <w:r w:rsidRPr="006E2A97">
        <w:rPr>
          <w:rFonts w:ascii="Angsana New" w:hAnsi="Angsana New"/>
          <w:sz w:val="30"/>
          <w:szCs w:val="30"/>
        </w:rPr>
        <w:t>4</w:t>
      </w:r>
      <w:r w:rsidR="002E5E39" w:rsidRPr="0089221E">
        <w:rPr>
          <w:rFonts w:ascii="Angsana New" w:hAnsi="Angsana New"/>
          <w:sz w:val="30"/>
          <w:szCs w:val="30"/>
        </w:rPr>
        <w:t xml:space="preserve"> </w:t>
      </w:r>
      <w:r w:rsidR="002E5E39" w:rsidRPr="0089221E">
        <w:rPr>
          <w:rFonts w:ascii="Angsana New" w:hAnsi="Angsana New"/>
          <w:sz w:val="30"/>
          <w:szCs w:val="30"/>
          <w:cs/>
        </w:rPr>
        <w:t xml:space="preserve">และ </w:t>
      </w:r>
      <w:r w:rsidRPr="006E2A97">
        <w:rPr>
          <w:rFonts w:ascii="Angsana New" w:hAnsi="Angsana New"/>
          <w:sz w:val="30"/>
          <w:szCs w:val="30"/>
        </w:rPr>
        <w:t>2563</w:t>
      </w:r>
      <w:r w:rsidR="002E5E39" w:rsidRPr="0089221E">
        <w:rPr>
          <w:rFonts w:ascii="Angsana New" w:hAnsi="Angsana New" w:hint="cs"/>
          <w:sz w:val="30"/>
          <w:szCs w:val="30"/>
          <w:cs/>
        </w:rPr>
        <w:t xml:space="preserve"> </w:t>
      </w:r>
      <w:r w:rsidR="002E5E39" w:rsidRPr="0089221E">
        <w:rPr>
          <w:rFonts w:ascii="Angsana New" w:hAnsi="Angsana New"/>
          <w:sz w:val="30"/>
          <w:szCs w:val="30"/>
          <w:cs/>
        </w:rPr>
        <w:t xml:space="preserve">จำนวน </w:t>
      </w:r>
      <w:r w:rsidRPr="006E2A97">
        <w:rPr>
          <w:rFonts w:ascii="Angsana New" w:hAnsi="Angsana New"/>
          <w:sz w:val="30"/>
          <w:szCs w:val="30"/>
        </w:rPr>
        <w:t>576</w:t>
      </w:r>
      <w:r w:rsidR="002E5E39" w:rsidRPr="0089221E">
        <w:rPr>
          <w:rFonts w:ascii="Angsana New" w:hAnsi="Angsana New"/>
          <w:sz w:val="30"/>
          <w:szCs w:val="30"/>
        </w:rPr>
        <w:t xml:space="preserve"> </w:t>
      </w:r>
      <w:r w:rsidR="002E5E39" w:rsidRPr="0089221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E5E39" w:rsidRPr="008922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E5E39" w:rsidRPr="000C741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6E2A97">
        <w:rPr>
          <w:rFonts w:ascii="Angsana New" w:hAnsi="Angsana New"/>
          <w:spacing w:val="-2"/>
          <w:sz w:val="30"/>
          <w:szCs w:val="30"/>
        </w:rPr>
        <w:t>484</w:t>
      </w:r>
      <w:r w:rsidR="00E60032" w:rsidRPr="000C741C">
        <w:rPr>
          <w:rFonts w:ascii="Angsana New" w:hAnsi="Angsana New"/>
          <w:spacing w:val="-2"/>
          <w:sz w:val="30"/>
          <w:szCs w:val="30"/>
        </w:rPr>
        <w:t xml:space="preserve"> </w:t>
      </w:r>
      <w:r w:rsidR="002E5E39" w:rsidRPr="000C741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E5E39" w:rsidRPr="000C741C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E5E39" w:rsidRPr="00E60032">
        <w:rPr>
          <w:rFonts w:ascii="Angsana New" w:hAnsi="Angsana New"/>
          <w:sz w:val="30"/>
          <w:szCs w:val="30"/>
        </w:rPr>
        <w:t xml:space="preserve"> </w:t>
      </w:r>
      <w:r w:rsidR="002E5E39" w:rsidRPr="00E60032">
        <w:rPr>
          <w:rFonts w:ascii="Angsana New" w:hAnsi="Angsana New" w:hint="cs"/>
          <w:sz w:val="30"/>
          <w:szCs w:val="30"/>
          <w:cs/>
        </w:rPr>
        <w:t>โดย</w:t>
      </w:r>
      <w:r w:rsidR="002E5E39" w:rsidRPr="000E0185">
        <w:rPr>
          <w:rFonts w:ascii="Angsana New" w:hAnsi="Angsana New"/>
          <w:sz w:val="30"/>
          <w:szCs w:val="30"/>
          <w:cs/>
        </w:rPr>
        <w:t>ใช้นโยบายการกำหนดราคาตามราคาซื้อที่ตกลงกันสำหรับตัวแทนจำหน่าย ซึ่งรับภาระค่าใช้จ่ายในการกระจายสินค้าจากส่วนกลาง</w:t>
      </w:r>
    </w:p>
    <w:p w14:paraId="1AB45E5F" w14:textId="77777777" w:rsidR="00B75693" w:rsidRPr="00810ED1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1495153E" w14:textId="609DD462" w:rsidR="004F6633" w:rsidRPr="002A0E18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</w:rPr>
        <w:t>31</w:t>
      </w:r>
      <w:r w:rsidR="00BD2975"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43A8" w:rsidRPr="002A0E1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</w:rPr>
        <w:t>2564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E2A97" w:rsidRPr="006E2A97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E2A97" w:rsidRPr="006E2A97">
        <w:rPr>
          <w:rFonts w:asciiTheme="majorBidi" w:hAnsiTheme="majorBidi" w:cstheme="majorBidi"/>
          <w:sz w:val="30"/>
          <w:szCs w:val="30"/>
        </w:rPr>
        <w:t>2563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EC2075" w:rsidRDefault="00B543A8" w:rsidP="00B543A8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2A0E18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0CF7AE3E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F8B4ABF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122A46FA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250893B4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26CFC6CC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76DCBE35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43A8" w:rsidRPr="002A0E18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B543A8" w:rsidRPr="002A0E18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19036CCB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DC6B68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202F9B16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2674F64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62330543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6BE984D0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585E32FC" w:rsidR="00B543A8" w:rsidRPr="002A0E18" w:rsidRDefault="006E2A97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543A8" w:rsidRPr="002A0E18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B543A8" w:rsidRPr="002A0E18" w:rsidRDefault="00B543A8" w:rsidP="00B543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438E" w:rsidRPr="002A0E18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44BE8906" w:rsidR="0093438E" w:rsidRPr="002A0E18" w:rsidRDefault="0089221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93438E" w:rsidRPr="002A0E18" w:rsidRDefault="0093438E" w:rsidP="009343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20D13622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2A2044A1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235AFCDB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93438E" w:rsidRPr="002A0E18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1DFE0514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14:paraId="6823CCC5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167B5CD3" w:rsidR="0093438E" w:rsidRPr="002A0E18" w:rsidRDefault="006E2A97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3" w:type="dxa"/>
          </w:tcPr>
          <w:p w14:paraId="2D00EC09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190C57ED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2" w:type="dxa"/>
          </w:tcPr>
          <w:p w14:paraId="2156A724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53A38401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93438E" w:rsidRPr="002A0E18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3C9A5C65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CF98E85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3BB2CB6D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1AEAA82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017AC263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1D3A228D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6F188763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3438E" w:rsidRPr="002A0E18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93438E" w:rsidRPr="001606C5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3004EA1B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0FA3CD53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1E034F96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3" w:type="dxa"/>
          </w:tcPr>
          <w:p w14:paraId="59114B47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48035B69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8EED05A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6918C17D" w:rsidR="0093438E" w:rsidRPr="002A0E18" w:rsidRDefault="006E2A97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</w:tr>
      <w:tr w:rsidR="0093438E" w:rsidRPr="00EB7902" w14:paraId="2E16ACA8" w14:textId="77777777" w:rsidTr="000C741C">
        <w:trPr>
          <w:cantSplit/>
          <w:trHeight w:val="362"/>
        </w:trPr>
        <w:tc>
          <w:tcPr>
            <w:tcW w:w="4050" w:type="dxa"/>
            <w:gridSpan w:val="2"/>
          </w:tcPr>
          <w:p w14:paraId="0D6B5477" w14:textId="455D101B" w:rsidR="0093438E" w:rsidRPr="001606C5" w:rsidRDefault="0093438E" w:rsidP="0099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1606C5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1606C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CC4C53" w:rsidRPr="001606C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E6E96" w14:textId="1B9E3391" w:rsidR="0089221E" w:rsidRPr="00EB7902" w:rsidRDefault="0089221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93438E" w:rsidRPr="00EB7902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C7EF26" w14:textId="1E1E444E" w:rsidR="0093438E" w:rsidRPr="00EB7902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BE9">
              <w:rPr>
                <w:rFonts w:ascii="Angsana New" w:hAnsi="Angsana New"/>
                <w:sz w:val="30"/>
                <w:szCs w:val="30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246</w:t>
            </w:r>
            <w:r w:rsidRPr="00413B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93438E" w:rsidRPr="00EB7902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6F3FEF2" w14:textId="424DED15" w:rsidR="00992BDE" w:rsidRPr="00EB7902" w:rsidRDefault="00992BD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93438E" w:rsidRPr="00EB7902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162F05" w14:textId="398EC9AA" w:rsidR="0093438E" w:rsidRPr="00EB7902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741C" w:rsidRPr="00EB7902" w14:paraId="11D063FD" w14:textId="77777777" w:rsidTr="00E001CD">
        <w:trPr>
          <w:cantSplit/>
        </w:trPr>
        <w:tc>
          <w:tcPr>
            <w:tcW w:w="4050" w:type="dxa"/>
            <w:gridSpan w:val="2"/>
          </w:tcPr>
          <w:p w14:paraId="2E21A3F1" w14:textId="3226F86E" w:rsidR="000C741C" w:rsidRPr="00EB7902" w:rsidRDefault="000C741C" w:rsidP="000C741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9B2971" w14:textId="59FEFE57" w:rsidR="000C741C" w:rsidRPr="00EB7902" w:rsidRDefault="006E2A97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91CC88" w14:textId="77777777" w:rsidR="000C741C" w:rsidRPr="00EB7902" w:rsidRDefault="000C741C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660809A" w14:textId="4B8ED9C9" w:rsidR="000C741C" w:rsidRDefault="006E2A97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3" w:type="dxa"/>
          </w:tcPr>
          <w:p w14:paraId="6F32962B" w14:textId="77777777" w:rsidR="000C741C" w:rsidRPr="00EB7902" w:rsidRDefault="000C741C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2B7E423" w14:textId="1B11599F" w:rsidR="000C741C" w:rsidRPr="00EB7902" w:rsidRDefault="006E2A97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63B7D792" w14:textId="77777777" w:rsidR="000C741C" w:rsidRPr="00EB7902" w:rsidRDefault="000C741C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ED5F979" w14:textId="248D4502" w:rsidR="000C741C" w:rsidRDefault="006E2A97" w:rsidP="000C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659393BE" w14:textId="77777777" w:rsidR="00B95AE6" w:rsidRDefault="00B95AE6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717"/>
        <w:gridCol w:w="990"/>
        <w:gridCol w:w="236"/>
        <w:gridCol w:w="1024"/>
        <w:gridCol w:w="273"/>
        <w:gridCol w:w="987"/>
        <w:gridCol w:w="272"/>
        <w:gridCol w:w="988"/>
      </w:tblGrid>
      <w:tr w:rsidR="00B543A8" w:rsidRPr="002A0E18" w14:paraId="61630315" w14:textId="77777777" w:rsidTr="00236079">
        <w:trPr>
          <w:cantSplit/>
        </w:trPr>
        <w:tc>
          <w:tcPr>
            <w:tcW w:w="4680" w:type="dxa"/>
            <w:gridSpan w:val="2"/>
          </w:tcPr>
          <w:p w14:paraId="603F4889" w14:textId="102FFBE7" w:rsidR="00B543A8" w:rsidRPr="002A0E18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990" w:type="dxa"/>
          </w:tcPr>
          <w:p w14:paraId="76CE91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AF70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23AFA91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2A0E18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128481A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0C4BB0" w14:paraId="17753FFA" w14:textId="77777777" w:rsidTr="00236079">
        <w:trPr>
          <w:cantSplit/>
        </w:trPr>
        <w:tc>
          <w:tcPr>
            <w:tcW w:w="4680" w:type="dxa"/>
            <w:gridSpan w:val="2"/>
          </w:tcPr>
          <w:p w14:paraId="2E7A1D36" w14:textId="77777777" w:rsidR="00B543A8" w:rsidRPr="000C4BB0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DBF7FA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6DD99E3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7" w:type="dxa"/>
          </w:tcPr>
          <w:p w14:paraId="3E6667C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0C4BB0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</w:tcPr>
          <w:p w14:paraId="1CAC4239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2A0E18" w14:paraId="58C4C4E6" w14:textId="77777777" w:rsidTr="00236079">
        <w:trPr>
          <w:tblHeader/>
        </w:trPr>
        <w:tc>
          <w:tcPr>
            <w:tcW w:w="2963" w:type="dxa"/>
          </w:tcPr>
          <w:p w14:paraId="0824274D" w14:textId="2EBFCB13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</w:tcPr>
          <w:p w14:paraId="6E046167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919A19B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47" w:type="dxa"/>
            <w:gridSpan w:val="3"/>
          </w:tcPr>
          <w:p w14:paraId="32A0AACA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A0E18" w14:paraId="404721F8" w14:textId="77777777" w:rsidTr="00236079">
        <w:trPr>
          <w:tblHeader/>
        </w:trPr>
        <w:tc>
          <w:tcPr>
            <w:tcW w:w="2963" w:type="dxa"/>
          </w:tcPr>
          <w:p w14:paraId="0FC28A44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353F1CF5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6BD11" w14:textId="54E2DB3D" w:rsidR="00081213" w:rsidRPr="002A0E18" w:rsidRDefault="006E2A97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1D01BC1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</w:tcPr>
          <w:p w14:paraId="47C58824" w14:textId="3CEFA625" w:rsidR="00081213" w:rsidRPr="002A0E18" w:rsidRDefault="006E2A97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BF1E926" w14:textId="4CCBF3B2" w:rsidR="00081213" w:rsidRPr="002A0E18" w:rsidRDefault="006E2A97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1A8A31B2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8" w:type="dxa"/>
          </w:tcPr>
          <w:p w14:paraId="42A147AA" w14:textId="0452A3BC" w:rsidR="00081213" w:rsidRPr="002A0E18" w:rsidRDefault="006E2A97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A09A7" w:rsidRPr="002A0E18" w14:paraId="7FA74458" w14:textId="77777777" w:rsidTr="00236079">
        <w:trPr>
          <w:tblHeader/>
        </w:trPr>
        <w:tc>
          <w:tcPr>
            <w:tcW w:w="2963" w:type="dxa"/>
          </w:tcPr>
          <w:p w14:paraId="03EEFF70" w14:textId="72EB1278" w:rsidR="006A09A7" w:rsidRPr="002A0E18" w:rsidRDefault="006A09A7" w:rsidP="006A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717" w:type="dxa"/>
          </w:tcPr>
          <w:p w14:paraId="02CA2516" w14:textId="77777777" w:rsidR="006A09A7" w:rsidRPr="002A0E18" w:rsidRDefault="006A09A7" w:rsidP="006A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FD75B7" w14:textId="0C8F703C" w:rsidR="006A09A7" w:rsidRPr="002A0E18" w:rsidRDefault="006E2A97" w:rsidP="006A09A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999B437" w14:textId="77777777" w:rsidR="006A09A7" w:rsidRPr="002A0E18" w:rsidRDefault="006A09A7" w:rsidP="006A09A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</w:tcPr>
          <w:p w14:paraId="78A37E70" w14:textId="7B069DB0" w:rsidR="006A09A7" w:rsidRPr="002A0E18" w:rsidRDefault="006E2A97" w:rsidP="006A09A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33369470" w14:textId="77777777" w:rsidR="006A09A7" w:rsidRPr="002A0E18" w:rsidRDefault="006A09A7" w:rsidP="006A09A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</w:tcPr>
          <w:p w14:paraId="4FE94901" w14:textId="6B6FF634" w:rsidR="006A09A7" w:rsidRPr="002A0E18" w:rsidRDefault="006E2A97" w:rsidP="006A09A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3A28DAB" w14:textId="77777777" w:rsidR="006A09A7" w:rsidRPr="002A0E18" w:rsidRDefault="006A09A7" w:rsidP="006A09A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8" w:type="dxa"/>
          </w:tcPr>
          <w:p w14:paraId="4E21BEF3" w14:textId="15C1E9FB" w:rsidR="006A09A7" w:rsidRPr="002A0E18" w:rsidRDefault="006E2A97" w:rsidP="006A09A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A7999" w:rsidRPr="002A0E18" w14:paraId="0721DE73" w14:textId="77777777" w:rsidTr="00236079">
        <w:trPr>
          <w:tblHeader/>
        </w:trPr>
        <w:tc>
          <w:tcPr>
            <w:tcW w:w="4680" w:type="dxa"/>
            <w:gridSpan w:val="2"/>
          </w:tcPr>
          <w:p w14:paraId="4EF5DC87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91A0AEC" w14:textId="77777777" w:rsidR="00FA7999" w:rsidRPr="002A0E18" w:rsidRDefault="00FA7999" w:rsidP="00FA79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438E" w:rsidRPr="002A0E18" w14:paraId="2034C45B" w14:textId="77777777" w:rsidTr="00236079">
        <w:trPr>
          <w:cantSplit/>
        </w:trPr>
        <w:tc>
          <w:tcPr>
            <w:tcW w:w="4680" w:type="dxa"/>
            <w:gridSpan w:val="2"/>
          </w:tcPr>
          <w:p w14:paraId="395F85AB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097CB30" w14:textId="2BD39EF0" w:rsidR="0093438E" w:rsidRPr="002A0E18" w:rsidRDefault="00992BD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AB0A6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37C3B3" w14:textId="50F99133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5B5303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4C8C81A4" w14:textId="0DC81593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45564B77" w14:textId="77777777" w:rsidR="0093438E" w:rsidRPr="002A0E18" w:rsidRDefault="0093438E" w:rsidP="009343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A99FABC" w14:textId="514F8BF0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438E" w:rsidRPr="002A0E18" w14:paraId="7C56D3C1" w14:textId="77777777" w:rsidTr="00236079">
        <w:trPr>
          <w:cantSplit/>
        </w:trPr>
        <w:tc>
          <w:tcPr>
            <w:tcW w:w="4680" w:type="dxa"/>
            <w:gridSpan w:val="2"/>
          </w:tcPr>
          <w:p w14:paraId="235DAA88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</w:tcPr>
          <w:p w14:paraId="5B63E438" w14:textId="19F8227A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36" w:type="dxa"/>
          </w:tcPr>
          <w:p w14:paraId="223716C1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70BEDC" w14:textId="55FB3FDD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30</w:t>
            </w:r>
            <w:r w:rsidRPr="006E2A9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1E56C21C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1616AE4" w14:textId="6AD51F50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2" w:type="dxa"/>
          </w:tcPr>
          <w:p w14:paraId="114E6195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7023FD0" w14:textId="4F815F1B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93438E" w:rsidRPr="002A0E18" w14:paraId="4BD38DF0" w14:textId="77777777" w:rsidTr="00236079">
        <w:trPr>
          <w:cantSplit/>
        </w:trPr>
        <w:tc>
          <w:tcPr>
            <w:tcW w:w="4680" w:type="dxa"/>
            <w:gridSpan w:val="2"/>
          </w:tcPr>
          <w:p w14:paraId="6DD65175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FD8EF" w14:textId="665595C6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F322429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1A222D8" w14:textId="432B77E8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641F8C29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950FCFA" w14:textId="02168062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2" w:type="dxa"/>
          </w:tcPr>
          <w:p w14:paraId="2305D4DE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1C41E84" w14:textId="4DDBB40E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310</w:t>
            </w:r>
          </w:p>
        </w:tc>
      </w:tr>
      <w:tr w:rsidR="0093438E" w:rsidRPr="002A0E18" w14:paraId="18AF13AD" w14:textId="77777777" w:rsidTr="00236079">
        <w:trPr>
          <w:cantSplit/>
        </w:trPr>
        <w:tc>
          <w:tcPr>
            <w:tcW w:w="4680" w:type="dxa"/>
            <w:gridSpan w:val="2"/>
          </w:tcPr>
          <w:p w14:paraId="0DF8FDD1" w14:textId="07460109" w:rsidR="0093438E" w:rsidRPr="0080254E" w:rsidRDefault="00CC4C53" w:rsidP="00A2588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</w:pPr>
            <w:r w:rsidRPr="0080254E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80254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80254E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2DF54C" w14:textId="129B8751" w:rsidR="0093438E" w:rsidRPr="00855866" w:rsidRDefault="00717D48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2A97" w:rsidRPr="006E2A97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992BDE" w:rsidRPr="00855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0DD4B0" w14:textId="2589A690" w:rsidR="0093438E" w:rsidRPr="002A0E18" w:rsidRDefault="0093438E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EECC7BD" w14:textId="010F0972" w:rsidR="0093438E" w:rsidRPr="002A0E18" w:rsidRDefault="00992BDE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FDEE63" w14:textId="2B59FA17" w:rsidR="0093438E" w:rsidRPr="002A0E18" w:rsidRDefault="0093438E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438E" w:rsidRPr="002A0E18" w14:paraId="22D765B3" w14:textId="77777777" w:rsidTr="00236079">
        <w:trPr>
          <w:cantSplit/>
        </w:trPr>
        <w:tc>
          <w:tcPr>
            <w:tcW w:w="4680" w:type="dxa"/>
            <w:gridSpan w:val="2"/>
          </w:tcPr>
          <w:p w14:paraId="0F9280CF" w14:textId="77777777" w:rsidR="0093438E" w:rsidRPr="002A0E18" w:rsidRDefault="0093438E" w:rsidP="009343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71481FBB" w:rsidR="0093438E" w:rsidRPr="0080254E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9C8178E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74494DA7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669E145C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10779C60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1B9B3E38" w14:textId="77777777" w:rsidR="0093438E" w:rsidRPr="002A0E18" w:rsidRDefault="0093438E" w:rsidP="0093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41F9A94E" w:rsidR="0093438E" w:rsidRPr="002A0E1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2C923E1" w14:textId="77777777" w:rsidR="000C4BB0" w:rsidRPr="00B95AE6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36"/>
        <w:gridCol w:w="1024"/>
        <w:gridCol w:w="273"/>
        <w:gridCol w:w="987"/>
        <w:gridCol w:w="272"/>
        <w:gridCol w:w="988"/>
      </w:tblGrid>
      <w:tr w:rsidR="00743388" w:rsidRPr="0024779D" w14:paraId="4DE90C8C" w14:textId="77777777" w:rsidTr="00743388">
        <w:trPr>
          <w:cantSplit/>
        </w:trPr>
        <w:tc>
          <w:tcPr>
            <w:tcW w:w="4680" w:type="dxa"/>
          </w:tcPr>
          <w:p w14:paraId="5D8DB69C" w14:textId="77101062" w:rsidR="00743388" w:rsidRPr="00743388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FB5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A34481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="00236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Pr="00A34481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สำหรับงวดสามเดือนสิ้นสุดวัน</w:t>
            </w:r>
            <w:r w:rsidRPr="00CA0FB5">
              <w:rPr>
                <w:rFonts w:asciiTheme="majorBidi" w:hAnsiTheme="majorBidi" w:hint="cs"/>
                <w:sz w:val="30"/>
                <w:szCs w:val="30"/>
                <w:cs/>
              </w:rPr>
              <w:t xml:space="preserve">ที่ </w:t>
            </w:r>
            <w:r w:rsidR="006E2A97" w:rsidRPr="006E2A97">
              <w:rPr>
                <w:rFonts w:asciiTheme="majorBidi" w:hAnsiTheme="majorBidi"/>
                <w:sz w:val="30"/>
                <w:szCs w:val="30"/>
              </w:rPr>
              <w:t>31</w:t>
            </w:r>
            <w:r w:rsidRPr="00CA0F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0FB5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3BCC7C" w14:textId="77777777" w:rsidR="00743388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0A37942" w14:textId="572291C4" w:rsidR="0074338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  <w:r w:rsidR="007433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A6F92BF" w14:textId="77777777" w:rsidR="00743388" w:rsidRPr="00E216F2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36773AF" w14:textId="77777777" w:rsidR="00743388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5D84F2" w14:textId="5F1FA23B" w:rsidR="0074338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FC236C4" w14:textId="77777777" w:rsidR="00743388" w:rsidRPr="00E216F2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6BF210C1" w14:textId="77777777" w:rsidR="00743388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BBEAE5" w14:textId="15DF2960" w:rsidR="0074338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0C2F5066" w14:textId="77777777" w:rsidR="00743388" w:rsidRPr="00E216F2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B1889BD" w14:textId="77777777" w:rsidR="00743388" w:rsidRDefault="00743388" w:rsidP="0074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E2C208A" w14:textId="00749D8F" w:rsidR="00743388" w:rsidRDefault="006E2A97" w:rsidP="0023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76B33353" w14:textId="53C4DF74" w:rsidR="000C4BB0" w:rsidRPr="00B95AE6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0F1766" w:rsidRPr="00E216F2" w14:paraId="4707856D" w14:textId="77777777" w:rsidTr="00F32CC6">
        <w:trPr>
          <w:cantSplit/>
        </w:trPr>
        <w:tc>
          <w:tcPr>
            <w:tcW w:w="4698" w:type="dxa"/>
          </w:tcPr>
          <w:p w14:paraId="702DC380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6B2093A" w14:textId="77777777" w:rsidR="000F1766" w:rsidRPr="00E216F2" w:rsidRDefault="000F1766" w:rsidP="00A32A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8B623" w14:textId="77777777" w:rsidR="000F1766" w:rsidRPr="00E216F2" w:rsidRDefault="000F1766" w:rsidP="00A32A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101BCE" w14:textId="77777777" w:rsidR="000F1766" w:rsidRPr="00E216F2" w:rsidRDefault="000F1766" w:rsidP="00A32A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766" w14:paraId="3CC755E3" w14:textId="77777777" w:rsidTr="00F32CC6">
        <w:trPr>
          <w:cantSplit/>
        </w:trPr>
        <w:tc>
          <w:tcPr>
            <w:tcW w:w="4698" w:type="dxa"/>
          </w:tcPr>
          <w:p w14:paraId="06968D67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BB63FC" w14:textId="551A10C1" w:rsidR="000F1766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F1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27F7A3E6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25770DD" w14:textId="2EE200C9" w:rsidR="000F1766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F1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F91C4F9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63E5382" w14:textId="000F6F82" w:rsidR="000F1766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F1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40166DE8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783224B" w14:textId="7F72BFEA" w:rsidR="000F1766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F1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F1766" w:rsidRPr="00E216F2" w14:paraId="006CABD9" w14:textId="77777777" w:rsidTr="00F32CC6">
        <w:trPr>
          <w:cantSplit/>
        </w:trPr>
        <w:tc>
          <w:tcPr>
            <w:tcW w:w="4698" w:type="dxa"/>
          </w:tcPr>
          <w:p w14:paraId="4636B99C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3C7B6ED6" w14:textId="4F01EEF9" w:rsidR="000F1766" w:rsidRPr="00E216F2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657E76C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55618B6" w14:textId="77B89EE8" w:rsidR="000F1766" w:rsidRPr="00E216F2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2FEEF55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9307B53" w14:textId="3DBEF050" w:rsidR="000F1766" w:rsidRPr="00E216F2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3F80B21" w14:textId="77777777" w:rsidR="000F1766" w:rsidRPr="00E216F2" w:rsidRDefault="000F1766" w:rsidP="00A32A5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DCF9AA6" w14:textId="25BD416D" w:rsidR="000F1766" w:rsidRPr="00E216F2" w:rsidRDefault="006E2A97" w:rsidP="00A32A5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F1766" w:rsidRPr="00E216F2" w14:paraId="50174AFA" w14:textId="77777777" w:rsidTr="00F32CC6">
        <w:trPr>
          <w:cantSplit/>
        </w:trPr>
        <w:tc>
          <w:tcPr>
            <w:tcW w:w="4698" w:type="dxa"/>
          </w:tcPr>
          <w:p w14:paraId="640959A1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5C05F5D" w14:textId="77777777" w:rsidR="000F1766" w:rsidRPr="00E216F2" w:rsidRDefault="000F1766" w:rsidP="00A32A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1766" w14:paraId="739B03B5" w14:textId="77777777" w:rsidTr="00F32CC6">
        <w:trPr>
          <w:cantSplit/>
        </w:trPr>
        <w:tc>
          <w:tcPr>
            <w:tcW w:w="4698" w:type="dxa"/>
          </w:tcPr>
          <w:p w14:paraId="28A42AA5" w14:textId="77777777" w:rsidR="000F1766" w:rsidRPr="00816232" w:rsidRDefault="000F1766" w:rsidP="00A32A5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04BCE8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FD643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5BBB35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9A544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B5E058" w14:textId="4B9BA2C3" w:rsidR="000F1766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76C641E" w14:textId="77777777" w:rsidR="000F1766" w:rsidRPr="00E216F2" w:rsidRDefault="000F1766" w:rsidP="00A3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85B3" w14:textId="58EAAC43" w:rsidR="000F1766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14:paraId="4C303353" w14:textId="77777777" w:rsidR="000F1766" w:rsidRPr="00B95AE6" w:rsidRDefault="000F1766">
      <w:pPr>
        <w:rPr>
          <w:sz w:val="20"/>
          <w:szCs w:val="2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081213" w:rsidRPr="00224839" w14:paraId="7E0A7170" w14:textId="77777777" w:rsidTr="00F32CC6">
        <w:trPr>
          <w:cantSplit/>
        </w:trPr>
        <w:tc>
          <w:tcPr>
            <w:tcW w:w="4698" w:type="dxa"/>
          </w:tcPr>
          <w:p w14:paraId="1406B98D" w14:textId="27727D76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10902CE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55437A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24839" w14:paraId="0BA5AC8C" w14:textId="77777777" w:rsidTr="00F32CC6">
        <w:trPr>
          <w:cantSplit/>
        </w:trPr>
        <w:tc>
          <w:tcPr>
            <w:tcW w:w="4698" w:type="dxa"/>
          </w:tcPr>
          <w:p w14:paraId="71AED8E2" w14:textId="77777777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C35867" w14:textId="1A3CE6C8" w:rsidR="00081213" w:rsidRDefault="006E2A97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0233C75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2D35AEE" w14:textId="78C47B81" w:rsidR="00081213" w:rsidRDefault="006E2A97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030C4A8" w14:textId="65F62F26" w:rsidR="00081213" w:rsidRDefault="006E2A97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09F51FC0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BCFBD81" w14:textId="14143400" w:rsidR="00081213" w:rsidRDefault="006E2A97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26016F" w:rsidRPr="00224839" w14:paraId="427035E2" w14:textId="77777777" w:rsidTr="00F32CC6">
        <w:trPr>
          <w:cantSplit/>
        </w:trPr>
        <w:tc>
          <w:tcPr>
            <w:tcW w:w="4698" w:type="dxa"/>
          </w:tcPr>
          <w:p w14:paraId="6DD9308D" w14:textId="5DF3D10B" w:rsidR="0026016F" w:rsidRPr="00224839" w:rsidRDefault="0026016F" w:rsidP="0026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90" w:type="dxa"/>
          </w:tcPr>
          <w:p w14:paraId="40288C2E" w14:textId="20109B59" w:rsidR="0026016F" w:rsidRPr="00E216F2" w:rsidRDefault="006E2A97" w:rsidP="0026016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969D65" w14:textId="77777777" w:rsidR="0026016F" w:rsidRPr="00E216F2" w:rsidRDefault="0026016F" w:rsidP="0026016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3211FFB" w14:textId="69861FCB" w:rsidR="0026016F" w:rsidRPr="00E216F2" w:rsidRDefault="006E2A97" w:rsidP="0026016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8D4B66D" w14:textId="77777777" w:rsidR="0026016F" w:rsidRPr="00E216F2" w:rsidRDefault="0026016F" w:rsidP="0026016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3675010" w14:textId="6B63B973" w:rsidR="0026016F" w:rsidRPr="00E216F2" w:rsidRDefault="006E2A97" w:rsidP="0026016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D772ED5" w14:textId="77777777" w:rsidR="0026016F" w:rsidRPr="00E216F2" w:rsidRDefault="0026016F" w:rsidP="0026016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704C83FB" w14:textId="655352A9" w:rsidR="0026016F" w:rsidRPr="00E216F2" w:rsidRDefault="006E2A97" w:rsidP="0026016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A7999" w:rsidRPr="00224839" w14:paraId="4D21477B" w14:textId="77777777" w:rsidTr="00F32CC6">
        <w:trPr>
          <w:cantSplit/>
        </w:trPr>
        <w:tc>
          <w:tcPr>
            <w:tcW w:w="4698" w:type="dxa"/>
          </w:tcPr>
          <w:p w14:paraId="65D00920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8FAEB49" w14:textId="77777777" w:rsidR="00FA7999" w:rsidRPr="00224839" w:rsidRDefault="00FA7999" w:rsidP="00FA79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88E" w:rsidRPr="00224839" w14:paraId="37562F03" w14:textId="77777777" w:rsidTr="00F32CC6">
        <w:trPr>
          <w:cantSplit/>
        </w:trPr>
        <w:tc>
          <w:tcPr>
            <w:tcW w:w="4698" w:type="dxa"/>
          </w:tcPr>
          <w:p w14:paraId="10C00C2F" w14:textId="404A7E20" w:rsidR="00A2588E" w:rsidRPr="000736F8" w:rsidRDefault="00A2588E" w:rsidP="00A258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2A01A07" w14:textId="08194840" w:rsidR="00A2588E" w:rsidRPr="00224839" w:rsidRDefault="0089221E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A2588E" w:rsidRPr="00224839" w:rsidRDefault="00A2588E" w:rsidP="00A25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699958" w14:textId="77777777" w:rsidR="00A2588E" w:rsidRPr="00224839" w:rsidRDefault="00A2588E" w:rsidP="00A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A2588E" w:rsidRPr="00224839" w:rsidRDefault="00A2588E" w:rsidP="00A25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2D33B" w14:textId="4363B362" w:rsidR="00A2588E" w:rsidRPr="00C3350A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2D1E4132" w14:textId="77777777" w:rsidR="00A2588E" w:rsidRPr="00C3350A" w:rsidRDefault="00A2588E" w:rsidP="00A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7EEEF" w14:textId="4656A391" w:rsidR="00A2588E" w:rsidRPr="00224839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2588E" w:rsidRPr="00224839" w14:paraId="3C83AD6F" w14:textId="77777777" w:rsidTr="00F32CC6">
        <w:trPr>
          <w:cantSplit/>
        </w:trPr>
        <w:tc>
          <w:tcPr>
            <w:tcW w:w="4698" w:type="dxa"/>
          </w:tcPr>
          <w:p w14:paraId="147E72FD" w14:textId="04D569AB" w:rsidR="00A2588E" w:rsidRPr="000736F8" w:rsidRDefault="00A2588E" w:rsidP="00A258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25C6C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0E0DFB" w14:textId="4CF572A6" w:rsidR="00A2588E" w:rsidRPr="00224839" w:rsidRDefault="0089221E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B2743" w14:textId="77777777" w:rsidR="00A2588E" w:rsidRPr="00224839" w:rsidRDefault="00A2588E" w:rsidP="00A25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5DD6FB" w14:textId="40033928" w:rsidR="00A2588E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E2A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0D4A61" w14:textId="77777777" w:rsidR="00A2588E" w:rsidRPr="00224839" w:rsidRDefault="00A2588E" w:rsidP="00A25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EB4261" w14:textId="24AA40FA" w:rsidR="00A2588E" w:rsidRPr="00C3350A" w:rsidRDefault="0089221E" w:rsidP="0089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5E6698" w14:textId="77777777" w:rsidR="00A2588E" w:rsidRPr="00C3350A" w:rsidRDefault="00A2588E" w:rsidP="00A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92A9A9" w14:textId="65F6DA52" w:rsidR="00A2588E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E2A9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2588E" w:rsidRPr="00224839" w14:paraId="1B544C1D" w14:textId="77777777" w:rsidTr="00F32CC6">
        <w:trPr>
          <w:cantSplit/>
        </w:trPr>
        <w:tc>
          <w:tcPr>
            <w:tcW w:w="4698" w:type="dxa"/>
          </w:tcPr>
          <w:p w14:paraId="036F4C8D" w14:textId="0A438902" w:rsidR="00A2588E" w:rsidRPr="000736F8" w:rsidRDefault="00A2588E" w:rsidP="00A258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D86EAC" w14:textId="7F3C3B5E" w:rsidR="00A2588E" w:rsidRPr="00A2588E" w:rsidRDefault="0089221E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AB832" w14:textId="77777777" w:rsidR="00A2588E" w:rsidRPr="00A2588E" w:rsidRDefault="00A2588E" w:rsidP="00A258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9055E" w14:textId="2754D873" w:rsidR="00A2588E" w:rsidRPr="00A2588E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EFD19F" w14:textId="77777777" w:rsidR="00A2588E" w:rsidRPr="00A2588E" w:rsidRDefault="00A2588E" w:rsidP="00A258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99EDE" w14:textId="1E419570" w:rsidR="00A2588E" w:rsidRPr="00A2588E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560B03E" w14:textId="77777777" w:rsidR="00A2588E" w:rsidRPr="00A2588E" w:rsidRDefault="00A2588E" w:rsidP="00A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5635A2" w14:textId="14C7EBCE" w:rsidR="00A2588E" w:rsidRPr="00A2588E" w:rsidRDefault="006E2A97" w:rsidP="00F3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005662C8" w14:textId="77777777" w:rsidR="00724D10" w:rsidRDefault="00724D10" w:rsidP="00724D10">
      <w:pPr>
        <w:spacing w:line="240" w:lineRule="auto"/>
        <w:rPr>
          <w:sz w:val="2"/>
          <w:szCs w:val="2"/>
        </w:rPr>
      </w:pPr>
    </w:p>
    <w:p w14:paraId="0D183A39" w14:textId="77777777" w:rsidR="009863EF" w:rsidRPr="000C4BB0" w:rsidRDefault="009863EF" w:rsidP="00724D10">
      <w:pPr>
        <w:spacing w:line="240" w:lineRule="auto"/>
        <w:rPr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80"/>
        <w:gridCol w:w="236"/>
        <w:gridCol w:w="950"/>
        <w:gridCol w:w="236"/>
        <w:gridCol w:w="968"/>
        <w:gridCol w:w="236"/>
        <w:gridCol w:w="804"/>
        <w:gridCol w:w="236"/>
        <w:gridCol w:w="790"/>
        <w:gridCol w:w="236"/>
        <w:gridCol w:w="988"/>
      </w:tblGrid>
      <w:tr w:rsidR="00456044" w:rsidRPr="00EA1582" w14:paraId="43E2AFDB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1F35557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6" w:type="dxa"/>
            <w:gridSpan w:val="3"/>
            <w:vAlign w:val="bottom"/>
          </w:tcPr>
          <w:p w14:paraId="6F1D9743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40C912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  <w:vAlign w:val="bottom"/>
          </w:tcPr>
          <w:p w14:paraId="196E9F51" w14:textId="77777777" w:rsidR="00456044" w:rsidRPr="00EA1582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1614" w:rsidRPr="00EA1582" w14:paraId="4CCD1370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A813EB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7B4F2035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938086" w14:textId="025E56FA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6B6647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3E39875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00916F3" w14:textId="18A18E5B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54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7C251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4AB50D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48ECAC" w14:textId="6F91A27C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7AC4E8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184DC59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A3352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23B3BE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76479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5A44B0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AE05FEE" w14:textId="1FB1523E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54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C1614" w:rsidRPr="00EA1582" w14:paraId="7A73586C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26F91B1" w14:textId="3C7C66E8" w:rsidR="00B543A8" w:rsidRPr="00EA1582" w:rsidRDefault="00E001CD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5434465"/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0"/>
          </w:p>
        </w:tc>
        <w:tc>
          <w:tcPr>
            <w:tcW w:w="980" w:type="dxa"/>
            <w:vAlign w:val="bottom"/>
          </w:tcPr>
          <w:p w14:paraId="3D35239E" w14:textId="63668128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AA449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4B926935" w14:textId="36317E5F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ADB040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4F3637FD" w14:textId="1239B8D2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6E0ECEA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491A020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5CBC29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74F52013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ADC777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6DF9566" w14:textId="3B069BCB" w:rsidR="00B543A8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43A8" w:rsidRPr="00EA1582" w14:paraId="31F4C005" w14:textId="77777777" w:rsidTr="00F04E15">
        <w:trPr>
          <w:tblHeader/>
        </w:trPr>
        <w:tc>
          <w:tcPr>
            <w:tcW w:w="2700" w:type="dxa"/>
          </w:tcPr>
          <w:p w14:paraId="3614168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6" w:type="dxa"/>
            <w:gridSpan w:val="3"/>
          </w:tcPr>
          <w:p w14:paraId="3BB022A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2E986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</w:tcPr>
          <w:p w14:paraId="69991CD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7172" w:rsidRPr="00EA1582" w14:paraId="28CDE507" w14:textId="77777777" w:rsidTr="00F04E15">
        <w:tc>
          <w:tcPr>
            <w:tcW w:w="2700" w:type="dxa"/>
          </w:tcPr>
          <w:p w14:paraId="15775E14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1F60EC13" w14:textId="1B5D863E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71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71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4D6154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79BB7D9" w14:textId="3A1E4675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71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A71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E8BB9F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A72C104" w14:textId="5B05E3D2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0F6392D8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A051A85" w14:textId="5717A068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0D7470B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DCD4C09" w14:textId="7A8B282A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EAC358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</w:tcPr>
          <w:p w14:paraId="6454EB25" w14:textId="2E5343EF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3A7172" w:rsidRPr="00EA1582" w14:paraId="21350C0C" w14:textId="77777777" w:rsidTr="00F04E15">
        <w:tc>
          <w:tcPr>
            <w:tcW w:w="2700" w:type="dxa"/>
          </w:tcPr>
          <w:p w14:paraId="7DD7F74F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613793A0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2739C4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</w:tcPr>
          <w:p w14:paraId="77DFE978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958E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1D25741" w14:textId="26F8EE14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0D6A3D52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3FBF2B10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3C81A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74804544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E27E7" w14:textId="77777777" w:rsidR="003A7172" w:rsidRPr="00EA1582" w:rsidRDefault="003A7172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67DBFD5" w14:textId="079C42D1" w:rsidR="003A7172" w:rsidRPr="00EA1582" w:rsidRDefault="006E2A97" w:rsidP="003A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</w:tr>
      <w:tr w:rsidR="00F04E15" w:rsidRPr="00EA1582" w14:paraId="5C69CA78" w14:textId="77777777" w:rsidTr="00F04E15">
        <w:tc>
          <w:tcPr>
            <w:tcW w:w="2700" w:type="dxa"/>
          </w:tcPr>
          <w:p w14:paraId="71B4F873" w14:textId="67DE6908" w:rsidR="00F04E15" w:rsidRPr="009D660B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9D66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D6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9D660B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D660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660B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80" w:type="dxa"/>
          </w:tcPr>
          <w:p w14:paraId="46AC59AD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90C1A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9521B82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630C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6876BB3E" w14:textId="77777777" w:rsidR="00F04E15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7A68" w14:textId="762FF253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399C4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E2B36B9" w14:textId="51E91222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ADF64BF" w14:textId="77777777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90" w:type="dxa"/>
          </w:tcPr>
          <w:p w14:paraId="49B526A2" w14:textId="1503E807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597FA4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1EB7B64" w14:textId="77777777" w:rsidR="00F04E15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6BC7C" w14:textId="76338A3D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4E15" w:rsidRPr="00EA1582" w14:paraId="305DDBFA" w14:textId="77777777" w:rsidTr="00F04E15">
        <w:tc>
          <w:tcPr>
            <w:tcW w:w="2700" w:type="dxa"/>
          </w:tcPr>
          <w:p w14:paraId="61894D4F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6B67C93B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FCE1B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</w:tcPr>
          <w:p w14:paraId="18B2840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0C0F0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D768556" w14:textId="16B22A8F" w:rsidR="00F04E15" w:rsidRPr="00EA1582" w:rsidRDefault="006E2A97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56E61F63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554F0F6D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FA91B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54D748D9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29714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E3AC9D5" w14:textId="3A5F0679" w:rsidR="00F04E15" w:rsidRPr="00EA1582" w:rsidRDefault="006E2A97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</w:tbl>
    <w:p w14:paraId="1BCCD95E" w14:textId="77777777" w:rsidR="00D471FC" w:rsidRPr="00C95FF7" w:rsidRDefault="00D471F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3"/>
        <w:gridCol w:w="236"/>
        <w:gridCol w:w="931"/>
        <w:gridCol w:w="236"/>
        <w:gridCol w:w="990"/>
        <w:gridCol w:w="236"/>
        <w:gridCol w:w="788"/>
        <w:gridCol w:w="236"/>
        <w:gridCol w:w="754"/>
        <w:gridCol w:w="236"/>
        <w:gridCol w:w="1024"/>
      </w:tblGrid>
      <w:tr w:rsidR="000B4BA7" w:rsidRPr="00EA1582" w14:paraId="193625BB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C37A11C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19F82DC" w14:textId="71E8DA78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F6BF8BA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64" w:type="dxa"/>
            <w:gridSpan w:val="7"/>
          </w:tcPr>
          <w:p w14:paraId="025886C0" w14:textId="35B7EA9A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BA7" w:rsidRPr="00EA1582" w14:paraId="1174F2F6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48C22C6" w14:textId="77777777" w:rsidR="000B4BA7" w:rsidRPr="00EA1582" w:rsidRDefault="000B4BA7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1F1EEFBB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DF9EB2" w14:textId="0429226A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D7CA43" w14:textId="77777777" w:rsidR="000B4BA7" w:rsidRPr="00EA1582" w:rsidRDefault="000B4BA7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A773DA3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847EA1" w14:textId="31C5377B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0B4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4FAB1A4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07DC18A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68042" w14:textId="4EB2D398" w:rsidR="000B4BA7" w:rsidRPr="00EA1582" w:rsidRDefault="006E2A9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4233580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vAlign w:val="bottom"/>
          </w:tcPr>
          <w:p w14:paraId="45C83AF4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D8A791C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3454F22D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DB7B5E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9BC416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BE594F" w14:textId="00C71A16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0B4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B4BA7" w:rsidRPr="00EA1582" w14:paraId="461F4473" w14:textId="77777777" w:rsidTr="00F04E1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E9970E0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  <w:vAlign w:val="bottom"/>
          </w:tcPr>
          <w:p w14:paraId="6F8C3357" w14:textId="3BD75718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09A7502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087B6D9" w14:textId="42E586A5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17E9D0B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5B6C5E" w14:textId="001AC395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B58FC8E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  <w:vAlign w:val="bottom"/>
          </w:tcPr>
          <w:p w14:paraId="1FDDCC73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AF90ACE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5F204F0F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585E490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FD4A7C" w14:textId="7D29BA41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4BA7" w:rsidRPr="00EA1582" w14:paraId="1358F6B5" w14:textId="77777777" w:rsidTr="00F04E15">
        <w:tc>
          <w:tcPr>
            <w:tcW w:w="2700" w:type="dxa"/>
          </w:tcPr>
          <w:p w14:paraId="1B5CD543" w14:textId="00DC6F8A" w:rsidR="000B4BA7" w:rsidRPr="00EA1582" w:rsidRDefault="000B4BA7" w:rsidP="0031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41FB5DF" w14:textId="209C0D97" w:rsidR="000B4BA7" w:rsidRPr="00EA1582" w:rsidRDefault="000B4BA7" w:rsidP="0031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9132BB" w14:textId="77777777" w:rsidR="000B4BA7" w:rsidRPr="00EA1582" w:rsidRDefault="000B4BA7" w:rsidP="0031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64" w:type="dxa"/>
            <w:gridSpan w:val="7"/>
          </w:tcPr>
          <w:p w14:paraId="710CCE73" w14:textId="7A039D60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4BA7" w:rsidRPr="00EA1582" w14:paraId="4180C632" w14:textId="77777777" w:rsidTr="00F04E15">
        <w:tc>
          <w:tcPr>
            <w:tcW w:w="2700" w:type="dxa"/>
          </w:tcPr>
          <w:p w14:paraId="1114C4C7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64CDD2CB" w14:textId="45050E03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1CA10B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05B0108" w14:textId="685399B1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43682C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B0038C6" w14:textId="2DF086E5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028EE724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3F45F013" w14:textId="708DACD1" w:rsidR="000B4BA7" w:rsidRPr="00484FF5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7917D1E2" w14:textId="77777777" w:rsidR="000B4BA7" w:rsidRPr="00484FF5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1DBB8CC" w14:textId="300260E4" w:rsidR="000B4BA7" w:rsidRPr="00484FF5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84F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84F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4D40F5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21DF50" w14:textId="05FFFA0B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0B4BA7" w:rsidRPr="00EA1582" w14:paraId="3102A570" w14:textId="77777777" w:rsidTr="00F04E15">
        <w:tc>
          <w:tcPr>
            <w:tcW w:w="2700" w:type="dxa"/>
          </w:tcPr>
          <w:p w14:paraId="0440469B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3" w:type="dxa"/>
          </w:tcPr>
          <w:p w14:paraId="30E16500" w14:textId="1AB8B550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EC8FC9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B54E33D" w14:textId="036FEF53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29E9778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9259742" w14:textId="1EBE7820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52288F73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91422C3" w14:textId="5B7E51B7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48699F0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ACC52D9" w14:textId="1FC80D7F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30D52" w14:textId="77777777" w:rsidR="000B4BA7" w:rsidRPr="00EA1582" w:rsidRDefault="000B4BA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C90CF2" w14:textId="25E4ED4E" w:rsidR="000B4BA7" w:rsidRPr="00EA1582" w:rsidRDefault="006E2A97" w:rsidP="0058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0B4BA7" w:rsidRPr="00EA1582" w14:paraId="0FABA437" w14:textId="77777777" w:rsidTr="00F04E15">
        <w:tc>
          <w:tcPr>
            <w:tcW w:w="2700" w:type="dxa"/>
          </w:tcPr>
          <w:p w14:paraId="4D91878A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63098868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DE5C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71D974CB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275E0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0DC07" w14:textId="37FBCC7D" w:rsidR="000B4BA7" w:rsidRPr="00EA1582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6" w:type="dxa"/>
          </w:tcPr>
          <w:p w14:paraId="5315E796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dxa"/>
          </w:tcPr>
          <w:p w14:paraId="0A6246AE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E24E0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261990E6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89435" w14:textId="77777777" w:rsidR="000B4BA7" w:rsidRPr="00EA1582" w:rsidRDefault="000B4BA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4726E3" w14:textId="4FD6006E" w:rsidR="000B4BA7" w:rsidRPr="00EA1582" w:rsidRDefault="006E2A97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</w:tr>
      <w:tr w:rsidR="00F04E15" w:rsidRPr="00EA1582" w14:paraId="23D76000" w14:textId="77777777" w:rsidTr="00F04E15">
        <w:tc>
          <w:tcPr>
            <w:tcW w:w="2700" w:type="dxa"/>
          </w:tcPr>
          <w:p w14:paraId="0B3CB33A" w14:textId="2B576673" w:rsidR="00F04E15" w:rsidRPr="002E2F9C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E2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2E2F9C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2E2F9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3" w:type="dxa"/>
          </w:tcPr>
          <w:p w14:paraId="32B48087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38752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F5B2B2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946E1D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170AB1" w14:textId="77777777" w:rsidR="00F04E15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742A" w14:textId="52DFF5B9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12565B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987DEDE" w14:textId="6C946109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C7D9D3A" w14:textId="77777777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</w:tcPr>
          <w:p w14:paraId="3A0584D9" w14:textId="75698807" w:rsidR="00F04E15" w:rsidRPr="00605E5E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0C65D51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F2E1CF" w14:textId="77777777" w:rsidR="00F04E15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3343A" w14:textId="4D069834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4E15" w:rsidRPr="00EA1582" w14:paraId="1810F4D4" w14:textId="77777777" w:rsidTr="00F04E15">
        <w:tc>
          <w:tcPr>
            <w:tcW w:w="2700" w:type="dxa"/>
          </w:tcPr>
          <w:p w14:paraId="188AAC0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</w:tcPr>
          <w:p w14:paraId="1AF75693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115C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136E2F7E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0BC55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5CE43" w14:textId="469D23B3" w:rsidR="00F04E15" w:rsidRPr="00EA1582" w:rsidRDefault="006E2A97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226C1D3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dxa"/>
          </w:tcPr>
          <w:p w14:paraId="13E67B32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0E1D8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7EB4C32D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09FE3" w14:textId="77777777" w:rsidR="00F04E15" w:rsidRPr="00EA1582" w:rsidRDefault="00F04E15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619D519" w14:textId="2FD5DE52" w:rsidR="00F04E15" w:rsidRPr="00EA1582" w:rsidRDefault="006E2A97" w:rsidP="00F0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</w:tr>
    </w:tbl>
    <w:p w14:paraId="2F2305F9" w14:textId="77777777" w:rsidR="00C95FF7" w:rsidRDefault="00C95F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236"/>
        <w:gridCol w:w="844"/>
        <w:gridCol w:w="273"/>
        <w:gridCol w:w="807"/>
        <w:gridCol w:w="272"/>
        <w:gridCol w:w="898"/>
      </w:tblGrid>
      <w:tr w:rsidR="00D8527E" w:rsidRPr="00E216F2" w14:paraId="3147AD63" w14:textId="77777777" w:rsidTr="00042D8D">
        <w:trPr>
          <w:cantSplit/>
          <w:tblHeader/>
        </w:trPr>
        <w:tc>
          <w:tcPr>
            <w:tcW w:w="5130" w:type="dxa"/>
          </w:tcPr>
          <w:p w14:paraId="12FB0AD2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43DACCA4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BE98BD1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gridSpan w:val="3"/>
          </w:tcPr>
          <w:p w14:paraId="09A59B68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B4B" w:rsidRPr="000425CB" w14:paraId="3593D235" w14:textId="77777777" w:rsidTr="00042D8D">
        <w:trPr>
          <w:cantSplit/>
        </w:trPr>
        <w:tc>
          <w:tcPr>
            <w:tcW w:w="5130" w:type="dxa"/>
          </w:tcPr>
          <w:p w14:paraId="25D3892E" w14:textId="77777777" w:rsidR="00BB3B4B" w:rsidRPr="00E216F2" w:rsidRDefault="00BB3B4B" w:rsidP="00BB3B4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4277DD" w14:textId="7E491631" w:rsidR="00BB3B4B" w:rsidRPr="000425CB" w:rsidRDefault="006E2A97" w:rsidP="00BB3B4B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3FD1E11" w14:textId="77777777" w:rsidR="00BB3B4B" w:rsidRPr="000425CB" w:rsidRDefault="00BB3B4B" w:rsidP="00BB3B4B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44" w:type="dxa"/>
          </w:tcPr>
          <w:p w14:paraId="507768A3" w14:textId="7ABFD186" w:rsidR="00BB3B4B" w:rsidRPr="000425CB" w:rsidRDefault="006E2A97" w:rsidP="00BB3B4B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</w:tcPr>
          <w:p w14:paraId="0FF615CD" w14:textId="77777777" w:rsidR="00BB3B4B" w:rsidRPr="000425CB" w:rsidRDefault="00BB3B4B" w:rsidP="00BB3B4B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07" w:type="dxa"/>
          </w:tcPr>
          <w:p w14:paraId="6EAF121E" w14:textId="4BBFB0AC" w:rsidR="00BB3B4B" w:rsidRPr="000425CB" w:rsidRDefault="006E2A97" w:rsidP="00BB3B4B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D56EF06" w14:textId="77777777" w:rsidR="00BB3B4B" w:rsidRPr="000425CB" w:rsidRDefault="00BB3B4B" w:rsidP="00BB3B4B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898" w:type="dxa"/>
          </w:tcPr>
          <w:p w14:paraId="1B1CA933" w14:textId="050192EB" w:rsidR="00BB3B4B" w:rsidRPr="000425CB" w:rsidRDefault="006E2A97" w:rsidP="00BB3B4B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D8527E" w14:paraId="46E85E01" w14:textId="77777777" w:rsidTr="00042D8D">
        <w:trPr>
          <w:cantSplit/>
        </w:trPr>
        <w:tc>
          <w:tcPr>
            <w:tcW w:w="5130" w:type="dxa"/>
          </w:tcPr>
          <w:p w14:paraId="02F41C71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7"/>
          </w:tcPr>
          <w:p w14:paraId="69F3BEB7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30F6" w:rsidRPr="0024779D" w14:paraId="266747EA" w14:textId="77777777" w:rsidTr="00042D8D">
        <w:trPr>
          <w:cantSplit/>
        </w:trPr>
        <w:tc>
          <w:tcPr>
            <w:tcW w:w="5130" w:type="dxa"/>
          </w:tcPr>
          <w:p w14:paraId="77DC12B9" w14:textId="77777777" w:rsidR="00CD6E42" w:rsidRDefault="000129E5" w:rsidP="00ED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CA0FB5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A34481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="00A34481" w:rsidRPr="00A34481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</w:p>
          <w:p w14:paraId="22D39F3E" w14:textId="2775760D" w:rsidR="006A30F6" w:rsidRPr="00ED4D65" w:rsidRDefault="00CD6E42" w:rsidP="00CD6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7395D" w:rsidRPr="00A34481">
              <w:rPr>
                <w:rFonts w:asciiTheme="majorBidi" w:hAnsiTheme="majorBidi" w:cstheme="majorBidi"/>
                <w:sz w:val="30"/>
                <w:szCs w:val="30"/>
                <w:cs/>
              </w:rPr>
              <w:t>ให้กู้ยืมระยะสั้น</w:t>
            </w:r>
            <w:r w:rsidR="000129E5" w:rsidRPr="00A34481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สำหรับงวดสามเดือนสิ้นสุดวัน</w:t>
            </w:r>
            <w:r w:rsidR="000129E5" w:rsidRPr="00CA0FB5">
              <w:rPr>
                <w:rFonts w:asciiTheme="majorBidi" w:hAnsiTheme="majorBidi" w:hint="cs"/>
                <w:sz w:val="30"/>
                <w:szCs w:val="30"/>
                <w:cs/>
              </w:rPr>
              <w:t xml:space="preserve">ที่ </w:t>
            </w:r>
            <w:r w:rsidR="006E2A97" w:rsidRPr="006E2A97">
              <w:rPr>
                <w:rFonts w:asciiTheme="majorBidi" w:hAnsiTheme="majorBidi"/>
                <w:sz w:val="30"/>
                <w:szCs w:val="30"/>
              </w:rPr>
              <w:t>31</w:t>
            </w:r>
            <w:r w:rsidR="000129E5" w:rsidRPr="00CA0F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29E5" w:rsidRPr="00CA0FB5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FE205F" w14:textId="77777777" w:rsidR="00A34481" w:rsidRDefault="00A34481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90C32C" w14:textId="771CFA94" w:rsidR="005806F8" w:rsidRDefault="006E2A97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B9C4AEB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12D4215" w14:textId="77777777" w:rsidR="000129E5" w:rsidRDefault="000129E5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F314B3" w14:textId="3E4B0BDF" w:rsidR="006A30F6" w:rsidRDefault="006E2A97" w:rsidP="00ED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396E16A2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</w:tcPr>
          <w:p w14:paraId="1B550C10" w14:textId="77777777" w:rsidR="005806F8" w:rsidRDefault="005806F8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F670524" w14:textId="1D2DDF1F" w:rsidR="005806F8" w:rsidRDefault="006E2A97" w:rsidP="0004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E3D0A13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4B055ABB" w14:textId="77777777" w:rsidR="000129E5" w:rsidRDefault="000129E5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B84621" w14:textId="5C756702" w:rsidR="006A30F6" w:rsidRDefault="006E2A97" w:rsidP="0004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633EB35F" w14:textId="77777777" w:rsidR="00D8527E" w:rsidRDefault="00D8527E">
      <w:pPr>
        <w:rPr>
          <w:rFonts w:asciiTheme="majorBidi" w:hAnsiTheme="majorBidi" w:cstheme="majorBidi"/>
          <w:sz w:val="28"/>
          <w:szCs w:val="28"/>
          <w:cs/>
        </w:rPr>
      </w:pPr>
    </w:p>
    <w:p w14:paraId="77743BC5" w14:textId="77777777" w:rsidR="009C5211" w:rsidRDefault="009C5211" w:rsidP="009C5211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4C1614" w:rsidRDefault="009C5211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967"/>
        <w:gridCol w:w="232"/>
        <w:gridCol w:w="908"/>
        <w:gridCol w:w="234"/>
        <w:gridCol w:w="1017"/>
        <w:gridCol w:w="233"/>
        <w:gridCol w:w="712"/>
        <w:gridCol w:w="233"/>
        <w:gridCol w:w="746"/>
        <w:gridCol w:w="234"/>
        <w:gridCol w:w="970"/>
      </w:tblGrid>
      <w:tr w:rsidR="000B4BA7" w:rsidRPr="00723710" w14:paraId="6BC856B9" w14:textId="77777777" w:rsidTr="006A74D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D8E28A5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dxa"/>
            <w:gridSpan w:val="3"/>
            <w:vAlign w:val="bottom"/>
          </w:tcPr>
          <w:p w14:paraId="34AE36E1" w14:textId="6F94621D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1A7C1594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45" w:type="dxa"/>
            <w:gridSpan w:val="7"/>
          </w:tcPr>
          <w:p w14:paraId="77DCC6EC" w14:textId="2A84EAA6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BA7" w:rsidRPr="00723710" w14:paraId="7DA9BA41" w14:textId="77777777" w:rsidTr="006A74D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D619A92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7" w:type="dxa"/>
            <w:vAlign w:val="bottom"/>
          </w:tcPr>
          <w:p w14:paraId="44739BF2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5AFD77B4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vAlign w:val="bottom"/>
          </w:tcPr>
          <w:p w14:paraId="01FEEB40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2B93962C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40577598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0B4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" w:type="dxa"/>
            <w:vAlign w:val="bottom"/>
          </w:tcPr>
          <w:p w14:paraId="670F4373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  <w:vAlign w:val="bottom"/>
          </w:tcPr>
          <w:p w14:paraId="4F9B8F9B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1F1B2BD8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4BA7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062A5DE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3821961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71146F02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  <w:vAlign w:val="bottom"/>
          </w:tcPr>
          <w:p w14:paraId="37F39896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17318BE2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20C800C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3C213A77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0B4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B4BA7" w:rsidRPr="00723710" w14:paraId="72D55F31" w14:textId="77777777" w:rsidTr="006A74D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35B4B9E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67" w:type="dxa"/>
            <w:vAlign w:val="bottom"/>
          </w:tcPr>
          <w:p w14:paraId="1070DDEB" w14:textId="1F25C5AF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" w:type="dxa"/>
            <w:vAlign w:val="bottom"/>
          </w:tcPr>
          <w:p w14:paraId="54FE3B0A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82BD117" w14:textId="1575FC7D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4" w:type="dxa"/>
            <w:vAlign w:val="bottom"/>
          </w:tcPr>
          <w:p w14:paraId="04012CC3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  <w:vAlign w:val="bottom"/>
          </w:tcPr>
          <w:p w14:paraId="3C1EDA4E" w14:textId="17C511D7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06A9B549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379C67EB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064B7745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  <w:vAlign w:val="bottom"/>
          </w:tcPr>
          <w:p w14:paraId="182B3DD4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4DEFA47D" w14:textId="77777777" w:rsidR="000B4BA7" w:rsidRPr="00EA1582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8CC5B40" w14:textId="7BDFFAD3" w:rsidR="000B4BA7" w:rsidRPr="00EA1582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4BA7" w:rsidRPr="002D05C0" w14:paraId="557CDD03" w14:textId="77777777" w:rsidTr="006A74D5">
        <w:tc>
          <w:tcPr>
            <w:tcW w:w="2970" w:type="dxa"/>
          </w:tcPr>
          <w:p w14:paraId="17699142" w14:textId="5CD2DDD4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7" w:type="dxa"/>
            <w:gridSpan w:val="3"/>
          </w:tcPr>
          <w:p w14:paraId="25E2C92A" w14:textId="01D57BD1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084C25C1" w14:textId="77777777" w:rsidR="000B4BA7" w:rsidRPr="00DC2C5E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45" w:type="dxa"/>
            <w:gridSpan w:val="7"/>
          </w:tcPr>
          <w:p w14:paraId="7915D442" w14:textId="75FBA39D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4BA7" w:rsidRPr="002D05C0" w14:paraId="39E1726C" w14:textId="77777777" w:rsidTr="006A74D5">
        <w:tc>
          <w:tcPr>
            <w:tcW w:w="2970" w:type="dxa"/>
          </w:tcPr>
          <w:p w14:paraId="3A9F61AB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67" w:type="dxa"/>
          </w:tcPr>
          <w:p w14:paraId="0F72A2E2" w14:textId="1B5F00C4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3BDF6FB3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</w:tcPr>
          <w:p w14:paraId="05CCF754" w14:textId="58E34CAF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B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23390811" w14:textId="77777777" w:rsidR="000B4BA7" w:rsidRPr="00DC2C5E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DF730A4" w14:textId="2EAB2EB7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3" w:type="dxa"/>
          </w:tcPr>
          <w:p w14:paraId="6F11F3D1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1EC39CE0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14:paraId="51661245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</w:tcPr>
          <w:p w14:paraId="53D7B330" w14:textId="31365525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15021547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45F09719" w14:textId="45B31E8E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0B4BA7" w:rsidRPr="002D05C0" w14:paraId="24C52267" w14:textId="77777777" w:rsidTr="006A74D5">
        <w:tc>
          <w:tcPr>
            <w:tcW w:w="2970" w:type="dxa"/>
          </w:tcPr>
          <w:p w14:paraId="18EF78FF" w14:textId="0C5F3053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7" w:type="dxa"/>
          </w:tcPr>
          <w:p w14:paraId="3601875C" w14:textId="42853C18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73B29B27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</w:tcPr>
          <w:p w14:paraId="25F712FE" w14:textId="00E3E999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2A05C70" w14:textId="77777777" w:rsidR="000B4BA7" w:rsidRPr="00DC2C5E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</w:tcPr>
          <w:p w14:paraId="2D06F713" w14:textId="3F1E1A4E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F416B31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0BBA2819" w14:textId="0EFA9B22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FA0ECC4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</w:tcPr>
          <w:p w14:paraId="5BA8296A" w14:textId="1526DD0B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D49BE6B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6AF7916" w14:textId="083D1B2E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BA7" w:rsidRPr="00723710" w14:paraId="6D7DA558" w14:textId="77777777" w:rsidTr="006A74D5">
        <w:tc>
          <w:tcPr>
            <w:tcW w:w="2970" w:type="dxa"/>
          </w:tcPr>
          <w:p w14:paraId="6133517D" w14:textId="5C031191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67" w:type="dxa"/>
          </w:tcPr>
          <w:p w14:paraId="08CA0D9B" w14:textId="5A2B8308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A789F5E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</w:tcPr>
          <w:p w14:paraId="1086AB7F" w14:textId="2562CBA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96DF284" w14:textId="77777777" w:rsidR="000B4BA7" w:rsidRPr="00DC2C5E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</w:tcPr>
          <w:p w14:paraId="29FD8174" w14:textId="559F259C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14:paraId="7D5C0E43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4F9C1959" w14:textId="03FA1D8A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28552A9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</w:tcPr>
          <w:p w14:paraId="3FC0E361" w14:textId="4F86DDDC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5DFCCBD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95859E7" w14:textId="5EC1C2D2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B4BA7" w:rsidRPr="00723710" w14:paraId="31FCFE71" w14:textId="77777777" w:rsidTr="006A74D5">
        <w:tc>
          <w:tcPr>
            <w:tcW w:w="2970" w:type="dxa"/>
          </w:tcPr>
          <w:p w14:paraId="7C72813A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67" w:type="dxa"/>
          </w:tcPr>
          <w:p w14:paraId="4FD48D39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283AA6FD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</w:tcPr>
          <w:p w14:paraId="6D25053C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046BA05" w14:textId="77777777" w:rsidR="000B4BA7" w:rsidRPr="00DC2C5E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45B28F5" w14:textId="42F16EC6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3" w:type="dxa"/>
          </w:tcPr>
          <w:p w14:paraId="683F225B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5915F7DD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AD2CE53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" w:type="dxa"/>
          </w:tcPr>
          <w:p w14:paraId="4442155A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639F74F" w14:textId="77777777" w:rsidR="000B4BA7" w:rsidRPr="002D05C0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6B828AC" w14:textId="3B81331F" w:rsidR="000B4BA7" w:rsidRPr="002D05C0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0B4BA7" w:rsidRPr="00723710" w14:paraId="0A284650" w14:textId="77777777" w:rsidTr="006A74D5">
        <w:tc>
          <w:tcPr>
            <w:tcW w:w="2970" w:type="dxa"/>
          </w:tcPr>
          <w:p w14:paraId="3409DE42" w14:textId="4DE55831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6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</w:tcPr>
          <w:p w14:paraId="79A05953" w14:textId="3250957E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178FACB5" w14:textId="77777777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7DE1506D" w14:textId="524EC10B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7D75A09" w14:textId="77777777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BA5EF9A" w14:textId="2B536CE4" w:rsidR="000B4BA7" w:rsidRPr="001D56AD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33" w:type="dxa"/>
          </w:tcPr>
          <w:p w14:paraId="17E5A2BE" w14:textId="77777777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</w:tcPr>
          <w:p w14:paraId="5FA1048D" w14:textId="7BB8B0E8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3F387189" w14:textId="77777777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6" w:type="dxa"/>
          </w:tcPr>
          <w:p w14:paraId="73686637" w14:textId="519FD4EF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72636D5" w14:textId="77777777" w:rsidR="000B4BA7" w:rsidRPr="001D56AD" w:rsidRDefault="000B4BA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14C5FA84" w14:textId="24ACF631" w:rsidR="000B4BA7" w:rsidRPr="001D56AD" w:rsidRDefault="006E2A97" w:rsidP="000B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461E32EB" w14:textId="77777777" w:rsidR="009863EF" w:rsidRDefault="009863EF">
      <w:pPr>
        <w:rPr>
          <w:rFonts w:asciiTheme="majorBidi" w:hAnsiTheme="majorBidi" w:cstheme="majorBidi"/>
          <w:sz w:val="28"/>
          <w:szCs w:val="28"/>
        </w:rPr>
      </w:pPr>
    </w:p>
    <w:p w14:paraId="22B40F0B" w14:textId="3305810C" w:rsidR="00CD6E42" w:rsidRDefault="003C6B73" w:rsidP="00CD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406E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บริษัทได้ทำสัญญาเงินให้กู้ยืมระยะยาวกับบริษัทย่อยแห่งหนึ่ง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จำนวนเงิน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38</w:t>
      </w:r>
      <w:r>
        <w:rPr>
          <w:rFonts w:ascii="Angsana New" w:hAnsi="Angsana New"/>
          <w:sz w:val="30"/>
          <w:szCs w:val="30"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ล้านบาท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/>
          <w:sz w:val="30"/>
          <w:szCs w:val="30"/>
          <w:cs/>
        </w:rPr>
        <w:br/>
      </w:r>
      <w:r w:rsidRPr="00BA406E">
        <w:rPr>
          <w:rFonts w:ascii="Angsana New" w:hAnsi="Angsana New" w:hint="cs"/>
          <w:sz w:val="30"/>
          <w:szCs w:val="30"/>
          <w:cs/>
        </w:rPr>
        <w:t>มีระยะเวลา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6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ปี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BA406E">
        <w:rPr>
          <w:rFonts w:ascii="Angsana New" w:hAnsi="Angsana New"/>
          <w:sz w:val="30"/>
          <w:szCs w:val="30"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E2A97" w:rsidRPr="006E2A97">
        <w:rPr>
          <w:rFonts w:ascii="Angsana New" w:hAnsi="Angsana New"/>
          <w:sz w:val="30"/>
          <w:szCs w:val="30"/>
        </w:rPr>
        <w:t>2569</w:t>
      </w:r>
      <w:r w:rsidRPr="00BA406E">
        <w:rPr>
          <w:rFonts w:ascii="Angsana New" w:hAnsi="Angsana New"/>
          <w:sz w:val="30"/>
          <w:szCs w:val="30"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โดยมีกำหนดชำระ</w:t>
      </w:r>
      <w:r>
        <w:rPr>
          <w:rFonts w:ascii="Angsana New" w:hAnsi="Angsana New" w:hint="cs"/>
          <w:sz w:val="30"/>
          <w:szCs w:val="30"/>
          <w:cs/>
        </w:rPr>
        <w:t>เงินต้น</w:t>
      </w:r>
      <w:r w:rsidRPr="00BA406E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ดอกเบี้ย</w:t>
      </w:r>
      <w:r w:rsidRPr="00BA406E">
        <w:rPr>
          <w:rFonts w:ascii="Angsana New" w:hAnsi="Angsana New" w:hint="cs"/>
          <w:sz w:val="30"/>
          <w:szCs w:val="30"/>
          <w:cs/>
        </w:rPr>
        <w:t>เป็นรายปี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267B77" w14:textId="77777777" w:rsidR="009B0666" w:rsidRPr="00CD6E42" w:rsidRDefault="009B0666" w:rsidP="00CD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14:paraId="057CFFD0" w14:textId="77777777" w:rsidTr="006A74D5">
        <w:trPr>
          <w:cantSplit/>
        </w:trPr>
        <w:tc>
          <w:tcPr>
            <w:tcW w:w="4338" w:type="dxa"/>
          </w:tcPr>
          <w:p w14:paraId="6172DB72" w14:textId="77777777"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721EE10B" w14:textId="77777777" w:rsidTr="006A74D5">
        <w:trPr>
          <w:cantSplit/>
        </w:trPr>
        <w:tc>
          <w:tcPr>
            <w:tcW w:w="4338" w:type="dxa"/>
          </w:tcPr>
          <w:p w14:paraId="276E9239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3E2A027B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479611C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6B169B2D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47F04025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FF9FC96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463C319D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43A8" w:rsidRPr="00335262" w14:paraId="10720890" w14:textId="77777777" w:rsidTr="006A74D5">
        <w:trPr>
          <w:cantSplit/>
        </w:trPr>
        <w:tc>
          <w:tcPr>
            <w:tcW w:w="4338" w:type="dxa"/>
          </w:tcPr>
          <w:p w14:paraId="25AC4A40" w14:textId="77777777" w:rsidR="00B543A8" w:rsidRDefault="004C1614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082" w:type="dxa"/>
          </w:tcPr>
          <w:p w14:paraId="5DA9386A" w14:textId="2834E076" w:rsidR="00B543A8" w:rsidRPr="00B612BF" w:rsidRDefault="006E2A97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E61911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33248E1C" w:rsidR="00B543A8" w:rsidRPr="00B612BF" w:rsidRDefault="006E2A97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3B4ADD" w14:textId="77777777" w:rsidR="00B543A8" w:rsidRPr="00B612BF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0A899D21" w:rsidR="00B543A8" w:rsidRPr="00B612BF" w:rsidRDefault="006E2A97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FBAAF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10F96CF8" w:rsidR="00B543A8" w:rsidRPr="00B612BF" w:rsidRDefault="006E2A97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43A8" w:rsidRPr="00E216F2" w14:paraId="0C9BB0FF" w14:textId="77777777" w:rsidTr="006A74D5">
        <w:trPr>
          <w:cantSplit/>
        </w:trPr>
        <w:tc>
          <w:tcPr>
            <w:tcW w:w="4338" w:type="dxa"/>
          </w:tcPr>
          <w:p w14:paraId="01BF2E12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E216F2" w14:paraId="01E60914" w14:textId="77777777" w:rsidTr="006A74D5">
        <w:trPr>
          <w:cantSplit/>
        </w:trPr>
        <w:tc>
          <w:tcPr>
            <w:tcW w:w="4338" w:type="dxa"/>
          </w:tcPr>
          <w:p w14:paraId="4BE1DCE2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02456B2B" w:rsidR="00B543A8" w:rsidRPr="00802B69" w:rsidRDefault="003A7172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4A62342" w:rsidR="00B543A8" w:rsidRPr="00802B69" w:rsidRDefault="001175AF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82C0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0DE345E1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29AADE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7627C069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B543A8" w14:paraId="6FD43BB6" w14:textId="77777777" w:rsidTr="006A74D5">
        <w:trPr>
          <w:cantSplit/>
        </w:trPr>
        <w:tc>
          <w:tcPr>
            <w:tcW w:w="4338" w:type="dxa"/>
          </w:tcPr>
          <w:p w14:paraId="70F6EAA0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14:paraId="4B93FC54" w14:textId="7484B2EF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7440B32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7D9D1F86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4DFC5A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1F99745E" w:rsidR="00B543A8" w:rsidRPr="005913EA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4AA4850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14F277FF" w:rsidR="00B543A8" w:rsidRPr="005913EA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543A8" w:rsidRPr="00695A40" w14:paraId="0565D2C6" w14:textId="77777777" w:rsidTr="006A74D5">
        <w:trPr>
          <w:cantSplit/>
          <w:trHeight w:val="389"/>
        </w:trPr>
        <w:tc>
          <w:tcPr>
            <w:tcW w:w="4338" w:type="dxa"/>
          </w:tcPr>
          <w:p w14:paraId="3C03B4A5" w14:textId="77777777" w:rsidR="00B543A8" w:rsidRPr="00A45DD6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13B6531F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33557AF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72BC03E3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6B86227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327C959C" w:rsidR="00B543A8" w:rsidRPr="00802B69" w:rsidRDefault="003A7172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C81E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2E96463D" w:rsidR="00B543A8" w:rsidRPr="00802B69" w:rsidRDefault="006E2A97" w:rsidP="0011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43A8" w:rsidRPr="00E216F2" w14:paraId="52F7CDDD" w14:textId="77777777" w:rsidTr="006A74D5">
        <w:trPr>
          <w:cantSplit/>
          <w:trHeight w:val="389"/>
        </w:trPr>
        <w:tc>
          <w:tcPr>
            <w:tcW w:w="4338" w:type="dxa"/>
          </w:tcPr>
          <w:p w14:paraId="2E53A85C" w14:textId="77777777" w:rsidR="00B543A8" w:rsidRPr="00E216F2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5F346E7C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E548D0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30D66F04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5FFEAD7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2AB802D3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38B711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6859F189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07A1752D" w14:textId="77777777" w:rsidR="00D35021" w:rsidRPr="009B0666" w:rsidRDefault="00D35021">
      <w:pPr>
        <w:rPr>
          <w:rFonts w:ascii="Angsana New" w:hAnsi="Angsana New"/>
          <w:sz w:val="22"/>
          <w:szCs w:val="22"/>
        </w:rPr>
      </w:pPr>
    </w:p>
    <w:p w14:paraId="577BE42C" w14:textId="77777777"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9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"/>
        <w:gridCol w:w="4230"/>
        <w:gridCol w:w="1082"/>
        <w:gridCol w:w="270"/>
        <w:gridCol w:w="1086"/>
        <w:gridCol w:w="270"/>
        <w:gridCol w:w="1083"/>
        <w:gridCol w:w="270"/>
        <w:gridCol w:w="1080"/>
      </w:tblGrid>
      <w:tr w:rsidR="008A4FCA" w:rsidRPr="00E216F2" w14:paraId="1FFBDA0D" w14:textId="77777777" w:rsidTr="00042D8D">
        <w:trPr>
          <w:cantSplit/>
        </w:trPr>
        <w:tc>
          <w:tcPr>
            <w:tcW w:w="6695" w:type="dxa"/>
            <w:gridSpan w:val="5"/>
          </w:tcPr>
          <w:p w14:paraId="46ED4945" w14:textId="77777777"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14:paraId="44D825EA" w14:textId="77777777" w:rsidTr="00042D8D">
        <w:trPr>
          <w:cantSplit/>
        </w:trPr>
        <w:tc>
          <w:tcPr>
            <w:tcW w:w="4257" w:type="dxa"/>
            <w:gridSpan w:val="2"/>
          </w:tcPr>
          <w:p w14:paraId="1BE8E7F0" w14:textId="77777777"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14:paraId="5116930A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3D0F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</w:tcPr>
          <w:p w14:paraId="1544172E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14:paraId="7C3E729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BE35AB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61D808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14:paraId="5618F813" w14:textId="77777777" w:rsidTr="00042D8D">
        <w:trPr>
          <w:cantSplit/>
        </w:trPr>
        <w:tc>
          <w:tcPr>
            <w:tcW w:w="4257" w:type="dxa"/>
            <w:gridSpan w:val="2"/>
          </w:tcPr>
          <w:p w14:paraId="33336A4F" w14:textId="77777777"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</w:tcPr>
          <w:p w14:paraId="56822C8B" w14:textId="77777777"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38DED058" w14:textId="77777777" w:rsidTr="00042D8D">
        <w:trPr>
          <w:cantSplit/>
        </w:trPr>
        <w:tc>
          <w:tcPr>
            <w:tcW w:w="4257" w:type="dxa"/>
            <w:gridSpan w:val="2"/>
          </w:tcPr>
          <w:p w14:paraId="16F1C9D8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4D92E3F" w14:textId="7CFCC526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AD00B5E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50DEE2" w14:textId="7392C53B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42254423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E732F2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4BFAF4F1" w:rsidR="00B543A8" w:rsidRPr="00335262" w:rsidRDefault="006E2A97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75AF" w:rsidRPr="00335262" w14:paraId="237A898C" w14:textId="77777777" w:rsidTr="00042D8D">
        <w:trPr>
          <w:cantSplit/>
        </w:trPr>
        <w:tc>
          <w:tcPr>
            <w:tcW w:w="4257" w:type="dxa"/>
            <w:gridSpan w:val="2"/>
          </w:tcPr>
          <w:p w14:paraId="56EB8DBE" w14:textId="77777777" w:rsidR="001175AF" w:rsidRDefault="001175AF" w:rsidP="001175A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5A9A0B2" w14:textId="123E93C5" w:rsidR="001175AF" w:rsidRPr="00B612BF" w:rsidRDefault="006E2A97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868B00" w14:textId="77777777" w:rsidR="001175AF" w:rsidRPr="00B612BF" w:rsidRDefault="001175AF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7F8F83FF" w14:textId="73C81208" w:rsidR="001175AF" w:rsidRPr="00B612BF" w:rsidRDefault="006E2A97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C7B75C" w14:textId="77777777" w:rsidR="001175AF" w:rsidRPr="00B612BF" w:rsidRDefault="001175AF" w:rsidP="0011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149C1ED3" w:rsidR="001175AF" w:rsidRPr="00B612BF" w:rsidRDefault="006E2A97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94AE5A" w14:textId="77777777" w:rsidR="001175AF" w:rsidRPr="00B612BF" w:rsidRDefault="001175AF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609B40F6" w:rsidR="001175AF" w:rsidRPr="00B612BF" w:rsidRDefault="006E2A97" w:rsidP="001175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43A8" w:rsidRPr="00E216F2" w14:paraId="1BE3ED1A" w14:textId="77777777" w:rsidTr="00042D8D">
        <w:trPr>
          <w:cantSplit/>
        </w:trPr>
        <w:tc>
          <w:tcPr>
            <w:tcW w:w="4257" w:type="dxa"/>
            <w:gridSpan w:val="2"/>
          </w:tcPr>
          <w:p w14:paraId="2EFB8C36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033ED0FB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232A5D" w14:paraId="251D5582" w14:textId="77777777" w:rsidTr="00042D8D">
        <w:trPr>
          <w:cantSplit/>
        </w:trPr>
        <w:tc>
          <w:tcPr>
            <w:tcW w:w="4257" w:type="dxa"/>
            <w:gridSpan w:val="2"/>
          </w:tcPr>
          <w:p w14:paraId="120BAF9B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655C776B" w14:textId="41ED331C" w:rsidR="00B543A8" w:rsidRPr="00802B69" w:rsidRDefault="003A7172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11F5B5B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091B991A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A421FC8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05AF4A71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543A8" w:rsidRPr="00232A5D" w14:paraId="5609ED3D" w14:textId="77777777" w:rsidTr="00042D8D">
        <w:trPr>
          <w:cantSplit/>
          <w:trHeight w:val="389"/>
        </w:trPr>
        <w:tc>
          <w:tcPr>
            <w:tcW w:w="4257" w:type="dxa"/>
            <w:gridSpan w:val="2"/>
          </w:tcPr>
          <w:p w14:paraId="7166261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6D0B764" w14:textId="59C86FFB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8729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F0B6B1" w14:textId="478989DF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6FFC8931" w:rsidR="00B543A8" w:rsidRPr="00802B69" w:rsidRDefault="003A7172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A6695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45FEF8D0" w:rsidR="00B543A8" w:rsidRPr="00802B69" w:rsidRDefault="006E2A97" w:rsidP="0011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43A8" w:rsidRPr="00E216F2" w14:paraId="5E84B0AC" w14:textId="77777777" w:rsidTr="00042D8D">
        <w:trPr>
          <w:cantSplit/>
          <w:trHeight w:val="389"/>
        </w:trPr>
        <w:tc>
          <w:tcPr>
            <w:tcW w:w="4257" w:type="dxa"/>
            <w:gridSpan w:val="2"/>
          </w:tcPr>
          <w:p w14:paraId="55DF1EC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3FD2C20E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93A08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1B1373B6" w:rsidR="00B543A8" w:rsidRPr="00802B69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13031872" w:rsidR="00B543A8" w:rsidRPr="005913EA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64D116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33E5ECD2" w:rsidR="00B543A8" w:rsidRPr="005913EA" w:rsidRDefault="006E2A9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2A5548" w:rsidRPr="00802B69" w14:paraId="47264D7F" w14:textId="77777777" w:rsidTr="00042D8D">
        <w:trPr>
          <w:gridBefore w:val="1"/>
          <w:wBefore w:w="27" w:type="dxa"/>
          <w:cantSplit/>
          <w:tblHeader/>
        </w:trPr>
        <w:tc>
          <w:tcPr>
            <w:tcW w:w="4230" w:type="dxa"/>
          </w:tcPr>
          <w:p w14:paraId="0247096E" w14:textId="77777777" w:rsidR="002A5548" w:rsidRPr="00802B69" w:rsidRDefault="002A5548" w:rsidP="00C92E1D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</w:tcPr>
          <w:p w14:paraId="7A4169DE" w14:textId="77777777" w:rsidR="002A5548" w:rsidRPr="00802B69" w:rsidRDefault="002A5548" w:rsidP="00C92E1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877099" w14:textId="77777777" w:rsidR="002A5548" w:rsidRPr="00802B69" w:rsidRDefault="002A5548" w:rsidP="00C9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8F76D3A" w14:textId="77777777" w:rsidR="002A5548" w:rsidRPr="00802B69" w:rsidRDefault="002A5548" w:rsidP="00C92E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548" w:rsidRPr="00E216F2" w14:paraId="5A114CE4" w14:textId="77777777" w:rsidTr="00042D8D">
        <w:trPr>
          <w:gridBefore w:val="1"/>
          <w:wBefore w:w="27" w:type="dxa"/>
          <w:cantSplit/>
          <w:tblHeader/>
        </w:trPr>
        <w:tc>
          <w:tcPr>
            <w:tcW w:w="4230" w:type="dxa"/>
          </w:tcPr>
          <w:p w14:paraId="2377CBB1" w14:textId="1D29772C" w:rsidR="002A5548" w:rsidRPr="00802B69" w:rsidRDefault="002A5548" w:rsidP="002A554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5CE14E0" w14:textId="009CBF13" w:rsidR="002A5548" w:rsidRPr="00E216F2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A55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E03AB79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</w:tcPr>
          <w:p w14:paraId="3DD5E91E" w14:textId="725C3C65" w:rsidR="002A5548" w:rsidRPr="00E216F2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A554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5D0B86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68FF589" w14:textId="4440D60C" w:rsidR="002A5548" w:rsidRPr="00E216F2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A55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BCB6B26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DA7D99" w14:textId="39333E3F" w:rsidR="002A5548" w:rsidRPr="00E216F2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A554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5548" w:rsidRPr="00E216F2" w14:paraId="385DF614" w14:textId="77777777" w:rsidTr="00042D8D">
        <w:trPr>
          <w:gridBefore w:val="1"/>
          <w:wBefore w:w="27" w:type="dxa"/>
          <w:cantSplit/>
          <w:tblHeader/>
        </w:trPr>
        <w:tc>
          <w:tcPr>
            <w:tcW w:w="4230" w:type="dxa"/>
          </w:tcPr>
          <w:p w14:paraId="11AE7E93" w14:textId="499B5BD8" w:rsidR="002A5548" w:rsidRPr="00CE3B69" w:rsidRDefault="002A5548" w:rsidP="002A554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3B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6E3A7F9A" w14:textId="17B543EF" w:rsidR="002A5548" w:rsidRPr="00CC5A41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3E2B9C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6" w:type="dxa"/>
          </w:tcPr>
          <w:p w14:paraId="4D1BD278" w14:textId="1E607065" w:rsidR="002A5548" w:rsidRPr="00CC5A41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F66146B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4A2A2A02" w14:textId="33674544" w:rsidR="002A5548" w:rsidRPr="00CC5A41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E9A6019" w14:textId="77777777" w:rsidR="002A5548" w:rsidRPr="00E216F2" w:rsidRDefault="002A5548" w:rsidP="002A554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6582F7" w14:textId="7302752A" w:rsidR="002A5548" w:rsidRPr="00CC5A41" w:rsidRDefault="006E2A97" w:rsidP="002A554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A5548" w:rsidRPr="00802B69" w14:paraId="52E904A7" w14:textId="77777777" w:rsidTr="00042D8D">
        <w:trPr>
          <w:gridBefore w:val="1"/>
          <w:wBefore w:w="27" w:type="dxa"/>
          <w:cantSplit/>
          <w:tblHeader/>
        </w:trPr>
        <w:tc>
          <w:tcPr>
            <w:tcW w:w="4230" w:type="dxa"/>
          </w:tcPr>
          <w:p w14:paraId="64BFBFD6" w14:textId="77777777" w:rsidR="002A5548" w:rsidRPr="00802B69" w:rsidRDefault="002A5548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2B2F5BFF" w14:textId="77777777" w:rsidR="002A5548" w:rsidRPr="00802B69" w:rsidRDefault="002A5548" w:rsidP="002A554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548" w:rsidRPr="00BB1144" w14:paraId="7D479AF0" w14:textId="77777777" w:rsidTr="00042D8D">
        <w:trPr>
          <w:gridBefore w:val="1"/>
          <w:wBefore w:w="27" w:type="dxa"/>
          <w:cantSplit/>
          <w:trHeight w:val="389"/>
        </w:trPr>
        <w:tc>
          <w:tcPr>
            <w:tcW w:w="4230" w:type="dxa"/>
          </w:tcPr>
          <w:p w14:paraId="50644B4A" w14:textId="77777777" w:rsidR="002A5548" w:rsidRPr="00067327" w:rsidRDefault="002A5548" w:rsidP="002A554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732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2A940CE" w14:textId="667A0E47" w:rsidR="002A5548" w:rsidRPr="00067327" w:rsidRDefault="006E2A97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2280065" w14:textId="77777777" w:rsidR="002A5548" w:rsidRPr="00C91A86" w:rsidRDefault="002A5548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73A3E932" w14:textId="36805D64" w:rsidR="002A5548" w:rsidRPr="00BB1144" w:rsidRDefault="006E2A97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2362071" w14:textId="77777777" w:rsidR="002A5548" w:rsidRPr="00BB1144" w:rsidRDefault="002A5548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18783DE" w14:textId="0754F295" w:rsidR="002A5548" w:rsidRPr="00BB1144" w:rsidRDefault="006E2A97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66DA9604" w14:textId="77777777" w:rsidR="002A5548" w:rsidRPr="00BB1144" w:rsidRDefault="002A5548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A0466" w14:textId="1AFC9074" w:rsidR="002A5548" w:rsidRPr="00BB1144" w:rsidRDefault="006E2A97" w:rsidP="002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</w:tbl>
    <w:p w14:paraId="478A6788" w14:textId="23B2971D" w:rsidR="002A5548" w:rsidRPr="00687971" w:rsidRDefault="002A554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985"/>
        <w:gridCol w:w="240"/>
        <w:gridCol w:w="954"/>
        <w:gridCol w:w="236"/>
        <w:gridCol w:w="967"/>
        <w:gridCol w:w="236"/>
        <w:gridCol w:w="811"/>
        <w:gridCol w:w="236"/>
        <w:gridCol w:w="844"/>
        <w:gridCol w:w="236"/>
        <w:gridCol w:w="970"/>
      </w:tblGrid>
      <w:tr w:rsidR="00FA7999" w:rsidRPr="00723710" w14:paraId="03EE9DC7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6C3B2C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3"/>
            <w:vAlign w:val="bottom"/>
          </w:tcPr>
          <w:p w14:paraId="4CAD7319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5256FF5" w14:textId="77777777" w:rsidR="00FA7999" w:rsidRPr="00DA395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  <w:vAlign w:val="bottom"/>
          </w:tcPr>
          <w:p w14:paraId="7844D6BA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999" w:rsidRPr="00723710" w14:paraId="2B55047F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42786A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2B667B35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7412D6B6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6AFD74B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2E3187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26E0FB3B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A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7089A78A" w14:textId="77777777" w:rsidR="00FA7999" w:rsidRPr="00E73BC9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6BED40C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0DD6DEC1" w:rsidR="00FA7999" w:rsidRPr="00D471FC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9196334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DFFB18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4AA0F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0E3FE1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B5894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B5F7FD1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4862646F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A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A7999" w:rsidRPr="00723710" w14:paraId="5CCD6FFE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79A494F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5" w:type="dxa"/>
            <w:vAlign w:val="bottom"/>
          </w:tcPr>
          <w:p w14:paraId="74FB5F58" w14:textId="31630C0D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6A85B8B7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70C272A" w14:textId="78155FE7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18473234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7E5DB45A" w14:textId="7A979837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6BDCDB20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2CF5356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6BCD5B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5EE42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462B75B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A20F113" w14:textId="2EAACA79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A7999" w:rsidRPr="00723710" w14:paraId="3B34A705" w14:textId="77777777" w:rsidTr="0055559D">
        <w:trPr>
          <w:tblHeader/>
        </w:trPr>
        <w:tc>
          <w:tcPr>
            <w:tcW w:w="2718" w:type="dxa"/>
          </w:tcPr>
          <w:p w14:paraId="504E5A7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9" w:type="dxa"/>
            <w:gridSpan w:val="3"/>
          </w:tcPr>
          <w:p w14:paraId="68F22082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D616C9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</w:tcPr>
          <w:p w14:paraId="4F34E4A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723710" w14:paraId="34AB7724" w14:textId="77777777" w:rsidTr="0055559D">
        <w:trPr>
          <w:trHeight w:val="74"/>
        </w:trPr>
        <w:tc>
          <w:tcPr>
            <w:tcW w:w="2718" w:type="dxa"/>
          </w:tcPr>
          <w:p w14:paraId="6DF8482D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5" w:type="dxa"/>
          </w:tcPr>
          <w:p w14:paraId="68F5CC9F" w14:textId="32447E77" w:rsidR="00FA7999" w:rsidRDefault="001175AF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B7EDB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3276C49" w14:textId="55C5CCA9" w:rsidR="00FA7999" w:rsidRPr="002D05C0" w:rsidRDefault="00FE6682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71E817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1EE17D59" w14:textId="09321A39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B92724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C3721C7" w14:textId="04882D85" w:rsidR="00FA7999" w:rsidRPr="002D05C0" w:rsidRDefault="00FE6682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79F2A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7420038" w14:textId="77470A39" w:rsidR="00FA7999" w:rsidRPr="002D05C0" w:rsidRDefault="00FE6682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0F6F3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D294E3D" w14:textId="37172F43" w:rsidR="00FA7999" w:rsidRPr="002D05C0" w:rsidRDefault="006E2A97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E3BEFC4" w14:textId="69D2BAFE" w:rsidR="00FA7999" w:rsidRPr="00687971" w:rsidRDefault="00FA7999" w:rsidP="00171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63C66F3" w14:textId="77777777" w:rsidR="00990B73" w:rsidRPr="00990B73" w:rsidRDefault="000C4BB0" w:rsidP="00990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เงินกู้ยืมระยะสั้นจากบุคคลหรือกิจการที่เกี่ยวข้องกันดังกล่าวมีกำหนดชำระคืนเมื่อทวงถาม</w:t>
      </w:r>
    </w:p>
    <w:p w14:paraId="3D7E8D10" w14:textId="77777777" w:rsidR="001712F4" w:rsidRPr="00687971" w:rsidRDefault="001712F4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989"/>
        <w:gridCol w:w="234"/>
        <w:gridCol w:w="937"/>
        <w:gridCol w:w="236"/>
        <w:gridCol w:w="1036"/>
        <w:gridCol w:w="235"/>
        <w:gridCol w:w="835"/>
        <w:gridCol w:w="236"/>
        <w:gridCol w:w="842"/>
        <w:gridCol w:w="235"/>
        <w:gridCol w:w="938"/>
      </w:tblGrid>
      <w:tr w:rsidR="00FD1BDD" w:rsidRPr="00723710" w14:paraId="17744582" w14:textId="77777777" w:rsidTr="00042D8D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4C27CEA7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E2FAE1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377961" w14:textId="77777777" w:rsidR="00FD1BDD" w:rsidRPr="00DA395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57" w:type="dxa"/>
            <w:gridSpan w:val="7"/>
            <w:vAlign w:val="bottom"/>
          </w:tcPr>
          <w:p w14:paraId="49387F3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1BDD" w:rsidRPr="00723710" w14:paraId="02961318" w14:textId="77777777" w:rsidTr="00042D8D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29B435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7487B9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458EBDC4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FF17434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0D03B57A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3DAAA65C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D1B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0ED3E8CD" w14:textId="77777777" w:rsidR="00FD1BDD" w:rsidRPr="00E73BC9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14:paraId="7296BB2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2A831D60" w:rsidR="00FD1BDD" w:rsidRPr="00D471FC" w:rsidRDefault="006E2A97" w:rsidP="00FD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CB6F35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1A16A8E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819470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4E287822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1959C5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39AEC2D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4B677C28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D1B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D1BDD" w:rsidRPr="00723710" w14:paraId="0A302DF0" w14:textId="77777777" w:rsidTr="00042D8D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52673B3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9" w:type="dxa"/>
            <w:vAlign w:val="bottom"/>
          </w:tcPr>
          <w:p w14:paraId="5D576900" w14:textId="7E3CE00C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7D64026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00BE4993" w14:textId="50EDC25F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1F193996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14:paraId="25C2F747" w14:textId="4BE5B545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43951E38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AB52E1C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B6CF93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3746075B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494F67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1BF125C" w14:textId="1AFD76DF" w:rsidR="00FD1BDD" w:rsidRPr="002D05C0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BDD" w:rsidRPr="00723710" w14:paraId="5BE23DF8" w14:textId="77777777" w:rsidTr="00042D8D">
        <w:trPr>
          <w:tblHeader/>
        </w:trPr>
        <w:tc>
          <w:tcPr>
            <w:tcW w:w="2628" w:type="dxa"/>
          </w:tcPr>
          <w:p w14:paraId="755F13D8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B89467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6247E2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57" w:type="dxa"/>
            <w:gridSpan w:val="7"/>
          </w:tcPr>
          <w:p w14:paraId="216C897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95C273A" w14:textId="77777777" w:rsidTr="00042D8D">
        <w:tc>
          <w:tcPr>
            <w:tcW w:w="2628" w:type="dxa"/>
          </w:tcPr>
          <w:p w14:paraId="11704596" w14:textId="77777777" w:rsidR="009F4A35" w:rsidRPr="008B6585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14:paraId="1B2A53F3" w14:textId="475B8BBC" w:rsidR="009F4A35" w:rsidRPr="00F36B16" w:rsidRDefault="006E2A97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41E35D8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A88E6FA" w14:textId="638A084C" w:rsidR="009F4A35" w:rsidRPr="002D05C0" w:rsidRDefault="006E2A97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75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111EF3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28130E7D" w14:textId="2BFDE1F1" w:rsidR="009F4A35" w:rsidRPr="002D05C0" w:rsidRDefault="006E2A97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5" w:type="dxa"/>
          </w:tcPr>
          <w:p w14:paraId="7E1F8E66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A6E537" w14:textId="382941D9" w:rsidR="009F4A35" w:rsidRPr="002D05C0" w:rsidRDefault="00FE6682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43E7A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59CDC3CE" w14:textId="21CFE93E" w:rsidR="009F4A35" w:rsidRPr="002D05C0" w:rsidRDefault="00FE6682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5DDAED8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64897BB8" w14:textId="14732682" w:rsidR="009F4A35" w:rsidRPr="002D05C0" w:rsidRDefault="006E2A97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BBFBD3E" w14:textId="35D9D744" w:rsidR="005715FD" w:rsidRPr="00437B3B" w:rsidRDefault="005715FD" w:rsidP="009C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bookmarkStart w:id="1" w:name="_Hlk36808494"/>
    </w:p>
    <w:p w14:paraId="7A51111E" w14:textId="6EB5DD6C" w:rsidR="00040155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6E2A97" w:rsidRPr="006E2A97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E2A97" w:rsidRPr="006E2A97">
        <w:rPr>
          <w:rFonts w:ascii="Angsana New" w:hAnsi="Angsana New"/>
          <w:sz w:val="30"/>
          <w:szCs w:val="30"/>
        </w:rPr>
        <w:t>2569</w:t>
      </w:r>
    </w:p>
    <w:bookmarkEnd w:id="1"/>
    <w:p w14:paraId="07E95036" w14:textId="77777777" w:rsidR="00CD6E42" w:rsidRPr="00CD6E42" w:rsidRDefault="00CD6E42" w:rsidP="00CD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260D044D" w14:textId="7503E149" w:rsidR="007D7002" w:rsidRPr="0079609D" w:rsidRDefault="007D7002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="0025371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C6AD1BE" w14:textId="77777777" w:rsidR="007D7002" w:rsidRDefault="007D7002" w:rsidP="007D70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08FD42B7" w14:textId="5EDDC749" w:rsidR="007D7002" w:rsidRPr="00E12BD8" w:rsidRDefault="00BB6B2E" w:rsidP="007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6F50E0A" w14:textId="77777777" w:rsidR="007D7002" w:rsidRPr="00E12BD8" w:rsidRDefault="007D7002" w:rsidP="007D70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36A415C1" w14:textId="42D811FE" w:rsidR="00676263" w:rsidRPr="00676263" w:rsidRDefault="00676263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2BD8">
        <w:rPr>
          <w:rFonts w:ascii="Angsana New" w:hAnsi="Angsana New" w:hint="cs"/>
          <w:sz w:val="30"/>
          <w:szCs w:val="30"/>
          <w:cs/>
        </w:rPr>
        <w:t>บริษัทย่อยแห่งหนึ่</w:t>
      </w:r>
      <w:r w:rsidRPr="00676263">
        <w:rPr>
          <w:rFonts w:ascii="Angsana New" w:hAnsi="Angsana New" w:hint="cs"/>
          <w:sz w:val="30"/>
          <w:szCs w:val="30"/>
          <w:cs/>
        </w:rPr>
        <w:t>งมีภาระผูกพันที่จะต้องจ่ายชำระค่าเช่าตามเงื่อนไขที่ระบุในสัญญาเช่าที่ดินพร้อมสิ่งปลูกสร้างซึ่งได้มีการโอนสิทธิการรับค่าเช่าจากบริษัทไปให้กับบุคคลหรือกิจการที่เกี่ยวข้องกัน สัญญา</w:t>
      </w:r>
      <w:r w:rsidRPr="00E12BD8">
        <w:rPr>
          <w:rFonts w:ascii="Angsana New" w:hAnsi="Angsana New" w:hint="cs"/>
          <w:sz w:val="30"/>
          <w:szCs w:val="30"/>
          <w:cs/>
        </w:rPr>
        <w:t>ดังกล่าวมีระยะเวลา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E12BD8">
        <w:rPr>
          <w:rFonts w:ascii="Angsana New" w:hAnsi="Angsana New"/>
          <w:sz w:val="30"/>
          <w:szCs w:val="30"/>
        </w:rPr>
        <w:t>1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 w:rsidRPr="00E12BD8">
        <w:rPr>
          <w:rFonts w:ascii="Angsana New" w:hAnsi="Angsana New" w:hint="cs"/>
          <w:sz w:val="30"/>
          <w:szCs w:val="30"/>
          <w:cs/>
        </w:rPr>
        <w:t>ปี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 w:rsidRPr="00E12BD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 w:rsidRPr="00E12BD8">
        <w:rPr>
          <w:rFonts w:ascii="Angsana New" w:hAnsi="Angsana New"/>
          <w:sz w:val="30"/>
          <w:szCs w:val="30"/>
        </w:rPr>
        <w:t>31</w:t>
      </w:r>
      <w:r w:rsidRPr="00E12BD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12BD8">
        <w:rPr>
          <w:rFonts w:ascii="Angsana New" w:hAnsi="Angsana New"/>
          <w:sz w:val="30"/>
          <w:szCs w:val="30"/>
        </w:rPr>
        <w:t>2564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 w:rsidRPr="00E12BD8">
        <w:rPr>
          <w:rFonts w:ascii="Angsana New" w:hAnsi="Angsana New" w:hint="cs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E12BD8">
        <w:rPr>
          <w:rFonts w:ascii="Angsana New" w:hAnsi="Angsana New"/>
          <w:sz w:val="30"/>
          <w:szCs w:val="30"/>
          <w:cs/>
        </w:rPr>
        <w:t xml:space="preserve"> </w:t>
      </w:r>
      <w:r w:rsidRPr="00E12BD8">
        <w:rPr>
          <w:rFonts w:ascii="Angsana New" w:hAnsi="Angsana New"/>
          <w:sz w:val="30"/>
          <w:szCs w:val="30"/>
        </w:rPr>
        <w:t>3</w:t>
      </w:r>
      <w:r w:rsidRPr="00E12BD8">
        <w:rPr>
          <w:rFonts w:ascii="Angsana New" w:hAnsi="Angsana New" w:hint="cs"/>
          <w:sz w:val="30"/>
          <w:szCs w:val="30"/>
          <w:cs/>
        </w:rPr>
        <w:t xml:space="preserve"> ปี </w:t>
      </w:r>
    </w:p>
    <w:p w14:paraId="37D781F8" w14:textId="77777777" w:rsidR="007D7002" w:rsidRPr="007D7002" w:rsidRDefault="007D7002" w:rsidP="006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CB6DF97" w14:textId="77777777" w:rsidR="00FD1BDD" w:rsidRPr="00014E0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4E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การค้ำประกันวงเงินสินเชื่อ</w:t>
      </w:r>
    </w:p>
    <w:p w14:paraId="2EAC71A2" w14:textId="77777777" w:rsidR="00FD1BDD" w:rsidRPr="00437B3B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8"/>
          <w:szCs w:val="28"/>
        </w:rPr>
      </w:pPr>
    </w:p>
    <w:p w14:paraId="28901C29" w14:textId="36C9CF60" w:rsidR="00FD1BDD" w:rsidRPr="00690C5E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="00D00810" w:rsidRPr="00690C5E">
        <w:rPr>
          <w:rFonts w:ascii="Angsana New" w:hAnsi="Angsana New" w:hint="cs"/>
          <w:sz w:val="30"/>
          <w:szCs w:val="30"/>
          <w:cs/>
        </w:rPr>
        <w:t>มีนา</w:t>
      </w:r>
      <w:r w:rsidRPr="00690C5E">
        <w:rPr>
          <w:rFonts w:ascii="Angsana New" w:hAnsi="Angsana New" w:hint="cs"/>
          <w:sz w:val="30"/>
          <w:szCs w:val="30"/>
          <w:cs/>
        </w:rPr>
        <w:t xml:space="preserve">คม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>บริษัทมีภาระผูกพันจากการค้ำประกันวงเงินสินเชื่อให้กับบริษัทร่วมแห่งหนึ่งจำนวน</w:t>
      </w:r>
      <w:r w:rsidR="001D53B8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375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2563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375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B950F3C" w14:textId="77777777" w:rsidR="00FD1BDD" w:rsidRPr="00437B3B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3D606A6" w14:textId="75636B01" w:rsidR="00D10D92" w:rsidRPr="00103D1B" w:rsidRDefault="00FD1BDD" w:rsidP="001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="00D00810" w:rsidRPr="00690C5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D00810"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6E2A97" w:rsidRPr="006E2A97">
        <w:rPr>
          <w:rFonts w:ascii="Angsana New" w:hAnsi="Angsana New"/>
          <w:sz w:val="30"/>
          <w:szCs w:val="30"/>
        </w:rPr>
        <w:t>90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2563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90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20BCDB8" w14:textId="309C493C" w:rsidR="007775AB" w:rsidRDefault="007775AB"/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713B1119" w:rsidR="005408A0" w:rsidRPr="00866D4F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866D4F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309" w:rsidRPr="00866D4F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2F3FEFD0" w:rsidR="00203309" w:rsidRPr="00866D4F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330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1FD420B9" w:rsidR="00203309" w:rsidRPr="00866D4F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73EB71A5" w:rsidR="00203309" w:rsidRPr="00866D4F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330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36F384E2" w:rsidR="00203309" w:rsidRPr="00866D4F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3309" w:rsidRPr="00866D4F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0B992ABF" w:rsidR="00203309" w:rsidRPr="00866D4F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22A33CCF" w:rsidR="00203309" w:rsidRPr="00866D4F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752CE035" w:rsidR="00203309" w:rsidRPr="00866D4F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5046B9CD" w:rsidR="00203309" w:rsidRPr="00866D4F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03309" w:rsidRPr="00866D4F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309" w:rsidRPr="00866D4F" w14:paraId="582E1332" w14:textId="77777777" w:rsidTr="00D8527E">
        <w:tc>
          <w:tcPr>
            <w:tcW w:w="4021" w:type="dxa"/>
            <w:gridSpan w:val="2"/>
            <w:shd w:val="clear" w:color="auto" w:fill="auto"/>
          </w:tcPr>
          <w:p w14:paraId="2DBA802B" w14:textId="4A56FF4D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6D47F457" w:rsidR="00203309" w:rsidRPr="00525D10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203309" w:rsidRPr="00525D10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497451B4" w:rsidR="00203309" w:rsidRPr="00525D10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5B8FF9A8" w:rsidR="00203309" w:rsidRPr="005913EA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0C2881F1" w:rsidR="00203309" w:rsidRPr="005913EA" w:rsidRDefault="001D53B8" w:rsidP="001D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27E" w:rsidRPr="000D2CEB" w14:paraId="782A593C" w14:textId="77777777" w:rsidTr="00D8527E">
        <w:tc>
          <w:tcPr>
            <w:tcW w:w="4021" w:type="dxa"/>
            <w:gridSpan w:val="2"/>
            <w:shd w:val="clear" w:color="auto" w:fill="auto"/>
          </w:tcPr>
          <w:p w14:paraId="6E9451BE" w14:textId="77777777" w:rsidR="00D8527E" w:rsidRPr="00866D4F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D883" w14:textId="17007ACD" w:rsidR="00D8527E" w:rsidRPr="00525D10" w:rsidRDefault="006E2A97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04F0868" w14:textId="77777777" w:rsidR="00D8527E" w:rsidRPr="00173396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2706C" w14:textId="5D7E4B9A" w:rsidR="00D8527E" w:rsidRPr="00525D10" w:rsidRDefault="006E2A97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F9FB5A1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7A586" w14:textId="668C3116" w:rsidR="00D8527E" w:rsidRPr="005913EA" w:rsidRDefault="006E2A97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65DCD2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547A6" w14:textId="6AE5EAB7" w:rsidR="00D8527E" w:rsidRPr="005913EA" w:rsidRDefault="001D53B8" w:rsidP="001D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30A2AF" w14:textId="77777777" w:rsidR="005A2757" w:rsidRPr="00D26AF1" w:rsidRDefault="005A2757" w:rsidP="005A2757">
      <w:pPr>
        <w:rPr>
          <w:rFonts w:asciiTheme="majorBidi" w:hAnsiTheme="majorBidi" w:cstheme="majorBidi"/>
          <w:sz w:val="28"/>
          <w:szCs w:val="28"/>
        </w:rPr>
      </w:pPr>
      <w:bookmarkStart w:id="2" w:name="_Hlk36808777"/>
    </w:p>
    <w:p w14:paraId="53D62680" w14:textId="11A29C10" w:rsidR="00FD1BDD" w:rsidRDefault="00FD1BDD" w:rsidP="00A36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6ED6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จำนวนเงินขั้นต่ำที่ต้องจ่ายในอนาคตทั้งสิ้นภายใต้สัญญาที่บอกเลิกไม่ได้เกิดจากสัญญาเช่ารถ</w:t>
      </w:r>
      <w:r w:rsidR="00DA0EFE" w:rsidRPr="00A36ED6">
        <w:rPr>
          <w:rFonts w:ascii="Angsana New" w:hAnsi="Angsana New" w:hint="cs"/>
          <w:sz w:val="30"/>
          <w:szCs w:val="30"/>
          <w:cs/>
        </w:rPr>
        <w:t>ยนต์</w:t>
      </w:r>
      <w:r w:rsidRPr="00A36ED6">
        <w:rPr>
          <w:rFonts w:ascii="Angsana New" w:hAnsi="Angsana New" w:hint="cs"/>
          <w:sz w:val="30"/>
          <w:szCs w:val="30"/>
          <w:cs/>
        </w:rPr>
        <w:t>หลายฉบับกับกิจการที่เกี่ยวข้องกัน</w:t>
      </w:r>
      <w:r w:rsidRPr="00A36ED6">
        <w:rPr>
          <w:rFonts w:ascii="Angsana New" w:hAnsi="Angsana New"/>
          <w:sz w:val="30"/>
          <w:szCs w:val="30"/>
          <w:cs/>
        </w:rPr>
        <w:t xml:space="preserve"> </w:t>
      </w:r>
      <w:r w:rsidRPr="00A36ED6">
        <w:rPr>
          <w:rFonts w:ascii="Angsana New" w:hAnsi="Angsana New" w:hint="cs"/>
          <w:sz w:val="30"/>
          <w:szCs w:val="30"/>
          <w:cs/>
        </w:rPr>
        <w:t>สัญญาเช่ามีอายุ</w:t>
      </w:r>
      <w:r w:rsidR="00FA7999" w:rsidRPr="00A36ED6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6E2A97" w:rsidRPr="006E2A97">
        <w:rPr>
          <w:rFonts w:ascii="Angsana New" w:hAnsi="Angsana New"/>
          <w:sz w:val="30"/>
          <w:szCs w:val="30"/>
        </w:rPr>
        <w:t>1</w:t>
      </w:r>
      <w:r w:rsidR="00346E59" w:rsidRPr="00A36ED6">
        <w:rPr>
          <w:rFonts w:ascii="Angsana New" w:hAnsi="Angsana New"/>
          <w:sz w:val="30"/>
          <w:szCs w:val="30"/>
        </w:rPr>
        <w:t xml:space="preserve"> </w:t>
      </w:r>
      <w:r w:rsidR="00346E59" w:rsidRPr="00A36ED6">
        <w:rPr>
          <w:rFonts w:ascii="Angsana New" w:hAnsi="Angsana New" w:hint="cs"/>
          <w:sz w:val="30"/>
          <w:szCs w:val="30"/>
          <w:cs/>
        </w:rPr>
        <w:t>ปี</w:t>
      </w:r>
      <w:r w:rsidR="00FA7999" w:rsidRPr="00A36ED6">
        <w:rPr>
          <w:rFonts w:ascii="Angsana New" w:hAnsi="Angsana New" w:hint="cs"/>
          <w:sz w:val="30"/>
          <w:szCs w:val="30"/>
          <w:cs/>
        </w:rPr>
        <w:t xml:space="preserve"> </w:t>
      </w:r>
      <w:r w:rsidR="00FA7999" w:rsidRPr="00A36ED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31</w:t>
      </w:r>
      <w:r w:rsidR="00FA7999" w:rsidRPr="00A36ED6">
        <w:rPr>
          <w:rFonts w:ascii="Angsana New" w:hAnsi="Angsana New"/>
          <w:i/>
          <w:iCs/>
          <w:sz w:val="30"/>
          <w:szCs w:val="30"/>
        </w:rPr>
        <w:t xml:space="preserve"> </w:t>
      </w:r>
      <w:r w:rsidR="00FA7999" w:rsidRPr="00A36ED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2563</w:t>
      </w:r>
      <w:r w:rsidR="00FA7999" w:rsidRPr="00A36ED6">
        <w:rPr>
          <w:rFonts w:ascii="Angsana New" w:hAnsi="Angsana New"/>
          <w:i/>
          <w:iCs/>
          <w:sz w:val="30"/>
          <w:szCs w:val="30"/>
        </w:rPr>
        <w:t>:</w:t>
      </w:r>
      <w:r w:rsidRPr="00A36ED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B52F7" w:rsidRPr="00A36ED6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1</w:t>
      </w:r>
      <w:r w:rsidR="00346E59" w:rsidRPr="00A36ED6">
        <w:rPr>
          <w:rFonts w:ascii="Angsana New" w:hAnsi="Angsana New" w:hint="cs"/>
          <w:i/>
          <w:iCs/>
          <w:sz w:val="30"/>
          <w:szCs w:val="30"/>
          <w:cs/>
        </w:rPr>
        <w:t xml:space="preserve"> ปี</w:t>
      </w:r>
      <w:r w:rsidR="00FA7999" w:rsidRPr="00A36ED6">
        <w:rPr>
          <w:rFonts w:ascii="Angsana New" w:hAnsi="Angsana New"/>
          <w:i/>
          <w:iCs/>
          <w:sz w:val="30"/>
          <w:szCs w:val="30"/>
        </w:rPr>
        <w:t>)</w:t>
      </w:r>
      <w:r w:rsidRPr="00A36ED6">
        <w:rPr>
          <w:rFonts w:ascii="Angsana New" w:hAnsi="Angsana New"/>
          <w:sz w:val="30"/>
          <w:szCs w:val="30"/>
          <w:cs/>
        </w:rPr>
        <w:t xml:space="preserve"> </w:t>
      </w:r>
      <w:r w:rsidRPr="00A36ED6">
        <w:rPr>
          <w:rFonts w:ascii="Angsana New" w:hAnsi="Angsana New" w:hint="cs"/>
          <w:sz w:val="30"/>
          <w:szCs w:val="30"/>
          <w:cs/>
        </w:rPr>
        <w:t>โดยมีระยะเวลาสิ้นสุดภายในเดือน</w:t>
      </w:r>
      <w:r w:rsidR="000B52F7" w:rsidRPr="00A36ED6">
        <w:rPr>
          <w:rFonts w:ascii="Angsana New" w:hAnsi="Angsana New" w:hint="cs"/>
          <w:sz w:val="30"/>
          <w:szCs w:val="30"/>
          <w:cs/>
        </w:rPr>
        <w:t>ธันวาคม</w:t>
      </w:r>
      <w:r w:rsidRPr="00A36ED6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="006E2A97" w:rsidRPr="006E2A97">
        <w:rPr>
          <w:rFonts w:ascii="Angsana New" w:hAnsi="Angsana New"/>
          <w:sz w:val="30"/>
          <w:szCs w:val="30"/>
        </w:rPr>
        <w:t>2564</w:t>
      </w:r>
      <w:r w:rsidR="00B744AB" w:rsidRPr="00A36ED6">
        <w:rPr>
          <w:rFonts w:ascii="Angsana New" w:hAnsi="Angsana New"/>
          <w:sz w:val="30"/>
          <w:szCs w:val="30"/>
        </w:rPr>
        <w:t xml:space="preserve"> </w:t>
      </w:r>
      <w:r w:rsidR="00B744AB" w:rsidRPr="00A36ED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31</w:t>
      </w:r>
      <w:r w:rsidR="00B744AB" w:rsidRPr="00A36ED6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 w:rsidRPr="00A36ED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2563</w:t>
      </w:r>
      <w:r w:rsidR="00B744AB" w:rsidRPr="00A36ED6">
        <w:rPr>
          <w:rFonts w:ascii="Angsana New" w:hAnsi="Angsana New"/>
          <w:i/>
          <w:iCs/>
          <w:sz w:val="30"/>
          <w:szCs w:val="30"/>
        </w:rPr>
        <w:t xml:space="preserve">: </w:t>
      </w:r>
      <w:r w:rsidR="000B52F7" w:rsidRPr="00A36ED6">
        <w:rPr>
          <w:rFonts w:ascii="Angsana New" w:hAnsi="Angsana New" w:hint="cs"/>
          <w:i/>
          <w:iCs/>
          <w:sz w:val="30"/>
          <w:szCs w:val="30"/>
          <w:cs/>
        </w:rPr>
        <w:t>ตุลาคม</w:t>
      </w:r>
      <w:r w:rsidR="00B744AB" w:rsidRPr="00A36ED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i/>
          <w:iCs/>
          <w:sz w:val="30"/>
          <w:szCs w:val="30"/>
        </w:rPr>
        <w:t>2564</w:t>
      </w:r>
      <w:r w:rsidR="00B744AB" w:rsidRPr="00A36ED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9880127" w14:textId="77777777" w:rsidR="00D843FA" w:rsidRDefault="00D843FA" w:rsidP="00A36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913D17" w14:textId="77777777" w:rsidR="00BF7843" w:rsidRPr="0078719A" w:rsidRDefault="00BC06E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ตามสัญญาปรับโครงสร้างหนี้</w:t>
      </w:r>
    </w:p>
    <w:p w14:paraId="5EE13E58" w14:textId="77777777" w:rsidR="00BC06E7" w:rsidRPr="00FA7999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21AF82" w14:textId="45962049"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ด้เข้าทำสัญญาประนีประนอมยอมความ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294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6156BEA1" w14:textId="6FEA3AA5" w:rsidR="00BF7843" w:rsidRPr="004B7D85" w:rsidRDefault="00BF7843" w:rsidP="0091478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B70797">
        <w:rPr>
          <w:rFonts w:ascii="Angsana New" w:hAnsi="Angsana New"/>
          <w:color w:val="000000"/>
          <w:sz w:val="30"/>
          <w:szCs w:val="30"/>
          <w:cs/>
        </w:rPr>
        <w:t>(</w:t>
      </w:r>
      <w:r w:rsidR="00B70797" w:rsidRPr="00B70797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B70797" w:rsidRPr="00B7079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797" w:rsidRPr="00B70797">
        <w:rPr>
          <w:rFonts w:ascii="Angsana New" w:hAnsi="Angsana New" w:hint="cs"/>
          <w:color w:val="000000"/>
          <w:sz w:val="30"/>
          <w:szCs w:val="30"/>
          <w:cs/>
        </w:rPr>
        <w:t>ไวร์เลสได้รับคืนหนังสือจากลูกหนี้การค้า</w:t>
      </w:r>
      <w:r w:rsidR="00B70797" w:rsidRPr="00B7079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797" w:rsidRPr="00B70797">
        <w:rPr>
          <w:rFonts w:ascii="Angsana New" w:hAnsi="Angsana New" w:hint="cs"/>
          <w:color w:val="000000"/>
          <w:sz w:val="30"/>
          <w:szCs w:val="30"/>
          <w:cs/>
        </w:rPr>
        <w:t>สกสค</w:t>
      </w:r>
      <w:r w:rsidR="00B70797" w:rsidRPr="00B70797">
        <w:rPr>
          <w:rFonts w:ascii="Angsana New" w:hAnsi="Angsana New"/>
          <w:color w:val="000000"/>
          <w:sz w:val="30"/>
          <w:szCs w:val="30"/>
          <w:cs/>
        </w:rPr>
        <w:t xml:space="preserve">. </w:t>
      </w:r>
      <w:r w:rsidR="00B70797" w:rsidRPr="00B70797">
        <w:rPr>
          <w:rFonts w:ascii="Angsana New" w:hAnsi="Angsana New" w:hint="cs"/>
          <w:color w:val="000000"/>
          <w:sz w:val="30"/>
          <w:szCs w:val="30"/>
          <w:cs/>
        </w:rPr>
        <w:t>แล้วทั้งจำนวน</w:t>
      </w:r>
      <w:r w:rsidR="00B70797" w:rsidRPr="00B70797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7DC0D5E" w14:textId="54A743AC" w:rsidR="00BF7843" w:rsidRPr="004B7D85" w:rsidRDefault="00BF7843" w:rsidP="0091478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129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6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2566</w:t>
      </w:r>
    </w:p>
    <w:p w14:paraId="0E24FDA7" w14:textId="77777777" w:rsidR="00F32CC6" w:rsidRDefault="00F32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FF9A8B0" w14:textId="090971F1" w:rsidR="00BF7843" w:rsidRPr="004B7D85" w:rsidRDefault="00BF7843" w:rsidP="00914787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lastRenderedPageBreak/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2566</w:t>
      </w:r>
    </w:p>
    <w:p w14:paraId="17C9441A" w14:textId="77777777" w:rsidR="00BF7843" w:rsidRPr="004B7D85" w:rsidRDefault="00BF7843" w:rsidP="00914787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1D3BA679" w:rsidR="00BF7843" w:rsidRPr="004B7D85" w:rsidRDefault="00BF7843" w:rsidP="00914787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2562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968EFBA" w14:textId="61F0185F" w:rsidR="00BF7843" w:rsidRPr="004B7D85" w:rsidRDefault="00BF7843" w:rsidP="00914787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2563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9C1B2C5" w14:textId="0B6CC1F8" w:rsidR="00BF7843" w:rsidRPr="004B7D85" w:rsidRDefault="00BF7843" w:rsidP="00914787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6F4279B" w14:textId="274FE94C" w:rsidR="00BF7843" w:rsidRPr="004B7D85" w:rsidRDefault="00BF7843" w:rsidP="00914787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200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FA0187C" w14:textId="08978E56" w:rsidR="00BF7843" w:rsidRPr="004B7D85" w:rsidRDefault="00BF7843" w:rsidP="00914787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6E2A97" w:rsidRPr="006E2A97">
        <w:rPr>
          <w:rFonts w:ascii="Angsana New" w:hAnsi="Angsana New"/>
          <w:color w:val="000000"/>
          <w:sz w:val="30"/>
          <w:szCs w:val="30"/>
        </w:rPr>
        <w:t>2566</w:t>
      </w:r>
    </w:p>
    <w:p w14:paraId="2BD82936" w14:textId="77777777" w:rsidR="00BF7843" w:rsidRPr="00FA7999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E0CC840" w14:textId="721212A4" w:rsidR="002B18C4" w:rsidRDefault="000B52F7" w:rsidP="000B52F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765EF">
        <w:rPr>
          <w:rFonts w:ascii="Angsana New" w:hAnsi="Angsana New" w:hint="cs"/>
          <w:sz w:val="30"/>
          <w:szCs w:val="30"/>
          <w:cs/>
        </w:rPr>
        <w:t>ณ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วันที่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ล็อกซเล่ย์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ไวร์เลส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ได้รับชำระเงินตามข้อ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</w:t>
      </w:r>
      <w:r w:rsidRPr="00C765EF">
        <w:rPr>
          <w:rFonts w:ascii="Angsana New" w:hAnsi="Angsana New"/>
          <w:sz w:val="30"/>
          <w:szCs w:val="30"/>
          <w:cs/>
        </w:rPr>
        <w:t xml:space="preserve">) </w:t>
      </w:r>
      <w:r w:rsidRPr="00C765EF">
        <w:rPr>
          <w:rFonts w:ascii="Angsana New" w:hAnsi="Angsana New" w:hint="cs"/>
          <w:sz w:val="30"/>
          <w:szCs w:val="30"/>
          <w:cs/>
        </w:rPr>
        <w:t>ข้างต้นแล้วเป็นจำนวนเงิน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355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ล้านบาท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 xml:space="preserve">อย่างไรก็ตามในเดือนเมษายน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จากสถานการณ์การแพร่ระบาดของโรคโควิด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19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สกสค</w:t>
      </w:r>
      <w:r w:rsidRPr="00C765EF">
        <w:rPr>
          <w:rFonts w:ascii="Angsana New" w:hAnsi="Angsana New"/>
          <w:sz w:val="30"/>
          <w:szCs w:val="30"/>
          <w:cs/>
        </w:rPr>
        <w:t xml:space="preserve">. </w:t>
      </w:r>
      <w:r w:rsidR="002C56D7">
        <w:rPr>
          <w:rFonts w:ascii="Angsana New" w:hAnsi="Angsana New"/>
          <w:sz w:val="30"/>
          <w:szCs w:val="30"/>
          <w:cs/>
        </w:rPr>
        <w:br/>
      </w:r>
      <w:r w:rsidRPr="00C765EF">
        <w:rPr>
          <w:rFonts w:ascii="Angsana New" w:hAnsi="Angsana New" w:hint="cs"/>
          <w:sz w:val="30"/>
          <w:szCs w:val="30"/>
          <w:cs/>
        </w:rPr>
        <w:t>ได้มีการผิดนัดชำระเงินเพิ่มเติมตามข้อ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</w:t>
      </w:r>
      <w:r w:rsidRPr="00C765EF">
        <w:rPr>
          <w:rFonts w:ascii="Angsana New" w:hAnsi="Angsana New"/>
          <w:sz w:val="30"/>
          <w:szCs w:val="30"/>
          <w:cs/>
        </w:rPr>
        <w:t>.</w:t>
      </w:r>
      <w:r w:rsidR="006E2A97" w:rsidRPr="006E2A97">
        <w:rPr>
          <w:rFonts w:ascii="Angsana New" w:hAnsi="Angsana New"/>
          <w:sz w:val="30"/>
          <w:szCs w:val="30"/>
        </w:rPr>
        <w:t>2</w:t>
      </w:r>
      <w:r w:rsidRPr="00C765EF">
        <w:rPr>
          <w:rFonts w:ascii="Angsana New" w:hAnsi="Angsana New"/>
          <w:sz w:val="30"/>
          <w:szCs w:val="30"/>
          <w:cs/>
        </w:rPr>
        <w:t xml:space="preserve">) </w:t>
      </w:r>
      <w:r w:rsidRPr="00C765EF">
        <w:rPr>
          <w:rFonts w:ascii="Angsana New" w:hAnsi="Angsana New" w:hint="cs"/>
          <w:sz w:val="30"/>
          <w:szCs w:val="30"/>
          <w:cs/>
        </w:rPr>
        <w:t>ของงวดเดือนพฤษภาคม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80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ล้านบาท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2C56D7">
        <w:rPr>
          <w:rFonts w:ascii="Angsana New" w:hAnsi="Angsana New"/>
          <w:sz w:val="30"/>
          <w:szCs w:val="30"/>
          <w:cs/>
        </w:rPr>
        <w:br/>
      </w:r>
      <w:r w:rsidRPr="00C765EF">
        <w:rPr>
          <w:rFonts w:ascii="Angsana New" w:hAnsi="Angsana New" w:hint="cs"/>
          <w:sz w:val="30"/>
          <w:szCs w:val="30"/>
          <w:cs/>
        </w:rPr>
        <w:t>ซึ่งต่อมา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สกสค</w:t>
      </w:r>
      <w:r w:rsidRPr="00C765EF">
        <w:rPr>
          <w:rFonts w:ascii="Angsana New" w:hAnsi="Angsana New"/>
          <w:sz w:val="30"/>
          <w:szCs w:val="30"/>
          <w:cs/>
        </w:rPr>
        <w:t xml:space="preserve">. </w:t>
      </w:r>
      <w:r w:rsidRPr="00C765EF">
        <w:rPr>
          <w:rFonts w:ascii="Angsana New" w:hAnsi="Angsana New" w:hint="cs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และขอชะลอการชำระเงินเพิ่มเติมตามข้อ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</w:t>
      </w:r>
      <w:r w:rsidRPr="00C765EF">
        <w:rPr>
          <w:rFonts w:ascii="Angsana New" w:hAnsi="Angsana New"/>
          <w:sz w:val="30"/>
          <w:szCs w:val="30"/>
          <w:cs/>
        </w:rPr>
        <w:t>.</w:t>
      </w:r>
      <w:r w:rsidR="006E2A97" w:rsidRPr="006E2A97">
        <w:rPr>
          <w:rFonts w:ascii="Angsana New" w:hAnsi="Angsana New"/>
          <w:sz w:val="30"/>
          <w:szCs w:val="30"/>
        </w:rPr>
        <w:t>2</w:t>
      </w:r>
      <w:r w:rsidRPr="00C765EF">
        <w:rPr>
          <w:rFonts w:ascii="Angsana New" w:hAnsi="Angsana New"/>
          <w:sz w:val="30"/>
          <w:szCs w:val="30"/>
          <w:cs/>
        </w:rPr>
        <w:t xml:space="preserve">) </w:t>
      </w:r>
      <w:r w:rsidRPr="00C765EF">
        <w:rPr>
          <w:rFonts w:ascii="Angsana New" w:hAnsi="Angsana New" w:hint="cs"/>
          <w:sz w:val="30"/>
          <w:szCs w:val="30"/>
          <w:cs/>
        </w:rPr>
        <w:t>ของงวดเดือนพฤษภาคม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จำนวน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120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ล้านบาท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6414D">
        <w:rPr>
          <w:rFonts w:ascii="Angsana New" w:hAnsi="Angsana New" w:hint="cs"/>
          <w:sz w:val="30"/>
          <w:szCs w:val="30"/>
          <w:cs/>
        </w:rPr>
        <w:t xml:space="preserve">รวมทั้งหมด </w:t>
      </w:r>
      <w:r w:rsidR="006E2A97" w:rsidRPr="006E2A97">
        <w:rPr>
          <w:rFonts w:ascii="Angsana New" w:hAnsi="Angsana New"/>
          <w:sz w:val="30"/>
          <w:szCs w:val="30"/>
        </w:rPr>
        <w:t>200</w:t>
      </w:r>
      <w:r w:rsidRPr="00E6414D">
        <w:rPr>
          <w:rFonts w:ascii="Angsana New" w:hAnsi="Angsana New"/>
          <w:sz w:val="30"/>
          <w:szCs w:val="30"/>
        </w:rPr>
        <w:t xml:space="preserve"> </w:t>
      </w:r>
      <w:r w:rsidRPr="00E6414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D34AD" w:rsidRPr="00E6414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BE4941" w:rsidRPr="00E6414D">
        <w:rPr>
          <w:rFonts w:ascii="Angsana New" w:hAnsi="Angsana New" w:hint="cs"/>
          <w:sz w:val="30"/>
          <w:szCs w:val="30"/>
          <w:cs/>
        </w:rPr>
        <w:t>ตารางการผ่อนชำระ</w:t>
      </w:r>
      <w:r w:rsidR="009F349F" w:rsidRPr="00E6414D">
        <w:rPr>
          <w:rFonts w:ascii="Angsana New" w:hAnsi="Angsana New" w:hint="cs"/>
          <w:sz w:val="30"/>
          <w:szCs w:val="30"/>
          <w:cs/>
        </w:rPr>
        <w:t>สำหรับงวดที่ผิดนัดชำระตามที่กล่าวข้างต้นยังอยู่ระหว่าง</w:t>
      </w:r>
      <w:r w:rsidR="00BA1EE4" w:rsidRPr="00E6414D">
        <w:rPr>
          <w:rFonts w:ascii="Angsana New" w:hAnsi="Angsana New" w:hint="cs"/>
          <w:sz w:val="30"/>
          <w:szCs w:val="30"/>
          <w:cs/>
        </w:rPr>
        <w:t>การเจรจา</w:t>
      </w:r>
      <w:r w:rsidR="00BA1EE4">
        <w:rPr>
          <w:rFonts w:ascii="Angsana New" w:hAnsi="Angsana New" w:hint="cs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กลุ่ม</w:t>
      </w:r>
      <w:r w:rsidRPr="000014FF">
        <w:rPr>
          <w:rFonts w:ascii="Angsana New" w:hAnsi="Angsana New" w:hint="cs"/>
          <w:sz w:val="30"/>
          <w:szCs w:val="30"/>
          <w:cs/>
        </w:rPr>
        <w:t>บริษัทรับรู้ผลขาดทุน</w:t>
      </w:r>
      <w:r w:rsidR="00015DFA" w:rsidRPr="000014FF">
        <w:rPr>
          <w:rFonts w:asciiTheme="majorBidi" w:hAnsiTheme="majorBidi" w:hint="cs"/>
          <w:sz w:val="30"/>
          <w:szCs w:val="30"/>
          <w:cs/>
        </w:rPr>
        <w:t>จากการลดมูลค่า</w:t>
      </w:r>
      <w:r w:rsidRPr="000014FF">
        <w:rPr>
          <w:rFonts w:ascii="Angsana New" w:hAnsi="Angsana New" w:hint="cs"/>
          <w:sz w:val="30"/>
          <w:szCs w:val="30"/>
          <w:cs/>
        </w:rPr>
        <w:t>สำหรับ</w:t>
      </w:r>
      <w:r w:rsidRPr="00C765EF">
        <w:rPr>
          <w:rFonts w:ascii="Angsana New" w:hAnsi="Angsana New" w:hint="cs"/>
          <w:sz w:val="30"/>
          <w:szCs w:val="30"/>
          <w:cs/>
        </w:rPr>
        <w:t>ลูกหนี้</w:t>
      </w:r>
      <w:r w:rsidR="00556075">
        <w:rPr>
          <w:rFonts w:ascii="Angsana New" w:hAnsi="Angsana New" w:hint="cs"/>
          <w:sz w:val="30"/>
          <w:szCs w:val="30"/>
          <w:cs/>
        </w:rPr>
        <w:t>จากการขยายระยะเวลาชำระหนี้ดังกล่าว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6E2A97" w:rsidRPr="006E2A97">
        <w:rPr>
          <w:rFonts w:ascii="Angsana New" w:hAnsi="Angsana New"/>
          <w:sz w:val="30"/>
          <w:szCs w:val="30"/>
        </w:rPr>
        <w:t>10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Pr="00C765EF">
        <w:rPr>
          <w:rFonts w:ascii="Angsana New" w:hAnsi="Angsana New" w:hint="cs"/>
          <w:sz w:val="30"/>
          <w:szCs w:val="30"/>
          <w:cs/>
        </w:rPr>
        <w:t>ล้านบาท ในงบ</w:t>
      </w:r>
      <w:r w:rsidR="0040512E">
        <w:rPr>
          <w:rFonts w:ascii="Angsana New" w:hAnsi="Angsana New" w:hint="cs"/>
          <w:sz w:val="30"/>
          <w:szCs w:val="30"/>
          <w:cs/>
        </w:rPr>
        <w:t>กำไรขาดทุนรวม</w:t>
      </w:r>
      <w:r w:rsidR="00B9191A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C765EF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C765E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C765EF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2B18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768AFD" w14:textId="77777777" w:rsidR="002B18C4" w:rsidRDefault="002B18C4" w:rsidP="000B52F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9FB74" w14:textId="499755EA" w:rsidR="000B52F7" w:rsidRPr="00C765EF" w:rsidRDefault="002B18C4" w:rsidP="000B52F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6D33"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Pr="002A6D33">
        <w:rPr>
          <w:rFonts w:ascii="Angsana New" w:hAnsi="Angsana New"/>
          <w:sz w:val="30"/>
          <w:szCs w:val="30"/>
          <w:cs/>
        </w:rPr>
        <w:t xml:space="preserve"> </w:t>
      </w:r>
      <w:r w:rsidRPr="002A6D33">
        <w:rPr>
          <w:rFonts w:ascii="Angsana New" w:hAnsi="Angsana New"/>
          <w:sz w:val="30"/>
          <w:szCs w:val="30"/>
        </w:rPr>
        <w:t xml:space="preserve">2564 </w:t>
      </w:r>
      <w:r w:rsidR="00042D8D" w:rsidRPr="002A6D33">
        <w:rPr>
          <w:rFonts w:ascii="Angsana New" w:hAnsi="Angsana New" w:hint="cs"/>
          <w:sz w:val="30"/>
          <w:szCs w:val="30"/>
          <w:cs/>
        </w:rPr>
        <w:t>ล็อกซเล่ย์</w:t>
      </w:r>
      <w:r w:rsidR="00042D8D" w:rsidRPr="002A6D33">
        <w:rPr>
          <w:rFonts w:ascii="Angsana New" w:hAnsi="Angsana New"/>
          <w:sz w:val="30"/>
          <w:szCs w:val="30"/>
          <w:cs/>
        </w:rPr>
        <w:t xml:space="preserve"> </w:t>
      </w:r>
      <w:r w:rsidR="00042D8D" w:rsidRPr="002A6D33">
        <w:rPr>
          <w:rFonts w:ascii="Angsana New" w:hAnsi="Angsana New" w:hint="cs"/>
          <w:sz w:val="30"/>
          <w:szCs w:val="30"/>
          <w:cs/>
        </w:rPr>
        <w:t>ไวร์เลสได้รับชำระเงินเพิ่มเติม</w:t>
      </w:r>
      <w:r w:rsidR="00042D8D" w:rsidRPr="002A6D33">
        <w:rPr>
          <w:rFonts w:ascii="Angsana New" w:hAnsi="Angsana New"/>
          <w:sz w:val="30"/>
          <w:szCs w:val="30"/>
        </w:rPr>
        <w:t xml:space="preserve"> </w:t>
      </w:r>
      <w:r w:rsidR="00042D8D" w:rsidRPr="002A6D33">
        <w:rPr>
          <w:rFonts w:ascii="Angsana New" w:hAnsi="Angsana New" w:hint="cs"/>
          <w:sz w:val="30"/>
          <w:szCs w:val="30"/>
          <w:cs/>
        </w:rPr>
        <w:t>เป็นจำนวน</w:t>
      </w:r>
      <w:r w:rsidR="00042D8D" w:rsidRPr="002A6D33">
        <w:rPr>
          <w:rFonts w:ascii="Angsana New" w:hAnsi="Angsana New"/>
          <w:sz w:val="30"/>
          <w:szCs w:val="30"/>
          <w:cs/>
        </w:rPr>
        <w:t xml:space="preserve"> </w:t>
      </w:r>
      <w:r w:rsidR="006E2A97" w:rsidRPr="002A6D33">
        <w:rPr>
          <w:rFonts w:ascii="Angsana New" w:hAnsi="Angsana New"/>
          <w:sz w:val="30"/>
          <w:szCs w:val="30"/>
        </w:rPr>
        <w:t>5</w:t>
      </w:r>
      <w:r w:rsidR="00042D8D" w:rsidRPr="002A6D33">
        <w:rPr>
          <w:rFonts w:ascii="Angsana New" w:hAnsi="Angsana New"/>
          <w:sz w:val="30"/>
          <w:szCs w:val="30"/>
        </w:rPr>
        <w:t xml:space="preserve"> </w:t>
      </w:r>
      <w:r w:rsidR="00042D8D" w:rsidRPr="002A6D33">
        <w:rPr>
          <w:rFonts w:ascii="Angsana New" w:hAnsi="Angsana New" w:hint="cs"/>
          <w:sz w:val="30"/>
          <w:szCs w:val="30"/>
          <w:cs/>
        </w:rPr>
        <w:t>ล้านบาท</w:t>
      </w:r>
      <w:r w:rsidR="005B7337" w:rsidRPr="002A6D33">
        <w:rPr>
          <w:rFonts w:ascii="Angsana New" w:hAnsi="Angsana New" w:hint="cs"/>
          <w:sz w:val="30"/>
          <w:szCs w:val="30"/>
          <w:cs/>
        </w:rPr>
        <w:t xml:space="preserve"> </w:t>
      </w:r>
      <w:r w:rsidRPr="002A6D33">
        <w:rPr>
          <w:rFonts w:ascii="Angsana New" w:hAnsi="Angsana New" w:hint="cs"/>
          <w:sz w:val="30"/>
          <w:szCs w:val="30"/>
          <w:cs/>
        </w:rPr>
        <w:t xml:space="preserve">และในเดือนพฤษภาคม </w:t>
      </w:r>
      <w:r w:rsidRPr="002A6D33">
        <w:rPr>
          <w:rFonts w:ascii="Angsana New" w:hAnsi="Angsana New"/>
          <w:sz w:val="30"/>
          <w:szCs w:val="30"/>
        </w:rPr>
        <w:t>256</w:t>
      </w:r>
      <w:r w:rsidRPr="002A6D33">
        <w:rPr>
          <w:rFonts w:ascii="Angsana New" w:hAnsi="Angsana New" w:hint="cs"/>
          <w:sz w:val="30"/>
          <w:szCs w:val="30"/>
        </w:rPr>
        <w:t>4</w:t>
      </w:r>
      <w:r w:rsidRPr="002A6D33">
        <w:rPr>
          <w:rFonts w:ascii="Angsana New" w:hAnsi="Angsana New"/>
          <w:sz w:val="30"/>
          <w:szCs w:val="30"/>
        </w:rPr>
        <w:t xml:space="preserve"> </w:t>
      </w:r>
      <w:r w:rsidRPr="002A6D33">
        <w:rPr>
          <w:rFonts w:ascii="Angsana New" w:hAnsi="Angsana New" w:hint="cs"/>
          <w:sz w:val="30"/>
          <w:szCs w:val="30"/>
          <w:cs/>
        </w:rPr>
        <w:t>ล็อกซเล่ย์ไวร์เลสได้ออกหนังสือเจรจาปรับตารางการผ่อนชำระ</w:t>
      </w:r>
    </w:p>
    <w:p w14:paraId="1BAB8840" w14:textId="77777777" w:rsidR="000B52F7" w:rsidRPr="00C765EF" w:rsidRDefault="000B52F7" w:rsidP="00522F4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5F7CFA7" w14:textId="7235D169" w:rsidR="00103D1B" w:rsidRDefault="00103D1B" w:rsidP="00103D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765EF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6E2A97" w:rsidRPr="006E2A97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Pr="00C765EF">
        <w:rPr>
          <w:rFonts w:ascii="Angsana New" w:hAnsi="Angsana New" w:hint="cs"/>
          <w:sz w:val="30"/>
          <w:szCs w:val="30"/>
          <w:cs/>
        </w:rPr>
        <w:t>)</w:t>
      </w:r>
    </w:p>
    <w:p w14:paraId="1BE1E241" w14:textId="77777777" w:rsidR="00D843FA" w:rsidRPr="00042D8D" w:rsidRDefault="00D843FA" w:rsidP="00103D1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E0C52" w14:textId="3F2B861F" w:rsidR="00BF7843" w:rsidRPr="0002344F" w:rsidRDefault="00BF7843" w:rsidP="00676C3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2A97" w:rsidRPr="006E2A97">
        <w:rPr>
          <w:rFonts w:ascii="Angsana New" w:hAnsi="Angsana New" w:hint="cs"/>
          <w:sz w:val="30"/>
          <w:szCs w:val="30"/>
        </w:rPr>
        <w:t>31</w:t>
      </w:r>
      <w:r w:rsidR="00B23A99">
        <w:rPr>
          <w:rFonts w:ascii="Angsana New" w:hAnsi="Angsana New" w:hint="cs"/>
          <w:sz w:val="30"/>
          <w:szCs w:val="30"/>
          <w:cs/>
        </w:rPr>
        <w:t xml:space="preserve"> </w:t>
      </w:r>
      <w:r w:rsidR="00203309">
        <w:rPr>
          <w:rFonts w:ascii="Angsana New" w:hAnsi="Angsana New" w:hint="cs"/>
          <w:sz w:val="30"/>
          <w:szCs w:val="30"/>
          <w:cs/>
        </w:rPr>
        <w:t>มีนาคม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BF066A" w:rsidRDefault="00BF7843" w:rsidP="00BF7843">
      <w:pPr>
        <w:ind w:left="540"/>
        <w:jc w:val="thaiDistribute"/>
        <w:rPr>
          <w:rFonts w:ascii="Angsana New" w:hAnsi="Angsana Ne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14:paraId="18D7B3FF" w14:textId="77777777" w:rsidTr="00BF066A">
        <w:tc>
          <w:tcPr>
            <w:tcW w:w="2970" w:type="dxa"/>
          </w:tcPr>
          <w:p w14:paraId="06B2C343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12F989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0A115BA6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56F594EB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265EDC41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0347E22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14:paraId="7B915478" w14:textId="77777777" w:rsidTr="00BF066A">
        <w:tc>
          <w:tcPr>
            <w:tcW w:w="2970" w:type="dxa"/>
          </w:tcPr>
          <w:p w14:paraId="262108B7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F76CC88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03309" w:rsidRPr="00D75055" w14:paraId="4A15ACED" w14:textId="77777777" w:rsidTr="00BF066A">
        <w:tc>
          <w:tcPr>
            <w:tcW w:w="2970" w:type="dxa"/>
          </w:tcPr>
          <w:p w14:paraId="1162825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46993E76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E2A97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F157033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50E0236A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5310834A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E2A97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6B0B52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2A10E8E0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771D70C6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E2A97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96C6215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FBA5D5" w14:textId="1F1B6ACB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203309" w:rsidRPr="00D75055" w14:paraId="3F944E17" w14:textId="77777777" w:rsidTr="00BF066A">
        <w:tc>
          <w:tcPr>
            <w:tcW w:w="2970" w:type="dxa"/>
          </w:tcPr>
          <w:p w14:paraId="3C97E40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3D1B3EBB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E2A97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6B18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64020632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65CE5E8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748E45A5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E2A97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7A20F6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171C923B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D7B5A7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51C588A6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E2A97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8732E41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5C271CA" w14:textId="14C88143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2A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03309" w:rsidRPr="00D75055" w14:paraId="369DA641" w14:textId="77777777" w:rsidTr="00BF066A">
        <w:tc>
          <w:tcPr>
            <w:tcW w:w="2970" w:type="dxa"/>
          </w:tcPr>
          <w:p w14:paraId="37849E0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5AE3113" w14:textId="77777777" w:rsidR="00203309" w:rsidRPr="002D086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203309" w:rsidRPr="00D75055" w14:paraId="02EB5E86" w14:textId="77777777" w:rsidTr="00BF066A">
        <w:tc>
          <w:tcPr>
            <w:tcW w:w="2970" w:type="dxa"/>
          </w:tcPr>
          <w:p w14:paraId="58FFEB4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14CC7394" w:rsidR="00203309" w:rsidRPr="00D75055" w:rsidRDefault="006E2A97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270" w:type="dxa"/>
          </w:tcPr>
          <w:p w14:paraId="32269C6D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3969839B" w:rsidR="00203309" w:rsidRPr="00D75055" w:rsidRDefault="006E2A97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243" w:type="dxa"/>
          </w:tcPr>
          <w:p w14:paraId="0C14CD0F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2EC34992" w:rsidR="00203309" w:rsidRPr="00D75055" w:rsidRDefault="006E2A97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6E2A97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70218CD2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083BFEEA" w:rsidR="00203309" w:rsidRPr="00D75055" w:rsidRDefault="006E2A97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6E2A97">
              <w:rPr>
                <w:rFonts w:ascii="Angsana New" w:hAnsi="Angsana New" w:hint="cs"/>
                <w:sz w:val="24"/>
                <w:szCs w:val="24"/>
                <w:lang w:val="en-US"/>
              </w:rPr>
              <w:t>29</w:t>
            </w:r>
          </w:p>
        </w:tc>
        <w:tc>
          <w:tcPr>
            <w:tcW w:w="236" w:type="dxa"/>
          </w:tcPr>
          <w:p w14:paraId="569C3997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6BEAA97F" w:rsidR="00203309" w:rsidRPr="00D75055" w:rsidRDefault="006E2A97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774</w:t>
            </w:r>
          </w:p>
        </w:tc>
        <w:tc>
          <w:tcPr>
            <w:tcW w:w="236" w:type="dxa"/>
          </w:tcPr>
          <w:p w14:paraId="1840B8B6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5FAD5DE" w14:textId="57B61742" w:rsidR="00203309" w:rsidRPr="00D75055" w:rsidRDefault="006E2A97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sz w:val="24"/>
                <w:szCs w:val="24"/>
                <w:lang w:val="en-US"/>
              </w:rPr>
              <w:t>819</w:t>
            </w:r>
          </w:p>
        </w:tc>
      </w:tr>
      <w:tr w:rsidR="00203309" w:rsidRPr="00D75055" w14:paraId="07CE5A88" w14:textId="77777777" w:rsidTr="00BF066A">
        <w:tc>
          <w:tcPr>
            <w:tcW w:w="2970" w:type="dxa"/>
          </w:tcPr>
          <w:p w14:paraId="1A95E8F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7EF22" w14:textId="2EF71E80" w:rsidR="00203309" w:rsidRPr="00D75055" w:rsidRDefault="002F1F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3D9ED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02FCB0" w14:textId="2B9594CD" w:rsidR="00203309" w:rsidRPr="00D75055" w:rsidRDefault="006F4BB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5A4C55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D32F5BF" w14:textId="4FCD9D19" w:rsidR="00203309" w:rsidRPr="00D75055" w:rsidRDefault="002F1FB6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45C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23AF45" w14:textId="03373948" w:rsidR="00203309" w:rsidRPr="00D75055" w:rsidRDefault="006F4BBB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407CB1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A07608A" w14:textId="28D58695" w:rsidR="00203309" w:rsidRPr="00D75055" w:rsidRDefault="002F1FB6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80F5B8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0376299" w14:textId="5B3901EA" w:rsidR="00203309" w:rsidRPr="00D75055" w:rsidRDefault="006F4BBB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6E2A97" w:rsidRPr="006E2A97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203309" w:rsidRPr="00D75055" w14:paraId="5FB81740" w14:textId="77777777" w:rsidTr="00BF066A">
        <w:trPr>
          <w:trHeight w:val="352"/>
        </w:trPr>
        <w:tc>
          <w:tcPr>
            <w:tcW w:w="2970" w:type="dxa"/>
          </w:tcPr>
          <w:p w14:paraId="1273C9CF" w14:textId="77777777" w:rsidR="00203309" w:rsidRPr="00D75055" w:rsidRDefault="00203309" w:rsidP="00203309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0C71C852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2A97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70" w:type="dxa"/>
          </w:tcPr>
          <w:p w14:paraId="65E8B00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2899DDA6" w:rsidR="00203309" w:rsidRPr="00D75055" w:rsidRDefault="006E2A97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E2A97">
              <w:rPr>
                <w:rFonts w:ascii="Angsana New" w:hAnsi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243" w:type="dxa"/>
          </w:tcPr>
          <w:p w14:paraId="459F6A9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4A6CCD50" w:rsidR="00203309" w:rsidRPr="00D75055" w:rsidRDefault="006E2A97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</w:tcPr>
          <w:p w14:paraId="364C5A57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5C039CF4" w:rsidR="00203309" w:rsidRPr="00D75055" w:rsidRDefault="006E2A97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236" w:type="dxa"/>
          </w:tcPr>
          <w:p w14:paraId="71628AAB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487D4DF1" w:rsidR="00203309" w:rsidRPr="00D75055" w:rsidRDefault="006E2A97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720</w:t>
            </w:r>
          </w:p>
        </w:tc>
        <w:tc>
          <w:tcPr>
            <w:tcW w:w="236" w:type="dxa"/>
          </w:tcPr>
          <w:p w14:paraId="70EAF2D8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1E34B03D" w:rsidR="00203309" w:rsidRPr="00D75055" w:rsidRDefault="006E2A97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E2A9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766</w:t>
            </w:r>
          </w:p>
        </w:tc>
      </w:tr>
    </w:tbl>
    <w:p w14:paraId="3460D741" w14:textId="00B9D33D" w:rsidR="00BF7843" w:rsidRPr="00BF066A" w:rsidRDefault="00BF7843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10"/>
          <w:szCs w:val="10"/>
        </w:rPr>
      </w:pPr>
    </w:p>
    <w:p w14:paraId="555E33DA" w14:textId="7638E0BA" w:rsidR="00BB3DB7" w:rsidRPr="0078719A" w:rsidRDefault="00BB3DB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และการร่วมค้า</w:t>
      </w:r>
    </w:p>
    <w:p w14:paraId="19F8278A" w14:textId="77777777" w:rsidR="00203309" w:rsidRPr="00BF066A" w:rsidRDefault="00203309" w:rsidP="00203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203309" w:rsidRPr="007F126F" w14:paraId="456FE65B" w14:textId="77777777" w:rsidTr="00FA7999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60118E7B" w14:textId="77777777" w:rsidR="00203309" w:rsidRPr="007F126F" w:rsidRDefault="00203309" w:rsidP="0020330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C93EB1D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AF769F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366AFB7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03309" w:rsidRPr="007F126F" w14:paraId="0C8C023D" w14:textId="77777777" w:rsidTr="00FA7999">
        <w:trPr>
          <w:tblHeader/>
        </w:trPr>
        <w:tc>
          <w:tcPr>
            <w:tcW w:w="4077" w:type="dxa"/>
            <w:shd w:val="clear" w:color="auto" w:fill="auto"/>
          </w:tcPr>
          <w:p w14:paraId="70E51A08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24911B" w14:textId="630194FA" w:rsidR="00203309" w:rsidRPr="00C62B88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5DF7760" w14:textId="77777777" w:rsidR="00203309" w:rsidRPr="00C62B88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F36B0D" w14:textId="4915EED0" w:rsidR="00203309" w:rsidRPr="00C62B88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D5EAF03" w14:textId="77777777" w:rsidR="00203309" w:rsidRPr="008748B9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6CBF0A" w14:textId="28D14410" w:rsidR="00203309" w:rsidRPr="00C62B88" w:rsidRDefault="006E2A97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AE997E8" w14:textId="77777777" w:rsidR="00203309" w:rsidRPr="00C62B88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E757EBD" w14:textId="7A893F77" w:rsidR="00203309" w:rsidRPr="00C62B88" w:rsidRDefault="006E2A97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03309" w:rsidRPr="007F126F" w14:paraId="7E76C2C1" w14:textId="77777777" w:rsidTr="00FA7999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723E8F03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65015069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03309" w:rsidRPr="007F126F" w14:paraId="7D68F84B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2D1A548F" w14:textId="77777777" w:rsidR="00203309" w:rsidRPr="00E14C3F" w:rsidRDefault="00203309" w:rsidP="00203309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62AC1E5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5D6721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4A16E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5DABC9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93E7E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4775D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CD408F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4BBB" w:rsidRPr="007F126F" w14:paraId="6BAEE7D0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F0A4C28" w14:textId="4BB88E46" w:rsidR="006F4BBB" w:rsidRPr="00E14C3F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9187E90" w14:textId="4B3BA6DC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F1F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0BBC2099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3B4F98" w14:textId="1E12E0F7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F4B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3D695508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EFF371" w14:textId="39548090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6C5B003A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A24AA87" w14:textId="7853E4C0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6F4BBB" w:rsidRPr="007F126F" w14:paraId="54C08731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000109F" w14:textId="2B36BF00" w:rsidR="006F4BBB" w:rsidRPr="009F63F1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B27998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D913FA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D8A798F" w14:textId="13C4059C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1466159B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786B2" w14:textId="2A8E556C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57D714A8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140617F" w14:textId="76A78E22" w:rsidR="006F4BBB" w:rsidRPr="00E14C3F" w:rsidRDefault="002F1FB6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E937A0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707E3F3" w14:textId="2105AAE0" w:rsidR="006F4BBB" w:rsidRPr="00E14C3F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BBB" w:rsidRPr="007F126F" w14:paraId="2631EBE8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28BDBC2" w14:textId="086D6D6D" w:rsidR="006F4BBB" w:rsidRPr="00E14C3F" w:rsidRDefault="006F4BBB" w:rsidP="006F4BB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A7A8C07" w14:textId="03AA604B" w:rsidR="006F4BBB" w:rsidRDefault="002F1FB6" w:rsidP="002F1F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AA742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CF6A17" w14:textId="489981AB" w:rsidR="006F4BBB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25C967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6AC2E1E" w14:textId="6230391D" w:rsidR="006F4BBB" w:rsidRDefault="002F1FB6" w:rsidP="002F1F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1E322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A23459A" w14:textId="3FBB1B41" w:rsidR="006F4BBB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6F4BBB" w:rsidRPr="007F126F" w14:paraId="35424268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D66DCA5" w14:textId="2CA6FFD2" w:rsidR="006F4BBB" w:rsidRPr="00E14C3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14C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B9211" w14:textId="3D664B71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F1F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088F4DDA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A5618" w14:textId="11ED35A8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F4B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DB5D5E0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AAF4B" w14:textId="7AFB8E8E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67839D92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D543" w14:textId="42B2EBE5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</w:tr>
      <w:tr w:rsidR="006F4BBB" w:rsidRPr="00BF066A" w14:paraId="7342DE8B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9FA6C2B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4860A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966EDFF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52A99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3001D0E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676407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7750E06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0A7DFD5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F4BBB" w:rsidRPr="007F126F" w14:paraId="7A4BF069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760778D" w14:textId="77777777" w:rsidR="006F4BBB" w:rsidRPr="007F126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AD73C34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2D8AE2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5BA79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3F7A8A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A4CDE04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EE3026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9B9DC79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F4BBB" w:rsidRPr="007F126F" w14:paraId="18602AE2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4E52DFE8" w14:textId="1F1258F3" w:rsidR="006F4BBB" w:rsidRPr="007F126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7F1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5C64B98C" w14:textId="28E7D0A7" w:rsidR="006F4BBB" w:rsidRPr="002C0738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F2F09C7" w14:textId="77777777" w:rsidR="006F4BBB" w:rsidRPr="002C0738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96C991" w14:textId="48DF2BCF" w:rsidR="006F4BBB" w:rsidRPr="002C0738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5BFBB4F" w14:textId="77777777" w:rsidR="006F4BBB" w:rsidRPr="002C0738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781944D" w14:textId="354FBC82" w:rsidR="006F4BBB" w:rsidRPr="002C0738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61231634" w14:textId="77777777" w:rsidR="006F4BBB" w:rsidRPr="002C0738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A17A6A1" w14:textId="0CD017C7" w:rsidR="006F4BBB" w:rsidRPr="002C0738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6F4BBB" w:rsidRPr="007F126F" w14:paraId="026541ED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236A8B4D" w14:textId="77777777" w:rsidR="006F4BBB" w:rsidRPr="00F93B06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496ECAD6" w14:textId="664B3839" w:rsidR="006F4BBB" w:rsidRPr="00F93B06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5F8F88D" w14:textId="77777777" w:rsidR="002F1FB6" w:rsidRDefault="002F1FB6" w:rsidP="002F1F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C83D52C" w14:textId="7B6400A0" w:rsidR="006F4BBB" w:rsidRPr="00F93B06" w:rsidRDefault="002F1FB6" w:rsidP="002F1FB6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5E8C6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1B0CB" w14:textId="77777777" w:rsidR="006F4BBB" w:rsidRPr="006F4BBB" w:rsidRDefault="006F4BBB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1210D95" w14:textId="1C669AE7" w:rsidR="006F4BBB" w:rsidRPr="00F93B06" w:rsidRDefault="006E2A97" w:rsidP="006F4BB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C12DD01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34EAFF1" w14:textId="77777777" w:rsidR="006F4BBB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5A3FA22" w14:textId="5CC08B83" w:rsidR="002F1FB6" w:rsidRPr="00F93B06" w:rsidRDefault="002F1FB6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BFD37A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59B344F" w14:textId="77777777" w:rsidR="006F4BBB" w:rsidRPr="00F93B06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63E9260A" w14:textId="0E329BF6" w:rsidR="006F4BBB" w:rsidRPr="00E14C3F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BBB" w:rsidRPr="007F126F" w14:paraId="68A72F9D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3B0C0974" w14:textId="7893A40D" w:rsidR="006F4BBB" w:rsidRPr="00F93B06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7D38C11" w14:textId="24CBA333" w:rsidR="006F4BBB" w:rsidRPr="00F93B06" w:rsidRDefault="002F1FB6" w:rsidP="002F1FB6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B15BB7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858C4" w14:textId="065DCD5F" w:rsidR="006F4BBB" w:rsidRPr="006F4BBB" w:rsidRDefault="006F4BBB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B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F4B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123683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6C21B3A" w14:textId="64B7B91F" w:rsidR="006F4BBB" w:rsidRPr="00F93B06" w:rsidRDefault="002F1FB6" w:rsidP="002F1F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B5F88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6ACA79E" w14:textId="78561487" w:rsidR="006F4BBB" w:rsidRPr="00F93B06" w:rsidRDefault="006F4BBB" w:rsidP="006F4BB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4BBB" w:rsidRPr="007F126F" w14:paraId="3A0D1B00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019ED0FB" w14:textId="3B85EC61" w:rsidR="006F4BBB" w:rsidRPr="007F126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3E349" w14:textId="5203D308" w:rsidR="006F4BBB" w:rsidRPr="00B214D6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9F3378A" w14:textId="77777777" w:rsidR="006F4BBB" w:rsidRPr="00B214D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66F90" w14:textId="256C0F7B" w:rsidR="006F4BBB" w:rsidRPr="00B214D6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12DD9F" w14:textId="77777777" w:rsidR="006F4BBB" w:rsidRPr="00B214D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D15C5" w14:textId="34D7AB46" w:rsidR="006F4BBB" w:rsidRPr="00B214D6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72C90DE4" w14:textId="77777777" w:rsidR="006F4BBB" w:rsidRPr="00B214D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D02D" w14:textId="33DC7494" w:rsidR="006F4BBB" w:rsidRPr="00B214D6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  <w:tr w:rsidR="006F4BBB" w:rsidRPr="00BF066A" w14:paraId="2BA14A55" w14:textId="77777777" w:rsidTr="00FA7999">
        <w:trPr>
          <w:gridAfter w:val="1"/>
          <w:wAfter w:w="8" w:type="dxa"/>
          <w:trHeight w:val="70"/>
        </w:trPr>
        <w:tc>
          <w:tcPr>
            <w:tcW w:w="4077" w:type="dxa"/>
            <w:shd w:val="clear" w:color="auto" w:fill="auto"/>
          </w:tcPr>
          <w:p w14:paraId="23D1A1DF" w14:textId="77777777" w:rsidR="006F4BBB" w:rsidRPr="00BF066A" w:rsidRDefault="006F4BBB" w:rsidP="006F4BBB">
            <w:pPr>
              <w:spacing w:line="240" w:lineRule="auto"/>
              <w:ind w:right="-46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3BBDCE" w14:textId="77777777" w:rsidR="006F4BBB" w:rsidRPr="00BF066A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AED60D9" w14:textId="77777777" w:rsidR="006F4BBB" w:rsidRPr="00BF066A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A95CF1" w14:textId="77777777" w:rsidR="006F4BBB" w:rsidRPr="00BF066A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F5F69E8" w14:textId="77777777" w:rsidR="006F4BBB" w:rsidRPr="00BF066A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A6ED9C1" w14:textId="77777777" w:rsidR="006F4BBB" w:rsidRPr="00BF066A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466F3" w14:textId="77777777" w:rsidR="006F4BBB" w:rsidRPr="00BF066A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30E6E11" w14:textId="77777777" w:rsidR="006F4BBB" w:rsidRPr="00BF066A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6F4BBB" w:rsidRPr="007F126F" w14:paraId="1DAEC2D7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5AD75A5" w14:textId="77777777" w:rsidR="006F4BBB" w:rsidRPr="007F126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A8721D1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2937D3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4F7EE1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C366CA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04B2056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244BA0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75FE6F" w14:textId="77777777" w:rsidR="006F4BBB" w:rsidRPr="007F126F" w:rsidRDefault="006F4BBB" w:rsidP="006F4B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F4BBB" w:rsidRPr="00E14C3F" w14:paraId="03C44377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47575C4" w14:textId="1A9DC6DE" w:rsidR="006F4BBB" w:rsidRPr="00E14C3F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933BADE" w14:textId="5673BF09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F1FB6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1094A840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74B4F" w14:textId="246F8374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4BBB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5CE0E80B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32DFBD" w14:textId="607BC42C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29BE2529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EA46504" w14:textId="505EC89C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6F35E5" w:rsidRPr="00E14C3F" w14:paraId="49743A9B" w14:textId="77777777" w:rsidTr="00A0122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F814E0D" w14:textId="6311FAD0" w:rsidR="006F35E5" w:rsidRPr="00E14C3F" w:rsidRDefault="006F35E5" w:rsidP="00A01229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E9C2EDA" w14:textId="76849A31" w:rsidR="006F35E5" w:rsidRPr="00E14C3F" w:rsidRDefault="006F35E5" w:rsidP="00A0122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BE2AC7" w14:textId="77777777" w:rsidR="006F35E5" w:rsidRPr="00E14C3F" w:rsidRDefault="006F35E5" w:rsidP="00A0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BD601" w14:textId="41E12CE8" w:rsidR="006F35E5" w:rsidRPr="00E14C3F" w:rsidRDefault="006F35E5" w:rsidP="00A0122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CDC9AB" w14:textId="77777777" w:rsidR="006F35E5" w:rsidRPr="00E14C3F" w:rsidRDefault="006F35E5" w:rsidP="00A0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BE6EC6" w14:textId="15DFB2F5" w:rsidR="006F35E5" w:rsidRPr="00E14C3F" w:rsidRDefault="006F35E5" w:rsidP="00A012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AC90FA" w14:textId="77777777" w:rsidR="006F35E5" w:rsidRPr="00E14C3F" w:rsidRDefault="006F35E5" w:rsidP="00A0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34281A4" w14:textId="0AF937D6" w:rsidR="006F35E5" w:rsidRPr="00E14C3F" w:rsidRDefault="006F35E5" w:rsidP="00A0122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BBB" w:rsidRPr="00E14C3F" w14:paraId="4E1EC159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175DCDA2" w14:textId="6CDFDC43" w:rsidR="006F4BBB" w:rsidRPr="00E14C3F" w:rsidRDefault="006F35E5" w:rsidP="006F4BB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913FA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  <w:r w:rsidR="00D9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4B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6F4BB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4A6702F" w14:textId="6A78E7E8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002A74A0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C8BE6B" w14:textId="68D429A5" w:rsidR="006F4BBB" w:rsidRPr="00E14C3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6B3DF3B9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BBFB2A" w14:textId="512D94AC" w:rsidR="006F4BBB" w:rsidRPr="00E14C3F" w:rsidRDefault="002F1FB6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F56F2" w14:textId="77777777" w:rsidR="006F4BBB" w:rsidRPr="00E14C3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D74FD7" w14:textId="2E416134" w:rsidR="006F4BBB" w:rsidRPr="00E14C3F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BBB" w:rsidRPr="00E14C3F" w14:paraId="43883ADA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8A95AB4" w14:textId="77777777" w:rsidR="006F4BBB" w:rsidRPr="00F93B06" w:rsidRDefault="006F4BBB" w:rsidP="006F4BB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1409A168" w14:textId="410D2166" w:rsidR="006F4BBB" w:rsidRPr="00F93B06" w:rsidRDefault="006F4BBB" w:rsidP="006F4BB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30347B6" w14:textId="77777777" w:rsidR="006F4BBB" w:rsidRDefault="006F4BBB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1E1DF6" w14:textId="5FE30B53" w:rsidR="002F1FB6" w:rsidRPr="00F93B06" w:rsidRDefault="002F1FB6" w:rsidP="002F1FB6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023E3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BD6BE8" w14:textId="77777777" w:rsidR="006F4BBB" w:rsidRPr="00F93B06" w:rsidRDefault="006F4BBB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F0BCD1" w14:textId="560E4A9F" w:rsidR="006F4BBB" w:rsidRPr="00F93B06" w:rsidRDefault="006E2A97" w:rsidP="006F4BB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8877FE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D5A2594" w14:textId="77777777" w:rsidR="006F4BBB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1A758770" w14:textId="4660698B" w:rsidR="002F1FB6" w:rsidRPr="00F93B06" w:rsidRDefault="002F1FB6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9A30A" w14:textId="77777777" w:rsidR="006F4BBB" w:rsidRPr="00F93B06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8F1C879" w14:textId="77777777" w:rsidR="006F4BBB" w:rsidRPr="00F93B06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33118E2E" w14:textId="1EA4C07F" w:rsidR="006F4BBB" w:rsidRPr="00E14C3F" w:rsidRDefault="006F4BBB" w:rsidP="006F4BB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BBB" w:rsidRPr="007F126F" w14:paraId="7F335E74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C468340" w14:textId="3DA5E54B" w:rsidR="006F4BBB" w:rsidRPr="007F126F" w:rsidRDefault="006F4BBB" w:rsidP="006F4BB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2816" w14:textId="25B8F917" w:rsidR="006F4BBB" w:rsidRPr="007F126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F1F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0ADC94CF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5813F" w14:textId="02FAA1B1" w:rsidR="006F4BBB" w:rsidRPr="007F126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F4B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447C22A1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96509" w14:textId="48608F28" w:rsidR="006F4BBB" w:rsidRPr="007F126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3FB5EF59" w14:textId="77777777" w:rsidR="006F4BBB" w:rsidRPr="007F126F" w:rsidRDefault="006F4BBB" w:rsidP="006F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C0472" w14:textId="496BD507" w:rsidR="006F4BBB" w:rsidRPr="007F126F" w:rsidRDefault="006E2A97" w:rsidP="006F4B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70BB8E8F" w14:textId="77777777" w:rsidR="00203309" w:rsidRPr="00FA7999" w:rsidRDefault="00203309" w:rsidP="00344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9BE9F" w14:textId="77777777" w:rsidR="00B87F24" w:rsidRDefault="00B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B87F24" w:rsidSect="007B364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4"/>
          <w:cols w:space="720"/>
          <w:docGrid w:linePitch="245"/>
        </w:sectPr>
      </w:pPr>
    </w:p>
    <w:p w14:paraId="1804AD6B" w14:textId="2573EE94" w:rsidR="001166D1" w:rsidRDefault="001166D1" w:rsidP="001166D1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6E2A97" w:rsidRPr="006E2A97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มีนาคม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6E2A97" w:rsidRPr="006E2A97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6E2A97" w:rsidRPr="006E2A97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 w:cs="Angsana New"/>
          <w:b w:val="0"/>
          <w:bCs w:val="0"/>
          <w:sz w:val="30"/>
          <w:szCs w:val="30"/>
        </w:rPr>
        <w:t>2563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สาม</w:t>
      </w:r>
      <w:r w:rsidR="00B154D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ดือนสิ้นสุดวันที่ </w:t>
      </w:r>
      <w:r w:rsidR="006E2A97" w:rsidRPr="006E2A97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มีนาคม </w:t>
      </w:r>
      <w:r w:rsidR="006E2A97" w:rsidRPr="006E2A97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6E2A97" w:rsidRPr="006E2A97">
        <w:rPr>
          <w:rFonts w:ascii="Angsana New" w:hAnsi="Angsana New" w:cs="Angsana New" w:hint="cs"/>
          <w:b w:val="0"/>
          <w:bCs w:val="0"/>
          <w:sz w:val="30"/>
          <w:szCs w:val="30"/>
        </w:rPr>
        <w:t>256</w:t>
      </w:r>
      <w:r w:rsidR="006E2A97" w:rsidRPr="006E2A97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067D980C" w14:textId="77777777" w:rsidR="001166D1" w:rsidRDefault="001166D1" w:rsidP="001166D1"/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20"/>
      </w:tblGrid>
      <w:tr w:rsidR="001166D1" w:rsidRPr="00E216F2" w14:paraId="51FF68D1" w14:textId="77777777" w:rsidTr="00041FFB">
        <w:trPr>
          <w:cantSplit/>
          <w:tblHeader/>
        </w:trPr>
        <w:tc>
          <w:tcPr>
            <w:tcW w:w="15388" w:type="dxa"/>
            <w:gridSpan w:val="29"/>
            <w:shd w:val="clear" w:color="auto" w:fill="auto"/>
          </w:tcPr>
          <w:p w14:paraId="1B3EC45A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3080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166D1" w:rsidRPr="00E216F2" w14:paraId="1135F4FF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4E64F5A3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123054A5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632BFD07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6F380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F0835F1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0A1A1F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398DA40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F98B91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56BE3A3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708B343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3D20362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AD88B9D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070C4AD" w14:textId="77777777" w:rsidR="001166D1" w:rsidRPr="00533FDE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3FDE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Pr="00533FD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1166D1" w:rsidRPr="00E216F2" w14:paraId="2FF7AF44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5E048D70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6FB2E15E" w14:textId="77777777" w:rsidR="001166D1" w:rsidRPr="00E216F2" w:rsidDel="00685444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3C7CD1A1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B82D858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5B26D0E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290E77B2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B12B7B0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081DB47B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6A1887B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2DFDC08F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AD0FABF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3E30788F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48DD380" w14:textId="77777777" w:rsidR="001166D1" w:rsidRPr="00533FDE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3FD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1166D1" w:rsidRPr="00E216F2" w14:paraId="01B4BE0F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4C0B8E68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263094A" w14:textId="21EA2FC7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5C685018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8D59E6F" w14:textId="6419DF21" w:rsidR="001166D1" w:rsidRPr="00533FDE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62BC984" w14:textId="27E0AAE1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8DE817A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1A0BD3" w14:textId="64844894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14463B7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B21097" w14:textId="78F187B3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453331AB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0556FE" w14:textId="5F2DA633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5FE7415D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C366A0" w14:textId="4652508D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444D9CB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644081" w14:textId="2D433785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10B3CCC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285731" w14:textId="052C714B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41A5E105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B65E14" w14:textId="30E8DB91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5643CFE6" w14:textId="77777777" w:rsidR="001166D1" w:rsidRPr="00C03FAC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28B91F6" w14:textId="4CFA9E55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F6B30F5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E41EF64" w14:textId="1B4BD7B0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12898548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0CAC63E" w14:textId="1C7E1221" w:rsidR="001166D1" w:rsidRPr="00B322D0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2" w:type="dxa"/>
          </w:tcPr>
          <w:p w14:paraId="3E23FD02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5AE1052" w14:textId="6F573962" w:rsidR="001166D1" w:rsidRPr="00E216F2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</w:tr>
      <w:tr w:rsidR="001166D1" w:rsidRPr="00E216F2" w14:paraId="10A45349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0DEBF5A2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03AF377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09ADBC5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FEDEF9B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0DDB62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CA622C7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126E0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78D3F83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CA39C9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917D2E0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01A2C8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3CEB077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54AEF4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AC8ABCB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36CD4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A22D1F0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DCC49F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46FD8D6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DE51C0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F2FB94" w14:textId="77777777" w:rsidR="001166D1" w:rsidRPr="00C03FAC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CAA4BE2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2E0541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C8C5485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E935E37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6922D09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0D68FEF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25C793F" w14:textId="77777777" w:rsidR="001166D1" w:rsidRPr="00CC5A4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1166D1" w:rsidRPr="00E216F2" w14:paraId="34B518B2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1BD27E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66DD60" w14:textId="377BB952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6478F28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24BBEDB" w14:textId="1E349E86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EE5C2C8" w14:textId="4778F0FE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F6E49BA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50F1A99" w14:textId="0492C3A4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F7C11A1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BD5A94" w14:textId="6BE8ECB1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C48BACD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333EE9" w14:textId="15D71627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0154D2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1FF6F2" w14:textId="10540611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D518904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0235E5" w14:textId="0B2AC668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BDA6B0E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49E243" w14:textId="3BD3F22D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E79E6A6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9264FD" w14:textId="581627C2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6C393352" w14:textId="77777777" w:rsidR="001166D1" w:rsidRPr="00C03FAC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972C2D4" w14:textId="4FD8EC9B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2A92A89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ED1BCB5" w14:textId="3E346DA8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180" w:type="dxa"/>
          </w:tcPr>
          <w:p w14:paraId="2F415E2C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9C67F78" w14:textId="7C681577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4F15155B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E11A26" w14:textId="364E32EC" w:rsidR="001166D1" w:rsidRPr="00CC5A41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</w:tr>
      <w:tr w:rsidR="001166D1" w:rsidRPr="00E216F2" w14:paraId="4E444DF3" w14:textId="77777777" w:rsidTr="00041FFB">
        <w:trPr>
          <w:cantSplit/>
          <w:tblHeader/>
        </w:trPr>
        <w:tc>
          <w:tcPr>
            <w:tcW w:w="3150" w:type="dxa"/>
            <w:shd w:val="clear" w:color="auto" w:fill="auto"/>
          </w:tcPr>
          <w:p w14:paraId="228125EE" w14:textId="77777777" w:rsidR="001166D1" w:rsidRPr="00E216F2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4F98D6F4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7B3106" w14:textId="77777777" w:rsidR="001166D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14799D" w14:textId="77777777" w:rsidR="001166D1" w:rsidRPr="00E216F2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8A4BFB" w14:textId="77777777" w:rsidR="001166D1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91D51E" w14:textId="77777777" w:rsidR="001166D1" w:rsidRPr="00E216F2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19"/>
            <w:shd w:val="clear" w:color="auto" w:fill="auto"/>
          </w:tcPr>
          <w:p w14:paraId="1FA9C055" w14:textId="77777777" w:rsidR="001166D1" w:rsidRPr="00E216F2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1166D1" w:rsidRPr="00A545B4" w14:paraId="0D1E2813" w14:textId="77777777" w:rsidTr="00041FFB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2D6F51A6" w14:textId="77777777" w:rsidR="001166D1" w:rsidRPr="00A545B4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229C1623" w14:textId="77777777" w:rsidR="001166D1" w:rsidRPr="00A545B4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90A0578" w14:textId="77777777" w:rsidR="001166D1" w:rsidRPr="00A545B4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7080B4BE" w14:textId="77777777" w:rsidR="001166D1" w:rsidRPr="00A545B4" w:rsidRDefault="001166D1" w:rsidP="00041FF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4A2C94C" w14:textId="77777777" w:rsidR="001166D1" w:rsidRPr="00A545B4" w:rsidRDefault="001166D1" w:rsidP="00041F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112E38" w14:textId="77777777" w:rsidR="001166D1" w:rsidRPr="00A545B4" w:rsidRDefault="001166D1" w:rsidP="00041F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226EA5E" w14:textId="77777777" w:rsidR="001166D1" w:rsidRPr="00A545B4" w:rsidRDefault="001166D1" w:rsidP="00041F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F9F1B1" w14:textId="77777777" w:rsidR="001166D1" w:rsidRPr="00A545B4" w:rsidRDefault="001166D1" w:rsidP="00041F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B9C919" w14:textId="77777777" w:rsidR="001166D1" w:rsidRPr="00A545B4" w:rsidRDefault="001166D1" w:rsidP="00041F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64ADF4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725CBC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5C4BC6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D3BC9A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F73956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5F6678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AEAD558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78350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454EBC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EA3E63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7684FBC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C784D6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C3FDFA8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97408AC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37D83C2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13451B8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F2FA1B6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5BA0DA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6336B96A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573F8D7" w14:textId="77777777" w:rsidR="001166D1" w:rsidRPr="00A545B4" w:rsidRDefault="001166D1" w:rsidP="00041F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965B2F" w:rsidRPr="00A545B4" w14:paraId="0ACD657A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58F41DD1" w14:textId="5D4C1119" w:rsidR="00965B2F" w:rsidRPr="00A545B4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เค </w:t>
            </w:r>
            <w:r w:rsidR="006E2A97" w:rsidRPr="006E2A97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เวนเจอร์ แคปปิตอล</w:t>
            </w:r>
            <w:r w:rsidRPr="00A545B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828CE9E" w14:textId="27A1942B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08B4842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A5FE30B" w14:textId="2294D158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B95F963" w14:textId="15DFB770" w:rsidR="00965B2F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138CFD05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2D3692F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376E4AD" w14:textId="38489185" w:rsidR="00965B2F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32F87F5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17F83F0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F58865" w14:textId="404DEC39" w:rsidR="00965B2F" w:rsidRPr="00A545B4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D7E6E6C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5EF602" w14:textId="36F5AEDC" w:rsidR="00965B2F" w:rsidRPr="00A545B4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4107D38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A0CD06" w14:textId="21BD9AB0" w:rsidR="00965B2F" w:rsidRPr="00A545B4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2EE6267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5D668F" w14:textId="2554324D" w:rsidR="00965B2F" w:rsidRPr="00A545B4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70346DEA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698E6A" w14:textId="42686989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893B45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B399D6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21836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6BBE0E3" w14:textId="53BFFB47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00AF3AB6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D6C0E37" w14:textId="323DF4EA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156A335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64164DB" w14:textId="736B38E8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5C6F8E1" w14:textId="77777777" w:rsidR="00965B2F" w:rsidRPr="007D4F28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D46A8FB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45B4" w14:paraId="6EA531C7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4BAA6F5" w14:textId="7EDFC279" w:rsidR="00965B2F" w:rsidRPr="00A545B4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ทีแอลเค </w:t>
            </w:r>
            <w:r w:rsidR="006E2A97" w:rsidRPr="006E2A97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แมเนจเม้นท์</w:t>
            </w:r>
            <w:r w:rsidRPr="00A545B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7A3A9DF" w14:textId="50233A28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CB89193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FB58BC5" w14:textId="6FF6F642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2BFD677" w14:textId="472DEBA4" w:rsidR="00965B2F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4935B2A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41D1C1F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CC9E24" w14:textId="268F3E1A" w:rsidR="00965B2F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43DB8C7E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8A98734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AB4B007" w14:textId="33F60804" w:rsidR="00965B2F" w:rsidRPr="00A545B4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0D1EA18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0E3D6A" w14:textId="52022D61" w:rsidR="00965B2F" w:rsidRPr="00A545B4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D56C2CF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7C4020" w14:textId="2F608952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B4E14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344F0A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C92D7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E116B9" w14:textId="3AA57AFF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31ACEC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C39AEC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1B2A9F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A3EFC43" w14:textId="664DF51C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6082C2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A854650" w14:textId="77777777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72C06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090CE87" w14:textId="1F19CD46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E4FDD8B" w14:textId="77777777" w:rsidR="00965B2F" w:rsidRPr="007D4F28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8F308CC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45B4" w14:paraId="5193E104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52739DEC" w14:textId="77777777" w:rsidR="00965B2F" w:rsidRPr="00A545B4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พาร์ทโซน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387E3FAD" w14:textId="4CFE1A28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E5D9AA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801D09B" w14:textId="2F7E72C5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08AC940B" w14:textId="76D5A366" w:rsidR="00965B2F" w:rsidRPr="00A545B4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5FB81348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3C88E38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04C4C0" w14:textId="483958E6" w:rsidR="00965B2F" w:rsidRPr="00A545B4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41FCBB63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ADA34D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5E8EBF" w14:textId="368F5F80" w:rsidR="00965B2F" w:rsidRPr="00A545B4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597240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4F11DD" w14:textId="44C73B20" w:rsidR="00965B2F" w:rsidRPr="00A545B4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6E6D30F6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FC39DC" w14:textId="0D55263D" w:rsidR="00965B2F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044ADBA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C97556" w14:textId="602361A9" w:rsidR="00965B2F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CA749F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CE9720" w14:textId="1D03461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887838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78F521" w14:textId="44DBC09E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7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60C55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07F3FA0" w14:textId="57C11421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B8866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094734" w14:textId="77777777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FD86C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D2982C7" w14:textId="52D4C739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C8ABC05" w14:textId="77777777" w:rsidR="00965B2F" w:rsidRPr="007D4F28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15C00B4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398D8581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312C3850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08791115" w14:textId="1D4B634B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27911910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47B4AC4" w14:textId="08D052B5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08EFED6A" w14:textId="46AC411B" w:rsidR="00965B2F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773B56D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D040019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848F55" w14:textId="1D180E3C" w:rsidR="00965B2F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317B77F6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8B5E82A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987E42" w14:textId="6E1F5E51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6306C23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B16376" w14:textId="6C82D9A2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241A386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2B169C" w14:textId="329C87B3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F0F2AB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E6E30E" w14:textId="620C8D2E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BA186D9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BF08D9" w14:textId="4BEE4C4E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C35AC1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7D6393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61C07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225D32" w14:textId="55A0496C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15DFC3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DA19488" w14:textId="4FAF9289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ACC1B5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341D510" w14:textId="37D71E3D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F97955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548EBD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494E0F3B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547883F" w14:textId="77777777" w:rsidR="00965B2F" w:rsidRPr="00D267FA" w:rsidRDefault="00965B2F" w:rsidP="00965B2F">
            <w:pPr>
              <w:ind w:right="-16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24429F52" w14:textId="61482289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2AE6DCBD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5AF113A" w14:textId="6B44A2E5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5834E4B7" w14:textId="3815877B" w:rsidR="00965B2F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00372A0F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55324D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779E4C" w14:textId="3DFCED2B" w:rsidR="00965B2F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2200A82C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E405C4E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21D847" w14:textId="42207B71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B73019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1204D5" w14:textId="3DB99A2B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C5031B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9077F2" w14:textId="2C9458CC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505674E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D08529" w14:textId="4C2E6513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1D91404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5C8B9C" w14:textId="0FF22D5F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64BE0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DA208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1DBD2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EEFF54" w14:textId="18FF7650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51C5F1C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D995AB" w14:textId="7A793027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034F9F4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9F598A" w14:textId="404C2B5D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3AD3B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D7B52C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3AAFDA76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52AB37C1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ไทยไฟเบอร์ออ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พ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ติค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D86C17B" w14:textId="4B4C605F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5B94169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F0F15B0" w14:textId="18BC8703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70BFD1C8" w14:textId="749C7C98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09DFE57D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D739B63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71D20E6" w14:textId="5CDC9859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0383DBD2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494A69B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C885AB" w14:textId="37EAD197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8BCA03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5C9AC0" w14:textId="6B314799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6A9C05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44CEE8" w14:textId="7729B80B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FC25314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F9F3F7" w14:textId="2C0AD3BF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C11326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C88EC9" w14:textId="58C3519A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1A934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90F7F7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858B2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3861DD" w14:textId="3C90CB25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10F172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F81207" w14:textId="1E71D91E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29D86EB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F1CF41E" w14:textId="389EE6AE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4CE0A3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6B1921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3220DE2D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75CA1AF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07B36EA0" w14:textId="4008645F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9A79E8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E78A568" w14:textId="0C4F7F80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756E9238" w14:textId="2C56EADA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2DEC6FE5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28D8047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7F06B2" w14:textId="4C38A2BF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4930D1E0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0F057D6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66A84C" w14:textId="6DF1E20B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05359A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A43B89" w14:textId="1ED82CD5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F8CA9A6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50597" w14:textId="2502E2B4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93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2C46C3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78454A" w14:textId="2E61B49A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1506CA0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8227F8" w14:textId="581E74B5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4275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A7058F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8D129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0E39C9" w14:textId="214608A1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14:paraId="02CBD08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00C86DD" w14:textId="3E8E98F3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5B9EBDB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3E1798F" w14:textId="1C0E8920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015FD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C7269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05E8C576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31F84455" w14:textId="77777777" w:rsidR="00965B2F" w:rsidRPr="003A5EF3" w:rsidRDefault="00965B2F" w:rsidP="00965B2F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1C623E82" w14:textId="6668E213" w:rsidR="00965B2F" w:rsidRPr="00A545B4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004BB9A" w14:textId="77777777" w:rsidR="00965B2F" w:rsidRPr="00A545B4" w:rsidRDefault="00965B2F" w:rsidP="00965B2F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09DA32A" w14:textId="39992567" w:rsidR="00965B2F" w:rsidRPr="00A92C03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14:paraId="4A896025" w14:textId="558E84A8" w:rsidR="00965B2F" w:rsidRPr="00A545B4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133A43A3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D416FAC" w14:textId="77777777" w:rsidR="00965B2F" w:rsidRPr="00A545B4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26600D0" w14:textId="7D308F33" w:rsidR="00965B2F" w:rsidRPr="00A545B4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6E39F18B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F4545D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5538CC" w14:textId="545B1938" w:rsidR="00965B2F" w:rsidRPr="00A545B4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F70A8C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06A1E6" w14:textId="3E0657B8" w:rsidR="00965B2F" w:rsidRPr="00A545B4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97DA75B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8A2DBF" w14:textId="4310B660" w:rsidR="00965B2F" w:rsidRPr="00A545B4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09AA24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D0F1EE" w14:textId="47FEC9D1" w:rsidR="00965B2F" w:rsidRPr="00A545B4" w:rsidRDefault="006E2A97" w:rsidP="00965B2F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7DE22E8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EE0A40" w14:textId="1F7632FC" w:rsidR="00965B2F" w:rsidRPr="00A545B4" w:rsidRDefault="00965B2F" w:rsidP="00965B2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0C2FA2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8C59C0" w14:textId="3EEC730B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7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35C1D46" w14:textId="77777777" w:rsidR="00965B2F" w:rsidRPr="00A545B4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BF075" w14:textId="6A4AF8B5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A46CCF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5EEEC6F" w14:textId="77777777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F130B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E7E1BC" w14:textId="030828CB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CBB4AE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DF2059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49135BF6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DEBEC26" w14:textId="77777777" w:rsidR="00965B2F" w:rsidRPr="00A56B20" w:rsidRDefault="00965B2F" w:rsidP="00965B2F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บริษัท ล็อกซเล่ย์ จี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/>
              </w:rPr>
              <w:t>ท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็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/>
              </w:rPr>
              <w:t>ค เทคโนโลยี</w:t>
            </w:r>
            <w:r w:rsidRPr="00A56B20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ECF550E" w14:textId="5CA8F9A7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22FEDF7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6CFA8EE" w14:textId="61972BE2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07907DFE" w14:textId="65C40B68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4D3E3058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5D18D36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3234A60" w14:textId="077CBEBA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BE92515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407928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74EE57" w14:textId="3DFEDC78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0EE84E4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0FEF5C" w14:textId="7F8A329E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5B5E4FA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235C9E" w14:textId="1F248C2B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A4E44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D556B2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6BD6A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15FB3E" w14:textId="22D257DD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542CB4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43AB31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0B3A4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C8DBCA" w14:textId="59343149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A4AE3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BC9261" w14:textId="77777777" w:rsidR="00965B2F" w:rsidRPr="00A545B4" w:rsidRDefault="00965B2F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86CA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7C2AB6" w14:textId="1F9983C3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47F7A3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811BC6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4CDC7C9B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6BBCED4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6DFA420D" w14:textId="3AA429B8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4C4DEE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FA889F3" w14:textId="4E7D276F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7FC13266" w14:textId="4C4CD026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1B76E76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5158500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9C2C91" w14:textId="0CE7C09D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536668CD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ACF6E2C" w14:textId="77777777" w:rsidR="00965B2F" w:rsidRPr="00A56B20" w:rsidRDefault="00965B2F" w:rsidP="00965B2F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C23E77" w14:textId="611D05DD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0E322B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B784E5" w14:textId="37C08342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F722AC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E09347" w14:textId="4907EDEB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577EC2F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0B4697" w14:textId="4296E0FC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C9FF12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EF397B8" w14:textId="7A816FAE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10684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7D3E24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5B67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F57601" w14:textId="644D33E0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6BBCD37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60A350E" w14:textId="4946EBCB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10A2416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B4457E" w14:textId="17F32590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DDABF4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BE8CBBB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79EAA611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1A51E93" w14:textId="77777777" w:rsidR="00965B2F" w:rsidRPr="00A56B20" w:rsidRDefault="00965B2F" w:rsidP="00965B2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7692C630" w14:textId="74624660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77CA2901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193F816" w14:textId="2BD111EE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44A12D0C" w14:textId="4CA03F22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64A0304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62B29B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6AAB6B" w14:textId="170705E0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583EE9CF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09C7E0C" w14:textId="77777777" w:rsidR="00965B2F" w:rsidRPr="00A56B20" w:rsidRDefault="00965B2F" w:rsidP="00965B2F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9C4FA7" w14:textId="778B59E3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DA8837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C89B13" w14:textId="17A66141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EF20F7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492001" w14:textId="58E1738E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B5D87E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346678" w14:textId="11531841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B4BB52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707AEB" w14:textId="52A66178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28719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9AC789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E59B26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97DEC79" w14:textId="212FB1D3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EE5DEE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A55B5A" w14:textId="6325B342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9AE42E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4A0631" w14:textId="783F709A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BDC50F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1A819A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679FE7D5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39F1D210" w14:textId="77777777" w:rsidR="00965B2F" w:rsidRPr="00A56B20" w:rsidRDefault="00965B2F" w:rsidP="00965B2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0D147B45" w14:textId="51FF7884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65C9B62B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65E80FE" w14:textId="528C18C1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72873CEE" w14:textId="37AE9B8E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49395A31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45DAA6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AE1EBC4" w14:textId="4AF8CDE7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781EB9C2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DC9358C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180F41" w14:textId="0DB81478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50E10D3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82AD2" w14:textId="1D9A12C5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97F8EA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90B11A" w14:textId="3BF0C815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22E705D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D7E951" w14:textId="77FD1A2D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5D1E8497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6D18F96" w14:textId="53F60ACA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E5B8F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6A8B76B5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55DDF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3108E7" w14:textId="58447D62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442F33E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1E7D2CD" w14:textId="0479B9C3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158EFC2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6C63C6" w14:textId="233CE530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E3C633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DB72F57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68334933" w14:textId="77777777" w:rsidTr="00041FFB">
        <w:trPr>
          <w:cantSplit/>
          <w:trHeight w:val="290"/>
        </w:trPr>
        <w:tc>
          <w:tcPr>
            <w:tcW w:w="3150" w:type="dxa"/>
            <w:shd w:val="clear" w:color="auto" w:fill="auto"/>
          </w:tcPr>
          <w:p w14:paraId="7C8DBE4D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โฟเซโก้ (ประเทศไทย)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4CA8DB3" w14:textId="0B43CD58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49AB047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0D6128E" w14:textId="2328A5F8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6F92B191" w14:textId="4C84DB38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69B2FBAA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6D897E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406D5C" w14:textId="2957463B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5B019F2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E0233E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B4E28F" w14:textId="1D5FFB87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A64440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932765" w14:textId="0EF31C81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5B3FF4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B173FF" w14:textId="2A7856C0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4BBB6F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66AD1E" w14:textId="2216181C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E0C491E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85DC8FC" w14:textId="2108CB31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F43129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030E9B8F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2702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4457CA" w14:textId="00B61CF4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7E8BAE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656CD37" w14:textId="7148AD95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2B0B91A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DF3889" w14:textId="6566A706" w:rsidR="00965B2F" w:rsidRPr="00965B2F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F88D88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E891E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542BB991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128C1F65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249D0E74" w14:textId="2D0E4147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8404AC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581E846" w14:textId="504A99FC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3B88472" w14:textId="1EA55C3A" w:rsidR="00965B2F" w:rsidRPr="00A56B20" w:rsidRDefault="006E2A97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48BDDA09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6627631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A5D175B" w14:textId="67B41A34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6055EAEE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B228374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19CE8F" w14:textId="46B25659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716207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E91B66" w14:textId="2E14AA52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7CCF68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1AE7D9" w14:textId="5C90451A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C3D2FE4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6349A5" w14:textId="16FDBADC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60D16A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2C05F2" w14:textId="6967C82D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ED14F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4A31E7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9538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B5DEAB" w14:textId="6D57E1DA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42C3FA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092DB7B" w14:textId="5BB088B2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CFAFA96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6C44D4" w14:textId="7CF14823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B99481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6E7FDB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20C24DF5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2C7AD4AE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 xml:space="preserve">เอ็นเอส  บลูสโคป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ไลสาจท์</w:t>
            </w:r>
          </w:p>
        </w:tc>
        <w:tc>
          <w:tcPr>
            <w:tcW w:w="540" w:type="dxa"/>
            <w:shd w:val="clear" w:color="auto" w:fill="auto"/>
          </w:tcPr>
          <w:p w14:paraId="7F3DEB5A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7ADB3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538F98A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CA093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CF390D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CC6D8E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793C58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0D2621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7C9D46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AA65B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0DDF4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3C461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F58E3C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2613F8" w14:textId="53F83126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D8D50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724A4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97AD9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EBCEE1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6C50C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6491C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7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38655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93A3E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048A4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3A5F3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63F0D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1B2793" w14:textId="749BCC28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9C9E01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0A7645F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965B2F" w:rsidRPr="00A56B20" w14:paraId="6C872019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59356161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(ประเทศไทย)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FE5BAF9" w14:textId="2173B040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B42E28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FF87F67" w14:textId="42836F62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B3C54A7" w14:textId="4BEB51FC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4887A64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2CBFB37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67118E3" w14:textId="453F8AEE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1BD4A73E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820B9C8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8419B4" w14:textId="1D1B326A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8DAE56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9EB604" w14:textId="731308E2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13B9BA5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2EF51F" w14:textId="4D0985CF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3F7E8BB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C2C312" w14:textId="3D01D2F3" w:rsidR="00965B2F" w:rsidRPr="00A56B20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6EC2705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5C9B8A" w14:textId="4D775B16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C7C03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250773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9B6C9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5A2B8D3" w14:textId="38E5CDC4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0E993ED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0B61F8" w14:textId="06FB1227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57BA279B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B8E4E36" w14:textId="12A60BC8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D5B2C7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C653BB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2C45E17A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16E73FF8" w14:textId="77777777" w:rsidR="00965B2F" w:rsidRPr="00A56B20" w:rsidRDefault="00965B2F" w:rsidP="00965B2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เอ็นเอส บลูสโคป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408DBB53" w14:textId="777EE625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8583BC4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BF9952A" w14:textId="4BC13A09" w:rsidR="00965B2F" w:rsidRPr="00A56B20" w:rsidRDefault="006E2A97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00DC2043" w14:textId="6FF873EA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5</w:t>
            </w:r>
            <w:r w:rsidR="00965B2F" w:rsidRPr="00A56B20">
              <w:rPr>
                <w:rFonts w:ascii="Angsana New" w:hAnsi="Angsana New"/>
                <w:szCs w:val="22"/>
              </w:rPr>
              <w:t>,</w:t>
            </w:r>
            <w:r w:rsidRPr="006E2A97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17CE6011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4828B8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4EF731" w14:textId="3F16634D" w:rsidR="00965B2F" w:rsidRPr="00A56B20" w:rsidRDefault="006E2A97" w:rsidP="00965B2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5</w:t>
            </w:r>
            <w:r w:rsidR="00965B2F" w:rsidRPr="00A56B20">
              <w:rPr>
                <w:rFonts w:ascii="Angsana New" w:hAnsi="Angsana New"/>
                <w:szCs w:val="22"/>
              </w:rPr>
              <w:t>,</w:t>
            </w:r>
            <w:r w:rsidRPr="006E2A97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0A6DFAF4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41288D" w14:textId="77777777" w:rsidR="00965B2F" w:rsidRPr="00A56B20" w:rsidRDefault="00965B2F" w:rsidP="00965B2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BD6EC2" w14:textId="6D71A581" w:rsidR="00965B2F" w:rsidRPr="00A56B20" w:rsidRDefault="006E2A97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1C4ED18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C92C12" w14:textId="2FE2A9AB" w:rsidR="00965B2F" w:rsidRPr="00A56B20" w:rsidRDefault="006E2A97" w:rsidP="00965B2F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3EAC63F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83C1C2" w14:textId="058AC240" w:rsidR="00965B2F" w:rsidRPr="007C6A6E" w:rsidRDefault="006E2A97" w:rsidP="00965B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965B2F">
              <w:rPr>
                <w:rFonts w:ascii="Angsana New" w:hAnsi="Angsana New"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54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7AD372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2A6B07" w14:textId="53C59AA1" w:rsidR="00965B2F" w:rsidRPr="00A56B20" w:rsidRDefault="006E2A97" w:rsidP="00965B2F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965B2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7558AF6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4ED82A" w14:textId="76EE34AE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7AEE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8EBAF9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A7CC7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5C656C" w14:textId="48AC594A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965B2F">
              <w:rPr>
                <w:rFonts w:ascii="Angsana New" w:hAnsi="Angsana New"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0DABB8C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D5EC7" w14:textId="043CBB87" w:rsidR="00965B2F" w:rsidRPr="00A56B20" w:rsidRDefault="006E2A97" w:rsidP="00965B2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965B2F">
              <w:rPr>
                <w:rFonts w:ascii="Angsana New" w:hAnsi="Angsana New"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3A89A4A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D7E6286" w14:textId="3E530C21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4968FF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1CBB30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5B2F" w:rsidRPr="00A56B20" w14:paraId="4BBDDE9E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13AD7F14" w14:textId="77777777" w:rsidR="00965B2F" w:rsidRPr="00A56B20" w:rsidRDefault="00965B2F" w:rsidP="00965B2F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1F0E661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1C2CEF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98B78C8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6A57C53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9F7D1B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8F3F84" w14:textId="77777777" w:rsidR="00965B2F" w:rsidRPr="00A56B20" w:rsidRDefault="00965B2F" w:rsidP="00965B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84621A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B44D4C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062BE3" w14:textId="77777777" w:rsidR="00965B2F" w:rsidRPr="00A56B20" w:rsidRDefault="00965B2F" w:rsidP="00965B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CE5DAF" w14:textId="77777777" w:rsidR="00965B2F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3ECE19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96F741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98688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EFF7D0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02B37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AAB776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4D19A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DE4288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AB4907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1D617D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31F15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049D67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17497E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6B2EC8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EE777C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6ABF2A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6349669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7B000E" w14:textId="77777777" w:rsidR="00965B2F" w:rsidRDefault="00965B2F" w:rsidP="00965B2F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65B2F" w:rsidRPr="00A56B20" w14:paraId="6EE45965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E1242D1" w14:textId="77777777" w:rsidR="00965B2F" w:rsidRPr="00B1361F" w:rsidRDefault="00965B2F" w:rsidP="00965B2F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1361F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บลูสโคป </w:t>
            </w:r>
            <w:r w:rsidRPr="00B1361F">
              <w:rPr>
                <w:rFonts w:ascii="Angsana New" w:hAnsi="Angsana New" w:hint="cs"/>
                <w:sz w:val="22"/>
                <w:szCs w:val="22"/>
                <w:cs/>
              </w:rPr>
              <w:t>บิลดิ้งส์</w:t>
            </w:r>
            <w:r w:rsidRPr="00B1361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61F">
              <w:rPr>
                <w:rFonts w:ascii="Angsana New" w:hAnsi="Angsana New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2D9A2996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E3A3B4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010030" w14:textId="77777777" w:rsidR="00965B2F" w:rsidRPr="00A56B20" w:rsidRDefault="00965B2F" w:rsidP="0096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07112C6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E9E79C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670F8F" w14:textId="77777777" w:rsidR="00965B2F" w:rsidRPr="00A56B20" w:rsidRDefault="00965B2F" w:rsidP="00965B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0CCAA2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A885C3" w14:textId="77777777" w:rsidR="00965B2F" w:rsidRPr="00A56B20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2083BF" w14:textId="77777777" w:rsidR="00965B2F" w:rsidRPr="00A56B20" w:rsidRDefault="00965B2F" w:rsidP="00965B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6B2487" w14:textId="77777777" w:rsidR="00965B2F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5654FB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AF34DC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E8BA38D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0E4AF0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DB6A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33DF02" w14:textId="77777777" w:rsidR="00965B2F" w:rsidRDefault="00965B2F" w:rsidP="00965B2F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FF2320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F33C77" w14:textId="77777777" w:rsidR="00965B2F" w:rsidRPr="00A545B4" w:rsidRDefault="00965B2F" w:rsidP="00965B2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63AA2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826211" w14:textId="77777777" w:rsidR="00965B2F" w:rsidRPr="00A545B4" w:rsidRDefault="00965B2F" w:rsidP="00965B2F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91B38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95DC55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326A12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1BE910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C8F151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5DE767B" w14:textId="77777777" w:rsidR="00965B2F" w:rsidRDefault="00965B2F" w:rsidP="00965B2F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2744685" w14:textId="77777777" w:rsidR="00965B2F" w:rsidRPr="00A56B20" w:rsidRDefault="00965B2F" w:rsidP="00965B2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C21D21" w14:textId="77777777" w:rsidR="00965B2F" w:rsidRDefault="00965B2F" w:rsidP="00965B2F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F3E03" w:rsidRPr="00A56B20" w14:paraId="0B164963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94672CC" w14:textId="34283D30" w:rsidR="00BF3E03" w:rsidRPr="00B1361F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6E2A97" w:rsidRPr="006E2A97">
              <w:rPr>
                <w:rFonts w:ascii="Angsana New" w:hAnsi="Angsana New"/>
                <w:sz w:val="22"/>
                <w:szCs w:val="22"/>
              </w:rPr>
              <w:t>2561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2EAEE6BC" w14:textId="37D47C77" w:rsidR="00BF3E03" w:rsidRPr="00A56B20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6D67FFC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DF8972C" w14:textId="3D008E2B" w:rsidR="00BF3E03" w:rsidRPr="00A56B20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74CC6EC3" w14:textId="153B09A2" w:rsidR="00BF3E03" w:rsidRPr="00A56B20" w:rsidRDefault="006E2A97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1C231BD" w14:textId="77777777" w:rsidR="00BF3E03" w:rsidRPr="00A56B20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1FB0616" w14:textId="77777777" w:rsidR="00BF3E03" w:rsidRPr="00A56B20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6255F72" w14:textId="6F078FA3" w:rsidR="00BF3E03" w:rsidRPr="00A56B20" w:rsidRDefault="006E2A97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22CB7028" w14:textId="77777777" w:rsidR="00BF3E03" w:rsidRPr="00A56B20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19A7CE7" w14:textId="77777777" w:rsidR="00BF3E03" w:rsidRPr="00A56B20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B6A9F8" w14:textId="06F576D4" w:rsidR="00BF3E03" w:rsidRPr="00A56B20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50A37944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700E4E" w14:textId="4FB4F180" w:rsidR="00BF3E03" w:rsidRPr="00A56B20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27E18FB1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524C79" w14:textId="17A1238F" w:rsidR="00BF3E03" w:rsidRPr="00A56B20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74C8942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3A97DF" w14:textId="278E2D3D" w:rsidR="00BF3E03" w:rsidRPr="00A56B20" w:rsidRDefault="006E2A97" w:rsidP="00BF3E03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8E11942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92CB40" w14:textId="4C3CC7D4" w:rsidR="00BF3E03" w:rsidRPr="00A545B4" w:rsidRDefault="00BF3E03" w:rsidP="00BF3E03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8C1AA9" w14:textId="77777777" w:rsidR="00BF3E03" w:rsidRPr="00A56B20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E79905" w14:textId="509F2405" w:rsidR="00BF3E03" w:rsidRPr="00A545B4" w:rsidRDefault="00BF3E03" w:rsidP="00BF3E03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E5FD35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2F8A0F" w14:textId="63BB7FDD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D036F0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D89F0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72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5ABE52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440848" w14:textId="4D5CC3BF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2" w:type="dxa"/>
            <w:shd w:val="clear" w:color="auto" w:fill="auto"/>
          </w:tcPr>
          <w:p w14:paraId="07FEB0B7" w14:textId="77777777" w:rsidR="00BF3E03" w:rsidRPr="00A56B20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CE080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2628D" w:rsidRPr="004A10CE" w14:paraId="112A6E23" w14:textId="77777777" w:rsidTr="00041FFB">
        <w:trPr>
          <w:cantSplit/>
          <w:trHeight w:val="137"/>
        </w:trPr>
        <w:tc>
          <w:tcPr>
            <w:tcW w:w="3150" w:type="dxa"/>
            <w:shd w:val="clear" w:color="auto" w:fill="auto"/>
          </w:tcPr>
          <w:p w14:paraId="4F492F00" w14:textId="77777777" w:rsidR="00BF3E03" w:rsidRPr="004A10CE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9CF2D5" w14:textId="77777777" w:rsidR="00BF3E03" w:rsidRPr="004A10CE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1CBB6F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64F53F0" w14:textId="77777777" w:rsidR="00BF3E03" w:rsidRPr="004A10CE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53E406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5F78BE" w14:textId="77777777" w:rsidR="00BF3E03" w:rsidRPr="004A10CE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80490" w14:textId="77777777" w:rsidR="00BF3E03" w:rsidRPr="004A10CE" w:rsidRDefault="00BF3E03" w:rsidP="00BF3E03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EC3E599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4BFDE4" w14:textId="77777777" w:rsidR="00BF3E03" w:rsidRPr="004A10CE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57EF78" w14:textId="77777777" w:rsidR="00BF3E03" w:rsidRPr="004A10CE" w:rsidRDefault="00BF3E03" w:rsidP="00BF3E03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A87B1" w14:textId="7F8FBA81" w:rsidR="00BF3E03" w:rsidRPr="004A10CE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BF3E03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6F845482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FCCE" w14:textId="4C694AFE" w:rsidR="00BF3E03" w:rsidRPr="004A10CE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BF3E03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34B15529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CD612" w14:textId="612E3636" w:rsidR="00BF3E03" w:rsidRPr="004A10CE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BF3E0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774D31A6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6A796" w14:textId="19CF9DA8" w:rsidR="00BF3E03" w:rsidRPr="004A10CE" w:rsidRDefault="006E2A97" w:rsidP="00BF3E03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BF3E0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948</w:t>
            </w:r>
          </w:p>
        </w:tc>
        <w:tc>
          <w:tcPr>
            <w:tcW w:w="180" w:type="dxa"/>
            <w:shd w:val="clear" w:color="auto" w:fill="auto"/>
          </w:tcPr>
          <w:p w14:paraId="4E08101D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F1495" w14:textId="4563AD9F" w:rsidR="00BF3E03" w:rsidRPr="00E4595B" w:rsidRDefault="00BF3E03" w:rsidP="00BF3E03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8A56F1F" w14:textId="77777777" w:rsidR="00BF3E03" w:rsidRPr="004A10CE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4CDAD" w14:textId="0CD8E25D" w:rsidR="00BF3E03" w:rsidRPr="00E4595B" w:rsidRDefault="00BF3E03" w:rsidP="00BF3E03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7368BF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4864DD0" w14:textId="44A6768E" w:rsidR="00BF3E03" w:rsidRPr="00B06783" w:rsidRDefault="006E2A97" w:rsidP="00BF3E03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5F640A04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E11332" w14:textId="5C6513D7" w:rsidR="00BF3E03" w:rsidRPr="004A10CE" w:rsidRDefault="006E2A97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933</w:t>
            </w:r>
          </w:p>
        </w:tc>
        <w:tc>
          <w:tcPr>
            <w:tcW w:w="180" w:type="dxa"/>
          </w:tcPr>
          <w:p w14:paraId="24AA338B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880ED3" w14:textId="409C8DB7" w:rsidR="00BF3E03" w:rsidRPr="004A10CE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EAD7863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F04F9A" w14:textId="77777777" w:rsidR="00BF3E03" w:rsidRPr="004A10CE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BF3E03" w:rsidRPr="00E216F2" w14:paraId="6D498F0F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23CFE81E" w14:textId="77777777" w:rsidR="00BF3E03" w:rsidRPr="00E216F2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7A089199" w14:textId="77777777" w:rsidR="00BF3E03" w:rsidRPr="00E216F2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C69E75" w14:textId="77777777" w:rsidR="00BF3E03" w:rsidRPr="00E216F2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1FB9BC5B" w14:textId="77777777" w:rsidR="00BF3E03" w:rsidRPr="00E216F2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37BBE55" w14:textId="77777777" w:rsidR="00BF3E03" w:rsidRPr="00E216F2" w:rsidRDefault="00BF3E03" w:rsidP="00BF3E03">
            <w:pPr>
              <w:tabs>
                <w:tab w:val="clear" w:pos="45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41A377" w14:textId="77777777" w:rsidR="00BF3E03" w:rsidRPr="00E216F2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A28C4E0" w14:textId="77777777" w:rsidR="00BF3E03" w:rsidRPr="00E216F2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15AB81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613D71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7F0021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34B101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77743FD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7810F8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2FEA57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3DC2FA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6DD393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5A97AD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179A98D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6A8108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E4DE94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3BC955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AA77534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54835FD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E4C0C8B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689FDF9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6E10C40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29FE870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2BA4EDD3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448906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</w:rPr>
            </w:pPr>
          </w:p>
        </w:tc>
      </w:tr>
      <w:tr w:rsidR="00BF3E03" w:rsidRPr="00A545B4" w14:paraId="4A8BC130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3A02113C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คาร์ คอนวินี่</w:t>
            </w:r>
            <w:r w:rsidRPr="00A545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7C5BFC17" w14:textId="3C72757E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6FE301A1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2C26051" w14:textId="6D419DFB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25F5F3BF" w14:textId="58CA5D49" w:rsidR="00BF3E03" w:rsidRPr="00055D4F" w:rsidRDefault="006E2A97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6794A4A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C7D7255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39814A7" w14:textId="7B835F60" w:rsidR="00BF3E03" w:rsidRPr="00055D4F" w:rsidRDefault="006E2A97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7C5D021D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26FC4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A85534" w14:textId="5B7390CE" w:rsidR="00BF3E03" w:rsidRPr="00A545B4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DD994F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33AE5B" w14:textId="06CC21DE" w:rsidR="00BF3E03" w:rsidRPr="00A545B4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CB49380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8B8969" w14:textId="0D54FF28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23815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26050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9AD0C2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474A6A" w14:textId="5E5064DE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FE973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FC7A4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EC4A23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E51813" w14:textId="44AF489C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9786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BEBF528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28EA28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AABC64B" w14:textId="53F056D2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AE2E2D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D2549C3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15A06071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6E7F384F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A545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21A021CB" w14:textId="77EF9604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73D1C3A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E708862" w14:textId="6B4E1246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5E2CCAA0" w14:textId="53B949F4" w:rsidR="00BF3E03" w:rsidRPr="00A545B4" w:rsidRDefault="006E2A97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76650B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B33483C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66F1D9" w14:textId="5286D853" w:rsidR="00BF3E03" w:rsidRPr="00A545B4" w:rsidRDefault="006E2A97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D58F9A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96F7EF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6EC79" w14:textId="40788788" w:rsidR="00BF3E03" w:rsidRPr="00A545B4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88ACBE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BC3C20" w14:textId="3A0C3B7B" w:rsidR="00BF3E03" w:rsidRPr="00A545B4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35B52BE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8228ED" w14:textId="10CD4D84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68E72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77F7C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69E48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723C88" w14:textId="4D3A8E5C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890D8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D942B2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E07F27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7AE8DE" w14:textId="138152B4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443D2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1E9E279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1FA60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0EF41E" w14:textId="4B6607D8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9B7F90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1DA7AA8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5199A15D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4A0879F" w14:textId="77777777" w:rsidR="00BF3E03" w:rsidRPr="00A545B4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5D7FBDEB" w14:textId="375AC3C1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08A5D470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CD38E06" w14:textId="1F524249" w:rsidR="00BF3E03" w:rsidRPr="00A545B4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AFC6501" w14:textId="2A1ED974" w:rsidR="00BF3E03" w:rsidRPr="00A545B4" w:rsidRDefault="006E2A97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7FBBB59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3381EE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60C7A53" w14:textId="31B37AFA" w:rsidR="00BF3E03" w:rsidRPr="00A545B4" w:rsidRDefault="006E2A97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37BDAD7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2B3F2D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76EDD4" w14:textId="5E059E42" w:rsidR="00BF3E03" w:rsidRPr="00A545B4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098EB6D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07F70B" w14:textId="2DE4CB14" w:rsidR="00BF3E03" w:rsidRPr="00A545B4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239D44A7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5F8478" w14:textId="2F238C55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69EC9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A59C5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BA6C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E8D1DE" w14:textId="5A7446F9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C7FB6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0387E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80EC9A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01A152" w14:textId="634E888C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6844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25E830C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D62D9C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A0BA1A" w14:textId="6DDD993C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1037D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739DB2A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22AFE484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61013B32" w14:textId="3FD14547" w:rsidR="00BF3E03" w:rsidRPr="00965B2F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</w:rPr>
            </w:pPr>
            <w:r w:rsidRPr="00965B2F">
              <w:rPr>
                <w:rFonts w:hint="cs"/>
                <w:sz w:val="22"/>
                <w:szCs w:val="22"/>
                <w:cs/>
              </w:rPr>
              <w:t>บริษัท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ซีเอชแอล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อีวี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จำกัด</w:t>
            </w:r>
            <w:r w:rsidRPr="00965B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0748DD09" w14:textId="77777777" w:rsidR="00BF3E03" w:rsidRPr="00CC5A41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1545D04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C812583" w14:textId="77777777" w:rsidR="00BF3E03" w:rsidRPr="00CC5A41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89023C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027842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05832B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85C8AF" w14:textId="77777777" w:rsidR="00BF3E03" w:rsidRPr="00CC5A41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C70C70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902F2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6D1227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5E441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675C6E" w14:textId="77777777" w:rsidR="00BF3E03" w:rsidRDefault="00BF3E03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51D0A4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BDCD9E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85D60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719EA4" w14:textId="77777777" w:rsidR="00BF3E03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DFE55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6D82A3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3966C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27D526" w14:textId="77777777" w:rsidR="00BF3E03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290752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10A99A5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B54C5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C3FB4E6" w14:textId="77777777" w:rsidR="00BF3E03" w:rsidRDefault="00BF3E03" w:rsidP="00BF3E03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30BB40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306F7B1" w14:textId="77777777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5D591824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E000AEC" w14:textId="77777777" w:rsidR="00BF3E03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F3E03" w:rsidRPr="00A545B4" w14:paraId="6DAE2855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DD05517" w14:textId="135415C1" w:rsidR="00BF3E03" w:rsidRPr="00C33BB2" w:rsidRDefault="00896CFC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 w:rsidRPr="00C33BB2">
              <w:rPr>
                <w:rFonts w:hint="cs"/>
                <w:sz w:val="22"/>
                <w:szCs w:val="22"/>
                <w:cs/>
              </w:rPr>
              <w:t xml:space="preserve">   </w:t>
            </w:r>
            <w:r w:rsidR="00BF3E03" w:rsidRPr="00C33BB2">
              <w:rPr>
                <w:rFonts w:hint="cs"/>
                <w:sz w:val="22"/>
                <w:szCs w:val="22"/>
                <w:cs/>
              </w:rPr>
              <w:t>(เดิมชื่อ</w:t>
            </w:r>
            <w:r w:rsidR="00BF3E03" w:rsidRPr="00C33BB2">
              <w:rPr>
                <w:sz w:val="22"/>
                <w:szCs w:val="22"/>
              </w:rPr>
              <w:t xml:space="preserve"> </w:t>
            </w:r>
            <w:r w:rsidR="00BF3E03" w:rsidRPr="00C33BB2">
              <w:rPr>
                <w:rFonts w:ascii="Angsana New" w:hAnsi="Angsana New"/>
                <w:sz w:val="22"/>
                <w:szCs w:val="22"/>
              </w:rPr>
              <w:t>“</w:t>
            </w:r>
            <w:r w:rsidR="00BF3E03" w:rsidRPr="00C33BB2">
              <w:rPr>
                <w:rFonts w:ascii="Angsana New" w:hAnsi="Angsana New" w:hint="cs"/>
                <w:sz w:val="22"/>
                <w:szCs w:val="22"/>
                <w:cs/>
              </w:rPr>
              <w:t>บริษัท แอล ออโตโมทีฟ จำกัด</w:t>
            </w:r>
            <w:r w:rsidR="00BF3E03" w:rsidRPr="00C33BB2">
              <w:rPr>
                <w:rFonts w:ascii="Angsana New" w:hAnsi="Angsana New"/>
                <w:sz w:val="22"/>
                <w:szCs w:val="22"/>
              </w:rPr>
              <w:t>”</w:t>
            </w:r>
            <w:r w:rsidR="00BF3E03" w:rsidRPr="00C33B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0C5D00D7" w14:textId="09F9BB62" w:rsidR="00BF3E03" w:rsidRPr="00405A81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6F5F565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4D413DD" w14:textId="3EF42E22" w:rsidR="00BF3E03" w:rsidRPr="00405A81" w:rsidRDefault="006E2A97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E2A9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570AB58A" w14:textId="7FF10E95" w:rsidR="00BF3E03" w:rsidRPr="00A545B4" w:rsidRDefault="006E2A97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</w:t>
            </w:r>
          </w:p>
        </w:tc>
        <w:tc>
          <w:tcPr>
            <w:tcW w:w="630" w:type="dxa"/>
            <w:shd w:val="clear" w:color="auto" w:fill="auto"/>
          </w:tcPr>
          <w:p w14:paraId="50E34812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A50CBAE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8A2B6B1" w14:textId="124ED8A6" w:rsidR="00BF3E03" w:rsidRPr="00A545B4" w:rsidRDefault="006E2A97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20</w:t>
            </w:r>
          </w:p>
        </w:tc>
        <w:tc>
          <w:tcPr>
            <w:tcW w:w="630" w:type="dxa"/>
            <w:shd w:val="clear" w:color="auto" w:fill="auto"/>
          </w:tcPr>
          <w:p w14:paraId="25476E0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054F88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D03CA6" w14:textId="45438496" w:rsidR="00BF3E03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DB376B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DE5C0" w14:textId="6D61C517" w:rsidR="00BF3E03" w:rsidRPr="00405A81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3C3FB72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9238A1" w14:textId="3388BE25" w:rsidR="00BF3E03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49347D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37C44B" w14:textId="582DFD6A" w:rsidR="00BF3E03" w:rsidRPr="00A545B4" w:rsidRDefault="006E2A97" w:rsidP="00BF3E03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3724C2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DF9ADB" w14:textId="39D39959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4899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6045D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653CD2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DB4911" w14:textId="2C204FF4" w:rsidR="00BF3E03" w:rsidRPr="00A545B4" w:rsidRDefault="006E2A97" w:rsidP="00BF3E03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48EBF8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3579524" w14:textId="3F71EC88" w:rsidR="00BF3E03" w:rsidRPr="00A545B4" w:rsidRDefault="006E2A97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01356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36BB560" w14:textId="29FA52A3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619D362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7CF1039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68E68D5A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894A190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ล็อกซเล่ย์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นูแมพ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อินฟรา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พลัส</w:t>
            </w:r>
          </w:p>
        </w:tc>
        <w:tc>
          <w:tcPr>
            <w:tcW w:w="540" w:type="dxa"/>
            <w:shd w:val="clear" w:color="auto" w:fill="auto"/>
          </w:tcPr>
          <w:p w14:paraId="0906EA68" w14:textId="4676DA7D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B4A22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E37D696" w14:textId="7777777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F302955" w14:textId="3C7B85B7" w:rsidR="00BF3E03" w:rsidRPr="00A545B4" w:rsidRDefault="00AB6713" w:rsidP="00255383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767B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5AE9100" w14:textId="06D20FB0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FD6EDD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992E12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2D4C9AC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84994F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E58F05" w14:textId="54511606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C75E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330204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99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14604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47FD3D" w14:textId="7370205C" w:rsidR="00BF3E03" w:rsidRPr="00A56B20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B3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CAFBA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2618FA" w14:textId="77777777" w:rsidR="00BF3E03" w:rsidRPr="00DB32A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 w:rsidRPr="00DB3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9915B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E2368F" w14:textId="05AEAB79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54178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17F24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B5A1BF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0AF914" w14:textId="6ABD655F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02297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DFD92B8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F28A8B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B9A6F9" w14:textId="6F219B52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F478C4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6DE4AC1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75957A28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6FC99B38" w14:textId="77777777" w:rsidR="00BF3E03" w:rsidRPr="00157FA1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 w:rsidRPr="00157FA1">
              <w:rPr>
                <w:rFonts w:hint="cs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2454B845" w14:textId="58A8D329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2DEB88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9B1B0A6" w14:textId="7777777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0D2ADE3" w14:textId="69C58961" w:rsidR="00BF3E03" w:rsidRPr="00A545B4" w:rsidRDefault="00AB6713" w:rsidP="00255383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767B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65D8A5" w14:textId="43B085E4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352376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C9E207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9502A5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375B69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EA3D95" w14:textId="45C6B4A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9539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18DF9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99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65084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8B9552" w14:textId="2F96626F" w:rsidR="00BF3E0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B3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C3B9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B5ECD0" w14:textId="77777777" w:rsidR="00BF3E03" w:rsidRPr="00DB32A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 w:rsidRPr="00DB3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4AB7C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7A6EA6" w14:textId="18F50705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37FBD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7860A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210119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33DD6C" w14:textId="7EE6EDC9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C23AB3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3529CED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5AF6E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3BF05B6" w14:textId="67557030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24AF26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0415638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BF3E03" w:rsidRPr="00A545B4" w14:paraId="1D4A3C7D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027C4C3E" w14:textId="77777777" w:rsidR="00BF3E03" w:rsidRPr="00157FA1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758595CD" w14:textId="5FB9BF5B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D0CAEB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5056414" w14:textId="7777777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ADD0A6A" w14:textId="5A344E84" w:rsidR="00BF3E03" w:rsidRPr="00A545B4" w:rsidRDefault="00AB6713" w:rsidP="00255383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767B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CE5525C" w14:textId="660D4315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49562B3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1F8273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8067AE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A58951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91D85E" w14:textId="730D47A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26763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924E1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99"/>
              </w:tabs>
              <w:spacing w:line="280" w:lineRule="exact"/>
              <w:ind w:left="-79" w:right="-96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CA729E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9BDBF6" w14:textId="321ACF04" w:rsidR="00BF3E03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4652278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C485D2" w14:textId="7EB8F643" w:rsidR="00BF3E03" w:rsidRPr="00A545B4" w:rsidRDefault="006E2A97" w:rsidP="00BF3E03">
            <w:pPr>
              <w:pStyle w:val="acctfourfigures"/>
              <w:tabs>
                <w:tab w:val="clear" w:pos="765"/>
                <w:tab w:val="decimal" w:pos="473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064EA036" w14:textId="77777777" w:rsidR="00BF3E03" w:rsidRPr="008B14A5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64DFB5" w14:textId="0B1AF7ED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E6DD0C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BAFB5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8F43F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DCF0535" w14:textId="7512AB65" w:rsidR="00BF3E03" w:rsidRPr="00A545B4" w:rsidRDefault="006E2A97" w:rsidP="00BF3E03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A078084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CDA45FC" w14:textId="693E2CAA" w:rsidR="00BF3E03" w:rsidRPr="00A545B4" w:rsidRDefault="006E2A97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CBB9C1B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607D31" w14:textId="35836DE4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4AFA24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0F18A10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7CD8A367" w14:textId="77777777" w:rsidTr="00041FFB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43FF557C" w14:textId="77777777" w:rsidR="00BF3E03" w:rsidRPr="008B14A5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357F5A3A" w14:textId="73EF02BD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B53749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016F204" w14:textId="7777777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B4F5F18" w14:textId="23B4F698" w:rsidR="00BF3E03" w:rsidRPr="00A545B4" w:rsidRDefault="00AB6713" w:rsidP="00255383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6767B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EFFD4D0" w14:textId="25D372DE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941923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952AEF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09CD6C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E8AD32" w14:textId="77777777" w:rsidR="00BF3E03" w:rsidRPr="008B14A5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8491848" w14:textId="5F82BB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352FB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E7443BD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99"/>
              </w:tabs>
              <w:spacing w:line="280" w:lineRule="exact"/>
              <w:ind w:left="-79" w:right="-114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5795B5" w14:textId="77777777" w:rsidR="00BF3E03" w:rsidRPr="008B14A5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1717C0" w14:textId="56535E4B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F6CFC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8EEE60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5B98DD" w14:textId="77777777" w:rsidR="00BF3E03" w:rsidRPr="008B14A5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0434C5" w14:textId="24A5FFEA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69454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939B3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B698CD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10A1B4" w14:textId="5374B686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1836D4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8FC44F3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DE143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E7B003" w14:textId="5282918E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5859D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F7BD649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F3E03" w:rsidRPr="00A545B4" w14:paraId="1C0A03F1" w14:textId="77777777" w:rsidTr="00041FFB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1E01B469" w14:textId="77777777" w:rsidR="00BF3E03" w:rsidRPr="008B14A5" w:rsidRDefault="00BF3E03" w:rsidP="00BF3E03">
            <w:pPr>
              <w:spacing w:line="280" w:lineRule="exact"/>
              <w:jc w:val="thaiDistribut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กิจการร่วมค้า ล็อกซเล่</w:t>
            </w:r>
            <w:r w:rsidRPr="00462781">
              <w:rPr>
                <w:rFonts w:ascii="Angsana New" w:hAnsi="Angsana New"/>
                <w:sz w:val="22"/>
                <w:szCs w:val="22"/>
                <w:cs/>
              </w:rPr>
              <w:t>ย์</w:t>
            </w:r>
            <w:r w:rsidRPr="00462781">
              <w:rPr>
                <w:rFonts w:ascii="Angsana New" w:hAnsi="Angsana New"/>
                <w:sz w:val="22"/>
                <w:szCs w:val="22"/>
              </w:rPr>
              <w:t>-</w:t>
            </w:r>
            <w:r w:rsidRPr="00462781">
              <w:rPr>
                <w:rFonts w:ascii="Angsana New" w:hAnsi="Angsana New"/>
                <w:sz w:val="22"/>
                <w:szCs w:val="22"/>
                <w:cs/>
              </w:rPr>
              <w:t>พ</w:t>
            </w:r>
            <w:r>
              <w:rPr>
                <w:rFonts w:hint="cs"/>
                <w:sz w:val="22"/>
                <w:szCs w:val="22"/>
                <w:cs/>
              </w:rPr>
              <w:t>รธิสาร</w:t>
            </w:r>
            <w:r w:rsidRPr="001C3870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4272DBB6" w14:textId="3348F01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3BE77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C8EC3E8" w14:textId="77777777" w:rsidR="00BF3E03" w:rsidRPr="006767B7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BFE6B9B" w14:textId="7064FA7C" w:rsidR="00BF3E03" w:rsidRPr="00A545B4" w:rsidRDefault="00AB6713" w:rsidP="00255383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A72E85D" w14:textId="3BEA7A40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48DD19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756F375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DC68E3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4AD575" w14:textId="77777777" w:rsidR="00BF3E03" w:rsidRPr="008B14A5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2EBBE8D" w14:textId="355EB05A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F9E0EA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366BF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299"/>
              </w:tabs>
              <w:spacing w:line="280" w:lineRule="exact"/>
              <w:ind w:left="-79" w:right="-114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D8BF6B" w14:textId="77777777" w:rsidR="00BF3E03" w:rsidRPr="008B14A5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3439CD" w14:textId="575534B1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9A1D59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64E228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20"/>
              </w:tabs>
              <w:spacing w:line="280" w:lineRule="exact"/>
              <w:ind w:left="-79" w:right="-9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44F811" w14:textId="77777777" w:rsidR="00BF3E03" w:rsidRPr="008B14A5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ED6E6F" w14:textId="0F576C0F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24C06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1B68C2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8EA781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BCCF37" w14:textId="3F8B0853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6322B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B9F7683" w14:textId="77777777" w:rsidR="00BF3E03" w:rsidRPr="00A545B4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23FBB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A3AEFE" w14:textId="635EC440" w:rsidR="00BF3E03" w:rsidRPr="00864AFD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A7D19BE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C517533" w14:textId="77777777" w:rsidR="00BF3E03" w:rsidRPr="00864AFD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2628D" w:rsidRPr="00A545B4" w14:paraId="7E769C9C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4745E2EE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F1FAF02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89C4CE" w14:textId="77777777" w:rsidR="00BF3E03" w:rsidRPr="00A545B4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094FEDF4" w14:textId="77777777" w:rsidR="00BF3E03" w:rsidRPr="00A545B4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A685852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1121D8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C4C566D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9C7048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8C6E72" w14:textId="77777777" w:rsidR="00BF3E03" w:rsidRPr="00A545B4" w:rsidRDefault="00BF3E03" w:rsidP="00BF3E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75E1A7" w14:textId="77777777" w:rsidR="00BF3E03" w:rsidRPr="00A545B4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25EC67E" w14:textId="223B7A11" w:rsidR="00BF3E03" w:rsidRPr="007523BB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18F1AF4F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ADF33E2" w14:textId="05F08143" w:rsidR="00BF3E03" w:rsidRPr="007523BB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2FD611D6" w14:textId="77777777" w:rsidR="00BF3E03" w:rsidRPr="007523BB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2770314" w14:textId="4808B494" w:rsidR="00BF3E03" w:rsidRPr="007523BB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ABDE2EA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1B7243F" w14:textId="738F54BC" w:rsidR="00BF3E03" w:rsidRPr="007523BB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9F63451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541E071" w14:textId="27D929D5" w:rsidR="00BF3E03" w:rsidRPr="003A5EF3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C20CC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2931277" w14:textId="77777777" w:rsidR="00BF3E03" w:rsidRPr="003A5EF3" w:rsidRDefault="00BF3E03" w:rsidP="00BF3E03">
            <w:pPr>
              <w:pStyle w:val="acctfourfigures"/>
              <w:tabs>
                <w:tab w:val="clear" w:pos="765"/>
                <w:tab w:val="decimal" w:pos="305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384FB3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E56523A" w14:textId="4B5B5094" w:rsidR="00BF3E03" w:rsidRPr="00E16AB9" w:rsidRDefault="006E2A97" w:rsidP="00BF3E03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09D70DB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2FF7014" w14:textId="6ECEC54C" w:rsidR="00BF3E03" w:rsidRPr="00E16AB9" w:rsidRDefault="006E2A97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C7B8608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9D1C7C9" w14:textId="7ADF4CC0" w:rsidR="00BF3E03" w:rsidRPr="007523BB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 xml:space="preserve"> -</w:t>
            </w:r>
          </w:p>
        </w:tc>
        <w:tc>
          <w:tcPr>
            <w:tcW w:w="182" w:type="dxa"/>
          </w:tcPr>
          <w:p w14:paraId="4FEA2C8E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5BC28D0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C2628D" w:rsidRPr="00E216F2" w14:paraId="34068C46" w14:textId="77777777" w:rsidTr="00041FFB">
        <w:trPr>
          <w:cantSplit/>
        </w:trPr>
        <w:tc>
          <w:tcPr>
            <w:tcW w:w="3150" w:type="dxa"/>
            <w:shd w:val="clear" w:color="auto" w:fill="auto"/>
          </w:tcPr>
          <w:p w14:paraId="2762FFD7" w14:textId="77777777" w:rsidR="00BF3E03" w:rsidRPr="00E216F2" w:rsidRDefault="00BF3E03" w:rsidP="00BF3E03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1BFD95A1" w14:textId="77777777" w:rsidR="00BF3E03" w:rsidRPr="00E216F2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61EFA4" w14:textId="77777777" w:rsidR="00BF3E03" w:rsidRPr="00E216F2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A336296" w14:textId="77777777" w:rsidR="00BF3E03" w:rsidRPr="00E216F2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59DF92" w14:textId="77777777" w:rsidR="00BF3E03" w:rsidRPr="00E216F2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2E2BE08" w14:textId="77777777" w:rsidR="00BF3E03" w:rsidRPr="00E216F2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A0F227" w14:textId="77777777" w:rsidR="00BF3E03" w:rsidRPr="00E216F2" w:rsidRDefault="00BF3E03" w:rsidP="00BF3E03">
            <w:pPr>
              <w:pStyle w:val="acctfourfigures"/>
              <w:spacing w:line="280" w:lineRule="exac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769351" w14:textId="77777777" w:rsidR="00BF3E03" w:rsidRPr="00E216F2" w:rsidRDefault="00BF3E03" w:rsidP="00BF3E03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FE7068" w14:textId="77777777" w:rsidR="00BF3E03" w:rsidRPr="00E216F2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2B0181" w14:textId="77777777" w:rsidR="00BF3E03" w:rsidRPr="00E216F2" w:rsidRDefault="00BF3E03" w:rsidP="00BF3E03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55C6D" w14:textId="021D31BA" w:rsidR="00BF3E03" w:rsidRPr="007523BB" w:rsidRDefault="006E2A97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493</w:t>
            </w:r>
          </w:p>
        </w:tc>
        <w:tc>
          <w:tcPr>
            <w:tcW w:w="180" w:type="dxa"/>
            <w:shd w:val="clear" w:color="auto" w:fill="auto"/>
          </w:tcPr>
          <w:p w14:paraId="79177BAA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02032" w14:textId="462921D7" w:rsidR="00BF3E03" w:rsidRPr="007523BB" w:rsidRDefault="006E2A97" w:rsidP="00BF3E03">
            <w:pPr>
              <w:pStyle w:val="acctfourfigures"/>
              <w:tabs>
                <w:tab w:val="clear" w:pos="765"/>
                <w:tab w:val="decimal" w:pos="431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493</w:t>
            </w:r>
          </w:p>
        </w:tc>
        <w:tc>
          <w:tcPr>
            <w:tcW w:w="180" w:type="dxa"/>
            <w:shd w:val="clear" w:color="auto" w:fill="auto"/>
          </w:tcPr>
          <w:p w14:paraId="5B0FE652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3AE8F" w14:textId="65CF6F97" w:rsidR="00BF3E03" w:rsidRPr="007523BB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BF3E0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044C6477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EBC5" w14:textId="3EB84056" w:rsidR="00BF3E03" w:rsidRPr="007523BB" w:rsidRDefault="006E2A97" w:rsidP="00BF3E03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BF3E0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968</w:t>
            </w:r>
          </w:p>
        </w:tc>
        <w:tc>
          <w:tcPr>
            <w:tcW w:w="180" w:type="dxa"/>
            <w:shd w:val="clear" w:color="auto" w:fill="auto"/>
          </w:tcPr>
          <w:p w14:paraId="617FA36E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D9C02" w14:textId="4AA8F46F" w:rsidR="00BF3E03" w:rsidRPr="00E4595B" w:rsidRDefault="00BF3E03" w:rsidP="00BF3E03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4702E5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6E2EF" w14:textId="3C1F3B61" w:rsidR="00BF3E03" w:rsidRPr="00E4595B" w:rsidRDefault="00BF3E03" w:rsidP="00BF3E03">
            <w:pPr>
              <w:pStyle w:val="acctfourfigures"/>
              <w:tabs>
                <w:tab w:val="clear" w:pos="765"/>
                <w:tab w:val="decimal" w:pos="440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7CB933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D9B337" w14:textId="4953D7F8" w:rsidR="00BF3E03" w:rsidRPr="00E16AB9" w:rsidRDefault="006E2A97" w:rsidP="00BF3E03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25BD2F15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C3F3E5" w14:textId="48543FE7" w:rsidR="00BF3E03" w:rsidRPr="00E16AB9" w:rsidRDefault="006E2A97" w:rsidP="00BF3E03">
            <w:pPr>
              <w:pStyle w:val="acctfourfigures"/>
              <w:tabs>
                <w:tab w:val="clear" w:pos="765"/>
                <w:tab w:val="decimal" w:pos="552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BF3E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953</w:t>
            </w:r>
          </w:p>
        </w:tc>
        <w:tc>
          <w:tcPr>
            <w:tcW w:w="180" w:type="dxa"/>
          </w:tcPr>
          <w:p w14:paraId="29708C08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B8E1B3" w14:textId="639048D9" w:rsidR="00BF3E03" w:rsidRPr="007523BB" w:rsidRDefault="00BF3E03" w:rsidP="00BF3E03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 xml:space="preserve"> -</w:t>
            </w:r>
          </w:p>
        </w:tc>
        <w:tc>
          <w:tcPr>
            <w:tcW w:w="182" w:type="dxa"/>
          </w:tcPr>
          <w:p w14:paraId="18B78538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7E6C1E" w14:textId="77777777" w:rsidR="00BF3E03" w:rsidRPr="007523BB" w:rsidRDefault="00BF3E03" w:rsidP="00BF3E03">
            <w:pPr>
              <w:pStyle w:val="acctfourfigures"/>
              <w:tabs>
                <w:tab w:val="clear" w:pos="765"/>
                <w:tab w:val="decimal" w:pos="366"/>
              </w:tabs>
              <w:spacing w:line="280" w:lineRule="exact"/>
              <w:ind w:left="-79" w:right="-9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7A4016F1" w14:textId="77777777" w:rsidR="001166D1" w:rsidRPr="00533FDE" w:rsidRDefault="001166D1" w:rsidP="001166D1">
      <w:pPr>
        <w:spacing w:line="140" w:lineRule="atLeast"/>
      </w:pPr>
    </w:p>
    <w:p w14:paraId="07BD20A1" w14:textId="43CAAE96" w:rsidR="001166D1" w:rsidRDefault="001166D1" w:rsidP="001166D1">
      <w:pPr>
        <w:jc w:val="thaiDistribute"/>
        <w:rPr>
          <w:rFonts w:ascii="Angsana New" w:hAnsi="Angsana New"/>
          <w:sz w:val="30"/>
          <w:szCs w:val="30"/>
        </w:rPr>
      </w:pPr>
      <w:r w:rsidRPr="00E617D0">
        <w:rPr>
          <w:rFonts w:ascii="Angsana New" w:hAnsi="Angsana New"/>
          <w:sz w:val="30"/>
          <w:szCs w:val="30"/>
        </w:rPr>
        <w:t xml:space="preserve">* </w:t>
      </w:r>
      <w:r w:rsidRPr="00E617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E617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617D0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E2A97" w:rsidRPr="006E2A9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E617D0">
        <w:rPr>
          <w:rFonts w:ascii="Angsana New" w:hAnsi="Angsana New"/>
          <w:sz w:val="30"/>
          <w:szCs w:val="30"/>
        </w:rPr>
        <w:t xml:space="preserve"> </w:t>
      </w:r>
      <w:r w:rsidRPr="00E617D0">
        <w:rPr>
          <w:rFonts w:ascii="Angsana New" w:hAnsi="Angsana New"/>
          <w:sz w:val="30"/>
          <w:szCs w:val="30"/>
          <w:cs/>
        </w:rPr>
        <w:t>กลุ่มบริษัทได้บันทึกส่วนแบ่งขาดทุน</w:t>
      </w:r>
      <w:r w:rsidRPr="00E617D0">
        <w:rPr>
          <w:rFonts w:ascii="Angsana New" w:hAnsi="Angsana New" w:hint="cs"/>
          <w:sz w:val="30"/>
          <w:szCs w:val="30"/>
          <w:cs/>
        </w:rPr>
        <w:t>จากการร่วมค้าดังกล่าวโดย</w:t>
      </w:r>
      <w:r w:rsidRPr="00E617D0">
        <w:rPr>
          <w:rFonts w:ascii="Angsana New" w:hAnsi="Angsana New"/>
          <w:sz w:val="30"/>
          <w:szCs w:val="30"/>
          <w:cs/>
        </w:rPr>
        <w:t>รับรู้</w:t>
      </w:r>
      <w:r w:rsidR="00A33EDA" w:rsidRPr="00C765EF">
        <w:rPr>
          <w:rFonts w:ascii="Angsana New" w:hAnsi="Angsana New" w:hint="cs"/>
          <w:sz w:val="30"/>
          <w:szCs w:val="30"/>
          <w:cs/>
        </w:rPr>
        <w:t>ผลขาดทุน</w:t>
      </w:r>
      <w:r w:rsidR="00A33EDA" w:rsidRPr="00CA0FB5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</w:t>
      </w:r>
      <w:r w:rsidR="00A33EDA">
        <w:rPr>
          <w:rFonts w:asciiTheme="majorBidi" w:hAnsiTheme="majorBidi" w:hint="cs"/>
          <w:sz w:val="30"/>
          <w:szCs w:val="30"/>
          <w:cs/>
        </w:rPr>
        <w:t>น</w:t>
      </w:r>
      <w:r w:rsidRPr="00E617D0">
        <w:rPr>
          <w:rFonts w:ascii="Angsana New" w:hAnsi="Angsana New"/>
          <w:sz w:val="30"/>
          <w:szCs w:val="30"/>
          <w:cs/>
        </w:rPr>
        <w:t>สำหรับ</w:t>
      </w:r>
      <w:r w:rsidRPr="00E617D0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E617D0">
        <w:rPr>
          <w:rFonts w:ascii="Angsana New" w:hAnsi="Angsana New"/>
          <w:sz w:val="30"/>
          <w:szCs w:val="30"/>
          <w:cs/>
        </w:rPr>
        <w:t>เงินให้กู้ยืมระยะสั้นในงบการเงินรวม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p w14:paraId="7D996460" w14:textId="77777777" w:rsidR="001166D1" w:rsidRPr="00C34D13" w:rsidRDefault="001166D1" w:rsidP="001166D1">
      <w:pPr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1166D1" w:rsidRPr="00E216F2" w14:paraId="7D00EBB2" w14:textId="77777777" w:rsidTr="00041FFB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ACB74E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311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  <w:r w:rsidRPr="00C34D1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66D1" w:rsidRPr="00C34D13" w14:paraId="167E17D9" w14:textId="77777777" w:rsidTr="00041FFB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275F0CFE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04823EE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13B4A4A0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141C4D25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C82EB4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6B473F3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D112D6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6CC6240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E2082A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6F60281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EE1B45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7991317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37" w:right="-132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</w:t>
            </w:r>
          </w:p>
        </w:tc>
      </w:tr>
      <w:tr w:rsidR="001166D1" w:rsidRPr="00C34D13" w14:paraId="182074CF" w14:textId="77777777" w:rsidTr="00041FFB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7E65A609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C9FAF0B" w14:textId="77777777" w:rsidR="001166D1" w:rsidRPr="00C34D13" w:rsidDel="00685444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350AF191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7FE226D5" w14:textId="77777777" w:rsidR="001166D1" w:rsidRPr="00C34D13" w:rsidDel="00685444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1F8AD72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C22AFD3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39C0217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ACFEC8E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35B2CAC5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2719B079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1F93E1AF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745B43E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37" w:right="-132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1166D1" w:rsidRPr="00C34D13" w14:paraId="67BD73FE" w14:textId="77777777" w:rsidTr="00041FFB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02DEB36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CA5516E" w14:textId="25860C83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D31C87F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E57A65" w14:textId="2505F9A6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3952865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C3B6AE7" w14:textId="5130A3E6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E81134E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8CE8D0C" w14:textId="484C002C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705ECF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616168" w14:textId="313619C7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7E28EC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8D14E7" w14:textId="07DB601E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467D83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DF2201" w14:textId="3DE7C9EE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12860A6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108385" w14:textId="5D7C05A1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592362B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5350571" w14:textId="29CB8680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E1E9744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69DF608" w14:textId="424E08CC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4F43AB7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7D65F5" w14:textId="0E58EAB6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DBD3BFF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B3973A" w14:textId="68AEEB2E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</w:tc>
      </w:tr>
      <w:tr w:rsidR="001166D1" w:rsidRPr="00C34D13" w14:paraId="2D82770A" w14:textId="77777777" w:rsidTr="00041FFB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6A17D500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535943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B942746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DB36A4A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159" w:right="-17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7018C20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1696930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3F52DCE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FEB09BB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6E1393A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5D4E4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B91867D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E12AD4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134AA15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6DC1C5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9AF69C0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78B3A8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9103C1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49E725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2353CB9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F676D95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DE3C7F2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7A4816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C2C3E2B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59F114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</w:tr>
      <w:tr w:rsidR="001166D1" w:rsidRPr="00C34D13" w14:paraId="0EF06116" w14:textId="77777777" w:rsidTr="00041FFB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011D8E55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5EA023B" w14:textId="650544C8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D6489D8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50904CC" w14:textId="4669D9B6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60A046F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59201D" w14:textId="444A3A2F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B31FA3C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59B9D1" w14:textId="14363962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83A8807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814D30" w14:textId="7547E74F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7AD957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F0D391" w14:textId="27548887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3F15046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A144CD" w14:textId="1F67ED7E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4D94F3A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C14D59" w14:textId="5F50301B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5C10AAD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9C3634A" w14:textId="4C420C40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7C502EB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C0DE716" w14:textId="6004E262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66F82D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4BD79A" w14:textId="2C14BED2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99AEF29" w14:textId="77777777" w:rsidR="001166D1" w:rsidRPr="00C34D13" w:rsidRDefault="001166D1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D5C4EB" w14:textId="3B4E8E06" w:rsidR="001166D1" w:rsidRPr="00C34D13" w:rsidRDefault="006E2A97" w:rsidP="0004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1166D1" w:rsidRPr="00C34D13" w14:paraId="1F5425FF" w14:textId="77777777" w:rsidTr="00041FFB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36C94A2E" w14:textId="77777777" w:rsidR="001166D1" w:rsidRPr="00C34D13" w:rsidRDefault="001166D1" w:rsidP="00041FF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32FA199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5575116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71CE7F0C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19ECE932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30BAE421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0CCE8BFA" w14:textId="77777777" w:rsidR="001166D1" w:rsidRPr="00C34D13" w:rsidRDefault="001166D1" w:rsidP="00041FFB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DC9BF5" w14:textId="77777777" w:rsidR="001166D1" w:rsidRPr="00C34D13" w:rsidRDefault="001166D1" w:rsidP="00041FFB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57F14E" w14:textId="77777777" w:rsidR="001166D1" w:rsidRPr="00C34D13" w:rsidRDefault="001166D1" w:rsidP="00041FFB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44D0F50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1166D1" w:rsidRPr="00C34D13" w14:paraId="381B1D73" w14:textId="77777777" w:rsidTr="00041FFB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7A425A0F" w14:textId="77777777" w:rsidR="001166D1" w:rsidRPr="00C34D13" w:rsidRDefault="001166D1" w:rsidP="00041FF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5E85FB04" w14:textId="77777777" w:rsidR="001166D1" w:rsidRPr="00C34D13" w:rsidRDefault="001166D1" w:rsidP="00041FF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FBB52C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7624854" w14:textId="77777777" w:rsidR="001166D1" w:rsidRPr="00C34D13" w:rsidRDefault="001166D1" w:rsidP="00041FF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7D9534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D1F22A" w14:textId="77777777" w:rsidR="001166D1" w:rsidRPr="00C34D13" w:rsidRDefault="001166D1" w:rsidP="00041FFB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3FBEA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2424DC" w14:textId="77777777" w:rsidR="001166D1" w:rsidRPr="00C34D13" w:rsidRDefault="001166D1" w:rsidP="00041FFB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A6F87F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97DB42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C33284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75CCFE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45FA5A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A20C8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C6D1D0" w14:textId="77777777" w:rsidR="001166D1" w:rsidRPr="00C34D13" w:rsidRDefault="001166D1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6BD255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0E27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6ABE18A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F858D5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7493DC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592667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2232232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E3BDC4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F3EDBB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F3FD7F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E50AD74" w14:textId="77777777" w:rsidR="001166D1" w:rsidRPr="00C34D13" w:rsidRDefault="001166D1" w:rsidP="00041FF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6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F3E03" w:rsidRPr="00C34D13" w14:paraId="1EB72ABA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345843F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EF1298" w14:textId="7C743F73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AA9236C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C09450" w14:textId="7ACFAAEA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806B61A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84D2A6" w14:textId="2E5B15ED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91DD8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D73B7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7D193B" w14:textId="744260A6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3DE00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C9109E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8F3238" w14:textId="7C5FF82A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28690B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6ABEC8" w14:textId="57FC544E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D25D3A0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347A37" w14:textId="245931FA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4168B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5A50E6" w14:textId="62B339E8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DE786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BDA9D0" w14:textId="6BE665CC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525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FEC0C9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C5BD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84C3686" w14:textId="46099020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4905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BB2356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04D93884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3EEDC89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D8F721A" w14:textId="38E9B656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3190C82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01D8DB" w14:textId="4672F30C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8E9065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A483E8" w14:textId="179884DB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65286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B0DEB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E1D3CD" w14:textId="5ACDC5D1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873AC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7E80126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80E281" w14:textId="39EF8748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D7E1E3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5A1C64" w14:textId="000251F8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DFFFE3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C7A426" w14:textId="2B1CA903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1136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C8343B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0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C8CA3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03B0C5" w14:textId="0B7E3FC4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A1664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EDCD303" w14:textId="7373293E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897D62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400967B" w14:textId="77EAF310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9922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F888EC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580056D5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C59CE7C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C533D2B" w14:textId="49584A22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05E7775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199F5E" w14:textId="15BB4A80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903A727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303A05" w14:textId="6C1F623D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2E83C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82E281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384DF3" w14:textId="6570F616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132A0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13F7A8C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4D3550" w14:textId="3FD5DD39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C02F97B" w14:textId="77777777" w:rsidR="00BF3E03" w:rsidRPr="00BF3E0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29BF1A" w14:textId="02126538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194ECA3" w14:textId="77777777" w:rsidR="00BF3E03" w:rsidRPr="00BF3E0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46F8C9" w14:textId="058CA8CB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C33379" w14:textId="77777777" w:rsidR="00BF3E03" w:rsidRPr="00BF3E0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59A9DD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0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64F18" w14:textId="77777777" w:rsidR="00BF3E03" w:rsidRPr="00BF3E0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352DA6" w14:textId="25053DA9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D2522A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684" w:type="dxa"/>
            <w:shd w:val="clear" w:color="auto" w:fill="auto"/>
          </w:tcPr>
          <w:p w14:paraId="74AF4957" w14:textId="132FDFD6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39D854C" w14:textId="77777777" w:rsidR="00BF3E03" w:rsidRPr="00BF3E0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D0F5D4C" w14:textId="0B7BAC0B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  <w:r w:rsidRPr="00BF3E03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AF849" w14:textId="77777777" w:rsidR="00BF3E03" w:rsidRPr="00BF3E0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593F3E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BF3E03" w:rsidRPr="00C34D13" w14:paraId="568C4CF9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00FFD87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C34D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07DD6D9" w14:textId="65F1A329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6A7FC2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5813C49" w14:textId="5425ED2D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9F28760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4032F6" w14:textId="6A344DFA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11EFCCF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762D8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B7D202" w14:textId="6B0DBDD6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380072E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4445858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FDCE55" w14:textId="5C18D952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FE16CB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614A084" w14:textId="3F9A0E5B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05EC15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2C1B31" w14:textId="7FE33A56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1C18E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F4BB6D" w14:textId="3BD98F1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C7061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414A63" w14:textId="49C32CAE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FB45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4681E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9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1CD3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25A7240" w14:textId="2283E5F5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CEB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50885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78BE7B61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F71C997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B4F9D98" w14:textId="59DBD32C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85D8DBD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134402" w14:textId="1BFD0A53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624CAF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8BD93F" w14:textId="0CEC07E2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A2C77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89E43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4C1953" w14:textId="6183CFBE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746CB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F7B2748" w14:textId="77777777" w:rsidR="00BF3E03" w:rsidRPr="00C34D13" w:rsidRDefault="00BF3E03" w:rsidP="00BF3E0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9ED298" w14:textId="3B41E9BC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201D819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CC30D6" w14:textId="17266971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37A885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CC4797" w14:textId="69AC8014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3669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E376B7" w14:textId="77777777" w:rsidR="00BF3E03" w:rsidRPr="00C34D13" w:rsidRDefault="00BF3E03" w:rsidP="00B6790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0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056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3104E0" w14:textId="3AE3549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B94C66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58C9D77" w14:textId="17C21E1B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E81803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21DC8F" w14:textId="3919B82E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7348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475CC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0220E954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E903093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CA44674" w14:textId="23311DBB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52F9BD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798C4D" w14:textId="0F78583A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808249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716F2F" w14:textId="2A4A0396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E2A97">
              <w:rPr>
                <w:rFonts w:asciiTheme="majorBidi" w:hAnsiTheme="majorBidi" w:cstheme="majorBidi" w:hint="cs"/>
                <w:szCs w:val="22"/>
                <w:lang w:val="en-US" w:bidi="th-TH"/>
              </w:rPr>
              <w:t>8</w:t>
            </w: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C310E0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B6B410E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CABB490" w14:textId="45D805CF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6E2A97">
              <w:rPr>
                <w:rFonts w:asciiTheme="majorBidi" w:hAnsiTheme="majorBidi" w:cstheme="majorBidi" w:hint="cs"/>
                <w:szCs w:val="22"/>
                <w:lang w:val="en-US" w:bidi="th-TH"/>
              </w:rPr>
              <w:t>8</w:t>
            </w: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3AE98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91DCB7D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7146662" w14:textId="488F16BD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4A88DA1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4E0CA9" w14:textId="1D3E6AA3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A48B1E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1DE6E65" w14:textId="4222DD5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3DF35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ADBBA9" w14:textId="59105F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04EE7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3CAA7C" w14:textId="48023124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A6548C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AA64ABF" w14:textId="5EAD53B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88E414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6BFE7C" w14:textId="2ABB7DD3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EE13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E3EDA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25CD3A19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3A3DDD5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C34D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821591" w14:textId="680FEF81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9821659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A0106D" w14:textId="05FE23EE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DA2FE8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0A4EFB" w14:textId="4C85CF00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4A02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05E52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2F3B93" w14:textId="26E2066D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0D516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7F9722E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9E0F4C" w14:textId="13EB73C5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BDC67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741780" w14:textId="01C7E15F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B679E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6F0B5A" w14:textId="1FE1BF60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13485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CB513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70DAF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D4CB97" w14:textId="49C4549C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93319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1E2C14E" w14:textId="61BBF180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1E977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4962E" w14:textId="568E2DDE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222B2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9DEDCE5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BF3E03" w:rsidRPr="00C34D13" w14:paraId="7DF2225B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D3AA30E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8E1EFC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0478DA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120CEB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38677A1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A8105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86A91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119D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19221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3D0BF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01E7FD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2DC82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64419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34BA9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7E5DA1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EC6B8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6560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7F8D5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5EC01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FBF8A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7E6D9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93F14A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08C3A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46CE3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61C0D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30B08F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F3E03" w:rsidRPr="00C34D13" w14:paraId="763AB2A2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D1CF70B" w14:textId="77777777" w:rsidR="00BF3E03" w:rsidRPr="00C34D13" w:rsidRDefault="00BF3E03" w:rsidP="00BF3E0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6B3E46D2" w14:textId="0CD9BF54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F2FE0B9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ACCEB8D" w14:textId="0FBF0C1A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7571F7" w14:textId="77777777" w:rsidR="00BF3E03" w:rsidRPr="00C34D13" w:rsidRDefault="00BF3E03" w:rsidP="00BF3E0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A1E062" w14:textId="185BEA9B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9C64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94261" w14:textId="77777777" w:rsidR="00BF3E03" w:rsidRPr="00C34D13" w:rsidRDefault="00BF3E03" w:rsidP="00BF3E03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6444F4" w14:textId="62522CA7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B6039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AB434C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59CBC5" w14:textId="4495488B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5EB531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DF12B0" w14:textId="3D53B53E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6BDCBD6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5B25F6" w14:textId="32777AED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CC067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21C52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41CB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1D7164" w14:textId="3964F7A1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693F7E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59AF677" w14:textId="59E8D64E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4EE3C5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28E0BC1" w14:textId="4EB25AA9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5DAC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8610A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5671E58D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E3DF5F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4FD165A" w14:textId="410823D8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C4F688B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6A5B0F" w14:textId="6063AC1C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43441F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D46459" w14:textId="1D2B1502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BF3E03" w:rsidRPr="00C34D1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1A714A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8FE3F" w14:textId="77777777" w:rsidR="00BF3E03" w:rsidRPr="00C34D13" w:rsidRDefault="00BF3E03" w:rsidP="00BF3E03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BE92F9" w14:textId="3CBA9E38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BF3E03" w:rsidRPr="00C34D1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193D5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53E9A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36C564" w14:textId="4B117725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23F697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5BECA49" w14:textId="4A0DDF10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3631F3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CB28DBA" w14:textId="2CB3A0A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3EA3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6E25E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1504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62B96C" w14:textId="74B3A7CE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B702C1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584F9D" w14:textId="5868FF47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BF30B2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00D90C" w14:textId="2B4CF185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38C9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85073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29E93D7B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A802AA3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1F095F1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5B51984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A0A40F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0C2BBC0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9A9889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A12E0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2E52E" w14:textId="77777777" w:rsidR="00BF3E03" w:rsidRPr="00C34D13" w:rsidRDefault="00BF3E03" w:rsidP="00BF3E03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7EEC55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3D2B7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8F24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33A42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2CAB2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ADF7B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05197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EAE0ED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B510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E1337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81457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7528DC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167AF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A79185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A8D3E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D5DAC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79F7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ECC25D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F3E03" w:rsidRPr="00C34D13" w14:paraId="50F65FF2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3E86D66" w14:textId="1F3C5509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6B9DA77" w14:textId="14A91BD8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2FEDD2D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77C7EF" w14:textId="65FE8537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3E0BB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536669" w14:textId="01ACE43E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8C8D3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1F388" w14:textId="77777777" w:rsidR="00BF3E03" w:rsidRPr="00C34D13" w:rsidRDefault="00BF3E03" w:rsidP="00BF3E03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B8B1F9" w14:textId="47B43175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908A2E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711CFB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598FFD" w14:textId="47D4DA45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3F5E32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1948BB" w14:textId="13F2B9C9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740812C9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4C59596" w14:textId="38E29AB9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08A35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6F0037" w14:textId="57FC08E5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68465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15FB4A6" w14:textId="4B8B8BCE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A228D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06509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9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FAF4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8048752" w14:textId="41DA32EA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81BA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DA68E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C34D13" w14:paraId="2E9325CD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6CBA973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C34D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34D1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304EC9" w14:textId="08C753EE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E4B3CBA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7657EE3" w14:textId="25F85E99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E2A97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BC1CA1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71D4D5" w14:textId="0623DDCA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FE9D0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A4751" w14:textId="77777777" w:rsidR="00BF3E03" w:rsidRPr="00C34D13" w:rsidRDefault="00BF3E03" w:rsidP="00BF3E03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FEED65A" w14:textId="08059C74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8A2120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9BC1B6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E632B0C" w14:textId="61F66B33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6D77539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CE6E72" w14:textId="0D254F82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2B6FD3D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C1FDE49" w14:textId="50B04F82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9F934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E1CEE8" w14:textId="2BCF6B1F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CB521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51995A5" w14:textId="437F3713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8ED1D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F157C2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9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8A37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BB49241" w14:textId="6AE00C4D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BA91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72E3A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C2628D" w:rsidRPr="00C34D13" w14:paraId="0A14C965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2A6F8DC4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9E513A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9EDA51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12A0A67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4DDD500" w14:textId="77777777" w:rsidR="00BF3E03" w:rsidRPr="00C34D13" w:rsidRDefault="00BF3E03" w:rsidP="00BF3E0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415B0F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4F242B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2B57A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CF10FD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CB99E4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DBB3D1" w14:textId="77777777" w:rsidR="00BF3E03" w:rsidRPr="00C34D13" w:rsidRDefault="00BF3E03" w:rsidP="00BF3E03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98E39A9" w14:textId="5A135E8A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BF3E03" w:rsidRPr="00C34D1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2046CEF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77F2AB4" w14:textId="0F81AB2A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BF3E03" w:rsidRPr="00C34D1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44962C1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02602A9" w14:textId="419572A1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203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40EFD9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F3E4B99" w14:textId="56FC527D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203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E6F86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ED4A717" w14:textId="1533A3B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7F1AFA1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48FA25CB" w14:textId="729F6F4C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3F88AEF1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9AC375A" w14:textId="3044E940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475CC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B807E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C2628D" w:rsidRPr="00C34D13" w14:paraId="5FECE731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5A7EE74E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17C7D57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E162ED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49CDC49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0BBD395" w14:textId="77777777" w:rsidR="00BF3E03" w:rsidRPr="00C34D13" w:rsidRDefault="00BF3E03" w:rsidP="00BF3E0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B0C6B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4D857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C445E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C7A96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BB592B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58A4A7" w14:textId="77777777" w:rsidR="00BF3E03" w:rsidRPr="00C34D13" w:rsidRDefault="00BF3E03" w:rsidP="00BF3E03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8B1994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2D18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43DD90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BAB97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D6A6D7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F72B06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33A847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F953D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611AA2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B8A41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3C7B894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4E45ED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7DD8CD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70AB42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266E1B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34D13" w14:paraId="59E10172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1E6E1CDE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15630DE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9D5B4F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9C4DB6A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223E29" w14:textId="77777777" w:rsidR="00BF3E03" w:rsidRPr="00C34D13" w:rsidRDefault="00BF3E03" w:rsidP="00BF3E0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B77DC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609E00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A18A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B0906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A112DD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5D98C1" w14:textId="77777777" w:rsidR="00BF3E03" w:rsidRPr="00C34D13" w:rsidRDefault="00BF3E03" w:rsidP="00BF3E03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B9F03D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242F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10637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C47C4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DFDA6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C96C06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441C45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14EDA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EDAB1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C93D4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2401E1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D01228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955574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23B53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AAB4A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34D13" w14:paraId="6F28FF96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280154A6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191CCD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C72BCAA" w14:textId="77777777" w:rsidR="00BF3E03" w:rsidRPr="00C34D13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BC9794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0FF017" w14:textId="77777777" w:rsidR="00BF3E03" w:rsidRPr="00C34D13" w:rsidRDefault="00BF3E03" w:rsidP="00BF3E0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A8EC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C43BD6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386EE3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02D4C1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A8C53C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34F76" w14:textId="77777777" w:rsidR="00BF3E03" w:rsidRPr="00C34D13" w:rsidRDefault="00BF3E03" w:rsidP="00BF3E03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B2C325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4109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04D5AA8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9BA4C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0DB75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3F7C45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8F309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48F72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D3ED11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90AB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04C1B3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DE56E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A17608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DE689A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85FD2D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07C5D" w14:paraId="6F0EF6FD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12E20A24" w14:textId="77777777" w:rsidR="00BF3E03" w:rsidRPr="00A545B4" w:rsidRDefault="00BF3E03" w:rsidP="00BF3E03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ABC93E" w14:textId="77777777" w:rsidR="00BF3E03" w:rsidRPr="00B70E02" w:rsidRDefault="00BF3E03" w:rsidP="00BF3E0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5411E9" w14:textId="77777777" w:rsidR="00BF3E03" w:rsidRPr="00C07C5D" w:rsidRDefault="00BF3E03" w:rsidP="00BF3E0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D3FEEF0" w14:textId="77777777" w:rsidR="00BF3E03" w:rsidRPr="00B70E02" w:rsidRDefault="00BF3E03" w:rsidP="00BF3E0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BE381F" w14:textId="77777777" w:rsidR="00BF3E03" w:rsidRPr="00C07C5D" w:rsidRDefault="00BF3E03" w:rsidP="00BF3E0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7BA2F4" w14:textId="77777777" w:rsidR="00BF3E03" w:rsidRPr="00C07C5D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272C21" w14:textId="77777777" w:rsidR="00BF3E03" w:rsidRPr="00C07C5D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D4BE62" w14:textId="77777777" w:rsidR="00BF3E03" w:rsidRPr="00C07C5D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98B1FC" w14:textId="77777777" w:rsidR="00BF3E03" w:rsidRPr="00C07C5D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F0D81A" w14:textId="77777777" w:rsidR="00BF3E03" w:rsidRPr="00C07C5D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9F4931" w14:textId="77777777" w:rsidR="00BF3E03" w:rsidRPr="00C07C5D" w:rsidRDefault="00BF3E03" w:rsidP="00BF3E03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2C7BE6F" w14:textId="77777777" w:rsidR="00BF3E0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175E1" w14:textId="77777777" w:rsidR="00BF3E03" w:rsidRPr="00C07C5D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B73EC24" w14:textId="77777777" w:rsidR="00BF3E03" w:rsidRPr="00405A81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36EBC8" w14:textId="77777777" w:rsidR="00BF3E03" w:rsidRPr="00C07C5D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00352C" w14:textId="77777777" w:rsidR="00BF3E0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048079" w14:textId="77777777" w:rsidR="00BF3E03" w:rsidRPr="00C07C5D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1C1713C" w14:textId="77777777" w:rsidR="00BF3E0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21C505" w14:textId="77777777" w:rsidR="00BF3E03" w:rsidRPr="00C07C5D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B900976" w14:textId="77777777" w:rsidR="00BF3E0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7D9FE" w14:textId="77777777" w:rsidR="00BF3E03" w:rsidRPr="00C07C5D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102D537" w14:textId="77777777" w:rsidR="00BF3E03" w:rsidRPr="00405A81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A8735" w14:textId="77777777" w:rsidR="00BF3E03" w:rsidRPr="00C07C5D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2E1C921" w14:textId="77777777" w:rsidR="00BF3E0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EDDEC3" w14:textId="77777777" w:rsidR="00BF3E03" w:rsidRPr="00C07C5D" w:rsidRDefault="00BF3E03" w:rsidP="00BF3E03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287CEA2" w14:textId="77777777" w:rsidR="00BF3E03" w:rsidRPr="00405A81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07C5D" w14:paraId="4513E21F" w14:textId="77777777" w:rsidTr="00041FFB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2C263575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0DD928F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4C559C" w14:textId="77777777" w:rsidR="00BF3E03" w:rsidRPr="00C34D13" w:rsidRDefault="00BF3E03" w:rsidP="00BF3E03">
            <w:pPr>
              <w:tabs>
                <w:tab w:val="clear" w:pos="454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7D1D76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0DFFEE6" w14:textId="77777777" w:rsidR="00BF3E03" w:rsidRPr="00C34D13" w:rsidRDefault="00BF3E03" w:rsidP="00BF3E0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429EE3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D64282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2391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15D6BE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DC1342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BBBD2" w14:textId="77777777" w:rsidR="00BF3E03" w:rsidRPr="00C34D13" w:rsidRDefault="00BF3E03" w:rsidP="00BF3E03">
            <w:pPr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C1300C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5CFE2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8EBDB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10DB0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AEF18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73E5E4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647114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6DB1A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44E84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8F9D6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4960EF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C933C9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0D46AE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1510CE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3328B3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07C5D" w14:paraId="32D5170A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6D6A5FE" w14:textId="77777777" w:rsidR="00BF3E03" w:rsidRPr="00C34D13" w:rsidRDefault="00BF3E03" w:rsidP="00BF3E03">
            <w:pPr>
              <w:pStyle w:val="Heading9"/>
              <w:tabs>
                <w:tab w:val="left" w:pos="252"/>
              </w:tabs>
              <w:spacing w:line="240" w:lineRule="atLeas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13AACCE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8291C8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1F686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5F5A4A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BA0444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4272A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3460B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6FC26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0817C1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81DE8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4219D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E6F7B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B93B4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242E4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0FE33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8D4A4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767DC6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7EA43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6DFC7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7C17A8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CA4768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64D5F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37231F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F294A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B3DF46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F3E03" w:rsidRPr="00C07C5D" w14:paraId="15ABBD7D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3E1A064" w14:textId="77777777" w:rsidR="00BF3E03" w:rsidRPr="00C34D13" w:rsidRDefault="00BF3E03" w:rsidP="00BF3E03">
            <w:pPr>
              <w:pStyle w:val="Heading9"/>
              <w:tabs>
                <w:tab w:val="left" w:pos="252"/>
              </w:tabs>
              <w:spacing w:line="240" w:lineRule="atLeas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C34D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D2FA49" w14:textId="269F89C6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5D8BA2E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B53B3" w14:textId="18979DB6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E76BD76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4F43FE" w14:textId="4A304044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F01EF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0022E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C077A7" w14:textId="001B25C5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BB0C7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DD955E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C0FBED" w14:textId="7ADD9E40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78D5C6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1DF8A9" w14:textId="4208780C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9D95C2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B178E5" w14:textId="3BB96E2D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7C78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2E53D1" w14:textId="3619BE6A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526799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5D16ED" w14:textId="54D9A38B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53A5E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7DD11C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09D4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D9F2C72" w14:textId="0D1F15F9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9085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4413C1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E216F2" w14:paraId="2F28EC1F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8912A8A" w14:textId="77777777" w:rsidR="00BF3E03" w:rsidRPr="00C34D13" w:rsidRDefault="00BF3E03" w:rsidP="00BF3E03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C34D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419F0EF" w14:textId="7270AA39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23CE3F5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501ED79" w14:textId="7EFE206D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5FFE8A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8D93F4" w14:textId="6C844203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71DB71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C7C28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3D8E7" w14:textId="01267009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1515F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1F8B54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4EDA4E" w14:textId="7FFAC96C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19ABB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DC8F7A" w14:textId="6531E516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C78FD8E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8A4204D" w14:textId="7B6F936B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78239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AF9DD79" w14:textId="3910D1B9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25CB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9B0E86" w14:textId="3C63E3D6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9202A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5A3E44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78EBF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900D505" w14:textId="7C9AAFB8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8F18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56207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E216F2" w14:paraId="70E07491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FF72825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CBE6D6" w14:textId="275E46AE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4637FF3" w14:textId="77777777" w:rsidR="00BF3E03" w:rsidRPr="00C34D13" w:rsidRDefault="00BF3E03" w:rsidP="00BF3E03">
            <w:pPr>
              <w:tabs>
                <w:tab w:val="clear" w:pos="454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8306FCF" w14:textId="7B16DEC6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53E2C9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40A4BF" w14:textId="1979BD4E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FD06B6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26FE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9FC4EC" w14:textId="782B5E76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528C1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D54006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05EEB6" w14:textId="67EF5072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7BA38F5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BFB50E" w14:textId="63B320C0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7191C50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3FBF4A" w14:textId="0E81C101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9A1A2E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EB153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99407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4BB1A8" w14:textId="11FCFD88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BEB675A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0E8C222" w14:textId="0B51195A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2C6C756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E0F5B7" w14:textId="555423DF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3F4CA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36BFD4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F3E03" w:rsidRPr="00E216F2" w14:paraId="2AF24167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D12E4F4" w14:textId="5370DD38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B2F">
              <w:rPr>
                <w:rFonts w:hint="cs"/>
                <w:sz w:val="22"/>
                <w:szCs w:val="22"/>
                <w:cs/>
              </w:rPr>
              <w:t>บริษัท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ซีเอชแอล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อีวี</w:t>
            </w:r>
            <w:r w:rsidRPr="00965B2F">
              <w:rPr>
                <w:sz w:val="22"/>
                <w:szCs w:val="22"/>
                <w:cs/>
              </w:rPr>
              <w:t xml:space="preserve"> </w:t>
            </w:r>
            <w:r w:rsidRPr="00965B2F">
              <w:rPr>
                <w:rFonts w:hint="cs"/>
                <w:sz w:val="22"/>
                <w:szCs w:val="22"/>
                <w:cs/>
              </w:rPr>
              <w:t>จำกัด</w:t>
            </w:r>
            <w:r w:rsidRPr="00965B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E64D64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33CC9E" w14:textId="77777777" w:rsidR="00BF3E03" w:rsidRPr="00C34D13" w:rsidRDefault="00BF3E03" w:rsidP="00BF3E03">
            <w:pPr>
              <w:tabs>
                <w:tab w:val="clear" w:pos="454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C3DBAB1" w14:textId="77777777" w:rsidR="00BF3E03" w:rsidRPr="00C34D13" w:rsidRDefault="00BF3E03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72FE45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58388B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7E234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1B7111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CD8E10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CFE36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55218A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F4B40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AB44F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826C9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8C85B2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F1B0E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1CE42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568F877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10E0D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8EA2B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056E65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68F4B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807954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3BB608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742E0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15D75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F3E03" w:rsidRPr="00E216F2" w14:paraId="55065117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DE4CE77" w14:textId="5D22385B" w:rsidR="00BF3E03" w:rsidRPr="00C34D13" w:rsidRDefault="00123798" w:rsidP="00BF3E0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="00BF3E03" w:rsidRPr="00965B2F">
              <w:rPr>
                <w:rFonts w:hint="cs"/>
                <w:sz w:val="22"/>
                <w:szCs w:val="22"/>
                <w:cs/>
              </w:rPr>
              <w:t>(เดิมชื่อ</w:t>
            </w:r>
            <w:r w:rsidR="00BF3E03">
              <w:rPr>
                <w:sz w:val="22"/>
                <w:szCs w:val="22"/>
                <w:cs/>
              </w:rPr>
              <w:t xml:space="preserve"> </w:t>
            </w:r>
            <w:r w:rsidR="00BF3E03" w:rsidRPr="00965B2F">
              <w:rPr>
                <w:rFonts w:ascii="Angsana New" w:hAnsi="Angsana New"/>
                <w:sz w:val="22"/>
                <w:szCs w:val="22"/>
                <w:cs/>
              </w:rPr>
              <w:t>“</w:t>
            </w:r>
            <w:r w:rsidR="00BF3E03" w:rsidRPr="00965B2F">
              <w:rPr>
                <w:rFonts w:ascii="Angsana New" w:hAnsi="Angsana New" w:hint="cs"/>
                <w:sz w:val="22"/>
                <w:szCs w:val="22"/>
                <w:cs/>
              </w:rPr>
              <w:t>บริษัท แอล ออโตโมทีฟ จำกัด</w:t>
            </w:r>
            <w:r w:rsidR="00BF3E03" w:rsidRPr="00965B2F">
              <w:rPr>
                <w:rFonts w:ascii="Angsana New" w:hAnsi="Angsana New"/>
                <w:sz w:val="22"/>
                <w:szCs w:val="22"/>
                <w:cs/>
              </w:rPr>
              <w:t>”</w:t>
            </w:r>
            <w:r w:rsidR="00BF3E03" w:rsidRPr="00965B2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D1ABBB" w14:textId="74BE9915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FB6128D" w14:textId="77777777" w:rsidR="00BF3E03" w:rsidRPr="00C34D13" w:rsidRDefault="00BF3E03" w:rsidP="00BF3E03">
            <w:pPr>
              <w:tabs>
                <w:tab w:val="clear" w:pos="454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F2A189" w14:textId="5C85362A" w:rsidR="00BF3E03" w:rsidRPr="00C34D13" w:rsidRDefault="006E2A97" w:rsidP="00BF3E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2BD76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F3E4C2" w14:textId="0237B596" w:rsidR="00BF3E03" w:rsidRPr="00C34D13" w:rsidRDefault="006E2A97" w:rsidP="00BF3E0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9BCBDB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8612F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E50CA2" w14:textId="1753654D" w:rsidR="00BF3E03" w:rsidRPr="00C34D13" w:rsidRDefault="006E2A97" w:rsidP="00BF3E0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E2A9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228468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13E76A7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45ABBA9" w14:textId="11A65046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7DE17D0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446319" w14:textId="3BADEFEF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09A9C6F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702CCF" w14:textId="22D60BF9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3DCEA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FEEBD1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D840F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4227DD" w14:textId="47A9DBBF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0003017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42419DEC" w14:textId="2F1D4248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A54501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F911E4E" w14:textId="17F10FEF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4466A9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423307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4D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C2628D" w:rsidRPr="00E216F2" w14:paraId="788BE958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2353A8F" w14:textId="77777777" w:rsidR="00BF3E03" w:rsidRPr="00C34D13" w:rsidRDefault="00BF3E03" w:rsidP="00BF3E03">
            <w:pPr>
              <w:pStyle w:val="Heading9"/>
              <w:tabs>
                <w:tab w:val="left" w:pos="252"/>
              </w:tabs>
              <w:spacing w:line="240" w:lineRule="atLeas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F145045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585C7A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DE0A670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DE2BD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D05483" w14:textId="77777777" w:rsidR="00BF3E03" w:rsidRPr="00C34D13" w:rsidRDefault="00BF3E03" w:rsidP="00BF3E03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46F5F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7C0EE" w14:textId="77777777" w:rsidR="00BF3E03" w:rsidRPr="00C34D13" w:rsidRDefault="00BF3E03" w:rsidP="00BF3E03">
            <w:pPr>
              <w:pStyle w:val="Heading9"/>
              <w:spacing w:line="24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913205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38AF3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A6190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41A47A1" w14:textId="0F600E9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5F3AC686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CDEF71E" w14:textId="44D4D836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40BB1E14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57DB98F" w14:textId="668CE342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448A0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70EC2B" w14:textId="396F938E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20E01F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242EF70" w14:textId="28BC1B1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7CE85DEC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79681673" w14:textId="7AF9D8FD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29323363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5EA2F51" w14:textId="275717BD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25DB7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B604D8D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C2628D" w:rsidRPr="00E216F2" w14:paraId="29E77DDD" w14:textId="77777777" w:rsidTr="00041FFB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A83CDFB" w14:textId="77777777" w:rsidR="00BF3E03" w:rsidRPr="00C34D13" w:rsidRDefault="00BF3E03" w:rsidP="00BF3E0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1D81D726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2792CA" w14:textId="77777777" w:rsidR="00BF3E03" w:rsidRPr="00C34D13" w:rsidRDefault="00BF3E03" w:rsidP="00BF3E03">
            <w:pPr>
              <w:tabs>
                <w:tab w:val="clear" w:pos="454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371BE3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359866" w14:textId="77777777" w:rsidR="00BF3E03" w:rsidRPr="00C34D13" w:rsidRDefault="00BF3E03" w:rsidP="00BF3E0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245F16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0CD9F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BD25B3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5C352A" w14:textId="77777777" w:rsidR="00BF3E03" w:rsidRPr="00C34D13" w:rsidRDefault="00BF3E03" w:rsidP="00BF3E0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709741" w14:textId="77777777" w:rsidR="00BF3E03" w:rsidRPr="00C34D13" w:rsidRDefault="00BF3E03" w:rsidP="00BF3E0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6749FD" w14:textId="77777777" w:rsidR="00BF3E03" w:rsidRPr="00C34D13" w:rsidRDefault="00BF3E03" w:rsidP="00BF3E03">
            <w:pPr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E63A6" w14:textId="149C352D" w:rsidR="00BF3E03" w:rsidRPr="00C34D13" w:rsidRDefault="006E2A97" w:rsidP="00BF3E0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BF3E03" w:rsidRPr="00C34D1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2791B125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5AA1E" w14:textId="648C0F00" w:rsidR="00BF3E03" w:rsidRPr="00C34D13" w:rsidRDefault="006E2A97" w:rsidP="00BF3E03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BF3E03" w:rsidRPr="00C34D1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5A9BF3EC" w14:textId="77777777" w:rsidR="00BF3E03" w:rsidRPr="00C34D13" w:rsidRDefault="00BF3E03" w:rsidP="00BF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99953" w14:textId="3FFF046A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233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ABD0E8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A2042" w14:textId="02C2B3C2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233</w:t>
            </w:r>
            <w:r w:rsidRPr="00C34D1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3464DB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E2072" w14:textId="0735D992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4EFF64B1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6CBBE" w14:textId="6B91CE33" w:rsidR="00BF3E03" w:rsidRPr="00C34D13" w:rsidRDefault="006E2A97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03831204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6DCB3" w14:textId="53366D33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D902C" w14:textId="77777777" w:rsidR="00BF3E03" w:rsidRPr="00C34D13" w:rsidRDefault="00BF3E03" w:rsidP="00BF3E03">
            <w:pPr>
              <w:pStyle w:val="Heading9"/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0DD52" w14:textId="77777777" w:rsidR="00BF3E03" w:rsidRPr="00C34D13" w:rsidRDefault="00BF3E03" w:rsidP="00BF3E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</w:tbl>
    <w:p w14:paraId="30D4506B" w14:textId="77777777" w:rsidR="001166D1" w:rsidRDefault="001166D1" w:rsidP="001166D1">
      <w:pPr>
        <w:jc w:val="thaiDistribute"/>
        <w:rPr>
          <w:rFonts w:ascii="Angsana New" w:hAnsi="Angsana New"/>
          <w:sz w:val="30"/>
          <w:szCs w:val="30"/>
        </w:rPr>
      </w:pPr>
    </w:p>
    <w:p w14:paraId="6F322F28" w14:textId="77777777" w:rsidR="009850F2" w:rsidRPr="00845098" w:rsidRDefault="009850F2" w:rsidP="009850F2">
      <w:pPr>
        <w:jc w:val="thaiDistribute"/>
        <w:rPr>
          <w:rFonts w:ascii="Angsana New" w:hAnsi="Angsana New"/>
          <w:sz w:val="30"/>
          <w:szCs w:val="30"/>
        </w:rPr>
      </w:pPr>
      <w:r w:rsidRPr="00845098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 w:rsidRPr="00845098">
        <w:rPr>
          <w:rFonts w:ascii="Angsana New" w:hAnsi="Angsana New"/>
          <w:sz w:val="30"/>
          <w:szCs w:val="30"/>
          <w:cs/>
        </w:rPr>
        <w:t xml:space="preserve"> </w:t>
      </w:r>
      <w:r w:rsidRPr="00845098">
        <w:rPr>
          <w:rFonts w:ascii="Angsana New" w:hAnsi="Angsana New" w:hint="cs"/>
          <w:sz w:val="30"/>
          <w:szCs w:val="30"/>
          <w:cs/>
        </w:rPr>
        <w:t>ยกเว้น</w:t>
      </w:r>
      <w:r w:rsidRPr="00845098">
        <w:rPr>
          <w:rFonts w:ascii="Angsana New" w:hAnsi="Angsana New"/>
          <w:sz w:val="30"/>
          <w:szCs w:val="30"/>
          <w:cs/>
        </w:rPr>
        <w:t xml:space="preserve"> </w:t>
      </w:r>
      <w:r w:rsidRPr="00845098">
        <w:rPr>
          <w:rFonts w:ascii="Angsana New" w:hAnsi="Angsana New"/>
          <w:sz w:val="30"/>
          <w:szCs w:val="30"/>
        </w:rPr>
        <w:t xml:space="preserve">DM-Loxley Co., Ltd. </w:t>
      </w:r>
      <w:r w:rsidRPr="00845098">
        <w:rPr>
          <w:rFonts w:ascii="Angsana New" w:hAnsi="Angsana New" w:hint="cs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7429F536" w14:textId="50DE8D2D" w:rsidR="00EE197D" w:rsidRDefault="00EE197D" w:rsidP="00581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EE197D" w:rsidSect="001166D1"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14:paraId="476986AB" w14:textId="21DE071C" w:rsidR="00EE197D" w:rsidRPr="008E4EC2" w:rsidRDefault="00EE197D" w:rsidP="00EE197D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lastRenderedPageBreak/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6E2A97" w:rsidRPr="006E2A97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="006E2A97" w:rsidRPr="006E2A97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366024F7" w14:textId="77777777" w:rsidR="00EE197D" w:rsidRPr="009109EA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14:paraId="49B2164E" w14:textId="52F6AA81" w:rsidR="00674872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6E2A97" w:rsidRPr="006E2A97">
        <w:rPr>
          <w:rFonts w:ascii="Angsana New" w:hAnsi="Angsana New"/>
          <w:sz w:val="30"/>
          <w:szCs w:val="30"/>
        </w:rPr>
        <w:t>29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6E2A97" w:rsidRPr="006E2A97">
        <w:rPr>
          <w:rFonts w:ascii="Angsana New" w:hAnsi="Angsana New"/>
          <w:sz w:val="30"/>
          <w:szCs w:val="30"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</w:t>
      </w:r>
      <w:r w:rsidRPr="00325A27">
        <w:rPr>
          <w:rFonts w:ascii="Angsana New" w:hAnsi="Angsana New" w:hint="cs"/>
          <w:sz w:val="30"/>
          <w:szCs w:val="30"/>
          <w:cs/>
        </w:rPr>
        <w:t>หนึ่ง</w:t>
      </w:r>
      <w:r w:rsidRPr="00325A27">
        <w:rPr>
          <w:rFonts w:ascii="Angsana New" w:hAnsi="Angsana New"/>
          <w:sz w:val="30"/>
          <w:szCs w:val="30"/>
        </w:rPr>
        <w:t xml:space="preserve"> </w:t>
      </w:r>
      <w:r w:rsidRPr="00325A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E2A97" w:rsidRPr="006E2A97">
        <w:rPr>
          <w:rFonts w:ascii="Angsana New" w:hAnsi="Angsana New"/>
          <w:sz w:val="30"/>
          <w:szCs w:val="30"/>
        </w:rPr>
        <w:t>15</w:t>
      </w:r>
      <w:r w:rsidRPr="00325A27">
        <w:rPr>
          <w:rFonts w:ascii="Angsana New" w:hAnsi="Angsana New"/>
          <w:sz w:val="30"/>
          <w:szCs w:val="30"/>
        </w:rPr>
        <w:t xml:space="preserve"> </w:t>
      </w:r>
      <w:r w:rsidRPr="00325A2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2A97" w:rsidRPr="006E2A97">
        <w:rPr>
          <w:rFonts w:ascii="Angsana New" w:hAnsi="Angsana New"/>
          <w:sz w:val="30"/>
          <w:szCs w:val="30"/>
        </w:rPr>
        <w:t>2553</w:t>
      </w:r>
      <w:r w:rsidRPr="00325A27">
        <w:rPr>
          <w:rFonts w:ascii="Angsana New" w:hAnsi="Angsana New" w:hint="cs"/>
          <w:sz w:val="30"/>
          <w:szCs w:val="30"/>
          <w:cs/>
        </w:rPr>
        <w:t xml:space="preserve"> </w:t>
      </w:r>
      <w:r w:rsidRPr="00325A2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ยังได้รับหนังสือจากสำนักงานสลากกินแบ่งรัฐบาล แจ้งว่า เมื่อวันที่ </w:t>
      </w:r>
      <w:r w:rsidR="006E2A97" w:rsidRPr="006E2A97">
        <w:rPr>
          <w:rFonts w:ascii="Angsana New" w:hAnsi="Angsana New"/>
          <w:spacing w:val="-2"/>
          <w:sz w:val="30"/>
          <w:szCs w:val="30"/>
        </w:rPr>
        <w:t>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6E2A97" w:rsidRPr="006E2A97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 xml:space="preserve">ฐบาล เมื่อวันที่ </w:t>
      </w:r>
      <w:r w:rsidR="006E2A97" w:rsidRPr="006E2A97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6E2A97" w:rsidRPr="006E2A97">
        <w:rPr>
          <w:rFonts w:ascii="Angsana New" w:hAnsi="Angsana New"/>
          <w:spacing w:val="-2"/>
          <w:sz w:val="30"/>
          <w:szCs w:val="30"/>
        </w:rPr>
        <w:t>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E2A97" w:rsidRPr="006E2A97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="006E2A97" w:rsidRPr="006E2A97">
        <w:rPr>
          <w:rFonts w:ascii="Angsana New" w:hAnsi="Angsana New"/>
          <w:sz w:val="30"/>
          <w:szCs w:val="30"/>
        </w:rPr>
        <w:t>2553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="006E2A97" w:rsidRPr="006E2A97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>
        <w:rPr>
          <w:rFonts w:ascii="Angsana New" w:hAnsi="Angsana New"/>
          <w:sz w:val="30"/>
          <w:szCs w:val="30"/>
          <w:cs/>
        </w:rPr>
        <w:t>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E2A97" w:rsidRPr="006E2A97">
        <w:rPr>
          <w:rFonts w:ascii="Angsana New" w:hAnsi="Angsana New"/>
          <w:sz w:val="30"/>
          <w:szCs w:val="30"/>
        </w:rPr>
        <w:t>2554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นี้ต่อไป เมื่อวันที่ </w:t>
      </w:r>
      <w:r w:rsidR="006E2A97" w:rsidRPr="006E2A97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มีหมายแจ้งถึงบริษัทร่วมโดยมีคำสั่งกำหนดให้วันที่ </w:t>
      </w:r>
      <w:r w:rsidR="006E2A97" w:rsidRPr="006E2A97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2A97" w:rsidRPr="006E2A97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6E2A97" w:rsidRPr="006E2A97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E2A97" w:rsidRPr="006E2A97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5B2129">
        <w:rPr>
          <w:rFonts w:ascii="Angsana New" w:hAnsi="Angsana New"/>
          <w:sz w:val="30"/>
          <w:szCs w:val="30"/>
          <w:cs/>
        </w:rPr>
        <w:t>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6E2A97" w:rsidRPr="006E2A9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E2A97" w:rsidRPr="006E2A97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 </w:t>
      </w:r>
      <w:r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28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 xml:space="preserve">) </w:t>
      </w:r>
      <w:r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945</w:t>
      </w:r>
      <w:r w:rsidRPr="005B2129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6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7</w:t>
      </w:r>
      <w:r w:rsidRPr="005B2129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5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 xml:space="preserve">) </w:t>
      </w:r>
      <w:r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28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7E5AE9">
        <w:rPr>
          <w:rFonts w:asciiTheme="majorBidi" w:hAnsiTheme="majorBidi" w:cstheme="majorBidi"/>
          <w:sz w:val="30"/>
          <w:szCs w:val="30"/>
        </w:rPr>
        <w:t>Restart</w:t>
      </w:r>
      <w:r w:rsidRPr="005B2129">
        <w:rPr>
          <w:rFonts w:ascii="Angsana New" w:hAnsi="Angsana New"/>
          <w:sz w:val="30"/>
          <w:szCs w:val="30"/>
        </w:rPr>
        <w:t xml:space="preserve">-Up Cost)  </w:t>
      </w:r>
      <w:r w:rsidRPr="005B2129">
        <w:rPr>
          <w:rFonts w:ascii="Angsana New" w:hAnsi="Angsana New" w:hint="cs"/>
          <w:sz w:val="30"/>
          <w:szCs w:val="30"/>
          <w:cs/>
        </w:rPr>
        <w:t>แต่หากสัญญาจ้าง</w:t>
      </w:r>
      <w:r w:rsidRPr="00E74B3C">
        <w:rPr>
          <w:rFonts w:ascii="Angsana New" w:hAnsi="Angsana New" w:hint="cs"/>
          <w:sz w:val="30"/>
          <w:szCs w:val="30"/>
          <w:cs/>
        </w:rPr>
        <w:t>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Pr="00E74B3C">
        <w:rPr>
          <w:rFonts w:ascii="Angsana New" w:hAnsi="Angsana New"/>
          <w:sz w:val="30"/>
          <w:szCs w:val="30"/>
          <w:cs/>
        </w:rPr>
        <w:t xml:space="preserve"> </w:t>
      </w:r>
      <w:r w:rsidRPr="00E74B3C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Pr="00E74B3C">
        <w:rPr>
          <w:rFonts w:ascii="Angsana New" w:hAnsi="Angsana New"/>
          <w:sz w:val="30"/>
          <w:szCs w:val="30"/>
          <w:cs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6E2A97" w:rsidRPr="006E2A97">
        <w:rPr>
          <w:rFonts w:ascii="Angsana New" w:hAnsi="Angsana New"/>
          <w:sz w:val="30"/>
          <w:szCs w:val="30"/>
        </w:rPr>
        <w:t>25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/>
          <w:sz w:val="30"/>
          <w:szCs w:val="30"/>
          <w:cs/>
        </w:rPr>
        <w:t>ศาลปกครองสูงสุด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 xml:space="preserve">มีหมายแจ้งถึงบริษัทร่วมโดยมีคำสั่งกำหนดให้วันที่ </w:t>
      </w:r>
      <w:r w:rsidR="006E2A97" w:rsidRPr="006E2A97">
        <w:rPr>
          <w:rFonts w:ascii="Angsana New" w:hAnsi="Angsana New"/>
          <w:sz w:val="30"/>
          <w:szCs w:val="30"/>
        </w:rPr>
        <w:t>29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192DDF" w:rsidRPr="00E74B3C">
        <w:rPr>
          <w:rFonts w:ascii="Angsana New" w:hAnsi="Angsana New"/>
          <w:sz w:val="30"/>
          <w:szCs w:val="30"/>
        </w:rPr>
        <w:t xml:space="preserve"> </w:t>
      </w:r>
      <w:r w:rsidR="00192DDF" w:rsidRPr="00E74B3C">
        <w:rPr>
          <w:rFonts w:ascii="Angsana New" w:hAnsi="Angsana New" w:hint="cs"/>
          <w:sz w:val="30"/>
          <w:szCs w:val="30"/>
          <w:cs/>
        </w:rPr>
        <w:t xml:space="preserve"> </w:t>
      </w:r>
      <w:r w:rsidRPr="00E74B3C">
        <w:rPr>
          <w:rFonts w:ascii="Angsana New" w:hAnsi="Angsana New" w:hint="cs"/>
          <w:sz w:val="30"/>
          <w:szCs w:val="30"/>
          <w:cs/>
        </w:rPr>
        <w:t>ณ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E216F2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545B4">
        <w:rPr>
          <w:rFonts w:ascii="Angsana New" w:hAnsi="Angsana New"/>
          <w:color w:val="FFFFFF"/>
          <w:sz w:val="30"/>
          <w:szCs w:val="30"/>
        </w:rPr>
        <w:t>-</w:t>
      </w:r>
      <w:r w:rsidR="006E2A97" w:rsidRPr="006E2A9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14:paraId="597B3167" w14:textId="77777777" w:rsidR="00581336" w:rsidRDefault="00581336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65762" w14:textId="04DAD071" w:rsidR="00674872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อนึ่งฐานะการเงินของบริษัทร่วมมีผลขาดทุนมากขึ้น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 xml:space="preserve">ินลงทุนในบริษัทร่วมดังกล่าวได้ </w:t>
      </w:r>
    </w:p>
    <w:p w14:paraId="5AC31D19" w14:textId="77777777" w:rsidR="00674872" w:rsidRPr="0090106F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A402166" w14:textId="00E1FB22" w:rsidR="00674872" w:rsidRPr="00E216F2" w:rsidRDefault="00674872" w:rsidP="00674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จากเหตุการณ์</w:t>
      </w:r>
      <w:r w:rsidRPr="00680DF0">
        <w:rPr>
          <w:rFonts w:ascii="Angsana New" w:hAnsi="Angsana New" w:hint="cs"/>
          <w:sz w:val="30"/>
          <w:szCs w:val="30"/>
          <w:cs/>
        </w:rPr>
        <w:t xml:space="preserve">ดังกล่าวข้างต้น </w:t>
      </w:r>
      <w:r w:rsidRPr="00680DF0">
        <w:rPr>
          <w:rFonts w:ascii="Angsana New" w:hAnsi="Angsana New"/>
          <w:sz w:val="30"/>
          <w:szCs w:val="30"/>
          <w:cs/>
        </w:rPr>
        <w:t>บริษัทได้รับรู้</w:t>
      </w:r>
      <w:r w:rsidR="00517EE8" w:rsidRPr="00680DF0">
        <w:rPr>
          <w:rFonts w:ascii="Angsana New" w:hAnsi="Angsana New" w:hint="cs"/>
          <w:sz w:val="30"/>
          <w:szCs w:val="30"/>
          <w:cs/>
        </w:rPr>
        <w:t>ผล</w:t>
      </w:r>
      <w:r w:rsidRPr="00680DF0">
        <w:rPr>
          <w:rFonts w:ascii="Angsana New" w:hAnsi="Angsana New"/>
          <w:sz w:val="30"/>
          <w:szCs w:val="30"/>
          <w:cs/>
        </w:rPr>
        <w:t>ขาดทุนจากการด้อยค่าของเงินลงทุนในโครงการดังกล่าวข้างต้น</w:t>
      </w:r>
      <w:r w:rsidRPr="00680DF0">
        <w:rPr>
          <w:rFonts w:ascii="Angsana New" w:hAnsi="Angsana New" w:hint="cs"/>
          <w:sz w:val="30"/>
          <w:szCs w:val="30"/>
          <w:cs/>
        </w:rPr>
        <w:t>เพิ่มเติมจนเต็มจำนวน</w:t>
      </w:r>
      <w:r w:rsidRPr="00680DF0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Pr="00680DF0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="006E2A97" w:rsidRPr="00680DF0">
        <w:rPr>
          <w:rFonts w:ascii="Angsana New" w:hAnsi="Angsana New"/>
          <w:sz w:val="30"/>
          <w:szCs w:val="30"/>
        </w:rPr>
        <w:t>31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Pr="00680DF0">
        <w:rPr>
          <w:rFonts w:ascii="Angsana New" w:hAnsi="Angsana New" w:hint="cs"/>
          <w:sz w:val="30"/>
          <w:szCs w:val="30"/>
          <w:cs/>
        </w:rPr>
        <w:t>มีนาคม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="006E2A97" w:rsidRPr="00680DF0">
        <w:rPr>
          <w:rFonts w:ascii="Angsana New" w:hAnsi="Angsana New"/>
          <w:sz w:val="30"/>
          <w:szCs w:val="30"/>
        </w:rPr>
        <w:t>2564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Pr="00680DF0">
        <w:rPr>
          <w:rFonts w:ascii="Angsana New" w:hAnsi="Angsana New" w:hint="cs"/>
          <w:sz w:val="30"/>
          <w:szCs w:val="30"/>
          <w:cs/>
        </w:rPr>
        <w:t>และ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="006E2A97" w:rsidRPr="00680DF0">
        <w:rPr>
          <w:rFonts w:ascii="Angsana New" w:hAnsi="Angsana New"/>
          <w:sz w:val="30"/>
          <w:szCs w:val="30"/>
        </w:rPr>
        <w:t>31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Pr="00680DF0">
        <w:rPr>
          <w:rFonts w:ascii="Angsana New" w:hAnsi="Angsana New" w:hint="cs"/>
          <w:sz w:val="30"/>
          <w:szCs w:val="30"/>
          <w:cs/>
        </w:rPr>
        <w:t>ธันวาคม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="006E2A97" w:rsidRPr="00680DF0">
        <w:rPr>
          <w:rFonts w:ascii="Angsana New" w:hAnsi="Angsana New"/>
          <w:sz w:val="30"/>
          <w:szCs w:val="30"/>
        </w:rPr>
        <w:t>2563</w:t>
      </w:r>
      <w:r w:rsidRPr="00680DF0">
        <w:rPr>
          <w:rFonts w:ascii="Angsana New" w:hAnsi="Angsana New"/>
          <w:color w:val="FFFFFF"/>
          <w:sz w:val="30"/>
          <w:szCs w:val="30"/>
        </w:rPr>
        <w:t>-</w:t>
      </w:r>
      <w:r w:rsidRPr="00680DF0">
        <w:rPr>
          <w:rFonts w:ascii="Angsana New" w:hAnsi="Angsana New"/>
          <w:sz w:val="30"/>
          <w:szCs w:val="30"/>
          <w:cs/>
        </w:rPr>
        <w:t>ตามมาตรฐานการบัญชีฉบับที่</w:t>
      </w:r>
      <w:r w:rsidRPr="00680DF0">
        <w:rPr>
          <w:rFonts w:ascii="Angsana New" w:hAnsi="Angsana New"/>
          <w:sz w:val="30"/>
          <w:szCs w:val="30"/>
        </w:rPr>
        <w:t xml:space="preserve"> </w:t>
      </w:r>
      <w:r w:rsidR="006E2A97" w:rsidRPr="00680DF0">
        <w:rPr>
          <w:rFonts w:ascii="Angsana New" w:hAnsi="Angsana New"/>
          <w:sz w:val="30"/>
          <w:szCs w:val="30"/>
        </w:rPr>
        <w:t>36</w:t>
      </w:r>
      <w:r w:rsidRPr="00680DF0">
        <w:rPr>
          <w:rFonts w:ascii="Angsana New" w:hAnsi="Angsana New" w:hint="cs"/>
          <w:sz w:val="30"/>
          <w:szCs w:val="30"/>
          <w:cs/>
        </w:rPr>
        <w:t xml:space="preserve"> </w:t>
      </w:r>
      <w:r w:rsidRPr="00680DF0">
        <w:rPr>
          <w:rFonts w:ascii="Angsana New" w:hAnsi="Angsana New"/>
          <w:sz w:val="30"/>
          <w:szCs w:val="30"/>
          <w:cs/>
        </w:rPr>
        <w:t xml:space="preserve">เรื่อง </w:t>
      </w:r>
      <w:r w:rsidRPr="00680DF0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</w:t>
      </w:r>
      <w:r w:rsidRPr="00680DF0">
        <w:rPr>
          <w:rFonts w:ascii="Angsana New" w:hAnsi="Angsana New"/>
          <w:sz w:val="30"/>
          <w:szCs w:val="30"/>
          <w:cs/>
        </w:rPr>
        <w:t xml:space="preserve"> ที่ระบุว่าเมื่อมูลค่าที่คาดว่าจะได้รับคืนของเงินลงทุนน้อยกว่ามูลค่าตามบัญชีของเงินลงทุนนั้นๆ</w:t>
      </w:r>
      <w:r w:rsidRPr="00680DF0">
        <w:rPr>
          <w:rFonts w:ascii="Angsana New" w:hAnsi="Angsana New"/>
          <w:sz w:val="30"/>
          <w:szCs w:val="30"/>
        </w:rPr>
        <w:t xml:space="preserve"> </w:t>
      </w:r>
      <w:r w:rsidRPr="00680DF0">
        <w:rPr>
          <w:rFonts w:ascii="Angsana New" w:hAnsi="Angsana New"/>
          <w:sz w:val="30"/>
          <w:szCs w:val="30"/>
          <w:cs/>
        </w:rPr>
        <w:t>บริษัทจะต้องบันทึกผลขาดทุนจากการด้อยค่าของเงิน</w:t>
      </w:r>
      <w:r w:rsidRPr="00E216F2">
        <w:rPr>
          <w:rFonts w:ascii="Angsana New" w:hAnsi="Angsana New"/>
          <w:sz w:val="30"/>
          <w:szCs w:val="30"/>
          <w:cs/>
        </w:rPr>
        <w:t>ลงทุนโดยตรงใน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E216F2">
        <w:rPr>
          <w:rFonts w:ascii="Angsana New" w:hAnsi="Angsana New"/>
          <w:sz w:val="30"/>
          <w:szCs w:val="30"/>
          <w:cs/>
        </w:rPr>
        <w:t>โดยปรับลดมูลค่าเงินลงทุนตามราคาทุนให้เท่ากับมูลค่าที่คาดว่าจะได้รับ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20F32791" w14:textId="77777777" w:rsidR="00EE197D" w:rsidRPr="005B2129" w:rsidRDefault="00EE197D" w:rsidP="00EE197D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EE197D" w:rsidRPr="003C49D6" w14:paraId="167E30EF" w14:textId="77777777" w:rsidTr="00041FFB">
        <w:tc>
          <w:tcPr>
            <w:tcW w:w="3195" w:type="dxa"/>
            <w:tcBorders>
              <w:top w:val="nil"/>
            </w:tcBorders>
          </w:tcPr>
          <w:p w14:paraId="2B41A8F7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0FBC38E" w14:textId="77777777" w:rsidR="00EE197D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89DE6D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26CC26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728B66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5A875F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9080DA5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55004D61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07A5654C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F2BCD07" w14:textId="77777777" w:rsidR="00EE197D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657D20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E197D" w:rsidRPr="003C49D6" w14:paraId="41D80370" w14:textId="77777777" w:rsidTr="00041FFB">
        <w:tc>
          <w:tcPr>
            <w:tcW w:w="3195" w:type="dxa"/>
          </w:tcPr>
          <w:p w14:paraId="0228017E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CDE8E2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6C0318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BF63CB" w14:textId="246E7ABC" w:rsidR="00EE197D" w:rsidRPr="00A7645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E2A97" w:rsidRPr="006E2A9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6445CC" w14:textId="77777777" w:rsidR="00EE197D" w:rsidRPr="00A7645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6A842" w14:textId="3B0CE92E" w:rsidR="00EE197D" w:rsidRPr="00A7645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E2A97" w:rsidRPr="006E2A9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01BD46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70357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197D" w:rsidRPr="003C49D6" w14:paraId="2AC9C829" w14:textId="77777777" w:rsidTr="00041FFB">
        <w:tc>
          <w:tcPr>
            <w:tcW w:w="3195" w:type="dxa"/>
          </w:tcPr>
          <w:p w14:paraId="1708A992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425DFD43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3C49D6" w14:paraId="736E5048" w14:textId="77777777" w:rsidTr="00041FFB">
        <w:tc>
          <w:tcPr>
            <w:tcW w:w="3195" w:type="dxa"/>
          </w:tcPr>
          <w:p w14:paraId="1A10980D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09A5E552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5B2FEA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49F588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5D2DDC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B52763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B4F254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C179E7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5C75" w:rsidRPr="003C49D6" w14:paraId="674E74AA" w14:textId="77777777" w:rsidTr="00041FFB">
        <w:tc>
          <w:tcPr>
            <w:tcW w:w="3195" w:type="dxa"/>
          </w:tcPr>
          <w:p w14:paraId="6A0AD14A" w14:textId="60C79118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2563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3C0BFCE4" w14:textId="70B20CCF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32F19E15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4A4AA4" w14:textId="6457F083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  <w:shd w:val="clear" w:color="auto" w:fill="auto"/>
          </w:tcPr>
          <w:p w14:paraId="0F1E6C91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37BB3D" w14:textId="55049697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16CE5A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73F91" w14:textId="78AD87EA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35C75" w:rsidRPr="00235C75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235C75" w:rsidRPr="003C49D6" w14:paraId="0D70B611" w14:textId="77777777" w:rsidTr="00041FFB">
        <w:tc>
          <w:tcPr>
            <w:tcW w:w="3195" w:type="dxa"/>
          </w:tcPr>
          <w:p w14:paraId="47DE998A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B51FAB" w14:textId="14A0D611" w:rsidR="00235C75" w:rsidRPr="00AD5E92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CC979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1A0572" w14:textId="54C9AAA1" w:rsidR="00235C75" w:rsidRPr="00AD5E92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4F9BC4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76E45" w14:textId="7C6CF9E3" w:rsidR="00235C75" w:rsidRPr="001455A7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E0C28" w14:textId="77777777" w:rsidR="00235C75" w:rsidRPr="001455A7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553220" w14:textId="4C7DE84C" w:rsidR="00235C75" w:rsidRPr="00AD5E92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235C75" w:rsidRPr="006669B4" w14:paraId="416750D5" w14:textId="77777777" w:rsidTr="00041FFB">
        <w:tc>
          <w:tcPr>
            <w:tcW w:w="3195" w:type="dxa"/>
          </w:tcPr>
          <w:p w14:paraId="380565BF" w14:textId="12DC6DC9" w:rsidR="00235C75" w:rsidRPr="006669B4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4C084C4F" w:rsidR="00235C75" w:rsidRPr="00A40B83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07D0C2F" w14:textId="77777777" w:rsidR="00235C75" w:rsidRPr="006669B4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495DC4" w14:textId="596DC0BF" w:rsidR="00235C75" w:rsidRPr="00A40B83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019ED0E5" w14:textId="77777777" w:rsidR="00235C75" w:rsidRPr="006669B4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C08681" w14:textId="25A7AF43" w:rsidR="00235C75" w:rsidRPr="00FF02E2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28F4EE3D" w14:textId="77777777" w:rsidR="00235C75" w:rsidRPr="00FF02E2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646443" w14:textId="3F851834" w:rsidR="00235C75" w:rsidRPr="006669B4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E1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  <w:tr w:rsidR="00235C75" w:rsidRPr="003C49D6" w14:paraId="1927461A" w14:textId="77777777" w:rsidTr="00041FFB">
        <w:tc>
          <w:tcPr>
            <w:tcW w:w="3195" w:type="dxa"/>
          </w:tcPr>
          <w:p w14:paraId="3394C3D6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29B504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125735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A876B9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DF9BC2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72164" w14:textId="77777777" w:rsidR="00235C75" w:rsidRPr="00640C2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F78D0D8" w14:textId="77777777" w:rsidR="00235C75" w:rsidRPr="00640C2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F0CE4E" w14:textId="77777777" w:rsidR="00235C75" w:rsidRPr="00640C2C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1830" w:rsidRPr="003C49D6" w14:paraId="58FE5978" w14:textId="77777777" w:rsidTr="00041FFB">
        <w:tc>
          <w:tcPr>
            <w:tcW w:w="3195" w:type="dxa"/>
          </w:tcPr>
          <w:p w14:paraId="629B5741" w14:textId="258BD86C" w:rsidR="00DA1830" w:rsidRPr="0088456E" w:rsidRDefault="006414D4" w:rsidP="0051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80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80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80DF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="00517EE8" w:rsidRPr="00680DF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C6F3DEA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72A06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04174C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EA6C3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504CE6" w14:textId="77777777" w:rsidR="00DA1830" w:rsidRPr="00640C2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2E706" w14:textId="77777777" w:rsidR="00DA1830" w:rsidRPr="00640C2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5B85B" w14:textId="77777777" w:rsidR="00DA1830" w:rsidRPr="00640C2C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1830" w:rsidRPr="003C49D6" w14:paraId="387811FB" w14:textId="77777777" w:rsidTr="00041FFB">
        <w:tc>
          <w:tcPr>
            <w:tcW w:w="3195" w:type="dxa"/>
          </w:tcPr>
          <w:p w14:paraId="30BB2557" w14:textId="3222C74B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6943ECB" w14:textId="35B3E92C" w:rsidR="00DA1830" w:rsidRPr="00235C75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039B076" w14:textId="77777777" w:rsidR="00DA1830" w:rsidRPr="00235C75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3379FB" w14:textId="09907660" w:rsidR="00DA1830" w:rsidRPr="00235C75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61DB673A" w14:textId="77777777" w:rsidR="00DA1830" w:rsidRPr="00235C75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3FC21" w14:textId="45D2F47D" w:rsidR="00DA1830" w:rsidRPr="00235C75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BC5295" w14:textId="77777777" w:rsidR="00DA1830" w:rsidRPr="00235C75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8FABE" w14:textId="1563FCE0" w:rsidR="00DA1830" w:rsidRPr="00235C75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</w:t>
            </w:r>
            <w:r w:rsidR="00DA1830" w:rsidRPr="00235C75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DA1830" w:rsidRPr="003C49D6" w14:paraId="35A4E4CF" w14:textId="77777777" w:rsidTr="00041FFB">
        <w:tc>
          <w:tcPr>
            <w:tcW w:w="3195" w:type="dxa"/>
          </w:tcPr>
          <w:p w14:paraId="7156A48B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F36AF3" w14:textId="01C4932B" w:rsidR="00DA1830" w:rsidRPr="00AD5E92" w:rsidRDefault="009E1B83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AA8E5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E3102" w14:textId="43200A49" w:rsidR="00DA1830" w:rsidRPr="00AD5E92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7AEF12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25B1B" w14:textId="300574E9" w:rsidR="00DA1830" w:rsidRPr="001455A7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DE0549" w14:textId="77777777" w:rsidR="00DA1830" w:rsidRPr="001455A7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D7958" w14:textId="3FF4FAA2" w:rsidR="00DA1830" w:rsidRPr="00AD5E92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1830" w:rsidRPr="006669B4" w14:paraId="2996C1C4" w14:textId="77777777" w:rsidTr="00041FFB">
        <w:tc>
          <w:tcPr>
            <w:tcW w:w="3195" w:type="dxa"/>
          </w:tcPr>
          <w:p w14:paraId="11EAA9C0" w14:textId="2C41780F" w:rsidR="00DA1830" w:rsidRPr="006669B4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EE857" w14:textId="66BEA2D8" w:rsidR="00DA1830" w:rsidRPr="00A40B83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09A43749" w14:textId="77777777" w:rsidR="00DA1830" w:rsidRPr="006669B4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E9B1B9" w14:textId="7CF9949D" w:rsidR="00DA1830" w:rsidRPr="00A40B83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4F540DFA" w14:textId="77777777" w:rsidR="00DA1830" w:rsidRPr="006669B4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A90EC1" w14:textId="135CCCD7" w:rsidR="00DA1830" w:rsidRPr="00FF02E2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7EA7E145" w14:textId="77777777" w:rsidR="00DA1830" w:rsidRPr="00FF02E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7A0822" w14:textId="6EDD6EA1" w:rsidR="00DA1830" w:rsidRPr="006669B4" w:rsidRDefault="006E2A97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E1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  <w:tr w:rsidR="00DA1830" w:rsidRPr="003C49D6" w14:paraId="58EC4ADB" w14:textId="77777777" w:rsidTr="00041FFB">
        <w:tc>
          <w:tcPr>
            <w:tcW w:w="3195" w:type="dxa"/>
          </w:tcPr>
          <w:p w14:paraId="179445A3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4031FE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FCAA474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13E569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54BCF2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E1548C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756763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0C036E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1830" w:rsidRPr="003C49D6" w14:paraId="71C75969" w14:textId="77777777" w:rsidTr="00041FFB">
        <w:tc>
          <w:tcPr>
            <w:tcW w:w="3195" w:type="dxa"/>
          </w:tcPr>
          <w:p w14:paraId="7C00A0BA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3F22F25C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97C0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A282E8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4D62C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19324D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B5F0F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A86EF" w14:textId="77777777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1830" w:rsidRPr="003C49D6" w14:paraId="2F1E63CF" w14:textId="77777777" w:rsidTr="00041FFB">
        <w:tc>
          <w:tcPr>
            <w:tcW w:w="3195" w:type="dxa"/>
          </w:tcPr>
          <w:p w14:paraId="07BE0224" w14:textId="48A58870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F64CF42" w14:textId="5E8999AD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6FE8F2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48812D" w14:textId="5FD9734A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07F87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793244" w14:textId="3428CEE0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8A147A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404186" w14:textId="1C953DEB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A1830" w:rsidRPr="003C49D6" w14:paraId="554918A6" w14:textId="77777777" w:rsidTr="00041FFB">
        <w:tc>
          <w:tcPr>
            <w:tcW w:w="3195" w:type="dxa"/>
            <w:tcBorders>
              <w:bottom w:val="nil"/>
            </w:tcBorders>
          </w:tcPr>
          <w:p w14:paraId="3BE7C388" w14:textId="106DC472" w:rsidR="00DA1830" w:rsidRPr="003C49D6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5450F40" w14:textId="5F484B94" w:rsidR="00DA1830" w:rsidRPr="00E216F2" w:rsidRDefault="009E1B83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66D1BC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88D7B6" w14:textId="738867A5" w:rsidR="00DA1830" w:rsidRPr="00E216F2" w:rsidRDefault="009E1B83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C846B9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E4DE65F" w14:textId="52FD20F2" w:rsidR="00DA1830" w:rsidRPr="00E216F2" w:rsidRDefault="009E1B83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8BA912" w14:textId="77777777" w:rsidR="00DA1830" w:rsidRPr="00E216F2" w:rsidRDefault="00DA1830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1E1FA39" w14:textId="53E5D56E" w:rsidR="00DA1830" w:rsidRPr="00E216F2" w:rsidRDefault="009E1B83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437E22" w14:textId="77777777" w:rsidR="00EE197D" w:rsidRPr="00F5387E" w:rsidRDefault="00EE197D" w:rsidP="00EE197D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84AC96C" w14:textId="77777777" w:rsidR="00EE197D" w:rsidRDefault="00EE197D" w:rsidP="00EE1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81E23CE" w14:textId="1D836448" w:rsidR="00EE197D" w:rsidRDefault="00EE197D" w:rsidP="00EE1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lastRenderedPageBreak/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="006E2A97" w:rsidRPr="006E2A97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</w:t>
      </w:r>
      <w:r w:rsidRPr="00AE7A5B">
        <w:rPr>
          <w:rFonts w:ascii="Angsana New" w:hAnsi="Angsana New"/>
          <w:i/>
          <w:iCs/>
          <w:sz w:val="30"/>
          <w:szCs w:val="30"/>
          <w:cs/>
        </w:rPr>
        <w:t>เรื่อง เงินลงทุนในบริษัทร่วม</w:t>
      </w:r>
      <w:r w:rsidRPr="00AE7A5B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</w:t>
      </w:r>
      <w:r w:rsidRPr="007E5AE9">
        <w:rPr>
          <w:rFonts w:asciiTheme="majorBidi" w:hAnsiTheme="majorBidi" w:cstheme="majorBidi"/>
          <w:sz w:val="30"/>
          <w:szCs w:val="30"/>
          <w:cs/>
        </w:rPr>
        <w:t>เสีย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>
        <w:rPr>
          <w:rFonts w:ascii="Angsana New" w:hAnsi="Angsana New"/>
          <w:sz w:val="30"/>
          <w:szCs w:val="30"/>
          <w:cs/>
        </w:rPr>
        <w:t>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>
        <w:rPr>
          <w:rFonts w:ascii="Angsana New" w:hAnsi="Angsana New"/>
          <w:sz w:val="30"/>
          <w:szCs w:val="30"/>
          <w:cs/>
        </w:rPr>
        <w:t>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14:paraId="57505B12" w14:textId="77777777" w:rsidR="00EE197D" w:rsidRPr="00F5387E" w:rsidRDefault="00EE197D" w:rsidP="00EE197D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14:paraId="40C29516" w14:textId="57AF874D" w:rsidR="00EE197D" w:rsidRPr="007E5AE9" w:rsidRDefault="00EE197D" w:rsidP="00EE1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5A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E2A97" w:rsidRPr="006E2A97">
        <w:rPr>
          <w:rFonts w:asciiTheme="majorBidi" w:hAnsiTheme="majorBidi" w:cstheme="majorBidi"/>
          <w:sz w:val="30"/>
          <w:szCs w:val="30"/>
        </w:rPr>
        <w:t>31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E2A97" w:rsidRPr="006E2A97">
        <w:rPr>
          <w:rFonts w:asciiTheme="majorBidi" w:hAnsiTheme="majorBidi" w:cstheme="majorBidi"/>
          <w:sz w:val="30"/>
          <w:szCs w:val="30"/>
        </w:rPr>
        <w:t>2564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E2A97" w:rsidRPr="006E2A97">
        <w:rPr>
          <w:rFonts w:asciiTheme="majorBidi" w:hAnsiTheme="majorBidi" w:cstheme="majorBidi"/>
          <w:sz w:val="30"/>
          <w:szCs w:val="30"/>
        </w:rPr>
        <w:t>31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E2A97" w:rsidRPr="006E2A97">
        <w:rPr>
          <w:rFonts w:asciiTheme="majorBidi" w:hAnsiTheme="majorBidi" w:cstheme="majorBidi"/>
          <w:sz w:val="30"/>
          <w:szCs w:val="30"/>
        </w:rPr>
        <w:t>2563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กลุ่มบริษัทได้บันทึกส่วนแบ่งขาดทุนส่วนที่เกินกว่ามูลค่าเงินลงทุนในบริษัทร่วมเพิ่มเติมในงบการเงินรวมตามสัดส่วนความเป็นเจ้าของร้อยละ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</w:rPr>
        <w:t>35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และได้แสดงหักกับลูกหนี้การค้า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ลูกหนี้อื่น และเงินให้กู้ยืมระยะสั้นแก่บริษัทร่วม นอกจากนี้ กลุ่มบริษัทได้รับรู้</w:t>
      </w:r>
      <w:r w:rsidR="008342FA" w:rsidRPr="008342FA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Pr="007E5AE9">
        <w:rPr>
          <w:rFonts w:asciiTheme="majorBidi" w:hAnsiTheme="majorBidi" w:cstheme="majorBidi"/>
          <w:sz w:val="30"/>
          <w:szCs w:val="30"/>
          <w:cs/>
        </w:rPr>
        <w:t>สำหรับลูกหนี้การค้า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ลูกหนี้อื่น และเงินให้กู้ยืมระยะสั้นดังกล่าวเพิ่มเติมในงบการเงินรวม โดยมีรายละเอียดดังต่อไปนี้</w:t>
      </w:r>
    </w:p>
    <w:p w14:paraId="03DE34C7" w14:textId="77777777" w:rsidR="00EE197D" w:rsidRPr="0091448E" w:rsidRDefault="00EE197D" w:rsidP="00EE197D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EE197D" w:rsidRPr="0061500A" w14:paraId="151C6429" w14:textId="77777777" w:rsidTr="00041FFB">
        <w:trPr>
          <w:tblHeader/>
        </w:trPr>
        <w:tc>
          <w:tcPr>
            <w:tcW w:w="3240" w:type="dxa"/>
            <w:tcBorders>
              <w:top w:val="nil"/>
            </w:tcBorders>
          </w:tcPr>
          <w:p w14:paraId="7E9B6A37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B46BB77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9284E5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70115AA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FA8F7BF" w14:textId="77777777" w:rsidR="00EE197D" w:rsidRPr="003C49D6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50351DD2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0C5ED6A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6431B31A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61B0E41B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2BBCB8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AF3C1AC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59D3BA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E197D" w:rsidRPr="0061500A" w14:paraId="373196E8" w14:textId="77777777" w:rsidTr="00041FFB">
        <w:trPr>
          <w:tblHeader/>
        </w:trPr>
        <w:tc>
          <w:tcPr>
            <w:tcW w:w="3240" w:type="dxa"/>
          </w:tcPr>
          <w:p w14:paraId="7D3B2759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6172D9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7FCFDD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5633BE" w14:textId="3684B82E" w:rsidR="00EE197D" w:rsidRPr="00D93A2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E2A97" w:rsidRPr="006E2A9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0BCD94" w14:textId="77777777" w:rsidR="00EE197D" w:rsidRPr="00D93A2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DA5A2B" w14:textId="72BC4350" w:rsidR="00EE197D" w:rsidRPr="00D93A2B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E2A97" w:rsidRPr="006E2A9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C1EE53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E0DAAA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97D" w:rsidRPr="0061500A" w14:paraId="3A089236" w14:textId="77777777" w:rsidTr="00041FFB">
        <w:trPr>
          <w:tblHeader/>
        </w:trPr>
        <w:tc>
          <w:tcPr>
            <w:tcW w:w="3240" w:type="dxa"/>
          </w:tcPr>
          <w:p w14:paraId="04771289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70EB37C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97D" w:rsidRPr="0061500A" w14:paraId="7DE0585F" w14:textId="77777777" w:rsidTr="00041FFB">
        <w:tc>
          <w:tcPr>
            <w:tcW w:w="3240" w:type="dxa"/>
          </w:tcPr>
          <w:p w14:paraId="75DDE640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5CD70DC6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384DC1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0BC360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5300AE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E0601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491254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5102AC" w14:textId="77777777" w:rsidR="00EE197D" w:rsidRPr="0061500A" w:rsidRDefault="00EE197D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C75" w:rsidRPr="00E9309B" w14:paraId="50C9F2D7" w14:textId="77777777" w:rsidTr="00041FFB">
        <w:tc>
          <w:tcPr>
            <w:tcW w:w="3240" w:type="dxa"/>
          </w:tcPr>
          <w:p w14:paraId="22AB3730" w14:textId="7B973865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D70FDE3" w14:textId="596C0CCD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12C8B1F4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5F91DE" w14:textId="17E270CD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456BBC47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22C656" w14:textId="0FDFF007" w:rsidR="00235C75" w:rsidRPr="00235C75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3E1FA337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543E1" w14:textId="50C69A07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235C75" w:rsidRPr="00235C75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235C75" w:rsidRPr="0061500A" w14:paraId="0AF2B289" w14:textId="77777777" w:rsidTr="00041FFB">
        <w:tc>
          <w:tcPr>
            <w:tcW w:w="3240" w:type="dxa"/>
          </w:tcPr>
          <w:p w14:paraId="6E7615B8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2C1819" w14:textId="7A2EB871" w:rsidR="00235C75" w:rsidRPr="00AD5E92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5526C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57BCD3" w14:textId="4D530AF0" w:rsidR="00235C75" w:rsidRPr="00AD5E92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F397FC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1A7444" w14:textId="0C04772E" w:rsidR="00235C75" w:rsidRPr="001455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EB26BF" w14:textId="77777777" w:rsidR="00235C75" w:rsidRPr="001455A7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A699D" w14:textId="5689AABA" w:rsidR="00235C75" w:rsidRPr="00AD5E92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35C75" w:rsidRPr="0061500A" w14:paraId="71C2BE77" w14:textId="77777777" w:rsidTr="00041FFB">
        <w:tc>
          <w:tcPr>
            <w:tcW w:w="3240" w:type="dxa"/>
          </w:tcPr>
          <w:p w14:paraId="1BB7E70C" w14:textId="6D8BDA52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77074" w14:textId="40BCCAE8" w:rsidR="00235C75" w:rsidRPr="00A40B83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911FBB6" w14:textId="77777777" w:rsidR="00235C75" w:rsidRPr="006669B4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F272C6" w14:textId="261DEB1F" w:rsidR="00235C75" w:rsidRPr="00A40B83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0D29E0F0" w14:textId="77777777" w:rsidR="00235C75" w:rsidRPr="006669B4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A703D9" w14:textId="6F6EF762" w:rsidR="00235C75" w:rsidRPr="00FF02E2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144B5934" w14:textId="77777777" w:rsidR="00235C75" w:rsidRPr="00FF02E2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A9CA4D" w14:textId="5547EAEB" w:rsidR="00235C75" w:rsidRPr="006669B4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E1B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  <w:tr w:rsidR="00235C75" w:rsidRPr="005A0C93" w14:paraId="517DE464" w14:textId="77777777" w:rsidTr="00041FFB">
        <w:tc>
          <w:tcPr>
            <w:tcW w:w="3240" w:type="dxa"/>
          </w:tcPr>
          <w:p w14:paraId="5711DAE8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07E3E6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BEE4CB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65C0B59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2C39BC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FCA6B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F56501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0B432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5C75" w:rsidRPr="0061500A" w14:paraId="1E72E8F4" w14:textId="77777777" w:rsidTr="00041FFB">
        <w:tc>
          <w:tcPr>
            <w:tcW w:w="3240" w:type="dxa"/>
          </w:tcPr>
          <w:p w14:paraId="65AF9E7A" w14:textId="4E14E3D6" w:rsidR="00235C75" w:rsidRPr="0061500A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0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80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35C75" w:rsidRPr="00680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14:paraId="1D5F9978" w14:textId="77777777" w:rsidR="00235C75" w:rsidRPr="0061500A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F60B0" w14:textId="77777777" w:rsidR="00235C75" w:rsidRPr="0061500A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D46CF" w14:textId="77777777" w:rsidR="00235C75" w:rsidRPr="007B2B6F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24B3E" w14:textId="77777777" w:rsidR="00235C75" w:rsidRPr="007B2B6F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D4D68" w14:textId="77777777" w:rsidR="00235C75" w:rsidRPr="007B2B6F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F7E59" w14:textId="77777777" w:rsidR="00235C75" w:rsidRPr="007B2B6F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F0802" w14:textId="77777777" w:rsidR="00235C75" w:rsidRPr="007B2B6F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C75" w:rsidRPr="0061500A" w14:paraId="61EA92D2" w14:textId="77777777" w:rsidTr="00041FFB">
        <w:tc>
          <w:tcPr>
            <w:tcW w:w="3240" w:type="dxa"/>
          </w:tcPr>
          <w:p w14:paraId="395FA345" w14:textId="1AA86BAA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507649C" w14:textId="65F828CF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27AB86A5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A5936D6" w14:textId="02EAD2A5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B99BA36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38976DE" w14:textId="34C3AC75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BA206E7" w14:textId="77777777" w:rsidR="00235C75" w:rsidRPr="00235C7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EFA71C" w14:textId="6A1F745C" w:rsidR="00235C75" w:rsidRPr="00235C75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</w:tr>
      <w:tr w:rsidR="00235C75" w:rsidRPr="0061500A" w14:paraId="7BF2CF10" w14:textId="77777777" w:rsidTr="00041FFB">
        <w:tc>
          <w:tcPr>
            <w:tcW w:w="3240" w:type="dxa"/>
          </w:tcPr>
          <w:p w14:paraId="7F0F5E3A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9EC30C" w14:textId="35A6C131" w:rsidR="00235C75" w:rsidRPr="00A16FC5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AD4D18" w14:textId="77777777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737239" w14:textId="68388EF1" w:rsidR="00235C75" w:rsidRPr="00A16FC5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F1F31C" w14:textId="77777777" w:rsidR="00235C75" w:rsidRPr="00A16FC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08636C" w14:textId="29060A87" w:rsidR="00235C75" w:rsidRPr="00A16FC5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DAEF71" w14:textId="77777777" w:rsidR="00235C75" w:rsidRPr="00A16FC5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208748" w14:textId="203FCFDF" w:rsidR="00235C75" w:rsidRPr="00A16FC5" w:rsidRDefault="009E1B83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5C75" w:rsidRPr="00036AD0" w14:paraId="344174E7" w14:textId="77777777" w:rsidTr="00041FFB">
        <w:tc>
          <w:tcPr>
            <w:tcW w:w="3240" w:type="dxa"/>
          </w:tcPr>
          <w:p w14:paraId="2CFE8709" w14:textId="3E94F7AF" w:rsidR="00235C75" w:rsidRPr="003C49D6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F1F3D" w14:textId="502240E7" w:rsidR="00235C75" w:rsidRPr="00074E97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7CAE3F1F" w14:textId="77777777" w:rsidR="00235C75" w:rsidRPr="00074E97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891E8" w14:textId="56F91AE4" w:rsidR="00235C75" w:rsidRPr="00074E97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1AC23EAF" w14:textId="77777777" w:rsidR="00235C75" w:rsidRPr="00074E97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EB8B67" w14:textId="2F536762" w:rsidR="00235C75" w:rsidRPr="00074E97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6F4FC15C" w14:textId="77777777" w:rsidR="00235C75" w:rsidRPr="00074E97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B9E98B" w14:textId="51B45F4B" w:rsidR="00235C75" w:rsidRPr="00074E97" w:rsidRDefault="006E2A97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235C75" w:rsidRPr="005A0C93" w14:paraId="7756EAA6" w14:textId="77777777" w:rsidTr="00041FFB">
        <w:tc>
          <w:tcPr>
            <w:tcW w:w="3240" w:type="dxa"/>
          </w:tcPr>
          <w:p w14:paraId="4E2EA1FA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8C869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D671E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169D738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259B5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1E850D8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22B03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EE8E2EF" w14:textId="77777777" w:rsidR="00235C75" w:rsidRPr="005A0C93" w:rsidRDefault="00235C75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6A09" w:rsidRPr="0061500A" w14:paraId="57CBE912" w14:textId="77777777" w:rsidTr="00041FFB">
        <w:tc>
          <w:tcPr>
            <w:tcW w:w="3240" w:type="dxa"/>
          </w:tcPr>
          <w:p w14:paraId="2ACF696E" w14:textId="77777777" w:rsidR="00B76A09" w:rsidRPr="00F26E7E" w:rsidRDefault="00B76A09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20C6538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940164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9063079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7E4EF2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1A79493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FB8C37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13EF864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A09" w:rsidRPr="0061500A" w14:paraId="35671AA8" w14:textId="77777777" w:rsidTr="00041FFB">
        <w:tc>
          <w:tcPr>
            <w:tcW w:w="3240" w:type="dxa"/>
          </w:tcPr>
          <w:p w14:paraId="7B661D88" w14:textId="77777777" w:rsidR="00B76A09" w:rsidRPr="00F26E7E" w:rsidRDefault="00B76A09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787D5B5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1E386D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F6785DE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1874814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E4E41C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0FCC88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264662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A09" w:rsidRPr="0061500A" w14:paraId="22D42B4C" w14:textId="77777777" w:rsidTr="00B76A09">
        <w:tc>
          <w:tcPr>
            <w:tcW w:w="3240" w:type="dxa"/>
            <w:tcBorders>
              <w:bottom w:val="nil"/>
            </w:tcBorders>
          </w:tcPr>
          <w:p w14:paraId="02D69FF5" w14:textId="77777777" w:rsidR="00B76A09" w:rsidRPr="00F26E7E" w:rsidRDefault="00B76A09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EC32190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B8DEC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B063D6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2DF10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6425E1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E0401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7BC6DFC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EE8" w:rsidRPr="0061500A" w14:paraId="48E4D33D" w14:textId="77777777" w:rsidTr="00B76A09">
        <w:tc>
          <w:tcPr>
            <w:tcW w:w="3240" w:type="dxa"/>
            <w:tcBorders>
              <w:bottom w:val="nil"/>
            </w:tcBorders>
          </w:tcPr>
          <w:p w14:paraId="77217C85" w14:textId="77777777" w:rsidR="00517EE8" w:rsidRPr="00F26E7E" w:rsidRDefault="00517EE8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AB2DF65" w14:textId="77777777" w:rsidR="00517EE8" w:rsidRPr="0061500A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3100E2" w14:textId="77777777" w:rsidR="00517EE8" w:rsidRPr="0061500A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FB93C0" w14:textId="77777777" w:rsidR="00517EE8" w:rsidRPr="007B2B6F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008AF" w14:textId="77777777" w:rsidR="00517EE8" w:rsidRPr="007B2B6F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3A1CE8" w14:textId="77777777" w:rsidR="00517EE8" w:rsidRPr="007B2B6F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73C985" w14:textId="77777777" w:rsidR="00517EE8" w:rsidRPr="007B2B6F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306D9F8" w14:textId="77777777" w:rsidR="00517EE8" w:rsidRPr="007B2B6F" w:rsidRDefault="00517EE8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A09" w:rsidRPr="0061500A" w14:paraId="384B7180" w14:textId="77777777" w:rsidTr="00B76A09">
        <w:tc>
          <w:tcPr>
            <w:tcW w:w="3240" w:type="dxa"/>
            <w:tcBorders>
              <w:top w:val="nil"/>
              <w:bottom w:val="nil"/>
            </w:tcBorders>
          </w:tcPr>
          <w:p w14:paraId="50F16D60" w14:textId="77777777" w:rsidR="00B76A09" w:rsidRPr="00F26E7E" w:rsidRDefault="00B76A09" w:rsidP="00DA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8FDE346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4E7BF" w14:textId="77777777" w:rsidR="00B76A09" w:rsidRPr="0061500A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3B52C5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314DF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2A4AFE3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FC817E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007312" w14:textId="77777777" w:rsidR="00B76A09" w:rsidRPr="007B2B6F" w:rsidRDefault="00B76A09" w:rsidP="0023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317" w:rsidRPr="0061500A" w14:paraId="799D176C" w14:textId="77777777" w:rsidTr="00B76A09">
        <w:tc>
          <w:tcPr>
            <w:tcW w:w="3240" w:type="dxa"/>
            <w:tcBorders>
              <w:top w:val="nil"/>
            </w:tcBorders>
          </w:tcPr>
          <w:p w14:paraId="0A75EEBD" w14:textId="6936CC8D" w:rsidR="004F2317" w:rsidRPr="0082176B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0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680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80DF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9546D5F" w14:textId="77777777" w:rsidR="004F2317" w:rsidRPr="0061500A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F4D5DD" w14:textId="77777777" w:rsidR="004F2317" w:rsidRPr="0061500A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9BD5EE4" w14:textId="77777777" w:rsidR="004F2317" w:rsidRPr="007B2B6F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0EE4857" w14:textId="77777777" w:rsidR="004F2317" w:rsidRPr="007B2B6F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05A0094" w14:textId="77777777" w:rsidR="004F2317" w:rsidRPr="007B2B6F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7D518D6" w14:textId="77777777" w:rsidR="004F2317" w:rsidRPr="007B2B6F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526B93C" w14:textId="77777777" w:rsidR="004F2317" w:rsidRPr="007B2B6F" w:rsidRDefault="004F2317" w:rsidP="004F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8C4" w:rsidRPr="0061500A" w14:paraId="64C41EDE" w14:textId="77777777" w:rsidTr="00041FFB">
        <w:tc>
          <w:tcPr>
            <w:tcW w:w="3240" w:type="dxa"/>
          </w:tcPr>
          <w:p w14:paraId="1A988844" w14:textId="28DF47CC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8B06042" w14:textId="4F06F33C" w:rsidR="008958C4" w:rsidRPr="00235C75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5C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69AFB9" w14:textId="77777777" w:rsidR="008958C4" w:rsidRPr="00235C75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872DB0" w14:textId="1DADF3BA" w:rsidR="008958C4" w:rsidRPr="00235C75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E2A9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2F09ED8" w14:textId="77777777" w:rsidR="008958C4" w:rsidRPr="00235C75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0A7924" w14:textId="5137351B" w:rsidR="008958C4" w:rsidRPr="00235C75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6E2A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D64E86" w14:textId="77777777" w:rsidR="008958C4" w:rsidRPr="00235C75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F1923" w14:textId="40ACD53E" w:rsidR="008958C4" w:rsidRPr="00235C75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8958C4" w:rsidRPr="0061500A" w14:paraId="1DE0F62C" w14:textId="77777777" w:rsidTr="00041FFB">
        <w:tc>
          <w:tcPr>
            <w:tcW w:w="3240" w:type="dxa"/>
          </w:tcPr>
          <w:p w14:paraId="52E11712" w14:textId="77777777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3EE103" w14:textId="2F8399D4" w:rsidR="008958C4" w:rsidRPr="00A16FC5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4AF0E8" w14:textId="77777777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08AC55" w14:textId="6215EC78" w:rsidR="008958C4" w:rsidRPr="00AD5E92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7E742" w14:textId="77777777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FB987" w14:textId="2204BDBC" w:rsidR="008958C4" w:rsidRPr="001455A7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7D3A39" w14:textId="77777777" w:rsidR="008958C4" w:rsidRPr="001455A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2F6FCE" w14:textId="0735B52D" w:rsidR="008958C4" w:rsidRPr="00AD5E92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8958C4" w:rsidRPr="0061500A" w14:paraId="5441577C" w14:textId="77777777" w:rsidTr="00041FFB">
        <w:tc>
          <w:tcPr>
            <w:tcW w:w="3240" w:type="dxa"/>
            <w:tcBorders>
              <w:bottom w:val="nil"/>
            </w:tcBorders>
          </w:tcPr>
          <w:p w14:paraId="5A50C2A2" w14:textId="06E55BC5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7BA15" w14:textId="66B114AF" w:rsidR="008958C4" w:rsidRPr="00FF02E2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BAB3C9" w14:textId="77777777" w:rsidR="008958C4" w:rsidRPr="00FF02E2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8FFF09" w14:textId="38A080DE" w:rsidR="008958C4" w:rsidRPr="00FF02E2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D37CE03" w14:textId="77777777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E74FCF" w14:textId="488B2B10" w:rsidR="008958C4" w:rsidRPr="0013684C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EDA8D2" w14:textId="77777777" w:rsidR="008958C4" w:rsidRPr="00FF02E2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7233FD" w14:textId="7DF07413" w:rsidR="008958C4" w:rsidRPr="00FF02E2" w:rsidRDefault="006E2A97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71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958C4" w:rsidRPr="00FD559E" w14:paraId="6BAA8CF2" w14:textId="77777777" w:rsidTr="00041FFB">
        <w:tc>
          <w:tcPr>
            <w:tcW w:w="3240" w:type="dxa"/>
            <w:tcBorders>
              <w:top w:val="nil"/>
              <w:bottom w:val="nil"/>
            </w:tcBorders>
          </w:tcPr>
          <w:p w14:paraId="69C6236F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A4F09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C6F3D2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D849A54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215697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103C308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5E0490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9E1EF69" w14:textId="77777777" w:rsidR="008958C4" w:rsidRPr="00FD559E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958C4" w:rsidRPr="0061500A" w14:paraId="6A092EA3" w14:textId="77777777" w:rsidTr="00041FFB">
        <w:tc>
          <w:tcPr>
            <w:tcW w:w="3240" w:type="dxa"/>
            <w:tcBorders>
              <w:top w:val="nil"/>
            </w:tcBorders>
          </w:tcPr>
          <w:p w14:paraId="08EE1F39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2307233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99D39D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57F3A5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2AD0F7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9F6D46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FCC3B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BAB6F1" w14:textId="77777777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8C4" w:rsidRPr="0061500A" w14:paraId="3E0ED32D" w14:textId="77777777" w:rsidTr="00041FFB">
        <w:tc>
          <w:tcPr>
            <w:tcW w:w="3240" w:type="dxa"/>
          </w:tcPr>
          <w:p w14:paraId="7D4F236A" w14:textId="609A659E" w:rsidR="008958C4" w:rsidRPr="0061500A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00E918B" w14:textId="271796BB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9F25B09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19B446E" w14:textId="4EFE55E8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C9D19D6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1F4F378" w14:textId="0E32742F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D2D1C6E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A89FFE" w14:textId="409FECD1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958C4" w:rsidRPr="0061500A" w14:paraId="75FDFE0C" w14:textId="77777777" w:rsidTr="00041FFB">
        <w:tc>
          <w:tcPr>
            <w:tcW w:w="3240" w:type="dxa"/>
            <w:tcBorders>
              <w:bottom w:val="nil"/>
            </w:tcBorders>
          </w:tcPr>
          <w:p w14:paraId="59C84195" w14:textId="13C7D27E" w:rsidR="008958C4" w:rsidRPr="003C49D6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88E1F8" w14:textId="32736008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51D611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8DFE1A" w14:textId="0F37E04F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A0090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7D47B57" w14:textId="6DA50286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8C8915" w14:textId="77777777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73A141" w14:textId="6E5EC7FC" w:rsidR="008958C4" w:rsidRPr="00554CF7" w:rsidRDefault="008958C4" w:rsidP="008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C07FE7C" w14:textId="77777777" w:rsidR="00EE197D" w:rsidRDefault="00EE197D" w:rsidP="00EE1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D4D524" w14:textId="3D34C4CA" w:rsidR="00F212CE" w:rsidRPr="0078719A" w:rsidRDefault="00F212CE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ในบริษัทย่อย</w:t>
      </w:r>
    </w:p>
    <w:p w14:paraId="7501C7DA" w14:textId="77777777" w:rsidR="00F212CE" w:rsidRDefault="00F212CE" w:rsidP="00F2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6390"/>
        <w:gridCol w:w="1276"/>
        <w:gridCol w:w="270"/>
        <w:gridCol w:w="1272"/>
      </w:tblGrid>
      <w:tr w:rsidR="005E4977" w:rsidRPr="00A97B80" w14:paraId="14BBCF23" w14:textId="77777777" w:rsidTr="005E4977">
        <w:tc>
          <w:tcPr>
            <w:tcW w:w="6390" w:type="dxa"/>
          </w:tcPr>
          <w:p w14:paraId="605CE71C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671B132F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E4977" w:rsidRPr="00A97B80" w14:paraId="2533B17D" w14:textId="77777777" w:rsidTr="005E4977">
        <w:tc>
          <w:tcPr>
            <w:tcW w:w="6390" w:type="dxa"/>
          </w:tcPr>
          <w:p w14:paraId="04063C1F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3D32E5" w14:textId="60C6B57E" w:rsidR="005E4977" w:rsidRPr="00A97B80" w:rsidRDefault="006E2A97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CD67FE5" w14:textId="77777777" w:rsidR="005E4977" w:rsidRPr="00A97B80" w:rsidRDefault="005E4977" w:rsidP="005E497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2" w:type="dxa"/>
          </w:tcPr>
          <w:p w14:paraId="1BF51BAE" w14:textId="65B668D8" w:rsidR="005E4977" w:rsidRPr="00A97B80" w:rsidRDefault="006E2A97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E4977" w:rsidRPr="00A97B80" w14:paraId="44C8E344" w14:textId="77777777" w:rsidTr="005E4977">
        <w:tc>
          <w:tcPr>
            <w:tcW w:w="6390" w:type="dxa"/>
          </w:tcPr>
          <w:p w14:paraId="4B2CC2A1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0F337980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72BC8" w:rsidRPr="00A97B80" w14:paraId="02996F1C" w14:textId="77777777" w:rsidTr="005E4977">
        <w:tc>
          <w:tcPr>
            <w:tcW w:w="6390" w:type="dxa"/>
          </w:tcPr>
          <w:p w14:paraId="69C37148" w14:textId="46386C18" w:rsidR="00272BC8" w:rsidRPr="00D722E2" w:rsidRDefault="00272BC8" w:rsidP="00272BC8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22E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D72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22E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09DDBF3C" w14:textId="3BEDF859" w:rsidR="00272BC8" w:rsidRPr="004E6D65" w:rsidRDefault="006E2A97" w:rsidP="00272B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E1B8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1AFE1FBD" w14:textId="77777777" w:rsidR="00272BC8" w:rsidRPr="004E6D65" w:rsidRDefault="00272BC8" w:rsidP="00272B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22145F51" w14:textId="1D0B2D22" w:rsidR="00272BC8" w:rsidRPr="004E6D65" w:rsidRDefault="006E2A97" w:rsidP="00272B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72B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</w:tr>
      <w:tr w:rsidR="00272BC8" w:rsidRPr="00A97B80" w14:paraId="6CD8C6D0" w14:textId="77777777" w:rsidTr="005E4977">
        <w:tc>
          <w:tcPr>
            <w:tcW w:w="6390" w:type="dxa"/>
          </w:tcPr>
          <w:p w14:paraId="53483FFD" w14:textId="2F5A7239" w:rsidR="00272BC8" w:rsidRPr="00E95054" w:rsidRDefault="00272BC8" w:rsidP="00272BC8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E95054">
              <w:rPr>
                <w:rFonts w:ascii="Angsana New" w:hAnsi="Angsana New" w:hint="cs"/>
                <w:sz w:val="30"/>
                <w:szCs w:val="30"/>
                <w:cs/>
              </w:rPr>
              <w:t>การซื้อ</w:t>
            </w:r>
            <w:r w:rsidR="00E95054">
              <w:rPr>
                <w:rFonts w:ascii="Angsana New" w:hAnsi="Angsana New"/>
                <w:sz w:val="30"/>
                <w:szCs w:val="30"/>
              </w:rPr>
              <w:t>/</w:t>
            </w:r>
            <w:r w:rsidR="00E95054" w:rsidRPr="00E95054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15CBBD4F" w14:textId="308683BF" w:rsidR="00272BC8" w:rsidRPr="00E95054" w:rsidRDefault="009E1B83" w:rsidP="00272BC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0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A357F" w14:textId="77777777" w:rsidR="00272BC8" w:rsidRPr="00E95054" w:rsidRDefault="00272BC8" w:rsidP="0027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2533303" w14:textId="456D8A9F" w:rsidR="00272BC8" w:rsidRPr="00E95054" w:rsidRDefault="00272BC8" w:rsidP="00272BC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0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72BC8" w:rsidRPr="00A97B80" w14:paraId="2D663CB0" w14:textId="77777777" w:rsidTr="005E4977">
        <w:tc>
          <w:tcPr>
            <w:tcW w:w="6390" w:type="dxa"/>
          </w:tcPr>
          <w:p w14:paraId="67C6DCC4" w14:textId="7568CA77" w:rsidR="00272BC8" w:rsidRPr="00D722E2" w:rsidRDefault="00272BC8" w:rsidP="00272BC8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22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722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3CA5" w14:textId="3714FB8F" w:rsidR="00272BC8" w:rsidRPr="00D722E2" w:rsidRDefault="006E2A97" w:rsidP="00272BC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E1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30F35FEE" w14:textId="77777777" w:rsidR="00272BC8" w:rsidRPr="00D722E2" w:rsidRDefault="00272BC8" w:rsidP="0027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0D13" w14:textId="0B9B3B78" w:rsidR="00272BC8" w:rsidRPr="00D722E2" w:rsidRDefault="006E2A97" w:rsidP="00272BC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72B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</w:tr>
    </w:tbl>
    <w:p w14:paraId="4632FAE9" w14:textId="77777777" w:rsidR="008902C8" w:rsidRPr="005E4977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</w:p>
    <w:p w14:paraId="7DBB3EAB" w14:textId="5C14852B" w:rsidR="00945686" w:rsidRPr="00431EFE" w:rsidRDefault="00685347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  <w:r w:rsidRPr="00431EFE">
        <w:rPr>
          <w:rFonts w:ascii="Angsana New" w:hAnsi="Angsana New"/>
          <w:sz w:val="30"/>
          <w:szCs w:val="30"/>
        </w:rPr>
        <w:t xml:space="preserve"> </w:t>
      </w:r>
    </w:p>
    <w:p w14:paraId="13603324" w14:textId="77777777" w:rsidR="00685347" w:rsidRPr="00891B11" w:rsidRDefault="00685347" w:rsidP="00E97D32">
      <w:pPr>
        <w:tabs>
          <w:tab w:val="clear" w:pos="227"/>
          <w:tab w:val="clear" w:pos="454"/>
        </w:tabs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2"/>
          <w:headerReference w:type="default" r:id="rId13"/>
          <w:headerReference w:type="first" r:id="rId14"/>
          <w:pgSz w:w="11909" w:h="16834" w:code="9"/>
          <w:pgMar w:top="691" w:right="1152" w:bottom="1080" w:left="1152" w:header="475" w:footer="576" w:gutter="0"/>
          <w:cols w:space="720"/>
        </w:sectPr>
      </w:pPr>
    </w:p>
    <w:p w14:paraId="6C9699DB" w14:textId="4A56D61F" w:rsidR="0092575F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6E2A97" w:rsidRPr="006E2A97">
        <w:rPr>
          <w:rFonts w:ascii="Angsana New" w:hAnsi="Angsana New" w:hint="cs"/>
          <w:sz w:val="30"/>
          <w:szCs w:val="30"/>
        </w:rPr>
        <w:t>31</w:t>
      </w:r>
      <w:r w:rsidR="00E919DD">
        <w:rPr>
          <w:rFonts w:ascii="Angsana New" w:hAnsi="Angsana New" w:hint="cs"/>
          <w:sz w:val="30"/>
          <w:szCs w:val="30"/>
          <w:cs/>
        </w:rPr>
        <w:t xml:space="preserve"> </w:t>
      </w:r>
      <w:r w:rsidR="00244835">
        <w:rPr>
          <w:rFonts w:ascii="Angsana New" w:hAnsi="Angsana New" w:hint="cs"/>
          <w:sz w:val="30"/>
          <w:szCs w:val="30"/>
          <w:cs/>
        </w:rPr>
        <w:t>มีนาคม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244835">
        <w:rPr>
          <w:rFonts w:ascii="Angsana New" w:hAnsi="Angsana New" w:hint="cs"/>
          <w:sz w:val="30"/>
          <w:szCs w:val="30"/>
          <w:cs/>
        </w:rPr>
        <w:t>สาม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E2A97" w:rsidRPr="006E2A97">
        <w:rPr>
          <w:rFonts w:ascii="Angsana New" w:hAnsi="Angsana New" w:hint="cs"/>
          <w:sz w:val="30"/>
          <w:szCs w:val="30"/>
        </w:rPr>
        <w:t>31</w:t>
      </w:r>
      <w:r w:rsidR="0024483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2564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14:paraId="7FF8458B" w14:textId="77777777" w:rsidR="002B13FA" w:rsidRPr="002B13FA" w:rsidRDefault="002B13FA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52"/>
        <w:gridCol w:w="810"/>
        <w:gridCol w:w="252"/>
        <w:gridCol w:w="738"/>
      </w:tblGrid>
      <w:tr w:rsidR="002B13FA" w:rsidRPr="000E30A7" w14:paraId="364CF8D6" w14:textId="77777777" w:rsidTr="0078719A">
        <w:trPr>
          <w:tblHeader/>
        </w:trPr>
        <w:tc>
          <w:tcPr>
            <w:tcW w:w="15462" w:type="dxa"/>
            <w:gridSpan w:val="26"/>
          </w:tcPr>
          <w:p w14:paraId="7EAC6288" w14:textId="77777777" w:rsidR="002B13FA" w:rsidRPr="000E30A7" w:rsidRDefault="002B13FA" w:rsidP="002B13F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257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30A7" w:rsidRPr="000E30A7" w14:paraId="60E4A3F3" w14:textId="77777777" w:rsidTr="0078719A">
        <w:trPr>
          <w:tblHeader/>
        </w:trPr>
        <w:tc>
          <w:tcPr>
            <w:tcW w:w="2700" w:type="dxa"/>
          </w:tcPr>
          <w:p w14:paraId="41F30647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2344B826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E30A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1E5941EE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6142FCCF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1E977A0" w14:textId="77777777" w:rsidR="000E30A7" w:rsidRPr="000E30A7" w:rsidRDefault="000E30A7" w:rsidP="000E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49F1A94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CB775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6AEC4D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C30DD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AF74D9F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C69960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9ADF033" w14:textId="722A2BF9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0E30A7" w:rsidRPr="000E30A7" w14:paraId="4C1044AF" w14:textId="77777777" w:rsidTr="0078719A">
        <w:trPr>
          <w:tblHeader/>
        </w:trPr>
        <w:tc>
          <w:tcPr>
            <w:tcW w:w="2700" w:type="dxa"/>
          </w:tcPr>
          <w:p w14:paraId="3E728FCC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C035BE0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30A7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7E88741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6E998B26" w14:textId="77777777" w:rsidR="000E30A7" w:rsidRPr="000E30A7" w:rsidDel="00685444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30A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137C1609" w14:textId="77777777" w:rsidR="000E30A7" w:rsidRPr="000E30A7" w:rsidRDefault="000E30A7" w:rsidP="000E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1A661A09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5A0178AD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57F618A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2CD92B3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3818CE9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3C077CBF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6497B6A" w14:textId="56E5EA6A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0E30A7" w:rsidRPr="000E30A7" w14:paraId="5371441C" w14:textId="77777777" w:rsidTr="0078719A">
        <w:trPr>
          <w:tblHeader/>
        </w:trPr>
        <w:tc>
          <w:tcPr>
            <w:tcW w:w="2700" w:type="dxa"/>
          </w:tcPr>
          <w:p w14:paraId="2727C9BD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C731B2C" w14:textId="120A5FCF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6E633B6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5AA6F4" w14:textId="2D1B70F1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8C3D6AC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0C0F843E" w14:textId="7877CACA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4A50E676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CA60F97" w14:textId="1E86027E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9B0DBB7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E9B661" w14:textId="0A39BD9B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10651E0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7FBF6B" w14:textId="797AB536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1DF1DF5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8D3D65" w14:textId="1638EDA0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07937BE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5C24A8" w14:textId="3551594F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F6F017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655887" w14:textId="6E29A3AF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1021965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895162D" w14:textId="220569C5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6A80980F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2565DE0" w14:textId="4ADEAF50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265C3FD4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3C097F9B" w14:textId="64627052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E2A97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E30A7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</w:tr>
      <w:tr w:rsidR="000E30A7" w:rsidRPr="000E30A7" w14:paraId="0F47F6BD" w14:textId="77777777" w:rsidTr="0078719A">
        <w:trPr>
          <w:tblHeader/>
        </w:trPr>
        <w:tc>
          <w:tcPr>
            <w:tcW w:w="2700" w:type="dxa"/>
          </w:tcPr>
          <w:p w14:paraId="11DC7B21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26C63AC" w14:textId="56AEAA1D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2338B0A7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0DDB11D" w14:textId="1FE19FDB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3E07316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4ABECC2" w14:textId="6CA2171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42A6992E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C4F573A" w14:textId="215CBD60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5AD1F38E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798439" w14:textId="42D6758C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27D25F4B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9E78E4" w14:textId="3868551A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90A8F4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AE8896" w14:textId="6119C4AF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0BAA45B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4003EF" w14:textId="349B47B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9E3CF9A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A01061" w14:textId="313312D5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EA10D03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37D19A3" w14:textId="0F664269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2" w:type="dxa"/>
            <w:shd w:val="clear" w:color="auto" w:fill="auto"/>
          </w:tcPr>
          <w:p w14:paraId="414D4B1F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D47B3FC" w14:textId="1AD27890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2" w:type="dxa"/>
          </w:tcPr>
          <w:p w14:paraId="52D0AE93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2AC62A0D" w14:textId="22F87F79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0E30A7" w:rsidRPr="000E30A7" w14:paraId="1B33984C" w14:textId="77777777" w:rsidTr="0078719A">
        <w:trPr>
          <w:tblHeader/>
        </w:trPr>
        <w:tc>
          <w:tcPr>
            <w:tcW w:w="2700" w:type="dxa"/>
          </w:tcPr>
          <w:p w14:paraId="70F44904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66A20BC5" w14:textId="2FFB82E4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71AA855E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5CB4A34" w14:textId="4D9C9952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52EA8BD3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0B02FCD1" w14:textId="610319F0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0CA98544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E6A430A" w14:textId="573D6602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2D9ABF75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4AFC9C4" w14:textId="4F193B78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70" w:type="dxa"/>
          </w:tcPr>
          <w:p w14:paraId="06DC2B04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6ADE84" w14:textId="4A9A98FE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E75248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4C764F" w14:textId="2BEDA14A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263B2F5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D516F5" w14:textId="0CD424EB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ADE6017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1916D7" w14:textId="24956698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8E10B1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E23474B" w14:textId="5CDE4E05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0A72DECB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3D9BD5A" w14:textId="347CDD33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2" w:type="dxa"/>
          </w:tcPr>
          <w:p w14:paraId="03421AF6" w14:textId="77777777" w:rsidR="000E30A7" w:rsidRPr="000E30A7" w:rsidRDefault="000E30A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A110D30" w14:textId="40DB5C34" w:rsidR="000E30A7" w:rsidRPr="000E30A7" w:rsidRDefault="006E2A97" w:rsidP="000E30A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E2A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</w:tr>
      <w:tr w:rsidR="000E30A7" w:rsidRPr="000E30A7" w14:paraId="20A471BC" w14:textId="77777777" w:rsidTr="0078719A">
        <w:trPr>
          <w:tblHeader/>
        </w:trPr>
        <w:tc>
          <w:tcPr>
            <w:tcW w:w="2700" w:type="dxa"/>
          </w:tcPr>
          <w:p w14:paraId="3B4EC81B" w14:textId="77777777" w:rsidR="000E30A7" w:rsidRPr="000E30A7" w:rsidRDefault="000E30A7" w:rsidP="000E30A7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585F76C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615D326B" w14:textId="77777777" w:rsidR="000E30A7" w:rsidRPr="000E30A7" w:rsidRDefault="000E30A7" w:rsidP="000E30A7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4F64298F" w14:textId="77777777" w:rsidR="000E30A7" w:rsidRPr="000E30A7" w:rsidRDefault="000E30A7" w:rsidP="000E30A7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509B21FF" w14:textId="77777777" w:rsidR="000E30A7" w:rsidRPr="000E30A7" w:rsidRDefault="000E30A7" w:rsidP="000E30A7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6A7425AD" w14:textId="77777777" w:rsidR="000E30A7" w:rsidRPr="000E30A7" w:rsidRDefault="000E30A7" w:rsidP="000E30A7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04D64939" w14:textId="77777777" w:rsidR="000E30A7" w:rsidRPr="000E30A7" w:rsidRDefault="000E30A7" w:rsidP="000E30A7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BC3CE59" w14:textId="77777777" w:rsidR="000E30A7" w:rsidRPr="000E30A7" w:rsidRDefault="000E30A7" w:rsidP="000E30A7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1D0007B" w14:textId="77777777" w:rsidR="000E30A7" w:rsidRPr="000E30A7" w:rsidRDefault="000E30A7" w:rsidP="000E30A7">
            <w:pPr>
              <w:pStyle w:val="10"/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12" w:type="dxa"/>
            <w:gridSpan w:val="15"/>
          </w:tcPr>
          <w:p w14:paraId="73AF217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0E30A7" w:rsidRPr="000E30A7" w14:paraId="69EF0F63" w14:textId="77777777" w:rsidTr="0078719A">
        <w:trPr>
          <w:trHeight w:val="74"/>
          <w:tblHeader/>
        </w:trPr>
        <w:tc>
          <w:tcPr>
            <w:tcW w:w="2700" w:type="dxa"/>
          </w:tcPr>
          <w:p w14:paraId="5FABEB1F" w14:textId="77777777" w:rsidR="000E30A7" w:rsidRPr="000E30A7" w:rsidRDefault="000E30A7" w:rsidP="000E30A7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6167FC72" w14:textId="77777777" w:rsidR="000E30A7" w:rsidRPr="000E30A7" w:rsidRDefault="000E30A7" w:rsidP="000E30A7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D4C88BD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2C26A702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1E1C460" w14:textId="77777777" w:rsidR="000E30A7" w:rsidRPr="000E30A7" w:rsidRDefault="000E30A7" w:rsidP="000E30A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2D37901C" w14:textId="77777777" w:rsidR="000E30A7" w:rsidRPr="000E30A7" w:rsidRDefault="000E30A7" w:rsidP="000E30A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47A057F7" w14:textId="77777777" w:rsidR="000E30A7" w:rsidRPr="000E30A7" w:rsidRDefault="000E30A7" w:rsidP="000E30A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6D5B77BE" w14:textId="77777777" w:rsidR="000E30A7" w:rsidRPr="000E30A7" w:rsidRDefault="000E30A7" w:rsidP="000E30A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690DAC22" w14:textId="77777777" w:rsidR="000E30A7" w:rsidRPr="000E30A7" w:rsidRDefault="000E30A7" w:rsidP="000E30A7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C9174C9" w14:textId="77777777" w:rsidR="000E30A7" w:rsidRPr="000E30A7" w:rsidRDefault="000E30A7" w:rsidP="000E30A7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3A1419" w14:textId="77777777" w:rsidR="000E30A7" w:rsidRPr="000E30A7" w:rsidRDefault="000E30A7" w:rsidP="000E30A7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6621A4B9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3B93C67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44F1B2D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D26C6E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896A50F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6F5E9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54ADBB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99C0B7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8307E4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D2A6BE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53BCF6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B84FF76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8492064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286C83F5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660F0992" w14:textId="77777777" w:rsidR="000E30A7" w:rsidRPr="000E30A7" w:rsidRDefault="000E30A7" w:rsidP="000E30A7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E1B83" w:rsidRPr="000E30A7" w14:paraId="2A382E01" w14:textId="77777777" w:rsidTr="0078719A">
        <w:trPr>
          <w:trHeight w:val="280"/>
        </w:trPr>
        <w:tc>
          <w:tcPr>
            <w:tcW w:w="2700" w:type="dxa"/>
          </w:tcPr>
          <w:p w14:paraId="132E31A5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6E3330E6" w14:textId="7E533B10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CE7DCF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14E1D9" w14:textId="344EE51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290DD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039F14" w14:textId="6A172B1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79FABD2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337307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4A76EF" w14:textId="5B707E3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1EC1696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F6095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D1DFF3" w14:textId="662820B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5F89125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892769E" w14:textId="184261A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15DD566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488070" w14:textId="59BE9AA2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42C6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D8D5A4" w14:textId="66F93B8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8ED6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09BB13" w14:textId="55A0AA7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35ABC9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00D979" w14:textId="2E1C3C2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2AA3C5C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E766CA" w14:textId="266E94F4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35F4B1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9D1A1C7" w14:textId="64647C7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BD8954E" w14:textId="77777777" w:rsidTr="0078719A">
        <w:trPr>
          <w:trHeight w:val="280"/>
        </w:trPr>
        <w:tc>
          <w:tcPr>
            <w:tcW w:w="2700" w:type="dxa"/>
          </w:tcPr>
          <w:p w14:paraId="4849A69E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4C89D576" w14:textId="67C49981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ECEF67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D14071" w14:textId="2BF1ECE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AA1FE6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A9769C" w14:textId="6588AFD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3737F33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79ABA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EBB852D" w14:textId="3BC8AF1E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2AF1094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BFCF0D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AFFCA3" w14:textId="0C3F9D9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477BCA5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30F20C2" w14:textId="04F17DAC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6689D8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70F36E" w14:textId="32EADDD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37883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70B9B6" w14:textId="7CD518B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9142E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C04BD8" w14:textId="2BA9E199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D2A729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7ACB85" w14:textId="541D2ED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11DE7DCB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C8B5F" w14:textId="7B55093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DCB7EF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32D1F609" w14:textId="07982A9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2D9C53C3" w14:textId="77777777" w:rsidTr="0078719A">
        <w:tc>
          <w:tcPr>
            <w:tcW w:w="2700" w:type="dxa"/>
          </w:tcPr>
          <w:p w14:paraId="7EE4A99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254B51BD" w14:textId="5274959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8B7C9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370717" w14:textId="0F3D6E0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117E89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424CD6" w14:textId="3B7C875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138A63C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F222E9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D634A21" w14:textId="2FDDCA0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51F889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5C7CFF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81F8AA" w14:textId="36B2160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E2D8BF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5F6676" w14:textId="3124367B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AEA8DB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4B7EF2" w14:textId="0E9783A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1DF1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E8FCCE" w14:textId="005D0C4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37373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4D09CC" w14:textId="32C8936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D7DBD6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D7568F" w14:textId="35A33B8E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F206C7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EDD3C3" w14:textId="085056A2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3E1EB6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D11C415" w14:textId="095E1E2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4B8A9C44" w14:textId="77777777" w:rsidTr="0078719A">
        <w:tc>
          <w:tcPr>
            <w:tcW w:w="2700" w:type="dxa"/>
          </w:tcPr>
          <w:p w14:paraId="61463CAD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จ็อยท์ แอนด์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โฮลด์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5E9294B5" w14:textId="7EACF36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85FD81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F2D41C" w14:textId="057560A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1C00E8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F99759" w14:textId="1959A7D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530106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FF29F9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9E1C2C4" w14:textId="3C774A26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4F9C1B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89E55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2F523B" w14:textId="6FD28703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F727A4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CA9FC8" w14:textId="5E7FF1F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960A44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8A4156" w14:textId="65A28644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92D2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F44F6E5" w14:textId="077DD15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099F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F6C5A" w14:textId="5508676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C4C877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4F695" w14:textId="7E2C50B5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56A4879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F3C245" w14:textId="2A330D8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</w:t>
            </w: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6E2A9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22708CF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2DB8BAF" w14:textId="195BD6DF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150</w:t>
            </w:r>
          </w:p>
        </w:tc>
      </w:tr>
      <w:tr w:rsidR="009E1B83" w:rsidRPr="000E30A7" w14:paraId="1D731EB8" w14:textId="77777777" w:rsidTr="0078719A">
        <w:tc>
          <w:tcPr>
            <w:tcW w:w="2700" w:type="dxa"/>
          </w:tcPr>
          <w:p w14:paraId="1F99BD37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67FC98A8" w14:textId="2028C59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794F4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E3465D" w14:textId="65986F5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20F230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BF4A5D" w14:textId="508652D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A94999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1D429F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5ABDD9" w14:textId="50C2C20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B3214DD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B57236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8F5D3F9" w14:textId="51757A93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9D1E21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3DB0563" w14:textId="5957302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6A84E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57A4965" w14:textId="671D578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5E849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11EAC6" w14:textId="71DAD63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689E2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88DBB8" w14:textId="2D0127C2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2049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574ADB" w14:textId="53C2807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DDF954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6E2626" w14:textId="7763671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DBA4E7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3F6193E2" w14:textId="34A3D37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13A94B55" w14:textId="77777777" w:rsidTr="0078719A">
        <w:tc>
          <w:tcPr>
            <w:tcW w:w="2700" w:type="dxa"/>
          </w:tcPr>
          <w:p w14:paraId="646E359C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730B876C" w14:textId="27B6699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C572DB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81026B" w14:textId="1989068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B46AD4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720736" w14:textId="37C8C6E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7E8B5F9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3DFB7F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8A165E7" w14:textId="49AF807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62CF53B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6CA820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EBCA8B" w14:textId="62D5E8D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DC61B9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1CB184" w14:textId="3D8172A3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BD2E9F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67BBB1" w14:textId="414EE7D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98706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1D3055" w14:textId="3B363CF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D3EB9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20155" w14:textId="3E19206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0F9EEE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4FB3CB" w14:textId="4FE49BD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3FB1475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0AB138" w14:textId="3B77099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83D784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93CFC56" w14:textId="1F7E17B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79DE8E4D" w14:textId="77777777" w:rsidTr="0078719A">
        <w:tc>
          <w:tcPr>
            <w:tcW w:w="2700" w:type="dxa"/>
          </w:tcPr>
          <w:p w14:paraId="60BBB86B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1C9ED816" w14:textId="7D8B7EF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4D4771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5E9A8EA" w14:textId="4FBCFE1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01E0A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13BFEE" w14:textId="69EA780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B6EAD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6F5B609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947232" w14:textId="3AE8007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EDA1A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635EA9E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8EBE5" w14:textId="1008A12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86E760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B2A91C" w14:textId="4C65ABB5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10E645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02C879F" w14:textId="09327F91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5B97B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D7D664" w14:textId="51FB71B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4899C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09D98" w14:textId="7AA6D4C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AA77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2637A6" w14:textId="124FF31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931AB7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8C4ECC" w14:textId="60B8BCA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EB7BC0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39B5432B" w14:textId="184EA6D1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76298E6" w14:textId="77777777" w:rsidTr="0078719A">
        <w:tc>
          <w:tcPr>
            <w:tcW w:w="2700" w:type="dxa"/>
          </w:tcPr>
          <w:p w14:paraId="6A061D53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079FF50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E87313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7886A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D3069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B1B39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74379A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14:paraId="129FE02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6801A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23134AD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29F8C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3A0E1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3B3E6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CD4E7A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7EF6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37EDF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B071A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04B62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CC257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C654B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07ADE94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DBCE2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C802A7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BEB27C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E1B83" w:rsidRPr="000E30A7" w14:paraId="4A32710A" w14:textId="77777777" w:rsidTr="0078719A">
        <w:tc>
          <w:tcPr>
            <w:tcW w:w="2700" w:type="dxa"/>
          </w:tcPr>
          <w:p w14:paraId="5C9076A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2D2519B2" w14:textId="7F2E95B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357958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0F7FE1" w14:textId="09DDA21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9CAE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D9FCE7" w14:textId="33B89393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0C7DC7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62BEE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42FB7C" w14:textId="2F1F00C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DB6B42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52998B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4F4A2" w14:textId="2FE1D80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FB9B54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6B669E" w14:textId="53629C1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D4C735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8F2D14B" w14:textId="670D96E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53E34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428A4F" w14:textId="3F19F7E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C0D40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934738" w14:textId="75E2F47C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F20030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216C59" w14:textId="4B8AE60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1F468AB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4570E3" w14:textId="2A2A2CB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308BAD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0F38B43" w14:textId="67501E4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114E7260" w14:textId="77777777" w:rsidTr="0078719A">
        <w:tc>
          <w:tcPr>
            <w:tcW w:w="2700" w:type="dxa"/>
          </w:tcPr>
          <w:p w14:paraId="0C27757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30" w:type="dxa"/>
            <w:shd w:val="clear" w:color="auto" w:fill="auto"/>
          </w:tcPr>
          <w:p w14:paraId="60D1E7C3" w14:textId="240F7F5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FB5110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5A6C85" w14:textId="1F21DCD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801E84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C38F44F" w14:textId="67641EE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3001791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38FC4C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D7C89BC" w14:textId="26433DF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2DBCFF2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694B5B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0BD258" w14:textId="253B246A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9161E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65658F" w14:textId="7714536B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AF5F0D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257CC3" w14:textId="0F61F20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02D1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03DB20E" w14:textId="2696E02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48480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BBF76E" w14:textId="2FCF6A6E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C101FB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9D6069" w14:textId="0C63352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4D88672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E9EFD4" w14:textId="2F02E88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DA2556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7B2615F" w14:textId="3F0E2E6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6967260C" w14:textId="77777777" w:rsidTr="0078719A">
        <w:tc>
          <w:tcPr>
            <w:tcW w:w="2700" w:type="dxa"/>
          </w:tcPr>
          <w:p w14:paraId="09867FE8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30" w:type="dxa"/>
            <w:shd w:val="clear" w:color="auto" w:fill="auto"/>
          </w:tcPr>
          <w:p w14:paraId="07E58F2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B14A3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782C2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4241F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E94EE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684301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366D3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B0A0A3D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37A5D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2279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15705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83CB6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1F8D7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8377B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94344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A6FD6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5468A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3FC1D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FBE92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DA3F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F8FAA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0EB5898E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6AC3C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BE6B10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C21D7F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E1B83" w:rsidRPr="000E30A7" w14:paraId="326CB0A7" w14:textId="77777777" w:rsidTr="0078719A">
        <w:tc>
          <w:tcPr>
            <w:tcW w:w="2700" w:type="dxa"/>
          </w:tcPr>
          <w:p w14:paraId="352B9C5C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651A54E1" w14:textId="15C32B6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E37255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9F4547" w14:textId="46C9ED5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D319F1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B21213" w14:textId="7D19D75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16C240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CAE816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DA60423" w14:textId="72C013F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04F9786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8CB80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E7D79C7" w14:textId="1DA98827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B5A3D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5AE25E" w14:textId="1D60EE9B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AB0EC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62F84E" w14:textId="3B8FE564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CA68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ED2285" w14:textId="0CC2673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218DD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90BA3E" w14:textId="02FF9C1D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459BD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784D3E" w14:textId="6BAACADC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5B37F79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228BA4" w14:textId="1D9EB69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153CB0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69F903A" w14:textId="1E56875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762C0D56" w14:textId="77777777" w:rsidTr="0078719A">
        <w:tc>
          <w:tcPr>
            <w:tcW w:w="2700" w:type="dxa"/>
          </w:tcPr>
          <w:p w14:paraId="0EC1C2C2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3A5936A0" w14:textId="56C7CB4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B91656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EC6806" w14:textId="5DDA3F7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F5FAA2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10BE85" w14:textId="7E0A5EF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6169A81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D6267E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338D1D3" w14:textId="33F0E1E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25D65B6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7C55E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F86B90" w14:textId="0472469A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4435BB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2149C1" w14:textId="5A5295D2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3172A4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BDFCB3" w14:textId="3F01515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94321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53B9F5" w14:textId="1375A6C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11DF0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A595B1" w14:textId="408173B2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76C56B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481CF3" w14:textId="5A54A642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438B680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228E89" w14:textId="6CD09AB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6C30E3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406064B" w14:textId="6B7079D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6435EF5F" w14:textId="77777777" w:rsidTr="0078719A">
        <w:tc>
          <w:tcPr>
            <w:tcW w:w="2700" w:type="dxa"/>
          </w:tcPr>
          <w:p w14:paraId="13088EE3" w14:textId="77777777" w:rsidR="009E1B83" w:rsidRPr="000E30A7" w:rsidRDefault="009E1B83" w:rsidP="009E1B83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4A5E4AA5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626DE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F78E8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6E4062" w14:textId="77777777" w:rsidR="009E1B83" w:rsidRPr="000E30A7" w:rsidRDefault="009E1B83" w:rsidP="009E1B83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73A8E337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219950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034DED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6D18252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815C21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B83DBF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25A77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9693B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ACB2C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52A4E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58DF9E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B8082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1D8AB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5FAAD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2A709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2F4E2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D6895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F5F672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063FB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0CC7B19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3F5B53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E1B83" w:rsidRPr="000E30A7" w14:paraId="4B73512A" w14:textId="77777777" w:rsidTr="0078719A">
        <w:trPr>
          <w:trHeight w:val="64"/>
        </w:trPr>
        <w:tc>
          <w:tcPr>
            <w:tcW w:w="2700" w:type="dxa"/>
          </w:tcPr>
          <w:p w14:paraId="042CFB0A" w14:textId="77777777" w:rsidR="009E1B83" w:rsidRPr="000E30A7" w:rsidRDefault="009E1B83" w:rsidP="009E1B83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4CA754D9" w14:textId="0EEFB88B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A6ED4B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8E40A37" w14:textId="7D7F0D4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F689241" w14:textId="77777777" w:rsidR="009E1B83" w:rsidRPr="000E30A7" w:rsidRDefault="009E1B83" w:rsidP="009E1B83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9BFC33E" w14:textId="580D5DDB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7CB216A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71B4162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A8223F" w14:textId="26BD6D66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C3695F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523FEB9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EFB873" w14:textId="6CB1A3D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37840B4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FB1E4EE" w14:textId="1F850C4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6A8708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F0C9DF" w14:textId="72CBB99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D550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334E99" w14:textId="6BCFD1C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B1CB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6AAB12" w14:textId="455578F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131A9A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465CE2" w14:textId="7B4A287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52" w:type="dxa"/>
            <w:shd w:val="clear" w:color="auto" w:fill="auto"/>
          </w:tcPr>
          <w:p w14:paraId="2B66358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2127D6" w14:textId="19CD78F1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1E66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DF0D6F4" w14:textId="425C418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D6A0664" w14:textId="77777777" w:rsidTr="0078719A">
        <w:tc>
          <w:tcPr>
            <w:tcW w:w="2700" w:type="dxa"/>
          </w:tcPr>
          <w:p w14:paraId="21FDA24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รักษาความปลอดภัย เอเอสเอ็ม</w:t>
            </w:r>
          </w:p>
        </w:tc>
        <w:tc>
          <w:tcPr>
            <w:tcW w:w="630" w:type="dxa"/>
            <w:shd w:val="clear" w:color="auto" w:fill="auto"/>
          </w:tcPr>
          <w:p w14:paraId="1A477ED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D90FE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94349E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765BD0" w14:textId="77777777" w:rsidR="009E1B83" w:rsidRPr="000E30A7" w:rsidRDefault="009E1B83" w:rsidP="009E1B83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48AD060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0CC9DE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D331BD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527F2A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95E0F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34E52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4098A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CF1B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4107E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D8819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0EFFD2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D0B59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ED225B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D8D2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1C3F4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B425C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1B7E0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1BF51F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B89F8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CCD420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96BF38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E1B83" w:rsidRPr="000E30A7" w14:paraId="7344BEBA" w14:textId="77777777" w:rsidTr="0078719A">
        <w:tc>
          <w:tcPr>
            <w:tcW w:w="2700" w:type="dxa"/>
          </w:tcPr>
          <w:p w14:paraId="2783F27C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30" w:type="dxa"/>
            <w:shd w:val="clear" w:color="auto" w:fill="auto"/>
          </w:tcPr>
          <w:p w14:paraId="0BFA55D1" w14:textId="6733A8C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DBAF37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19F897" w14:textId="618A7EF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76277B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97B6E4" w14:textId="1F3D677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42503BF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B1A601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DE4D32E" w14:textId="53DB7A6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2E86657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4EFC40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3FF7B1" w14:textId="44986D8F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A0E0F2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681A71" w14:textId="4386401C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CCB41A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A1C2DD" w14:textId="0C9C1B25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BD580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EE7B44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CD60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AC6FA9" w14:textId="56DA815A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944966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4B2944" w14:textId="1E991C9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  <w:shd w:val="clear" w:color="auto" w:fill="auto"/>
          </w:tcPr>
          <w:p w14:paraId="397AD77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A9C2AF" w14:textId="7AA56A3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9E791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198F03A" w14:textId="24D1150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40F4E802" w14:textId="77777777" w:rsidTr="0078719A">
        <w:tc>
          <w:tcPr>
            <w:tcW w:w="2700" w:type="dxa"/>
          </w:tcPr>
          <w:p w14:paraId="2F55E7B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30" w:type="dxa"/>
            <w:shd w:val="clear" w:color="auto" w:fill="auto"/>
          </w:tcPr>
          <w:p w14:paraId="0DA76B5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ACCC45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95F7A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049BF3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39981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8D896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DCC10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3E530F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95037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3F1B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4C8D0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CB7BC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5804D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BD8E0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FDB28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B6A9A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983A5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04374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C8DCC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CABD8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D5817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9D5811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C5F95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BFA677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0607EF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E1B83" w:rsidRPr="000E30A7" w14:paraId="188247CE" w14:textId="77777777" w:rsidTr="0078719A">
        <w:tc>
          <w:tcPr>
            <w:tcW w:w="2700" w:type="dxa"/>
          </w:tcPr>
          <w:p w14:paraId="0E7579CF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30" w:type="dxa"/>
            <w:shd w:val="clear" w:color="auto" w:fill="auto"/>
          </w:tcPr>
          <w:p w14:paraId="4BCEAEF3" w14:textId="6B90DDC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A755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13AAD9" w14:textId="7FE5BC8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E1B6D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BF0135" w14:textId="7E06327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9E3B9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050C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1074B4A" w14:textId="36F329EB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E038C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F6E3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64A6FA" w14:textId="1FC47DEE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67A9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AE945" w14:textId="72F69F1E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3EF2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0AAB5F" w14:textId="5BCA17F5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D2D2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9B3D7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1CC8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605034" w14:textId="7F82A5AD" w:rsidR="009E1B83" w:rsidRPr="000E30A7" w:rsidRDefault="006E2A97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1A9B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08AE9E" w14:textId="6C2CE5D0" w:rsidR="009E1B83" w:rsidRPr="000E30A7" w:rsidRDefault="006E2A97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81FB4C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66CD72" w14:textId="36E9012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E46D1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B3B2EE1" w14:textId="6D783D7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20F346F1" w14:textId="77777777" w:rsidTr="0078719A">
        <w:tc>
          <w:tcPr>
            <w:tcW w:w="2700" w:type="dxa"/>
          </w:tcPr>
          <w:p w14:paraId="684A6EA9" w14:textId="77777777" w:rsidR="009E1B83" w:rsidRPr="000E30A7" w:rsidRDefault="009E1B83" w:rsidP="009E1B83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0A842BC7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9037B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B6AA85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B882E4" w14:textId="77777777" w:rsidR="009E1B83" w:rsidRPr="000E30A7" w:rsidRDefault="009E1B83" w:rsidP="009E1B83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79821EBF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E26EE4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C4CAB6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4A19690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619E242" w14:textId="77777777" w:rsidR="009E1B83" w:rsidRPr="000E30A7" w:rsidRDefault="009E1B83" w:rsidP="009E1B83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09F6EA" w14:textId="77777777" w:rsidR="009E1B83" w:rsidRPr="000E30A7" w:rsidRDefault="009E1B83" w:rsidP="009E1B83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5228EE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F8F59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EF2BED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8FB97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CAB3A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5B6BC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1BF2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4E822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E3BCE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D1CBB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82273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727581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6B9F3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AC886B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9E4934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E1B83" w:rsidRPr="000E30A7" w14:paraId="14E45459" w14:textId="77777777" w:rsidTr="0078719A">
        <w:tc>
          <w:tcPr>
            <w:tcW w:w="2700" w:type="dxa"/>
          </w:tcPr>
          <w:p w14:paraId="2FF542D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6F125A9E" w14:textId="375B1A0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E2B4CC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2DE914" w14:textId="28A79ECE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2537C3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D1C6B6" w14:textId="3DEB517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C127C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20F51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1661798" w14:textId="26AAEFB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A3DF35" w14:textId="6D806E81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DB6EEE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F847BE" w14:textId="38E66F6D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68E541D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1B3AF5" w14:textId="5458F494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35B193C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87F4422" w14:textId="7305F0B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5BC7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AFB310F" w14:textId="5C8AD0B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60FE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EBCEEE" w14:textId="1960978C" w:rsidR="009E1B83" w:rsidRPr="000E30A7" w:rsidRDefault="009E1B83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56E500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013F5E" w14:textId="7F031BEF" w:rsidR="009E1B83" w:rsidRPr="000E30A7" w:rsidRDefault="009E1B83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3EE8A14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813B52" w14:textId="23DDCCC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1CDC10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D724C42" w14:textId="4BB4C58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1E436391" w14:textId="77777777" w:rsidTr="0078719A">
        <w:tc>
          <w:tcPr>
            <w:tcW w:w="2700" w:type="dxa"/>
          </w:tcPr>
          <w:p w14:paraId="1684A20B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79492CF3" w14:textId="0058358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74E65E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A74F77" w14:textId="5855402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5EA0633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0A3C45" w14:textId="5C5FDCF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B70B5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A3BE8F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663BEE" w14:textId="7589F270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15E344" w14:textId="7A80551B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ABC7E5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46E8BA" w14:textId="7FFB7DA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75B18B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CFE2BE" w14:textId="65C315CE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E3A912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7DE6D70" w14:textId="45F066B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9425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130FF2" w14:textId="21DA8D0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5798FF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953F8F" w14:textId="0FEB092D" w:rsidR="009E1B83" w:rsidRPr="000E30A7" w:rsidRDefault="009E1B83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CB4316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D74DAD" w14:textId="12763434" w:rsidR="009E1B83" w:rsidRPr="000E30A7" w:rsidRDefault="009E1B83" w:rsidP="009E1B83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52" w:type="dxa"/>
            <w:shd w:val="clear" w:color="auto" w:fill="auto"/>
          </w:tcPr>
          <w:p w14:paraId="69CBADD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D97364" w14:textId="0F0583B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22C8C1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4206E9C8" w14:textId="5C60802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E93E420" w14:textId="77777777" w:rsidTr="0078719A">
        <w:tc>
          <w:tcPr>
            <w:tcW w:w="2700" w:type="dxa"/>
          </w:tcPr>
          <w:p w14:paraId="1A4F773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759D1BAB" w14:textId="4823ED8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73B732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BD2E61" w14:textId="6A148A9B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AA9143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3790E58" w14:textId="0D1CEEA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46281EA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C2DFBD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B22250A" w14:textId="7951F57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47F3DF9A" w14:textId="1F0BFAD4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D5F12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91800C" w14:textId="727B798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63EA113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5A3686A" w14:textId="7DA2C03B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8E9608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2919D1" w14:textId="0070B29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D0740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FF987F" w14:textId="4AE32044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89E7D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905402" w14:textId="095BB24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3CB5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CB75D4" w14:textId="2A8F192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57447F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F8C130" w14:textId="619B281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A184A1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10DE634B" w14:textId="1E408F8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0086CAC4" w14:textId="77777777" w:rsidTr="0078719A">
        <w:tc>
          <w:tcPr>
            <w:tcW w:w="2700" w:type="dxa"/>
          </w:tcPr>
          <w:p w14:paraId="4AA37C16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7CDC375F" w14:textId="3FABD8FF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745407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6C78A06" w14:textId="178A09D0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5006CBC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C3F1E6" w14:textId="60AE56D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B23DA4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79817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68FB30" w14:textId="17F1046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67794092" w14:textId="3D99AF7E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1AEFC9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1D7870" w14:textId="5240644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2A2280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E61EA9" w14:textId="322F42D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43300E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3B58D29" w14:textId="0EF6D3D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5141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0FB687" w14:textId="14335A0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DA378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9111C2" w14:textId="3F8FEE7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A62FF8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F23696" w14:textId="4ECD6998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6124F03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20FC2C" w14:textId="185E2365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976FDA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4EE9994" w14:textId="0FFD0EB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2B04E9A6" w14:textId="77777777" w:rsidTr="0078719A">
        <w:tc>
          <w:tcPr>
            <w:tcW w:w="2700" w:type="dxa"/>
          </w:tcPr>
          <w:p w14:paraId="4E1D6864" w14:textId="0DA43DDB" w:rsidR="009E1B83" w:rsidRPr="000E30A7" w:rsidRDefault="009E1B83" w:rsidP="009E1B8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593A9E18" w14:textId="74EFBC41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8CFD4E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26DDF6" w14:textId="622AA3C6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61DE38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ADD475" w14:textId="34714F5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EBC6B5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D6FA6F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F6596A3" w14:textId="3E430196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750F8E7" w14:textId="38BADED3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69A25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85B727" w14:textId="78C90E1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FD01B0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A9966F" w14:textId="0BCB96C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FD17A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827BFB" w14:textId="2E2ADAEB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AF2C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BA05E50" w14:textId="6988CAD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EF3D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EE6D34" w14:textId="54A3CDEE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E050C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871FD6" w14:textId="06B813F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CDD03C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E785A5" w14:textId="6E80AB2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FEF14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87BA8BC" w14:textId="31324E3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3A8922E" w14:textId="77777777" w:rsidTr="0078719A">
        <w:tc>
          <w:tcPr>
            <w:tcW w:w="2700" w:type="dxa"/>
          </w:tcPr>
          <w:p w14:paraId="7684455E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4B660C9A" w14:textId="3359D3B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4FE47B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10F950" w14:textId="2318FC20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8394BC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1BEEDA" w14:textId="63C539AC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5FA6DC7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648EB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FC3888C" w14:textId="15F4D759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B5A580C" w14:textId="2494ED9C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3F0A180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705683" w14:textId="102E9C41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DB39D1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E9EF385" w14:textId="4BA76BA9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2F0FF9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895E1A" w14:textId="79A6995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EBF20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B0B435" w14:textId="1733F4FA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FE41E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2FCED" w14:textId="6BF6FCB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E114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8989F6" w14:textId="2BB49D64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7E92E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D6C7E4" w14:textId="5932489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4BF481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93DD1DB" w14:textId="17863F7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3EA8525A" w14:textId="77777777" w:rsidTr="0078719A">
        <w:tc>
          <w:tcPr>
            <w:tcW w:w="2700" w:type="dxa"/>
          </w:tcPr>
          <w:p w14:paraId="64FCBD75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30" w:type="dxa"/>
            <w:shd w:val="clear" w:color="auto" w:fill="auto"/>
          </w:tcPr>
          <w:p w14:paraId="4EFD2E09" w14:textId="11C8F9C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1DBE4C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E3F058" w14:textId="4399A0BF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2884234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607D63" w14:textId="59C58F3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0B7172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B00425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3FE7B51" w14:textId="1A2C74C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4CDBF9A" w14:textId="1F6E33A6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3C1D1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3499EC" w14:textId="7CD5DA87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A01F72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72ABB2" w14:textId="701E2322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231850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0CA6F89" w14:textId="252431C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5A18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B19752" w14:textId="14D67475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70D3D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93BF18" w14:textId="0152D3F7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316BEB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9EE811" w14:textId="79EC0B1F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5D39A480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68A88E" w14:textId="7916970C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17123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121F45C" w14:textId="428E30B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7D80BBF9" w14:textId="77777777" w:rsidTr="0078719A">
        <w:tc>
          <w:tcPr>
            <w:tcW w:w="2700" w:type="dxa"/>
          </w:tcPr>
          <w:p w14:paraId="5A6C13F2" w14:textId="1DFA0FA1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เลโก 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7F460F2A" w14:textId="431FF37A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DC0BFC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68B444A" w14:textId="2B94DF73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7C7876D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CA33172" w14:textId="692CEB5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2BACBBE1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CB07BE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98F4775" w14:textId="3DB594C5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48B51FDB" w14:textId="429A40BC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793F1E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B4AAA6" w14:textId="178BCBE7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B0379D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654D1F" w14:textId="2AA2C575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C4C846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7FB9E9" w14:textId="7895590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BE18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D7051A" w14:textId="31140DE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EB9E38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21BA23" w14:textId="13FC560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4EEAADA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1D5ABF" w14:textId="2FA5C52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182EF415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680ED" w14:textId="72ADA64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D9CF6E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9B846CC" w14:textId="22E9D291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4024B7E2" w14:textId="77777777" w:rsidTr="0078719A">
        <w:tc>
          <w:tcPr>
            <w:tcW w:w="2700" w:type="dxa"/>
          </w:tcPr>
          <w:p w14:paraId="4EB844AE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0E2F9F8E" w14:textId="2FD2311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408C3F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535344" w14:textId="1024CF2D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AAE44C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9231EF" w14:textId="22651A2B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5925FE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764F6D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4D1E402" w14:textId="53E86DD2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332511A5" w14:textId="3A641E0C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022B69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C39BEB" w14:textId="5F5EB3D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4150C6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C4A3ED" w14:textId="09ED04A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FD1BFCC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B7C2F6" w14:textId="1485704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BF26A4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03A422A" w14:textId="112162E1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8FDE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016D0C" w14:textId="50FF7AB0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BC13D52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5A7C6F" w14:textId="05BA2C4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0D647BB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EB5A65" w14:textId="0AD13356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9F7CDF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32A6B2C3" w14:textId="4EAA523F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1B83" w:rsidRPr="000E30A7" w14:paraId="2C79A68F" w14:textId="77777777" w:rsidTr="0078719A">
        <w:tc>
          <w:tcPr>
            <w:tcW w:w="2700" w:type="dxa"/>
          </w:tcPr>
          <w:p w14:paraId="5BAF3929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6C30AE7C" w14:textId="33519FA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2A2CE06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C68323" w14:textId="23454F61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CA1B01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ECCB5B" w14:textId="4F7BF114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64421E9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579CCAC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51CA736" w14:textId="04459477" w:rsidR="009E1B83" w:rsidRPr="000E30A7" w:rsidRDefault="006E2A97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E1B83" w:rsidRPr="000E30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E2A97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274797D0" w14:textId="13894C7D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0097CE33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E2084" w14:textId="21911639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0C24551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E9FFCE" w14:textId="7CDC9516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7075155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C81F5E" w14:textId="6785BF69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682BC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64F200" w14:textId="3EAC5430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A4A92B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FA8ED2" w14:textId="108AB78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45CA9C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7A7E9D" w14:textId="67203B43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C5832DD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41C5A" w14:textId="16AB249D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8E0A140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C971E7E" w14:textId="742856B8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E30A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2628D" w:rsidRPr="000E30A7" w14:paraId="25C1EE4D" w14:textId="77777777" w:rsidTr="0078719A">
        <w:tc>
          <w:tcPr>
            <w:tcW w:w="2700" w:type="dxa"/>
          </w:tcPr>
          <w:p w14:paraId="497625CF" w14:textId="77777777" w:rsidR="009E1B83" w:rsidRPr="000E30A7" w:rsidRDefault="009E1B83" w:rsidP="009E1B8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49553B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B93AF7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180B5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578F5E2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7DA5AF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4A1618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3E89BB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E36C43E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135B49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A1D46A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B8A2" w14:textId="379CC043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9E1B83"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62DDD55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DAD03" w14:textId="7ADBB838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9E1B83"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05F34075" w14:textId="77777777" w:rsidR="009E1B83" w:rsidRPr="000E30A7" w:rsidRDefault="009E1B83" w:rsidP="009E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C7F6D" w14:textId="1120DAF5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B157E7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63AEB" w14:textId="2A809862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E2A97"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8F28E9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11676" w14:textId="7745214F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9E1B83"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15677FF8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50212" w14:textId="70DF33C3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9E1B83" w:rsidRPr="000E30A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248</w:t>
            </w:r>
          </w:p>
        </w:tc>
        <w:tc>
          <w:tcPr>
            <w:tcW w:w="252" w:type="dxa"/>
            <w:shd w:val="clear" w:color="auto" w:fill="auto"/>
          </w:tcPr>
          <w:p w14:paraId="5B4D301F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0F52" w14:textId="7C967B9F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1</w:t>
            </w:r>
            <w:r w:rsidRPr="006E2A9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Pr="006E2A97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0A249283" w14:textId="77777777" w:rsidR="009E1B83" w:rsidRPr="000E30A7" w:rsidRDefault="009E1B83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55746" w14:textId="041D21F2" w:rsidR="009E1B83" w:rsidRPr="000E30A7" w:rsidRDefault="006E2A97" w:rsidP="009E1B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150</w:t>
            </w:r>
          </w:p>
        </w:tc>
      </w:tr>
    </w:tbl>
    <w:p w14:paraId="54EAE9CB" w14:textId="5318002A" w:rsidR="002B13FA" w:rsidRDefault="002B13FA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8996616" w14:textId="77777777" w:rsidR="00244835" w:rsidRPr="00AB46E2" w:rsidRDefault="00244835" w:rsidP="0024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</w:pPr>
    </w:p>
    <w:p w14:paraId="2F217283" w14:textId="77777777" w:rsidR="004D33BB" w:rsidRPr="00875959" w:rsidRDefault="004D33BB" w:rsidP="004D33BB">
      <w:pPr>
        <w:rPr>
          <w:rFonts w:ascii="Angsana New" w:hAnsi="Angsana New"/>
        </w:rPr>
        <w:sectPr w:rsidR="004D33BB" w:rsidRPr="00875959" w:rsidSect="00C946D3">
          <w:headerReference w:type="even" r:id="rId15"/>
          <w:headerReference w:type="default" r:id="rId16"/>
          <w:footerReference w:type="default" r:id="rId17"/>
          <w:headerReference w:type="first" r:id="rId18"/>
          <w:pgSz w:w="16834" w:h="11909" w:orient="landscape" w:code="9"/>
          <w:pgMar w:top="1152" w:right="691" w:bottom="1080" w:left="1080" w:header="475" w:footer="490" w:gutter="0"/>
          <w:cols w:space="720"/>
        </w:sectPr>
      </w:pPr>
    </w:p>
    <w:p w14:paraId="3132E92D" w14:textId="77777777" w:rsidR="00AC16A8" w:rsidRPr="0078719A" w:rsidRDefault="00AC16A8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928382C" w14:textId="77777777" w:rsidR="00AC16A8" w:rsidRPr="000F7FEB" w:rsidRDefault="00AC16A8" w:rsidP="00AC16A8">
      <w:pPr>
        <w:rPr>
          <w:rFonts w:ascii="Angsana New" w:hAnsi="Angsana New"/>
          <w:sz w:val="24"/>
          <w:szCs w:val="24"/>
        </w:rPr>
      </w:pPr>
    </w:p>
    <w:p w14:paraId="66FF94C6" w14:textId="77777777"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75FB50E2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55AEFF4" w14:textId="6D5C6F80"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</w:t>
      </w:r>
      <w:r w:rsidR="006459D9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8A3576">
        <w:rPr>
          <w:rFonts w:ascii="Angsana New" w:hAnsi="Angsana New" w:hint="cs"/>
          <w:sz w:val="30"/>
          <w:szCs w:val="30"/>
          <w:cs/>
        </w:rPr>
        <w:t>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="006459D9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CB4353D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86B3795" w14:textId="77777777"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14:paraId="0440217B" w14:textId="77777777"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B5110B3" w14:textId="77777777"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5FFA7286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608742B" w14:textId="77777777" w:rsidR="00100621" w:rsidRDefault="00100621" w:rsidP="00CC08A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14:paraId="2D5D6845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375DFF4" w14:textId="4D70FB0F" w:rsidR="00100621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ๆ</w:t>
      </w:r>
    </w:p>
    <w:p w14:paraId="0C1D7906" w14:textId="77777777" w:rsidR="000113CF" w:rsidRPr="00404018" w:rsidRDefault="000113CF" w:rsidP="0040401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324C08C" w14:textId="295CBD7A" w:rsidR="00475798" w:rsidRPr="00491B98" w:rsidRDefault="00475798" w:rsidP="004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2855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6E2A97" w:rsidRPr="006E2A97">
        <w:rPr>
          <w:rFonts w:ascii="Angsana New" w:hAnsi="Angsana New"/>
          <w:sz w:val="30"/>
          <w:szCs w:val="30"/>
        </w:rPr>
        <w:t>2560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1</w:t>
      </w:r>
      <w:r w:rsidRPr="00BE2855">
        <w:rPr>
          <w:rFonts w:ascii="Angsana New" w:hAnsi="Angsana New"/>
          <w:sz w:val="30"/>
          <w:szCs w:val="30"/>
        </w:rPr>
        <w:t>,</w:t>
      </w:r>
      <w:r w:rsidR="006E2A97" w:rsidRPr="006E2A97">
        <w:rPr>
          <w:rFonts w:ascii="Angsana New" w:hAnsi="Angsana New"/>
          <w:sz w:val="30"/>
          <w:szCs w:val="30"/>
        </w:rPr>
        <w:t>023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6E2A97" w:rsidRPr="006E2A97">
        <w:rPr>
          <w:rFonts w:ascii="Angsana New" w:hAnsi="Angsana New"/>
          <w:sz w:val="30"/>
          <w:szCs w:val="30"/>
        </w:rPr>
        <w:t>2560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2561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2563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</w:t>
      </w:r>
      <w:r w:rsidRPr="00BE285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3FB9FF0" w14:textId="77777777" w:rsidR="00475798" w:rsidRPr="00BE2855" w:rsidRDefault="00475798" w:rsidP="004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733954D" w14:textId="7E0EB366" w:rsidR="00475798" w:rsidRPr="00324224" w:rsidRDefault="00475798" w:rsidP="004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4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)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324224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พฤษภาคม</w:t>
      </w:r>
      <w:r w:rsidRPr="0032422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32422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3</w:t>
      </w:r>
      <w:r w:rsidR="006E2A97" w:rsidRPr="006E2A97">
        <w:rPr>
          <w:rFonts w:ascii="Angsana New" w:hAnsi="Angsana New"/>
          <w:spacing w:val="-2"/>
          <w:sz w:val="30"/>
          <w:szCs w:val="30"/>
        </w:rPr>
        <w:t>1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B11D9" w:rsidRPr="0032422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</w:t>
      </w:r>
      <w:r w:rsidR="006E2A97" w:rsidRPr="006E2A97">
        <w:rPr>
          <w:rFonts w:ascii="Angsana New" w:hAnsi="Angsana New"/>
          <w:spacing w:val="-2"/>
          <w:sz w:val="30"/>
          <w:szCs w:val="30"/>
        </w:rPr>
        <w:t>4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6E2A97" w:rsidRPr="006E2A97">
        <w:rPr>
          <w:rFonts w:ascii="Angsana New" w:hAnsi="Angsana New"/>
          <w:spacing w:val="-2"/>
          <w:sz w:val="30"/>
          <w:szCs w:val="30"/>
        </w:rPr>
        <w:t>416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3</w:t>
      </w:r>
      <w:r w:rsidR="006E2A97" w:rsidRPr="006E2A97">
        <w:rPr>
          <w:rFonts w:ascii="Angsana New" w:hAnsi="Angsana New"/>
          <w:spacing w:val="-2"/>
          <w:sz w:val="30"/>
          <w:szCs w:val="30"/>
        </w:rPr>
        <w:t>1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</w:t>
      </w:r>
      <w:r w:rsidR="006E2A97" w:rsidRPr="006E2A97">
        <w:rPr>
          <w:rFonts w:ascii="Angsana New" w:hAnsi="Angsana New"/>
          <w:spacing w:val="-2"/>
          <w:sz w:val="30"/>
          <w:szCs w:val="30"/>
        </w:rPr>
        <w:t>4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>ในงบการเงินรวม</w:t>
      </w:r>
      <w:r w:rsidRPr="0032422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324224">
        <w:rPr>
          <w:rFonts w:ascii="Angsana New" w:hAnsi="Angsana New" w:hint="cs"/>
          <w:spacing w:val="-2"/>
          <w:sz w:val="30"/>
          <w:szCs w:val="30"/>
          <w:cs/>
        </w:rPr>
        <w:t>อย่างไรก็ตาม</w:t>
      </w:r>
      <w:r w:rsidR="007B11D9" w:rsidRPr="00324224">
        <w:rPr>
          <w:rFonts w:ascii="Angsana New" w:hAnsi="Angsana New" w:hint="cs"/>
          <w:spacing w:val="-2"/>
          <w:sz w:val="30"/>
          <w:szCs w:val="30"/>
          <w:cs/>
        </w:rPr>
        <w:t>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</w:t>
      </w:r>
      <w:r w:rsidR="001876D1">
        <w:rPr>
          <w:rFonts w:ascii="Angsana New" w:hAnsi="Angsana New" w:hint="cs"/>
          <w:spacing w:val="-2"/>
          <w:sz w:val="30"/>
          <w:szCs w:val="30"/>
          <w:cs/>
        </w:rPr>
        <w:t>ข้างต้น</w:t>
      </w:r>
    </w:p>
    <w:p w14:paraId="75F3C4F1" w14:textId="77777777" w:rsidR="00475798" w:rsidRDefault="00475798" w:rsidP="0047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11ADF9" w14:textId="77777777" w:rsidR="00324224" w:rsidRDefault="00324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C29AC8" w14:textId="619812AF" w:rsidR="008C4E8E" w:rsidRPr="00BE1738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7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หุ้นกู้ระยะยาว</w:t>
      </w:r>
    </w:p>
    <w:p w14:paraId="69B8CDB6" w14:textId="77777777" w:rsidR="008C4E8E" w:rsidRPr="00404018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1B89DE6" w14:textId="025C3CE7" w:rsidR="008C4E8E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D63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36D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528E7824" w14:textId="77777777" w:rsidR="00CB10EE" w:rsidRDefault="00CB10E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CB10EE" w:rsidRPr="00554CF7" w14:paraId="31C3925E" w14:textId="77777777" w:rsidTr="00582581">
        <w:tc>
          <w:tcPr>
            <w:tcW w:w="4230" w:type="dxa"/>
            <w:shd w:val="clear" w:color="auto" w:fill="auto"/>
          </w:tcPr>
          <w:p w14:paraId="3EA3D30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DE34DC5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042B4813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0B78BBA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0EE" w:rsidRPr="00554CF7" w14:paraId="72DC8B83" w14:textId="77777777" w:rsidTr="00582581">
        <w:tc>
          <w:tcPr>
            <w:tcW w:w="4230" w:type="dxa"/>
            <w:shd w:val="clear" w:color="auto" w:fill="auto"/>
          </w:tcPr>
          <w:p w14:paraId="36D2E96E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451ED29" w14:textId="6D08C5C9" w:rsidR="00CB10EE" w:rsidRPr="00AA6B6A" w:rsidRDefault="006E2A97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60433AE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3F88BB" w14:textId="6F45FCB1" w:rsidR="00CB10EE" w:rsidRPr="00AA6B6A" w:rsidRDefault="006E2A97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026D44B4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4F16DE8" w14:textId="6219DF4C" w:rsidR="00CB10EE" w:rsidRPr="00AA6B6A" w:rsidRDefault="006E2A97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shd w:val="clear" w:color="auto" w:fill="auto"/>
          </w:tcPr>
          <w:p w14:paraId="2D121FD2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5B9129" w14:textId="0FC1ACDD" w:rsidR="00CB10EE" w:rsidRPr="00AA6B6A" w:rsidRDefault="006E2A97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B10EE" w:rsidRPr="00554CF7" w14:paraId="4A0B9DC3" w14:textId="77777777" w:rsidTr="00582581">
        <w:tc>
          <w:tcPr>
            <w:tcW w:w="4230" w:type="dxa"/>
            <w:shd w:val="clear" w:color="auto" w:fill="auto"/>
          </w:tcPr>
          <w:p w14:paraId="11E1149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02DF5281" w14:textId="6976548C" w:rsidR="00CB10EE" w:rsidRPr="00295112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C6CBF1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EB6685" w14:textId="52DE10CD" w:rsidR="00CB10EE" w:rsidRPr="00295112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1BC8B74A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E2C437C" w14:textId="6464617D" w:rsidR="00CB10EE" w:rsidRPr="00295112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0325E65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0020F23" w14:textId="78B23284" w:rsidR="00CB10EE" w:rsidRPr="00295112" w:rsidRDefault="006E2A97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CB10EE" w:rsidRPr="00554CF7" w14:paraId="5B590314" w14:textId="77777777" w:rsidTr="00582581">
        <w:tc>
          <w:tcPr>
            <w:tcW w:w="4230" w:type="dxa"/>
          </w:tcPr>
          <w:p w14:paraId="3AB02FD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427F119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11D9" w:rsidRPr="00554CF7" w14:paraId="08FFD216" w14:textId="77777777" w:rsidTr="00582581">
        <w:trPr>
          <w:trHeight w:val="80"/>
        </w:trPr>
        <w:tc>
          <w:tcPr>
            <w:tcW w:w="4230" w:type="dxa"/>
          </w:tcPr>
          <w:p w14:paraId="00D7FC8C" w14:textId="77777777" w:rsidR="007B11D9" w:rsidRDefault="007B11D9" w:rsidP="007B11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79003802" w14:textId="41843F25" w:rsidR="007B11D9" w:rsidRPr="008B5B23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70" w:type="dxa"/>
          </w:tcPr>
          <w:p w14:paraId="1871AAED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B71166" w14:textId="4116D894" w:rsidR="007B11D9" w:rsidRPr="008B5B23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67" w:type="dxa"/>
          </w:tcPr>
          <w:p w14:paraId="192364F4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E49185" w14:textId="6F993EFB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AF93F3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CBBC34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1D9" w:rsidRPr="00554CF7" w14:paraId="0F8B7C87" w14:textId="77777777" w:rsidTr="00582581">
        <w:tc>
          <w:tcPr>
            <w:tcW w:w="4230" w:type="dxa"/>
          </w:tcPr>
          <w:p w14:paraId="592B5C80" w14:textId="77777777" w:rsidR="007B11D9" w:rsidRPr="00554CF7" w:rsidRDefault="007B11D9" w:rsidP="007B11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F88716A" w14:textId="484126A6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6073E452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0AFE85" w14:textId="3D8F7C86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67" w:type="dxa"/>
          </w:tcPr>
          <w:p w14:paraId="15D32144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AFE539" w14:textId="65121021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F9AC65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57A615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1D9" w:rsidRPr="00554CF7" w14:paraId="3446F78B" w14:textId="77777777" w:rsidTr="00582581">
        <w:trPr>
          <w:trHeight w:val="80"/>
        </w:trPr>
        <w:tc>
          <w:tcPr>
            <w:tcW w:w="4230" w:type="dxa"/>
          </w:tcPr>
          <w:p w14:paraId="7534F51F" w14:textId="77777777" w:rsidR="007B11D9" w:rsidRPr="00554CF7" w:rsidRDefault="007B11D9" w:rsidP="007B11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0BAC9B4E" w14:textId="41593638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77CEA852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1C3957" w14:textId="2FB9F099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7" w:type="dxa"/>
          </w:tcPr>
          <w:p w14:paraId="2BD099A5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CA31D03" w14:textId="0101A00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89D06A3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144925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1D9" w:rsidRPr="00554CF7" w14:paraId="69E9D9FA" w14:textId="77777777" w:rsidTr="00582581">
        <w:trPr>
          <w:trHeight w:val="80"/>
        </w:trPr>
        <w:tc>
          <w:tcPr>
            <w:tcW w:w="4230" w:type="dxa"/>
          </w:tcPr>
          <w:p w14:paraId="219366F1" w14:textId="77777777" w:rsidR="007B11D9" w:rsidRPr="00554CF7" w:rsidRDefault="007B11D9" w:rsidP="007B11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EE0DE0E" w14:textId="1E5B17A0" w:rsidR="007B11D9" w:rsidRPr="008B5B23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3B382E6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B173CB" w14:textId="45EB87CD" w:rsidR="007B11D9" w:rsidRPr="008B5B23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14:paraId="6AB3FC19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DB449E" w14:textId="3664DE72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E42CB4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93BDEC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1D9" w:rsidRPr="00554CF7" w14:paraId="454BD1FC" w14:textId="77777777" w:rsidTr="00582581">
        <w:tc>
          <w:tcPr>
            <w:tcW w:w="4230" w:type="dxa"/>
          </w:tcPr>
          <w:p w14:paraId="4B5C4474" w14:textId="77777777" w:rsidR="007B11D9" w:rsidRPr="00554CF7" w:rsidRDefault="007B11D9" w:rsidP="007B11D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00EA" w14:textId="0F44C49C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B11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7A1EE4A0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35C33E" w14:textId="2911DD32" w:rsidR="007B11D9" w:rsidRPr="00554CF7" w:rsidRDefault="006E2A97" w:rsidP="007B11D9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B11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67" w:type="dxa"/>
          </w:tcPr>
          <w:p w14:paraId="3F8FD167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6138E2" w14:textId="56B69434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CFEF20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3155ADE" w14:textId="77777777" w:rsidR="007B11D9" w:rsidRPr="00554CF7" w:rsidRDefault="007B11D9" w:rsidP="007B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C39A80" w14:textId="77777777" w:rsidR="00997202" w:rsidRPr="000113CF" w:rsidRDefault="00997202" w:rsidP="001D5C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9030EF7" w14:textId="77777777" w:rsidR="00825316" w:rsidRPr="00CC08A2" w:rsidRDefault="00825316" w:rsidP="008253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0562191D" w14:textId="77777777" w:rsidR="00825316" w:rsidRPr="000113CF" w:rsidRDefault="00825316" w:rsidP="0082531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30ACDD5" w14:textId="283B3B83" w:rsidR="001D5CA6" w:rsidRPr="00CC08A2" w:rsidRDefault="0082531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1D5CA6" w:rsidRPr="00CC08A2">
        <w:rPr>
          <w:rFonts w:ascii="Angsana New" w:hAnsi="Angsana New"/>
          <w:sz w:val="30"/>
          <w:szCs w:val="30"/>
        </w:rPr>
        <w:t>*</w:t>
      </w:r>
      <w:r w:rsidR="001D5CA6" w:rsidRPr="00CC08A2">
        <w:rPr>
          <w:rFonts w:ascii="Angsana New" w:hAnsi="Angsana New"/>
          <w:sz w:val="30"/>
          <w:szCs w:val="30"/>
          <w:cs/>
        </w:rPr>
        <w:t xml:space="preserve"> </w:t>
      </w:r>
      <w:r w:rsidR="001D5CA6"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1D5CA6"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  <w:r w:rsidR="00AA366F">
        <w:rPr>
          <w:rFonts w:ascii="Angsana New" w:hAnsi="Angsana New" w:hint="cs"/>
          <w:sz w:val="30"/>
          <w:szCs w:val="30"/>
          <w:cs/>
        </w:rPr>
        <w:t xml:space="preserve"> โดย</w:t>
      </w:r>
      <w:r w:rsidR="000E389D" w:rsidRPr="00CC08A2">
        <w:rPr>
          <w:rFonts w:ascii="Angsana New" w:hAnsi="Angsana New" w:hint="cs"/>
          <w:sz w:val="30"/>
          <w:szCs w:val="30"/>
          <w:cs/>
        </w:rPr>
        <w:t>บริษัทย่อย</w:t>
      </w:r>
      <w:r w:rsidR="000E389D">
        <w:rPr>
          <w:rFonts w:ascii="Angsana New" w:hAnsi="Angsana New" w:hint="cs"/>
          <w:sz w:val="30"/>
          <w:szCs w:val="30"/>
          <w:cs/>
        </w:rPr>
        <w:t>ได้คืน</w:t>
      </w:r>
      <w:r w:rsidR="000E389D" w:rsidRPr="00CC08A2">
        <w:rPr>
          <w:rFonts w:ascii="Angsana New" w:hAnsi="Angsana New"/>
          <w:sz w:val="30"/>
          <w:szCs w:val="30"/>
          <w:cs/>
        </w:rPr>
        <w:t>เงินกู้ยืมระยะ</w:t>
      </w:r>
      <w:r w:rsidR="00766588">
        <w:rPr>
          <w:rFonts w:ascii="Angsana New" w:hAnsi="Angsana New" w:hint="cs"/>
          <w:sz w:val="30"/>
          <w:szCs w:val="30"/>
          <w:cs/>
        </w:rPr>
        <w:t xml:space="preserve">ยาวดังกล่าวในปี </w:t>
      </w:r>
      <w:r w:rsidR="006E2A97" w:rsidRPr="006E2A97">
        <w:rPr>
          <w:rFonts w:ascii="Angsana New" w:hAnsi="Angsana New" w:hint="cs"/>
          <w:sz w:val="30"/>
          <w:szCs w:val="30"/>
        </w:rPr>
        <w:t>2564</w:t>
      </w:r>
      <w:r w:rsidR="00766588">
        <w:rPr>
          <w:rFonts w:ascii="Angsana New" w:hAnsi="Angsana New" w:hint="cs"/>
          <w:sz w:val="30"/>
          <w:szCs w:val="30"/>
          <w:cs/>
        </w:rPr>
        <w:t xml:space="preserve"> และอยู่ในระหว่างการดำเนินการไถ่ถอนการจดจำนอง</w:t>
      </w:r>
    </w:p>
    <w:p w14:paraId="60873A18" w14:textId="77777777" w:rsidR="001D5CA6" w:rsidRPr="000113CF" w:rsidRDefault="001D5CA6" w:rsidP="001D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ECCA321" w14:textId="444ACFBB"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</w:t>
      </w:r>
      <w:r w:rsidR="00825316">
        <w:rPr>
          <w:rFonts w:ascii="Angsana New" w:hAnsi="Angsana New" w:hint="cs"/>
          <w:sz w:val="30"/>
          <w:szCs w:val="30"/>
          <w:cs/>
        </w:rPr>
        <w:t>*</w:t>
      </w: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="0094549C"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B9AFEDB" w14:textId="77777777" w:rsidR="000113CF" w:rsidRPr="000113CF" w:rsidRDefault="000113CF" w:rsidP="001D5C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0594F00" w14:textId="77777777"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94549C"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7D385337" w14:textId="77777777" w:rsidR="00AC16A8" w:rsidRPr="00F06E25" w:rsidRDefault="00AC16A8" w:rsidP="001D5CA6">
      <w:pPr>
        <w:ind w:left="540"/>
        <w:jc w:val="thaiDistribute"/>
        <w:rPr>
          <w:rFonts w:ascii="Angsana New" w:hAnsi="Angsana New"/>
          <w:color w:val="0000FF"/>
          <w:sz w:val="30"/>
          <w:szCs w:val="30"/>
          <w:highlight w:val="yellow"/>
        </w:rPr>
      </w:pPr>
    </w:p>
    <w:p w14:paraId="74DD693A" w14:textId="77777777" w:rsidR="000113CF" w:rsidRDefault="0001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6D1AD539" w14:textId="77777777" w:rsidR="00965508" w:rsidRPr="0078719A" w:rsidRDefault="00837729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ผลขาดทุนของ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งาน</w:t>
      </w:r>
      <w:r w:rsidR="00965508"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โครงการ</w:t>
      </w:r>
    </w:p>
    <w:p w14:paraId="3972CEFD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65508" w:rsidRPr="00EA3831" w14:paraId="4FCD6D3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47B8D51" w14:textId="77777777" w:rsidR="00965508" w:rsidRPr="00EA3831" w:rsidRDefault="00965508" w:rsidP="00693B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E901E5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FA5AC7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793AB2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97202" w:rsidRPr="00A97B80" w14:paraId="6915B8E0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16E2E94A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C725C" w14:textId="1E113193" w:rsidR="00997202" w:rsidRPr="00A97B80" w:rsidRDefault="006E2A97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05BE8EC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373BB" w14:textId="7D870CB4" w:rsidR="00997202" w:rsidRPr="00A97B80" w:rsidRDefault="006E2A97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C7BD082" w14:textId="77777777" w:rsidR="00997202" w:rsidRPr="00A97B80" w:rsidRDefault="00997202" w:rsidP="0099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FAE392" w14:textId="1E91D93F" w:rsidR="00997202" w:rsidRPr="00A97B80" w:rsidRDefault="006E2A97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7F9116F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391EAE69" w14:textId="52CE3895" w:rsidR="00997202" w:rsidRPr="00A97B80" w:rsidRDefault="006E2A97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97202" w:rsidRPr="00EA3831" w14:paraId="12A733D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1625533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46B479D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75998" w:rsidRPr="00EA3831" w14:paraId="65C05373" w14:textId="77777777" w:rsidTr="000113CF">
        <w:tc>
          <w:tcPr>
            <w:tcW w:w="4050" w:type="dxa"/>
            <w:shd w:val="clear" w:color="auto" w:fill="auto"/>
          </w:tcPr>
          <w:p w14:paraId="337BBFD7" w14:textId="5AF39141" w:rsidR="00D75998" w:rsidRPr="00EA3831" w:rsidRDefault="00D75998" w:rsidP="00D75998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D7B744F" w14:textId="711FEF87" w:rsidR="00D75998" w:rsidRPr="000113CF" w:rsidRDefault="006E2A97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7429CAAF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184D1" w14:textId="1A6766B9" w:rsidR="00D75998" w:rsidRPr="00EA3831" w:rsidRDefault="006E2A97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0C60EAB8" w14:textId="77777777" w:rsidR="00D75998" w:rsidRPr="00EA3831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D194F70" w14:textId="44ED805C" w:rsidR="00D75998" w:rsidRPr="000113CF" w:rsidRDefault="006E2A97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4F096E2B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7D4474E" w14:textId="470AB1E8" w:rsidR="00D75998" w:rsidRPr="00EA3831" w:rsidRDefault="006E2A97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7B11D9" w:rsidRPr="00EA3831" w14:paraId="7C73596A" w14:textId="77777777" w:rsidTr="000113CF">
        <w:tc>
          <w:tcPr>
            <w:tcW w:w="4050" w:type="dxa"/>
            <w:shd w:val="clear" w:color="auto" w:fill="auto"/>
          </w:tcPr>
          <w:p w14:paraId="6982C77C" w14:textId="7C1C49ED" w:rsidR="007B11D9" w:rsidRPr="00EA3831" w:rsidRDefault="007B11D9" w:rsidP="00D75998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11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592BC14D" w14:textId="29298A54" w:rsidR="007B11D9" w:rsidRDefault="006E2A97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EA39E54" w14:textId="77777777" w:rsidR="007B11D9" w:rsidRPr="000113CF" w:rsidRDefault="007B11D9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FE0A47" w14:textId="79B59FDE" w:rsidR="007B11D9" w:rsidRPr="00FF198B" w:rsidRDefault="007B11D9" w:rsidP="007B11D9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D391B" w14:textId="77777777" w:rsidR="007B11D9" w:rsidRPr="00EA3831" w:rsidRDefault="007B11D9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AE4AF8E" w14:textId="6FBFCD6B" w:rsidR="007B11D9" w:rsidRDefault="007B11D9" w:rsidP="007B11D9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F9FE6" w14:textId="77777777" w:rsidR="007B11D9" w:rsidRPr="000113CF" w:rsidRDefault="007B11D9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15EEB4" w14:textId="3859B01D" w:rsidR="007B11D9" w:rsidRPr="00FF198B" w:rsidRDefault="007B11D9" w:rsidP="007B11D9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5998" w:rsidRPr="00EA3831" w14:paraId="5F606E2B" w14:textId="77777777" w:rsidTr="000113CF">
        <w:tc>
          <w:tcPr>
            <w:tcW w:w="4050" w:type="dxa"/>
            <w:shd w:val="clear" w:color="auto" w:fill="auto"/>
          </w:tcPr>
          <w:p w14:paraId="44A89D4E" w14:textId="77777777" w:rsidR="00D75998" w:rsidRPr="00C673BC" w:rsidRDefault="00D75998" w:rsidP="00D7599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13A78A56" w14:textId="77777777" w:rsidR="00D75998" w:rsidRPr="000113CF" w:rsidRDefault="00D75998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72C648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D851B" w14:textId="77777777" w:rsidR="00D75998" w:rsidRPr="000113CF" w:rsidRDefault="00D75998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584B8E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574BE5" w14:textId="77777777" w:rsidR="00D75998" w:rsidRPr="000113CF" w:rsidRDefault="00D75998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076AB5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595656A" w14:textId="77777777" w:rsidR="00D75998" w:rsidRPr="000113CF" w:rsidRDefault="00D75998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75998" w:rsidRPr="00EA3831" w14:paraId="649EECEF" w14:textId="77777777" w:rsidTr="000113CF">
        <w:tc>
          <w:tcPr>
            <w:tcW w:w="4050" w:type="dxa"/>
            <w:shd w:val="clear" w:color="auto" w:fill="auto"/>
          </w:tcPr>
          <w:p w14:paraId="116F5F96" w14:textId="77777777" w:rsidR="00D75998" w:rsidRDefault="00D75998" w:rsidP="00914787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8B2A98C" w14:textId="12875180" w:rsidR="00D75998" w:rsidRPr="000113CF" w:rsidRDefault="000E402C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F5891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95A47E" w14:textId="3211DFB5" w:rsidR="00D75998" w:rsidRPr="00EA3831" w:rsidRDefault="00D75998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6E2A97"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D44C52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809166" w14:textId="5DCA34B1" w:rsidR="00D75998" w:rsidRPr="000113CF" w:rsidRDefault="007B11D9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56C4F6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6CEBFC0" w14:textId="0AFD3147" w:rsidR="00D75998" w:rsidRPr="00EA3831" w:rsidRDefault="00D75998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A97"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75998" w:rsidRPr="00EA3831" w14:paraId="6AEA4AE2" w14:textId="77777777" w:rsidTr="000113CF">
        <w:tc>
          <w:tcPr>
            <w:tcW w:w="4050" w:type="dxa"/>
            <w:shd w:val="clear" w:color="auto" w:fill="auto"/>
          </w:tcPr>
          <w:p w14:paraId="3FF471E7" w14:textId="77777777" w:rsidR="00D75998" w:rsidRDefault="00D75998" w:rsidP="00914787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FC28608" w14:textId="615001B9" w:rsidR="00D75998" w:rsidRDefault="007B11D9" w:rsidP="007B11D9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B5F4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D0B57" w14:textId="235E68A1" w:rsidR="00D75998" w:rsidRPr="00EA3831" w:rsidRDefault="00D75998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E2A97"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A8B6D7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B7B0C5A" w14:textId="0CFCD88A" w:rsidR="00D75998" w:rsidRDefault="007B11D9" w:rsidP="007B11D9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5C603" w14:textId="77777777" w:rsidR="00D75998" w:rsidRPr="000113CF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EDA61E5" w14:textId="0155C72E" w:rsidR="00D75998" w:rsidRPr="00EA3831" w:rsidRDefault="00D75998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E2A97" w:rsidRPr="006E2A9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75998" w:rsidRPr="00EA3831" w14:paraId="24C1D8A6" w14:textId="77777777" w:rsidTr="000113CF">
        <w:tc>
          <w:tcPr>
            <w:tcW w:w="4050" w:type="dxa"/>
            <w:shd w:val="clear" w:color="auto" w:fill="auto"/>
          </w:tcPr>
          <w:p w14:paraId="39479EE3" w14:textId="6A6B505E" w:rsidR="00D75998" w:rsidRPr="00EA3831" w:rsidRDefault="00D75998" w:rsidP="00D7599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6E2A97" w:rsidRPr="006E2A9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73BC4" w14:textId="315D0D41" w:rsidR="00D75998" w:rsidRPr="00EA3831" w:rsidRDefault="006E2A97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29AC84C1" w14:textId="77777777" w:rsidR="00D75998" w:rsidRPr="00EA3831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D9C94" w14:textId="159A7B7E" w:rsidR="00D75998" w:rsidRPr="000471B3" w:rsidRDefault="006E2A97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3A1CCA02" w14:textId="77777777" w:rsidR="00D75998" w:rsidRPr="00EA3831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E8C4F" w14:textId="70733E24" w:rsidR="00D75998" w:rsidRPr="00EA3831" w:rsidRDefault="006E2A97" w:rsidP="00D75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36" w:type="dxa"/>
            <w:shd w:val="clear" w:color="auto" w:fill="auto"/>
          </w:tcPr>
          <w:p w14:paraId="7AD9ADE1" w14:textId="77777777" w:rsidR="00D75998" w:rsidRPr="00EA3831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8242" w14:textId="12A8E4F6" w:rsidR="00D75998" w:rsidRPr="000471B3" w:rsidRDefault="006E2A97" w:rsidP="007B11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</w:tr>
    </w:tbl>
    <w:p w14:paraId="3BA11466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CB7F26" w14:textId="1A0BE8AC" w:rsidR="00475798" w:rsidRDefault="00475798" w:rsidP="00475798">
      <w:pPr>
        <w:ind w:left="533"/>
        <w:jc w:val="thaiDistribute"/>
        <w:rPr>
          <w:rFonts w:ascii="Angsana New" w:hAnsi="Angsana New"/>
          <w:sz w:val="24"/>
          <w:szCs w:val="24"/>
        </w:rPr>
      </w:pPr>
      <w:bookmarkStart w:id="3" w:name="_Hlk55459252"/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ผลขาดทุนดังกล่าวเกิดจากความจำเป็นในการเปลี่ยนแปลงแบบการก่อสร้าง </w:t>
      </w:r>
      <w:r w:rsidRPr="007B11D9">
        <w:rPr>
          <w:rFonts w:ascii="Angsana New" w:hAnsi="Angsana New"/>
          <w:spacing w:val="-2"/>
          <w:sz w:val="30"/>
          <w:szCs w:val="30"/>
          <w:cs/>
        </w:rPr>
        <w:br/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 นอกจากนี้ ในระหว่างปี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2563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เกิดการแพร่ระบาดของโรคโควิด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19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และมีการเปลี่ยนแปลงขอบเขตและเงื่อนไขการทำงานบางประการ ส่งผลต่อค่าใช้จ่ายในการดำเนินงานของโครงการของบริษัท รวมถึงต้นทุนของงานโครงการที่เพิ่มสูงขึ้น ดังนั้น บริษัทจึงมีการทบทวนประมาณการต้นทุนของโครงการใหม่ ทั้งนี้ บริษัทได้บันทึกประมาณการหนี้สินผลขาดทุนของงานโครงการดังกล่าวเป็นจำนวน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320</w:t>
      </w:r>
      <w:r w:rsidRPr="007B11D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653</w:t>
      </w:r>
      <w:r w:rsidRPr="007B11D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ล้านบาทในปี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2563</w:t>
      </w:r>
      <w:r w:rsidRPr="007B11D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2562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 อย่างไรก็ตาม ในระหว่างปี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2563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  ขณะนี้ผู้ว่าจ้างอยู่ระหว่างการพิจารณาข้อเรียกร้องดังกล่าว นอกจากนี้ ณ วันที่ </w:t>
      </w:r>
      <w:r w:rsidR="006E2A97" w:rsidRPr="006E2A97">
        <w:rPr>
          <w:rFonts w:ascii="Angsana New" w:hAnsi="Angsana New"/>
          <w:spacing w:val="-2"/>
          <w:sz w:val="30"/>
          <w:szCs w:val="30"/>
        </w:rPr>
        <w:t>31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B11D9" w:rsidRPr="007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256</w:t>
      </w:r>
      <w:r w:rsidR="006E2A97" w:rsidRPr="006E2A97">
        <w:rPr>
          <w:rFonts w:ascii="Angsana New" w:hAnsi="Angsana New"/>
          <w:spacing w:val="-2"/>
          <w:sz w:val="30"/>
          <w:szCs w:val="30"/>
        </w:rPr>
        <w:t>4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465</w:t>
      </w:r>
      <w:r w:rsidRPr="007B11D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>วัน เพื่อให้สอดคล้องกับผังการเชื่อมประสานงาน (</w:t>
      </w:r>
      <w:r w:rsidRPr="007B11D9">
        <w:rPr>
          <w:rFonts w:ascii="Angsana New" w:hAnsi="Angsana New" w:hint="cs"/>
          <w:spacing w:val="-2"/>
          <w:sz w:val="30"/>
          <w:szCs w:val="30"/>
        </w:rPr>
        <w:t xml:space="preserve">Key Dates: KD) </w:t>
      </w:r>
      <w:r w:rsidRPr="007B11D9">
        <w:rPr>
          <w:rFonts w:ascii="Angsana New" w:hAnsi="Angsana New" w:hint="cs"/>
          <w:spacing w:val="-2"/>
          <w:sz w:val="30"/>
          <w:szCs w:val="30"/>
          <w:cs/>
        </w:rPr>
        <w:t>ให้แล้วเสร็จภายในเวลาที่กำหนดในสัญญา</w:t>
      </w:r>
      <w:bookmarkEnd w:id="3"/>
    </w:p>
    <w:p w14:paraId="48D30655" w14:textId="77777777" w:rsidR="00C673BC" w:rsidRDefault="00C6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A6BDD3" w14:textId="77777777" w:rsidR="006D6B0E" w:rsidRPr="0078719A" w:rsidRDefault="006D6B0E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ดำเนินงานและการจำแนกรายได้</w:t>
      </w:r>
    </w:p>
    <w:p w14:paraId="31CD246A" w14:textId="77777777" w:rsidR="006D6B0E" w:rsidRDefault="006D6B0E" w:rsidP="006D6B0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5FACB67" w14:textId="1871D74A" w:rsidR="006D6B0E" w:rsidRPr="006D6B0E" w:rsidRDefault="006D6B0E" w:rsidP="006D6B0E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6D6B0E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บริษัทได้แสดงข้อมูลตามส่วนงานที่รายงานของปี </w:t>
      </w:r>
      <w:r w:rsidR="006E2A97" w:rsidRPr="006E2A9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6E2A97" w:rsidRPr="006E2A97">
        <w:rPr>
          <w:rFonts w:ascii="Angsana New" w:hAnsi="Angsana New"/>
          <w:sz w:val="30"/>
          <w:szCs w:val="30"/>
        </w:rPr>
        <w:t>2564</w:t>
      </w:r>
    </w:p>
    <w:p w14:paraId="215A008B" w14:textId="77777777" w:rsidR="006A7A90" w:rsidRDefault="006A7A90" w:rsidP="00B904E8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6614B001" w14:textId="5F933EEE" w:rsidR="00C52E59" w:rsidRPr="00DB44F7" w:rsidRDefault="00C52E59" w:rsidP="006A4EB2">
      <w:pPr>
        <w:jc w:val="thaiDistribute"/>
        <w:rPr>
          <w:rFonts w:ascii="Angsana New" w:hAnsi="Angsana New"/>
          <w:sz w:val="30"/>
          <w:szCs w:val="30"/>
          <w:cs/>
        </w:rPr>
        <w:sectPr w:rsidR="00C52E59" w:rsidRPr="00DB44F7" w:rsidSect="0047234C">
          <w:headerReference w:type="default" r:id="rId19"/>
          <w:pgSz w:w="11909" w:h="16834" w:code="9"/>
          <w:pgMar w:top="691" w:right="1152" w:bottom="1080" w:left="1152" w:header="720" w:footer="720" w:gutter="0"/>
          <w:cols w:space="720"/>
        </w:sectPr>
      </w:pP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655"/>
        <w:gridCol w:w="236"/>
        <w:gridCol w:w="728"/>
        <w:gridCol w:w="236"/>
        <w:gridCol w:w="664"/>
        <w:gridCol w:w="236"/>
        <w:gridCol w:w="664"/>
        <w:gridCol w:w="273"/>
        <w:gridCol w:w="627"/>
        <w:gridCol w:w="236"/>
        <w:gridCol w:w="664"/>
        <w:gridCol w:w="273"/>
        <w:gridCol w:w="627"/>
        <w:gridCol w:w="240"/>
        <w:gridCol w:w="660"/>
        <w:gridCol w:w="270"/>
        <w:gridCol w:w="652"/>
        <w:gridCol w:w="248"/>
        <w:gridCol w:w="630"/>
        <w:gridCol w:w="236"/>
        <w:gridCol w:w="630"/>
        <w:gridCol w:w="270"/>
        <w:gridCol w:w="574"/>
        <w:gridCol w:w="56"/>
        <w:gridCol w:w="217"/>
        <w:gridCol w:w="19"/>
        <w:gridCol w:w="664"/>
        <w:gridCol w:w="270"/>
        <w:gridCol w:w="757"/>
      </w:tblGrid>
      <w:tr w:rsidR="00C52E59" w:rsidRPr="00C52E59" w14:paraId="03A96B56" w14:textId="77777777" w:rsidTr="00002EB4">
        <w:trPr>
          <w:trHeight w:val="360"/>
          <w:tblHeader/>
        </w:trPr>
        <w:tc>
          <w:tcPr>
            <w:tcW w:w="14940" w:type="dxa"/>
            <w:gridSpan w:val="30"/>
            <w:vAlign w:val="bottom"/>
          </w:tcPr>
          <w:p w14:paraId="78AF99BA" w14:textId="06740893" w:rsidR="00C52E59" w:rsidRPr="00C52E59" w:rsidRDefault="00C52E59" w:rsidP="00A0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002EB4" w:rsidRPr="00C52E59" w14:paraId="3E5D08F0" w14:textId="77777777" w:rsidTr="00B311B1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62713BCE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  <w:p w14:paraId="2D103D8E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C52E5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19" w:type="dxa"/>
            <w:gridSpan w:val="3"/>
            <w:vAlign w:val="bottom"/>
            <w:hideMark/>
          </w:tcPr>
          <w:p w14:paraId="631643C1" w14:textId="00A883F8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</w:tcPr>
          <w:p w14:paraId="683234C7" w14:textId="77777777" w:rsidR="00002EB4" w:rsidRPr="00C52E59" w:rsidRDefault="00002EB4" w:rsidP="00002EB4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91FA52F" w14:textId="1877098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73" w:type="dxa"/>
          </w:tcPr>
          <w:p w14:paraId="7E10F5AE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6BAE0CD8" w14:textId="29B53133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73" w:type="dxa"/>
          </w:tcPr>
          <w:p w14:paraId="0F2FA565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31E8CEF6" w14:textId="4CCA77BB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C52E5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14:paraId="4B5880D8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D53B144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2EC44C87" w14:textId="77777777" w:rsidR="00002EB4" w:rsidRPr="00C52E59" w:rsidRDefault="00002EB4" w:rsidP="00002EB4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BB8B42E" w14:textId="2799243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73" w:type="dxa"/>
            <w:gridSpan w:val="2"/>
          </w:tcPr>
          <w:p w14:paraId="37E51A15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6B267B82" w14:textId="4F3007D0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D75998" w:rsidRPr="00C52E59" w14:paraId="5D693067" w14:textId="2B3874AF" w:rsidTr="00B311B1">
        <w:trPr>
          <w:trHeight w:val="119"/>
          <w:tblHeader/>
        </w:trPr>
        <w:tc>
          <w:tcPr>
            <w:tcW w:w="2428" w:type="dxa"/>
            <w:noWrap/>
            <w:vAlign w:val="bottom"/>
            <w:hideMark/>
          </w:tcPr>
          <w:p w14:paraId="4DC6E864" w14:textId="116A27BB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E2A97" w:rsidRPr="006E2A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655" w:type="dxa"/>
            <w:vAlign w:val="bottom"/>
            <w:hideMark/>
          </w:tcPr>
          <w:p w14:paraId="62CE2D27" w14:textId="20E06BB5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1AA70F6E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1607B5C5" w14:textId="39E68702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40D512FE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2934EE5C" w14:textId="3F86A3E5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6EA91164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670D1E97" w14:textId="618568B8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  <w:r w:rsidR="008958C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73" w:type="dxa"/>
            <w:vAlign w:val="bottom"/>
            <w:hideMark/>
          </w:tcPr>
          <w:p w14:paraId="7D5B6B08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vAlign w:val="bottom"/>
            <w:hideMark/>
          </w:tcPr>
          <w:p w14:paraId="37260C7D" w14:textId="25305807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  <w:hideMark/>
          </w:tcPr>
          <w:p w14:paraId="49B9F78B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E5A6B0E" w14:textId="0628C19A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3" w:type="dxa"/>
            <w:vAlign w:val="bottom"/>
          </w:tcPr>
          <w:p w14:paraId="6DC9F6F0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781342F4" w14:textId="34A3D811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0" w:type="dxa"/>
            <w:vAlign w:val="bottom"/>
          </w:tcPr>
          <w:p w14:paraId="15FC8EE4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vAlign w:val="bottom"/>
          </w:tcPr>
          <w:p w14:paraId="15028B3C" w14:textId="2C16EEEE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1DA43E70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40FC06A9" w14:textId="48360520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8" w:type="dxa"/>
            <w:vAlign w:val="bottom"/>
          </w:tcPr>
          <w:p w14:paraId="1F984F2C" w14:textId="77777777" w:rsidR="00D75998" w:rsidRPr="00C52E59" w:rsidRDefault="00D75998" w:rsidP="00D7599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122134B" w14:textId="5E8AE01E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</w:tcPr>
          <w:p w14:paraId="034AE297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042AC0" w14:textId="66041B6D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3DE8E27D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45ADFA" w14:textId="1135B0B7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4E301E1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FE13624" w14:textId="63679C52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6DE6D160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4AFB48F5" w14:textId="20036260" w:rsidR="00D75998" w:rsidRPr="00C52E59" w:rsidRDefault="006E2A97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</w:tr>
      <w:tr w:rsidR="00002EB4" w:rsidRPr="006D6B0E" w14:paraId="5BA0AA1E" w14:textId="77777777" w:rsidTr="00002EB4">
        <w:trPr>
          <w:trHeight w:val="164"/>
          <w:tblHeader/>
        </w:trPr>
        <w:tc>
          <w:tcPr>
            <w:tcW w:w="2428" w:type="dxa"/>
            <w:vAlign w:val="bottom"/>
          </w:tcPr>
          <w:p w14:paraId="59D5E6C6" w14:textId="77777777" w:rsidR="00002EB4" w:rsidRPr="006D6B0E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512" w:type="dxa"/>
            <w:gridSpan w:val="29"/>
          </w:tcPr>
          <w:p w14:paraId="7E0331F6" w14:textId="77777777" w:rsidR="00002EB4" w:rsidRPr="006D6B0E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002EB4" w:rsidRPr="00C52E59" w14:paraId="558C4B53" w14:textId="252ACD3A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74182FB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B6262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2A40D1" w14:textId="77777777" w:rsidR="00002EB4" w:rsidRPr="00C52E59" w:rsidRDefault="00002EB4" w:rsidP="00002EB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54506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5F2BD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31AFD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340633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EC1C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30BD7EE9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A754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320D52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5C54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4DD0683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7E4F9665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E49937B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7ABBA02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0BE74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6DB333ED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EDBF55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76020B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D2D31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B1D1F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D0B91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</w:tcPr>
          <w:p w14:paraId="085A52D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2902F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60FE4F6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FA8BA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6B88CF0B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A6DB1" w:rsidRPr="00C52E59" w14:paraId="52119516" w14:textId="7A7BD347" w:rsidTr="00B311B1">
        <w:trPr>
          <w:trHeight w:val="101"/>
        </w:trPr>
        <w:tc>
          <w:tcPr>
            <w:tcW w:w="2428" w:type="dxa"/>
            <w:noWrap/>
            <w:vAlign w:val="bottom"/>
            <w:hideMark/>
          </w:tcPr>
          <w:p w14:paraId="02328A92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tcBorders>
              <w:left w:val="nil"/>
              <w:right w:val="nil"/>
            </w:tcBorders>
            <w:noWrap/>
            <w:vAlign w:val="bottom"/>
          </w:tcPr>
          <w:p w14:paraId="67FAA73A" w14:textId="39BE584A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  <w:noWrap/>
            <w:vAlign w:val="bottom"/>
          </w:tcPr>
          <w:p w14:paraId="15EE5203" w14:textId="77777777" w:rsidR="006A6DB1" w:rsidRPr="00C52E59" w:rsidRDefault="006A6DB1" w:rsidP="006A6DB1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noWrap/>
            <w:vAlign w:val="bottom"/>
          </w:tcPr>
          <w:p w14:paraId="72CD03D2" w14:textId="727A0030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</w:tcPr>
          <w:p w14:paraId="3E187B1C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6E7F51FB" w14:textId="79C098ED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36" w:type="dxa"/>
            <w:noWrap/>
          </w:tcPr>
          <w:p w14:paraId="2578F6C2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C9F2B99" w14:textId="73A94198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  <w:r w:rsidR="006C72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noWrap/>
            <w:vAlign w:val="bottom"/>
          </w:tcPr>
          <w:p w14:paraId="71584C1E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noWrap/>
            <w:vAlign w:val="bottom"/>
          </w:tcPr>
          <w:p w14:paraId="636D1C4C" w14:textId="26BC7783" w:rsidR="006A6DB1" w:rsidRPr="00EA041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6" w:type="dxa"/>
            <w:noWrap/>
            <w:vAlign w:val="bottom"/>
          </w:tcPr>
          <w:p w14:paraId="6BE3841F" w14:textId="77777777" w:rsidR="006A6DB1" w:rsidRPr="00EA0410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1250846A" w14:textId="0C79B12A" w:rsidR="006A6DB1" w:rsidRPr="00EA041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5F48065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FEE6AC5" w14:textId="421D663F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49</w:t>
            </w:r>
            <w:r w:rsidR="006C72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882FDBA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44CB3A4" w14:textId="7F8EF6CB" w:rsidR="006A6DB1" w:rsidRPr="00C52E59" w:rsidRDefault="00710C00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948A26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66849909" w14:textId="32AC9279" w:rsidR="006A6DB1" w:rsidRPr="00F962E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A6DB1" w:rsidRPr="008929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710C0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042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7EFE82E" w14:textId="77777777" w:rsidR="006A6DB1" w:rsidRPr="00F962E0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AAF47F" w14:textId="1C051A9B" w:rsidR="006A6DB1" w:rsidRPr="00F962E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710C0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726010" w14:textId="77777777" w:rsidR="006A6DB1" w:rsidRPr="00F962E0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87A335A" w14:textId="6155497D" w:rsidR="006A6DB1" w:rsidRPr="00F962E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0D331" w14:textId="77777777" w:rsidR="006A6DB1" w:rsidRPr="00F962E0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782F449" w14:textId="34006645" w:rsidR="006A6DB1" w:rsidRPr="00F962E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5E28D88" w14:textId="77777777" w:rsidR="006A6DB1" w:rsidRPr="00F962E0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B65356A" w14:textId="0175D7EA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A6DB1" w:rsidRPr="008929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710C0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F0FA0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0C77186" w14:textId="065617B2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A6DB1" w:rsidRPr="008929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710C0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6A6DB1" w:rsidRPr="00C52E59" w14:paraId="42026728" w14:textId="5E5AFA05" w:rsidTr="00B311B1">
        <w:trPr>
          <w:trHeight w:val="182"/>
        </w:trPr>
        <w:tc>
          <w:tcPr>
            <w:tcW w:w="2428" w:type="dxa"/>
            <w:noWrap/>
            <w:vAlign w:val="bottom"/>
            <w:hideMark/>
          </w:tcPr>
          <w:p w14:paraId="079156DF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E4F5F" w14:textId="6332BE41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38F7EFB7" w14:textId="77777777" w:rsidR="006A6DB1" w:rsidRPr="00C52E59" w:rsidRDefault="006A6DB1" w:rsidP="006A6DB1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B4113B" w14:textId="38B9B2F6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905BE6F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90F6CE" w14:textId="44E015C1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</w:tcPr>
          <w:p w14:paraId="115923F1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C485A2" w14:textId="77B23378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73" w:type="dxa"/>
            <w:noWrap/>
            <w:vAlign w:val="bottom"/>
          </w:tcPr>
          <w:p w14:paraId="45474A5A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FC48DE" w14:textId="6927ADCF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noWrap/>
          </w:tcPr>
          <w:p w14:paraId="1B845540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C7419B" w14:textId="35980DAC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D2CAA7A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4FBFD" w14:textId="02B46EAF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93E184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F5F2A" w14:textId="3D247397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32C2C6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6EAB6" w14:textId="2358BCE5" w:rsidR="006A6DB1" w:rsidRPr="00EA041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2473E94" w14:textId="77777777" w:rsidR="006A6DB1" w:rsidRPr="00002EB4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89459" w14:textId="7FA626A2" w:rsidR="006A6DB1" w:rsidRPr="007631F8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9FF958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B1FB1" w14:textId="254B5FDB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B7655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77B17" w14:textId="049EAC26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E69DD85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67193" w14:textId="748E4BE2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FF37D" w14:textId="77777777" w:rsidR="006A6DB1" w:rsidRPr="00C52E59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CC925" w14:textId="242063DF" w:rsidR="006A6DB1" w:rsidRPr="00C52E59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</w:tr>
      <w:tr w:rsidR="006A6DB1" w:rsidRPr="00C52E59" w14:paraId="0FE81419" w14:textId="6A5D55E6" w:rsidTr="00B311B1">
        <w:trPr>
          <w:trHeight w:val="154"/>
        </w:trPr>
        <w:tc>
          <w:tcPr>
            <w:tcW w:w="2428" w:type="dxa"/>
            <w:vAlign w:val="bottom"/>
            <w:hideMark/>
          </w:tcPr>
          <w:p w14:paraId="713C3A27" w14:textId="77777777" w:rsidR="006A6DB1" w:rsidRPr="00EA0410" w:rsidRDefault="006A6DB1" w:rsidP="006A6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A041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D518" w14:textId="3A5E3199" w:rsidR="006A6DB1" w:rsidRPr="00EA041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629</w:t>
            </w:r>
          </w:p>
        </w:tc>
        <w:tc>
          <w:tcPr>
            <w:tcW w:w="236" w:type="dxa"/>
            <w:vAlign w:val="bottom"/>
          </w:tcPr>
          <w:p w14:paraId="5EEEB4FC" w14:textId="77777777" w:rsidR="006A6DB1" w:rsidRPr="00C52E59" w:rsidRDefault="006A6DB1" w:rsidP="006A6DB1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21B64" w14:textId="311E838F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697</w:t>
            </w:r>
          </w:p>
        </w:tc>
        <w:tc>
          <w:tcPr>
            <w:tcW w:w="236" w:type="dxa"/>
          </w:tcPr>
          <w:p w14:paraId="140177C3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87A93" w14:textId="5EA741A7" w:rsidR="006A6DB1" w:rsidRPr="00EA0410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397</w:t>
            </w:r>
          </w:p>
        </w:tc>
        <w:tc>
          <w:tcPr>
            <w:tcW w:w="236" w:type="dxa"/>
          </w:tcPr>
          <w:p w14:paraId="241328C1" w14:textId="77777777" w:rsidR="006A6DB1" w:rsidRPr="00C52E59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F354E" w14:textId="07E99331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</w:t>
            </w:r>
            <w:r w:rsidR="006C72E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3" w:type="dxa"/>
            <w:vAlign w:val="bottom"/>
          </w:tcPr>
          <w:p w14:paraId="787CA5DC" w14:textId="77777777" w:rsidR="006A6DB1" w:rsidRPr="00993527" w:rsidRDefault="006A6DB1" w:rsidP="006A6D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3CF6C" w14:textId="5C023A9E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36" w:type="dxa"/>
          </w:tcPr>
          <w:p w14:paraId="04694EA9" w14:textId="77777777" w:rsidR="006A6DB1" w:rsidRPr="00993527" w:rsidRDefault="006A6DB1" w:rsidP="006A6DB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5680" w14:textId="64B09C08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33253AE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0F242" w14:textId="78DD0686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</w:t>
            </w:r>
            <w:r w:rsidR="006C72E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11AA2B9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16E66" w14:textId="5BB88B7D" w:rsidR="006A6DB1" w:rsidRPr="00993527" w:rsidRDefault="00710C00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54F4B4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C7954" w14:textId="35DA9207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A6DB1" w:rsidRPr="008929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710C0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051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D07607C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D4E23" w14:textId="089D3AE6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710C0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7B6D6F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5F2F6" w14:textId="0B04EEAD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6B8F5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276ED" w14:textId="6613E86B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FA95FD5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54102" w14:textId="7DB499C5" w:rsidR="006A6DB1" w:rsidRPr="00993527" w:rsidRDefault="00710C00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2,888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BA525" w14:textId="77777777" w:rsidR="006A6DB1" w:rsidRPr="00993527" w:rsidRDefault="006A6DB1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B57DA" w14:textId="744AB944" w:rsidR="006A6DB1" w:rsidRPr="00993527" w:rsidRDefault="006E2A97" w:rsidP="006A6DB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A6DB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710C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</w:t>
            </w: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D75998" w:rsidRPr="00C52E59" w14:paraId="2A1E20FC" w14:textId="2E76371D" w:rsidTr="00B311B1">
        <w:trPr>
          <w:trHeight w:val="30"/>
        </w:trPr>
        <w:tc>
          <w:tcPr>
            <w:tcW w:w="2428" w:type="dxa"/>
            <w:noWrap/>
            <w:vAlign w:val="bottom"/>
          </w:tcPr>
          <w:p w14:paraId="5557AADE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F42F1CC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42EF35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30DFA4C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EC0A4E2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5285DC3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45E7A34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678314A0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2ABB2228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681A1ED0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D1CF9F0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D4700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7189AA8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4960140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5ED045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0CB84F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AB90D5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38427896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6918D720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901CF26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5574CD8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AF592E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A10E54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3539CF4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05D0DC5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82D231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6A8BF4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52BE623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75998" w:rsidRPr="00C52E59" w14:paraId="0368D83A" w14:textId="6CCB32B2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60E424A9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2B5F46D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2C92CD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260871E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D0683E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FC2B83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C2202C6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FD15C3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5DCC892B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0AB71DE0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E01D964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7FDA1F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783AD23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039ED01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EA1A2A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19E99F29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8BAE4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3A8BC98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6B57E9E9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6B56F8E" w14:textId="77777777" w:rsidR="00D75998" w:rsidRPr="00002EB4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1985613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85E324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0BCB93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63198B5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6603F3E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A64B88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507A8D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61E5613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75998" w:rsidRPr="00C52E59" w14:paraId="635A1F42" w14:textId="37CECF99" w:rsidTr="00B311B1">
        <w:trPr>
          <w:trHeight w:val="155"/>
        </w:trPr>
        <w:tc>
          <w:tcPr>
            <w:tcW w:w="2428" w:type="dxa"/>
            <w:noWrap/>
            <w:vAlign w:val="bottom"/>
          </w:tcPr>
          <w:p w14:paraId="683BE1DD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5C54CF5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A37109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53428BB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D0B6C32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F7B068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37507C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717828F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6BF875CC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35CC08BF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78681E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3F33D7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vAlign w:val="bottom"/>
          </w:tcPr>
          <w:p w14:paraId="08B4C382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19BD0435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3571EA7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03FA564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4B8B40F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CE08F46" w14:textId="77777777" w:rsidR="00D75998" w:rsidRPr="00002EB4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6DE53284" w14:textId="77777777" w:rsidR="00D75998" w:rsidRPr="00002EB4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CCFD3BD" w14:textId="77777777" w:rsidR="00D75998" w:rsidRPr="00002EB4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BFAAEC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D12DDD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BD96221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D968CF1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A9C441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3FEF3E8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6DFBE2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408EEB2F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0348A4" w:rsidRPr="00C52E59" w14:paraId="5F456542" w14:textId="45E13E12" w:rsidTr="00B311B1">
        <w:trPr>
          <w:trHeight w:val="470"/>
        </w:trPr>
        <w:tc>
          <w:tcPr>
            <w:tcW w:w="2428" w:type="dxa"/>
            <w:noWrap/>
            <w:vAlign w:val="bottom"/>
          </w:tcPr>
          <w:p w14:paraId="136E1C3E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023E3445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2767E1F5" w14:textId="4F8854FA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45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75431E5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40B1062" w14:textId="59B4B789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780528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F829D1C" w14:textId="6BC201F9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D2409E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D05DA92" w14:textId="70DC084D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549EDF77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6DEFBC8F" w14:textId="53367E43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219C1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16E8FDA" w14:textId="478891A8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29916215" w14:textId="7777777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496C88D5" w14:textId="3B12B2AD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3CA3EF9" w14:textId="7777777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0DED05D" w14:textId="3C96C976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EEC6DEE" w14:textId="7777777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F421DC0" w14:textId="465C7486" w:rsidR="000348A4" w:rsidRPr="00385775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348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038</w:t>
            </w:r>
          </w:p>
        </w:tc>
        <w:tc>
          <w:tcPr>
            <w:tcW w:w="248" w:type="dxa"/>
            <w:vAlign w:val="bottom"/>
          </w:tcPr>
          <w:p w14:paraId="167C23DF" w14:textId="77777777" w:rsidR="000348A4" w:rsidRPr="00002EB4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378E2AD" w14:textId="62B1E3A4" w:rsidR="000348A4" w:rsidRPr="00385775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947</w:t>
            </w:r>
          </w:p>
        </w:tc>
        <w:tc>
          <w:tcPr>
            <w:tcW w:w="236" w:type="dxa"/>
            <w:vAlign w:val="bottom"/>
          </w:tcPr>
          <w:p w14:paraId="3F9CD752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62F4A40" w14:textId="1F14B1D6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F401C64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8E0970" w14:textId="0C05405F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0CD0C0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D1703C4" w14:textId="6453193F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348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038</w:t>
            </w:r>
          </w:p>
        </w:tc>
        <w:tc>
          <w:tcPr>
            <w:tcW w:w="270" w:type="dxa"/>
            <w:vAlign w:val="bottom"/>
          </w:tcPr>
          <w:p w14:paraId="26F85E21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13FEF6F" w14:textId="3A9AAFB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947</w:t>
            </w:r>
          </w:p>
        </w:tc>
      </w:tr>
      <w:tr w:rsidR="000348A4" w:rsidRPr="00C52E59" w14:paraId="56EB1519" w14:textId="2CD127D4" w:rsidTr="00B311B1">
        <w:trPr>
          <w:trHeight w:val="245"/>
        </w:trPr>
        <w:tc>
          <w:tcPr>
            <w:tcW w:w="2428" w:type="dxa"/>
            <w:noWrap/>
            <w:vAlign w:val="bottom"/>
          </w:tcPr>
          <w:p w14:paraId="044A8CCA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55" w:type="dxa"/>
            <w:noWrap/>
            <w:vAlign w:val="bottom"/>
          </w:tcPr>
          <w:p w14:paraId="3B07E5DE" w14:textId="17048C3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236" w:type="dxa"/>
            <w:noWrap/>
            <w:vAlign w:val="bottom"/>
          </w:tcPr>
          <w:p w14:paraId="390A503D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BB4FECA" w14:textId="16F9E103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</w:tcPr>
          <w:p w14:paraId="499F61ED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15EAEA1" w14:textId="0CD2AAE4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85E40A9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E37C12" w14:textId="1EF2F0C9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5C1B8ED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28448356" w14:textId="6C96C274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76F45EB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DA33BF" w14:textId="4A8AD3C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D759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77FFE506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2F0211B0" w14:textId="04270EBE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40" w:type="dxa"/>
            <w:vAlign w:val="bottom"/>
          </w:tcPr>
          <w:p w14:paraId="7D6D662C" w14:textId="7777777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8F5B2FF" w14:textId="12090499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70" w:type="dxa"/>
            <w:vAlign w:val="bottom"/>
          </w:tcPr>
          <w:p w14:paraId="34E0DB2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143F39B" w14:textId="7AAD956D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16E560FF" w14:textId="77777777" w:rsidR="000348A4" w:rsidRPr="00002EB4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8C6C863" w14:textId="133647C7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D026F2E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EB22579" w14:textId="56752B9E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70" w:type="dxa"/>
            <w:vAlign w:val="bottom"/>
          </w:tcPr>
          <w:p w14:paraId="23547BDC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B2065C9" w14:textId="6549A113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24EDB912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EF1B3D3" w14:textId="0D7037D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270" w:type="dxa"/>
            <w:vAlign w:val="bottom"/>
          </w:tcPr>
          <w:p w14:paraId="498C8E41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303A1CF8" w14:textId="59526C8F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407</w:t>
            </w:r>
          </w:p>
        </w:tc>
      </w:tr>
      <w:tr w:rsidR="000348A4" w:rsidRPr="00C52E59" w14:paraId="7695F1FE" w14:textId="40762944" w:rsidTr="00B311B1">
        <w:trPr>
          <w:trHeight w:val="209"/>
        </w:trPr>
        <w:tc>
          <w:tcPr>
            <w:tcW w:w="2428" w:type="dxa"/>
            <w:noWrap/>
            <w:vAlign w:val="bottom"/>
          </w:tcPr>
          <w:p w14:paraId="1395391A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5EBC45D4" w14:textId="13391608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noWrap/>
            <w:vAlign w:val="bottom"/>
          </w:tcPr>
          <w:p w14:paraId="77CFB65F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76944AFA" w14:textId="20224573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</w:tcPr>
          <w:p w14:paraId="320D4B63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09B929E" w14:textId="08F2A301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B548B79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774CCA" w14:textId="0F4996F9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3" w:type="dxa"/>
            <w:noWrap/>
            <w:vAlign w:val="bottom"/>
          </w:tcPr>
          <w:p w14:paraId="0CC9C531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339E9A2E" w14:textId="26F78E4B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236" w:type="dxa"/>
            <w:noWrap/>
            <w:vAlign w:val="bottom"/>
          </w:tcPr>
          <w:p w14:paraId="668DA515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30316AE" w14:textId="485AA0E0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353</w:t>
            </w:r>
          </w:p>
        </w:tc>
        <w:tc>
          <w:tcPr>
            <w:tcW w:w="273" w:type="dxa"/>
            <w:vAlign w:val="bottom"/>
          </w:tcPr>
          <w:p w14:paraId="0889FB50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307AE755" w14:textId="4FC32C77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402</w:t>
            </w:r>
          </w:p>
        </w:tc>
        <w:tc>
          <w:tcPr>
            <w:tcW w:w="240" w:type="dxa"/>
            <w:vAlign w:val="bottom"/>
          </w:tcPr>
          <w:p w14:paraId="7609755A" w14:textId="7777777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3E7F6DA" w14:textId="0AC28846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  <w:vAlign w:val="bottom"/>
          </w:tcPr>
          <w:p w14:paraId="54F5FE7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C2FB29B" w14:textId="704A621E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4CE3D7EC" w14:textId="77777777" w:rsidR="000348A4" w:rsidRPr="00002EB4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DF5D10" w14:textId="6CA80D1D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30210F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A9843FA" w14:textId="1C2E3D5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  <w:vAlign w:val="bottom"/>
          </w:tcPr>
          <w:p w14:paraId="5E74800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660347B" w14:textId="1BBFA61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gridSpan w:val="2"/>
            <w:vAlign w:val="bottom"/>
          </w:tcPr>
          <w:p w14:paraId="23CA256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019E102" w14:textId="6F8CEF2C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581</w:t>
            </w:r>
          </w:p>
        </w:tc>
        <w:tc>
          <w:tcPr>
            <w:tcW w:w="270" w:type="dxa"/>
            <w:vAlign w:val="bottom"/>
          </w:tcPr>
          <w:p w14:paraId="4BD9D242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7E640138" w14:textId="2DF7987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348A4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299</w:t>
            </w:r>
          </w:p>
        </w:tc>
      </w:tr>
      <w:tr w:rsidR="000348A4" w:rsidRPr="00C52E59" w14:paraId="18A2CA0E" w14:textId="5D8FB9FA" w:rsidTr="00B311B1">
        <w:trPr>
          <w:trHeight w:val="182"/>
        </w:trPr>
        <w:tc>
          <w:tcPr>
            <w:tcW w:w="2428" w:type="dxa"/>
            <w:noWrap/>
            <w:vAlign w:val="bottom"/>
          </w:tcPr>
          <w:p w14:paraId="71719E5F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2ED5A184" w14:textId="002BAB7A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C45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4A21A4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9D7AB2D" w14:textId="512D1809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11CEC7D3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87D98BB" w14:textId="19F3EC6B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75590CC1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4B4B9C" w14:textId="072855BE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514</w:t>
            </w:r>
          </w:p>
        </w:tc>
        <w:tc>
          <w:tcPr>
            <w:tcW w:w="273" w:type="dxa"/>
            <w:noWrap/>
            <w:vAlign w:val="bottom"/>
          </w:tcPr>
          <w:p w14:paraId="07A0977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36E0349B" w14:textId="52AE0775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24EFFDD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BBAAE28" w14:textId="477663F2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03B80B74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469C093A" w14:textId="7AE707DB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B1AD6BA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7FAC838B" w14:textId="47CE935C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83F73F1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54FB58C" w14:textId="0A8413DC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6DF4A342" w14:textId="77777777" w:rsidR="000348A4" w:rsidRPr="00002EB4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D280E4A" w14:textId="112ECF3A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4B91BB3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BA8F2A9" w14:textId="0AB5CF1E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B7202B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FDE8DE8" w14:textId="5621E1C7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F6C0F2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DDE96BE" w14:textId="447765E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70" w:type="dxa"/>
            <w:vAlign w:val="bottom"/>
          </w:tcPr>
          <w:p w14:paraId="0F49D89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1F0692CA" w14:textId="13145913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514</w:t>
            </w:r>
          </w:p>
        </w:tc>
      </w:tr>
      <w:tr w:rsidR="000348A4" w:rsidRPr="00C52E59" w14:paraId="26C63675" w14:textId="5A3A0DDF" w:rsidTr="00B311B1">
        <w:trPr>
          <w:trHeight w:val="344"/>
        </w:trPr>
        <w:tc>
          <w:tcPr>
            <w:tcW w:w="2428" w:type="dxa"/>
            <w:noWrap/>
            <w:vAlign w:val="bottom"/>
          </w:tcPr>
          <w:p w14:paraId="382E3814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602A2B8F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4CD5F40D" w14:textId="498A0877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280</w:t>
            </w:r>
          </w:p>
        </w:tc>
        <w:tc>
          <w:tcPr>
            <w:tcW w:w="236" w:type="dxa"/>
            <w:noWrap/>
            <w:vAlign w:val="bottom"/>
          </w:tcPr>
          <w:p w14:paraId="47006E2A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768F1A1F" w14:textId="707F9F97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236" w:type="dxa"/>
          </w:tcPr>
          <w:p w14:paraId="6AEA016F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B730BC" w14:textId="6ECDE193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36" w:type="dxa"/>
            <w:noWrap/>
            <w:vAlign w:val="bottom"/>
          </w:tcPr>
          <w:p w14:paraId="21D55A1D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EEDEC2" w14:textId="4FCE9BF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3" w:type="dxa"/>
            <w:noWrap/>
            <w:vAlign w:val="bottom"/>
          </w:tcPr>
          <w:p w14:paraId="36E4723F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74FFB672" w14:textId="7F318EA5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11073245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204879" w14:textId="19B8E4F6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vAlign w:val="bottom"/>
          </w:tcPr>
          <w:p w14:paraId="5D8927C4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71C773ED" w14:textId="288C664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40" w:type="dxa"/>
            <w:vAlign w:val="bottom"/>
          </w:tcPr>
          <w:p w14:paraId="0BB73041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0DC2E97C" w14:textId="4FC78814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70" w:type="dxa"/>
            <w:vAlign w:val="bottom"/>
          </w:tcPr>
          <w:p w14:paraId="0983F28C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5FC96B0" w14:textId="1B6B877B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662DAFC2" w14:textId="77777777" w:rsidR="000348A4" w:rsidRPr="00002EB4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BC8CCF" w14:textId="743EE266" w:rsidR="000348A4" w:rsidRPr="00385775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97280D2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8D40C8E" w14:textId="20468169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70" w:type="dxa"/>
            <w:vAlign w:val="bottom"/>
          </w:tcPr>
          <w:p w14:paraId="69F272B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52782C4" w14:textId="428DE718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gridSpan w:val="2"/>
            <w:vAlign w:val="bottom"/>
          </w:tcPr>
          <w:p w14:paraId="27D05A1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0331096" w14:textId="6AC4FE36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570</w:t>
            </w:r>
          </w:p>
        </w:tc>
        <w:tc>
          <w:tcPr>
            <w:tcW w:w="270" w:type="dxa"/>
            <w:vAlign w:val="bottom"/>
          </w:tcPr>
          <w:p w14:paraId="42100589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7BB137B4" w14:textId="0C873995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</w:tr>
      <w:tr w:rsidR="000348A4" w:rsidRPr="00C52E59" w14:paraId="06D3B157" w14:textId="58B2E1EF" w:rsidTr="00B311B1">
        <w:trPr>
          <w:trHeight w:val="191"/>
        </w:trPr>
        <w:tc>
          <w:tcPr>
            <w:tcW w:w="2428" w:type="dxa"/>
            <w:noWrap/>
            <w:vAlign w:val="bottom"/>
          </w:tcPr>
          <w:p w14:paraId="1D23FB1A" w14:textId="390F1199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864CAB2" w14:textId="5539EB8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1DC0D5A0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09D00F21" w14:textId="2D85FDA1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0DE11AB7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4ACE50B" w14:textId="40CBD3CD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67DBB6D4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7301C911" w14:textId="64EA6D85" w:rsidR="000348A4" w:rsidRPr="00C52E59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73" w:type="dxa"/>
            <w:noWrap/>
            <w:vAlign w:val="bottom"/>
          </w:tcPr>
          <w:p w14:paraId="268B7A27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noWrap/>
            <w:vAlign w:val="bottom"/>
          </w:tcPr>
          <w:p w14:paraId="4FD9F013" w14:textId="4D148D72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DBF4CC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F4B2586" w14:textId="6639FADE" w:rsidR="000348A4" w:rsidRPr="00C52E59" w:rsidRDefault="000348A4" w:rsidP="000348A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30EB89C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57117A1F" w14:textId="281AC9C5" w:rsidR="000348A4" w:rsidRPr="00C52E59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0" w:type="dxa"/>
            <w:vAlign w:val="bottom"/>
          </w:tcPr>
          <w:p w14:paraId="5486E781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66C1D73" w14:textId="6C722765" w:rsidR="000348A4" w:rsidRPr="00C52E59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0CB2999A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ABB4DBC" w14:textId="33803FB9" w:rsidR="000348A4" w:rsidRPr="00385775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8" w:type="dxa"/>
            <w:vAlign w:val="bottom"/>
          </w:tcPr>
          <w:p w14:paraId="3EA20641" w14:textId="77777777" w:rsidR="000348A4" w:rsidRPr="00002EB4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D6C719" w14:textId="30C1B107" w:rsidR="000348A4" w:rsidRPr="00385775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2A101F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6057E3" w14:textId="713D54FC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vAlign w:val="bottom"/>
          </w:tcPr>
          <w:p w14:paraId="1A188B37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3AA17819" w14:textId="02DBF769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5F893CFC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1927D3E" w14:textId="02333B8D" w:rsidR="000348A4" w:rsidRPr="00C52E59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70" w:type="dxa"/>
            <w:vAlign w:val="bottom"/>
          </w:tcPr>
          <w:p w14:paraId="4BDB912F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415D93DD" w14:textId="1E9B9BBF" w:rsidR="000348A4" w:rsidRPr="00C52E59" w:rsidRDefault="00960685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0348A4" w:rsidRPr="00C52E59" w14:paraId="59297E56" w14:textId="3DFE4C51" w:rsidTr="00B311B1">
        <w:trPr>
          <w:trHeight w:val="163"/>
        </w:trPr>
        <w:tc>
          <w:tcPr>
            <w:tcW w:w="2428" w:type="dxa"/>
            <w:noWrap/>
            <w:vAlign w:val="bottom"/>
          </w:tcPr>
          <w:p w14:paraId="024713FA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D6083A" w14:textId="46D0F62C" w:rsidR="000348A4" w:rsidRPr="00C52E59" w:rsidRDefault="006E2A97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  <w:noWrap/>
            <w:vAlign w:val="bottom"/>
          </w:tcPr>
          <w:p w14:paraId="5D0691EE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1947C7" w14:textId="1ADD5D9C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</w:tcPr>
          <w:p w14:paraId="44E381D9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BAB6E0" w14:textId="22298DB6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36" w:type="dxa"/>
            <w:noWrap/>
          </w:tcPr>
          <w:p w14:paraId="6D068CCF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54CE72" w14:textId="055F5EF8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noWrap/>
            <w:vAlign w:val="bottom"/>
          </w:tcPr>
          <w:p w14:paraId="6380BEF5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2AAB26" w14:textId="0151C312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6" w:type="dxa"/>
            <w:noWrap/>
            <w:vAlign w:val="bottom"/>
          </w:tcPr>
          <w:p w14:paraId="48F4AB18" w14:textId="77777777" w:rsidR="000348A4" w:rsidRPr="00C52E59" w:rsidRDefault="000348A4" w:rsidP="000348A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D548CD6" w14:textId="4F1E8A69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273" w:type="dxa"/>
            <w:vAlign w:val="bottom"/>
          </w:tcPr>
          <w:p w14:paraId="5FABD4C4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E5A1D" w14:textId="7AE5BF88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0" w:type="dxa"/>
            <w:vAlign w:val="bottom"/>
          </w:tcPr>
          <w:p w14:paraId="67A3EE7D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11717" w14:textId="3C0F1185" w:rsidR="000348A4" w:rsidRPr="00C52E59" w:rsidRDefault="00960685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963</w:t>
            </w:r>
          </w:p>
        </w:tc>
        <w:tc>
          <w:tcPr>
            <w:tcW w:w="270" w:type="dxa"/>
          </w:tcPr>
          <w:p w14:paraId="1FDF937E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FCD9" w14:textId="2FCA8574" w:rsidR="000348A4" w:rsidRPr="00385775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348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042</w:t>
            </w:r>
          </w:p>
        </w:tc>
        <w:tc>
          <w:tcPr>
            <w:tcW w:w="248" w:type="dxa"/>
            <w:vAlign w:val="bottom"/>
          </w:tcPr>
          <w:p w14:paraId="68D5F3E3" w14:textId="77777777" w:rsidR="000348A4" w:rsidRPr="00002EB4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2A3F" w14:textId="580779D2" w:rsidR="000348A4" w:rsidRPr="00385775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</w:tcPr>
          <w:p w14:paraId="0233AA7A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16829" w14:textId="317C057A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70" w:type="dxa"/>
          </w:tcPr>
          <w:p w14:paraId="7D25C562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22E4C" w14:textId="68C4072D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gridSpan w:val="2"/>
            <w:vAlign w:val="bottom"/>
          </w:tcPr>
          <w:p w14:paraId="2D86F074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A0C2" w14:textId="5AFAEB2A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348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70" w:type="dxa"/>
          </w:tcPr>
          <w:p w14:paraId="489E0A71" w14:textId="77777777" w:rsidR="000348A4" w:rsidRPr="00C52E59" w:rsidRDefault="000348A4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37454" w14:textId="68B62E30" w:rsidR="000348A4" w:rsidRPr="00C52E59" w:rsidRDefault="006E2A97" w:rsidP="000348A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0348A4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9606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</w:tr>
      <w:tr w:rsidR="00D75998" w:rsidRPr="00C52E59" w14:paraId="7AC4CCED" w14:textId="77777777" w:rsidTr="00B311B1">
        <w:trPr>
          <w:trHeight w:val="30"/>
        </w:trPr>
        <w:tc>
          <w:tcPr>
            <w:tcW w:w="2428" w:type="dxa"/>
            <w:noWrap/>
            <w:vAlign w:val="bottom"/>
          </w:tcPr>
          <w:p w14:paraId="4CACB9FD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967FDC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57F5DC3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423CCA9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135115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5BE82F6B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57007C4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65E6D99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6437867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412F98E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A094C1A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1B9632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301DA39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7C1A8CB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194F15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9FA8A1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B9164A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23CE7C7C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38A6E8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0BEDD7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43602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CC489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09272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162F4D99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2FC09EE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B9DDAB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1DC788B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4209531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75998" w:rsidRPr="00C52E59" w14:paraId="3EE9DEA9" w14:textId="77777777" w:rsidTr="00B311B1">
        <w:trPr>
          <w:trHeight w:val="30"/>
        </w:trPr>
        <w:tc>
          <w:tcPr>
            <w:tcW w:w="2428" w:type="dxa"/>
            <w:noWrap/>
            <w:vAlign w:val="bottom"/>
          </w:tcPr>
          <w:p w14:paraId="39F8C55D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17B84D8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82746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BB971A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4492D3E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65971D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0707E5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26ACF0BC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539C1744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263563AC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93D7A66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8D8EB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2FA9FA3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26F21A0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0DD61E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380188D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DEBD3E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B2E4F4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AA3BC9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685F0DA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B759D6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2574A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9FA0A62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286D1CE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7CFAB8C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990D6C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48D958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46AEE73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75998" w:rsidRPr="00C52E59" w14:paraId="4CFB4CD4" w14:textId="77777777" w:rsidTr="00B311B1">
        <w:trPr>
          <w:trHeight w:val="30"/>
        </w:trPr>
        <w:tc>
          <w:tcPr>
            <w:tcW w:w="2428" w:type="dxa"/>
            <w:noWrap/>
            <w:vAlign w:val="bottom"/>
          </w:tcPr>
          <w:p w14:paraId="0D29EB65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1C383073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A76C71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BF7FB8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37920AA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8E7038E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1804AB6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1BEDFB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</w:tcPr>
          <w:p w14:paraId="029940C8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4C56FAB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FDCBCDF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46984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</w:tcPr>
          <w:p w14:paraId="394C601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420E2D3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4E963E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78AB903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8C8068F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CB09CE6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E80148B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2A11568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8BEE277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5E02C519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B50301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3E50C9CD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C5A9E3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B741DD5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0A978A1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708582E4" w14:textId="77777777" w:rsidR="00D75998" w:rsidRPr="00C52E59" w:rsidRDefault="00D75998" w:rsidP="00D7599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75998" w:rsidRPr="00C52E59" w14:paraId="07FADBF0" w14:textId="1A52484C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2FAE0B72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42F9EC61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EE2886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339543A5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050D5CE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B0E9AC4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1697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6F359FA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60CF8B5C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15222376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B733F1" w14:textId="77777777" w:rsidR="00D75998" w:rsidRPr="00C52E59" w:rsidRDefault="00D75998" w:rsidP="00D7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45088BA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3" w:type="dxa"/>
            <w:vAlign w:val="bottom"/>
          </w:tcPr>
          <w:p w14:paraId="009A4228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38E8B24D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20D0F8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5A19DEB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D8244E3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9997E98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09A8E06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44738F3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B6081AC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A21B7A6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A8F5609" w14:textId="77777777" w:rsidR="00D75998" w:rsidRPr="00517EE8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7E4857D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E1EDBE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1AC4BF9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9EB6A6C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475E7857" w14:textId="77777777" w:rsidR="00D75998" w:rsidRPr="00C52E59" w:rsidRDefault="00D75998" w:rsidP="00D7599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066560" w:rsidRPr="00C52E59" w14:paraId="4AA56639" w14:textId="0E3B89E9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3DD442CE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1313B0A8" w14:textId="58575FB5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756CCC0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9DB64A8" w14:textId="7438E2DE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6" w:type="dxa"/>
          </w:tcPr>
          <w:p w14:paraId="20B16BA8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4060F" w14:textId="0EBED906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8F91EAD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81AB9A7" w14:textId="75E19CDD" w:rsidR="00066560" w:rsidRPr="00C52E59" w:rsidRDefault="00960685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noWrap/>
            <w:vAlign w:val="bottom"/>
          </w:tcPr>
          <w:p w14:paraId="5450F73C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</w:tcPr>
          <w:p w14:paraId="4129A225" w14:textId="57C02E4D" w:rsidR="00066560" w:rsidRPr="00C52E59" w:rsidRDefault="00066560" w:rsidP="0006656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53E4E1D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47A538" w14:textId="76A53341" w:rsidR="00066560" w:rsidRPr="00C52E59" w:rsidRDefault="00066560" w:rsidP="0006656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3" w:type="dxa"/>
            <w:vAlign w:val="bottom"/>
          </w:tcPr>
          <w:p w14:paraId="419A4AC2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vAlign w:val="bottom"/>
          </w:tcPr>
          <w:p w14:paraId="5732C03A" w14:textId="4E790F97" w:rsidR="00066560" w:rsidRPr="00C52E59" w:rsidRDefault="00960685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40" w:type="dxa"/>
            <w:vAlign w:val="bottom"/>
          </w:tcPr>
          <w:p w14:paraId="51056369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56C39407" w14:textId="7848478B" w:rsidR="00066560" w:rsidRPr="00C52E59" w:rsidRDefault="00960685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70" w:type="dxa"/>
            <w:vAlign w:val="bottom"/>
          </w:tcPr>
          <w:p w14:paraId="2812A510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E532C74" w14:textId="020188BA" w:rsidR="00066560" w:rsidRPr="00385775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606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,039</w:t>
            </w:r>
          </w:p>
        </w:tc>
        <w:tc>
          <w:tcPr>
            <w:tcW w:w="248" w:type="dxa"/>
            <w:vAlign w:val="bottom"/>
          </w:tcPr>
          <w:p w14:paraId="07DD4F96" w14:textId="77777777" w:rsidR="00066560" w:rsidRPr="00002EB4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042E144" w14:textId="054132B6" w:rsidR="00066560" w:rsidRPr="00385775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9606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vAlign w:val="bottom"/>
          </w:tcPr>
          <w:p w14:paraId="30C8DB40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45193F1" w14:textId="16B35C45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70" w:type="dxa"/>
            <w:vAlign w:val="bottom"/>
          </w:tcPr>
          <w:p w14:paraId="68A55CF7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EC5675" w14:textId="0F84335B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gridSpan w:val="2"/>
            <w:vAlign w:val="bottom"/>
          </w:tcPr>
          <w:p w14:paraId="47BDA177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265D21" w14:textId="749B666B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9606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456</w:t>
            </w:r>
          </w:p>
        </w:tc>
        <w:tc>
          <w:tcPr>
            <w:tcW w:w="270" w:type="dxa"/>
            <w:vAlign w:val="bottom"/>
          </w:tcPr>
          <w:p w14:paraId="63CF7847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9462BF6" w14:textId="2C9629C5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="009606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388</w:t>
            </w:r>
          </w:p>
        </w:tc>
      </w:tr>
      <w:tr w:rsidR="00066560" w:rsidRPr="00C52E59" w14:paraId="3B05743A" w14:textId="041152FD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464F8115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7317DD70" w14:textId="313542F5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317</w:t>
            </w:r>
          </w:p>
        </w:tc>
        <w:tc>
          <w:tcPr>
            <w:tcW w:w="236" w:type="dxa"/>
            <w:noWrap/>
            <w:vAlign w:val="bottom"/>
          </w:tcPr>
          <w:p w14:paraId="75971795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40709FBF" w14:textId="3F17AB8A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6" w:type="dxa"/>
          </w:tcPr>
          <w:p w14:paraId="3BAD3C87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3F91F0D" w14:textId="5E785677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361</w:t>
            </w:r>
          </w:p>
        </w:tc>
        <w:tc>
          <w:tcPr>
            <w:tcW w:w="236" w:type="dxa"/>
            <w:noWrap/>
            <w:vAlign w:val="bottom"/>
          </w:tcPr>
          <w:p w14:paraId="67291D9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F6060CD" w14:textId="31289D36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73" w:type="dxa"/>
            <w:noWrap/>
            <w:vAlign w:val="bottom"/>
          </w:tcPr>
          <w:p w14:paraId="1F6E6E7E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noWrap/>
            <w:vAlign w:val="bottom"/>
          </w:tcPr>
          <w:p w14:paraId="6A919F54" w14:textId="7E8B7879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6" w:type="dxa"/>
            <w:noWrap/>
            <w:vAlign w:val="bottom"/>
          </w:tcPr>
          <w:p w14:paraId="6F9A4543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C5FFCD3" w14:textId="453AECF4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273" w:type="dxa"/>
            <w:vAlign w:val="bottom"/>
          </w:tcPr>
          <w:p w14:paraId="5972EA44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89214B6" w14:textId="08E528A2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40" w:type="dxa"/>
            <w:vAlign w:val="bottom"/>
          </w:tcPr>
          <w:p w14:paraId="07315413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A731B19" w14:textId="64178BED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880</w:t>
            </w:r>
          </w:p>
        </w:tc>
        <w:tc>
          <w:tcPr>
            <w:tcW w:w="270" w:type="dxa"/>
            <w:vAlign w:val="bottom"/>
          </w:tcPr>
          <w:p w14:paraId="7CE3386A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3F82C66" w14:textId="7B1AFAF0" w:rsidR="00066560" w:rsidRPr="00385775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8" w:type="dxa"/>
            <w:vAlign w:val="bottom"/>
          </w:tcPr>
          <w:p w14:paraId="52CC227D" w14:textId="77777777" w:rsidR="00066560" w:rsidRPr="00002EB4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5402A7" w14:textId="66C4B7F0" w:rsidR="00066560" w:rsidRPr="00385775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3DF6BA6D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1D4DD0C" w14:textId="72642839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70" w:type="dxa"/>
            <w:vAlign w:val="bottom"/>
          </w:tcPr>
          <w:p w14:paraId="6E30EEAC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66412A1A" w14:textId="3F31A6AB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6" w:type="dxa"/>
            <w:gridSpan w:val="2"/>
            <w:vAlign w:val="bottom"/>
          </w:tcPr>
          <w:p w14:paraId="6CF91DC1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7A9667D" w14:textId="4EB93959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70" w:type="dxa"/>
            <w:vAlign w:val="bottom"/>
          </w:tcPr>
          <w:p w14:paraId="28CD9431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71BAD9EA" w14:textId="1AC08817" w:rsidR="00066560" w:rsidRPr="00C52E59" w:rsidRDefault="006E2A97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656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</w:tr>
      <w:tr w:rsidR="006A7197" w:rsidRPr="00C52E59" w14:paraId="260F3CE7" w14:textId="2846D61A" w:rsidTr="00B311B1">
        <w:trPr>
          <w:trHeight w:val="235"/>
        </w:trPr>
        <w:tc>
          <w:tcPr>
            <w:tcW w:w="2428" w:type="dxa"/>
            <w:noWrap/>
            <w:vAlign w:val="bottom"/>
          </w:tcPr>
          <w:p w14:paraId="5B48A4DE" w14:textId="1ABBEB7D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E9C3A6" w14:textId="6A67EF9B" w:rsidR="006A7197" w:rsidRPr="00C52E59" w:rsidRDefault="006A7197" w:rsidP="006A719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  <w:noWrap/>
            <w:vAlign w:val="bottom"/>
          </w:tcPr>
          <w:p w14:paraId="7F037976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57B2FB" w14:textId="75B43239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</w:tcPr>
          <w:p w14:paraId="167A1EA1" w14:textId="77777777" w:rsidR="006A7197" w:rsidRPr="00C52E59" w:rsidRDefault="006A7197" w:rsidP="006A719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3D15E0" w14:textId="149317F9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36" w:type="dxa"/>
            <w:noWrap/>
          </w:tcPr>
          <w:p w14:paraId="0E7CF6B7" w14:textId="77777777" w:rsidR="006A7197" w:rsidRPr="00C52E59" w:rsidRDefault="006A7197" w:rsidP="006A719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B1170C4" w14:textId="55EBCBD9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3" w:type="dxa"/>
            <w:noWrap/>
            <w:vAlign w:val="bottom"/>
          </w:tcPr>
          <w:p w14:paraId="17200871" w14:textId="77777777" w:rsidR="006A7197" w:rsidRPr="00C52E59" w:rsidRDefault="006A7197" w:rsidP="006A719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F086A1" w14:textId="2A9680E1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6" w:type="dxa"/>
            <w:noWrap/>
            <w:vAlign w:val="bottom"/>
          </w:tcPr>
          <w:p w14:paraId="2069B571" w14:textId="77777777" w:rsidR="006A7197" w:rsidRPr="00C52E59" w:rsidRDefault="006A7197" w:rsidP="006A719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62798F" w14:textId="414F1DB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365</w:t>
            </w:r>
          </w:p>
        </w:tc>
        <w:tc>
          <w:tcPr>
            <w:tcW w:w="273" w:type="dxa"/>
            <w:vAlign w:val="bottom"/>
          </w:tcPr>
          <w:p w14:paraId="66DE1DB1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5F8B9" w14:textId="6B1282A4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0" w:type="dxa"/>
            <w:vAlign w:val="bottom"/>
          </w:tcPr>
          <w:p w14:paraId="35C3C0DA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378C" w14:textId="0D5D206B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963</w:t>
            </w:r>
          </w:p>
        </w:tc>
        <w:tc>
          <w:tcPr>
            <w:tcW w:w="270" w:type="dxa"/>
          </w:tcPr>
          <w:p w14:paraId="35C1D339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0F19E" w14:textId="6417D4EF" w:rsidR="006A7197" w:rsidRPr="00FD5397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FD53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042</w:t>
            </w:r>
          </w:p>
        </w:tc>
        <w:tc>
          <w:tcPr>
            <w:tcW w:w="248" w:type="dxa"/>
          </w:tcPr>
          <w:p w14:paraId="55D23847" w14:textId="77777777" w:rsidR="006A7197" w:rsidRPr="00FD5397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5DB9F" w14:textId="596F7752" w:rsidR="006A7197" w:rsidRPr="00FD5397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</w:tcPr>
          <w:p w14:paraId="4D876F2D" w14:textId="77777777" w:rsidR="006A7197" w:rsidRPr="00FD5397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B61CF" w14:textId="75E8D0BE" w:rsidR="006A7197" w:rsidRPr="00FD5397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70" w:type="dxa"/>
          </w:tcPr>
          <w:p w14:paraId="735403FC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9C6D1" w14:textId="07116ADC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gridSpan w:val="2"/>
            <w:vAlign w:val="bottom"/>
          </w:tcPr>
          <w:p w14:paraId="52BD2BE6" w14:textId="77777777" w:rsidR="006A7197" w:rsidRPr="00C52E59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07318" w14:textId="00EBAB78" w:rsidR="006A7197" w:rsidRPr="004E04B5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4E04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70" w:type="dxa"/>
          </w:tcPr>
          <w:p w14:paraId="009C3CC9" w14:textId="77777777" w:rsidR="006A7197" w:rsidRPr="004E04B5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48F10" w14:textId="73BCE29B" w:rsidR="006A7197" w:rsidRPr="004E04B5" w:rsidRDefault="006A7197" w:rsidP="006A719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4E04B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</w:tr>
      <w:tr w:rsidR="00066560" w:rsidRPr="00C52E59" w14:paraId="4B510110" w14:textId="77777777" w:rsidTr="00B311B1">
        <w:trPr>
          <w:trHeight w:val="235"/>
        </w:trPr>
        <w:tc>
          <w:tcPr>
            <w:tcW w:w="2428" w:type="dxa"/>
            <w:noWrap/>
            <w:vAlign w:val="bottom"/>
          </w:tcPr>
          <w:p w14:paraId="5583F419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42384743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12A990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noWrap/>
            <w:vAlign w:val="bottom"/>
          </w:tcPr>
          <w:p w14:paraId="5AFFB315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E860832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16F5184B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3B1BC94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649C509B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5BCD3827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noWrap/>
            <w:vAlign w:val="bottom"/>
          </w:tcPr>
          <w:p w14:paraId="6AF014F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606D85" w14:textId="77777777" w:rsidR="00066560" w:rsidRPr="00C52E59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6956467B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3" w:type="dxa"/>
            <w:vAlign w:val="bottom"/>
          </w:tcPr>
          <w:p w14:paraId="2DDABB3F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3B4E1C34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E9CD93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4538FE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4A83C58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551FCE2A" w14:textId="77777777" w:rsidR="00066560" w:rsidRPr="00FD539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40350510" w14:textId="77777777" w:rsidR="00066560" w:rsidRPr="00FD539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D100E8E" w14:textId="77777777" w:rsidR="00066560" w:rsidRPr="00FD539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0B2BF5" w14:textId="77777777" w:rsidR="00066560" w:rsidRPr="00FD539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3A2560E" w14:textId="77777777" w:rsidR="00066560" w:rsidRPr="00FD539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5CC4143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vAlign w:val="bottom"/>
          </w:tcPr>
          <w:p w14:paraId="57F06993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0F1C1F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07B6A470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4CF01A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47E4606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066560" w:rsidRPr="00C52E59" w14:paraId="3C141944" w14:textId="69811A73" w:rsidTr="00B311B1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31A04029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6BCA415B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5D514BB" w14:textId="04B1A538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 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892C3D" w14:textId="7D74A52B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noWrap/>
            <w:vAlign w:val="bottom"/>
          </w:tcPr>
          <w:p w14:paraId="2B7305FD" w14:textId="77777777" w:rsidR="00066560" w:rsidRPr="00993527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B98EFA" w14:textId="7B777E9E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</w:tcPr>
          <w:p w14:paraId="1BA91BD4" w14:textId="77777777" w:rsidR="00066560" w:rsidRDefault="00066560" w:rsidP="0006656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EE4EDA" w14:textId="77777777" w:rsidR="00066560" w:rsidRDefault="00066560" w:rsidP="0006656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AF0561" w14:textId="419D6311" w:rsidR="00066560" w:rsidRPr="00993527" w:rsidRDefault="00066560" w:rsidP="0006656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DEADEA" w14:textId="13F12D36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  <w:vAlign w:val="bottom"/>
          </w:tcPr>
          <w:p w14:paraId="77C2AA25" w14:textId="77777777" w:rsidR="00066560" w:rsidRPr="00993527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0639DE" w14:textId="7B052BB3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73" w:type="dxa"/>
            <w:noWrap/>
            <w:vAlign w:val="bottom"/>
          </w:tcPr>
          <w:p w14:paraId="43E6A6D5" w14:textId="77777777" w:rsidR="00066560" w:rsidRPr="00993527" w:rsidRDefault="00066560" w:rsidP="0006656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9B012B" w14:textId="062B0B0C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F887330" w14:textId="77777777" w:rsidR="00066560" w:rsidRPr="00993527" w:rsidRDefault="00066560" w:rsidP="0006656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B7C47F" w14:textId="54C7F6B0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4F9EE44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366E0A" w14:textId="5F1993FF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A28319C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42A2A" w14:textId="068CDE52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D2727D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7EE82D" w14:textId="71D13B7F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14:paraId="7C9DB3C1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05E6CC" w14:textId="5C62AD90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73F84E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11B4AD" w14:textId="532A49B5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4CFE08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A40B1" w14:textId="1E8EC2ED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07A39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0979D" w14:textId="09970F48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25107D" w14:textId="77777777" w:rsidR="00066560" w:rsidRPr="00993527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F67CED" w14:textId="09501B32" w:rsidR="00066560" w:rsidRPr="00993527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137</w:t>
            </w:r>
          </w:p>
        </w:tc>
      </w:tr>
      <w:tr w:rsidR="00066560" w:rsidRPr="00C52E59" w14:paraId="35A18F42" w14:textId="26237122" w:rsidTr="00B311B1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6A1A0B76" w14:textId="77777777" w:rsidR="00066560" w:rsidRPr="00C52E59" w:rsidRDefault="00066560" w:rsidP="0006656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04368BD5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B9F1550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61017AF9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D7854A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94E092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1C121AF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9362997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noWrap/>
            <w:vAlign w:val="bottom"/>
          </w:tcPr>
          <w:p w14:paraId="3DE658BA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noWrap/>
            <w:vAlign w:val="bottom"/>
          </w:tcPr>
          <w:p w14:paraId="48E6AD5D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495A1CD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B6D0739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70BACFB3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  <w:vAlign w:val="bottom"/>
          </w:tcPr>
          <w:p w14:paraId="49BEF67F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033257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BAF0308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141210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3105C695" w14:textId="77777777" w:rsidR="00066560" w:rsidRPr="00002EB4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vAlign w:val="bottom"/>
          </w:tcPr>
          <w:p w14:paraId="45A002A4" w14:textId="77777777" w:rsidR="00066560" w:rsidRPr="00002EB4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692367B" w14:textId="77777777" w:rsidR="00066560" w:rsidRPr="00002EB4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240CB8C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D801D9B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CA146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74C3A55C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ABBDB3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38B7E17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509FD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0D0FE0C2" w14:textId="77777777" w:rsidR="00066560" w:rsidRPr="00C52E59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6560" w:rsidRPr="00585E7E" w14:paraId="4EFE84E3" w14:textId="352E1F10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1201B0BE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633BA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4415" w14:textId="77777777" w:rsidR="00066560" w:rsidRPr="00585E7E" w:rsidRDefault="00066560" w:rsidP="0006656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FA77C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5D8E8F6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18DCCF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1CDBDEBF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D0E4B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3C1A22F8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BC681F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43F359E8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CD01A7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78C564D7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47BA9201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B7FFA9E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7BE5976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AEA72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5280E471" w14:textId="77777777" w:rsidR="00066560" w:rsidRPr="00002EB4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5C89267" w14:textId="77777777" w:rsidR="00066560" w:rsidRPr="00002EB4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A53A9A" w14:textId="77777777" w:rsidR="00066560" w:rsidRPr="00002EB4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62732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FAD0833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208E88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08B093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06AE7F3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56A6AB6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CABA9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15A244F8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66560" w:rsidRPr="00585E7E" w14:paraId="04F224C8" w14:textId="0D3C9804" w:rsidTr="00B311B1">
        <w:trPr>
          <w:trHeight w:val="60"/>
        </w:trPr>
        <w:tc>
          <w:tcPr>
            <w:tcW w:w="2428" w:type="dxa"/>
            <w:noWrap/>
            <w:vAlign w:val="bottom"/>
          </w:tcPr>
          <w:p w14:paraId="153CD6E1" w14:textId="12C2EAC5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="006E2A97"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0C241E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ED27D73" w14:textId="77777777" w:rsidR="00066560" w:rsidRPr="00585E7E" w:rsidRDefault="00066560" w:rsidP="0006656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23637F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4ACB3E3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2A79F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5E4554B4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F6458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noWrap/>
            <w:vAlign w:val="bottom"/>
          </w:tcPr>
          <w:p w14:paraId="43494D79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2DFC10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752BDB3C" w14:textId="77777777" w:rsidR="00066560" w:rsidRPr="00585E7E" w:rsidRDefault="00066560" w:rsidP="0006656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67C84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7863A732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221221CD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A77A09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0016677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4A9BD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53B08E93" w14:textId="77777777" w:rsidR="00066560" w:rsidRPr="00002EB4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75A9237" w14:textId="77777777" w:rsidR="00066560" w:rsidRPr="00002EB4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8A828A4" w14:textId="77777777" w:rsidR="00066560" w:rsidRPr="00002EB4" w:rsidRDefault="00066560" w:rsidP="0006656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2BDB31" w14:textId="77777777" w:rsidR="00066560" w:rsidRPr="00585E7E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D3B17FC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13F0BE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078CD3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B278C2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A09496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71351A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590F14E3" w14:textId="77777777" w:rsidR="00066560" w:rsidRPr="00585E7E" w:rsidRDefault="00066560" w:rsidP="000665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66560" w:rsidRPr="00C52E59" w14:paraId="2A5244A7" w14:textId="32A13EC7" w:rsidTr="00B311B1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879ADB3" w14:textId="781C8158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6E2A97"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="006E2A97" w:rsidRPr="006E2A9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5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0989D6" w14:textId="4D4AD386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757</w:t>
            </w:r>
          </w:p>
        </w:tc>
        <w:tc>
          <w:tcPr>
            <w:tcW w:w="236" w:type="dxa"/>
            <w:noWrap/>
            <w:vAlign w:val="bottom"/>
          </w:tcPr>
          <w:p w14:paraId="3BF9C077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597A61" w14:textId="4702CC17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06656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343</w:t>
            </w:r>
          </w:p>
        </w:tc>
        <w:tc>
          <w:tcPr>
            <w:tcW w:w="236" w:type="dxa"/>
          </w:tcPr>
          <w:p w14:paraId="3EB8E3AF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5803AF" w14:textId="4636ABAC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6" w:type="dxa"/>
            <w:noWrap/>
          </w:tcPr>
          <w:p w14:paraId="2D922026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827E5" w14:textId="0DA287D1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558</w:t>
            </w:r>
          </w:p>
        </w:tc>
        <w:tc>
          <w:tcPr>
            <w:tcW w:w="273" w:type="dxa"/>
            <w:noWrap/>
            <w:vAlign w:val="bottom"/>
          </w:tcPr>
          <w:p w14:paraId="3A4F7115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B1F3E5" w14:textId="0B895A9E" w:rsidR="00066560" w:rsidRPr="00A06581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236" w:type="dxa"/>
            <w:noWrap/>
          </w:tcPr>
          <w:p w14:paraId="09E653B0" w14:textId="77777777" w:rsidR="00066560" w:rsidRPr="00A06581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2542F4" w14:textId="7C9B0E44" w:rsidR="00066560" w:rsidRPr="00A06581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4867771" w14:textId="77777777" w:rsidR="00066560" w:rsidRPr="00A06581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0D3A3" w14:textId="26BFD972" w:rsidR="00066560" w:rsidRPr="00A06581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E3E6C8" w14:textId="77777777" w:rsidR="00066560" w:rsidRPr="00A06581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198D4D" w14:textId="74FE76DD" w:rsidR="00066560" w:rsidRPr="00A06581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EAC8C" w14:textId="77777777" w:rsidR="00066560" w:rsidRPr="00A06581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3E4E13" w14:textId="217D2A50" w:rsidR="00066560" w:rsidRPr="00A06581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985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846193A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2963E" w14:textId="04B75522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8AB001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FB3638" w14:textId="70195A6B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BACAD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FC5ABD" w14:textId="0C33414E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6656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31E219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22ADD" w14:textId="74DB4CEF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634091" w14:textId="77777777" w:rsidR="00066560" w:rsidRPr="007631F8" w:rsidRDefault="00066560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B0E441" w14:textId="1548A0CF" w:rsidR="00066560" w:rsidRPr="007631F8" w:rsidRDefault="006E2A97" w:rsidP="0006656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0665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6E2A9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474</w:t>
            </w:r>
          </w:p>
        </w:tc>
      </w:tr>
    </w:tbl>
    <w:p w14:paraId="3D4538C4" w14:textId="6E73CA17" w:rsidR="006D6B0E" w:rsidRDefault="006D6B0E" w:rsidP="008C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14:paraId="33DB3019" w14:textId="6FCC3B98" w:rsidR="008958C4" w:rsidRPr="008958C4" w:rsidRDefault="008958C4" w:rsidP="008958C4">
      <w:pPr>
        <w:spacing w:line="240" w:lineRule="auto"/>
        <w:ind w:left="90"/>
        <w:rPr>
          <w:rFonts w:ascii="Angsana New" w:hAnsi="Angsana New"/>
          <w:sz w:val="24"/>
          <w:szCs w:val="24"/>
        </w:rPr>
        <w:sectPr w:rsidR="008958C4" w:rsidRPr="008958C4" w:rsidSect="00B17B96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958C4">
        <w:rPr>
          <w:rFonts w:ascii="Angsana New" w:hAnsi="Angsana New" w:hint="cs"/>
          <w:sz w:val="24"/>
          <w:szCs w:val="24"/>
          <w:cs/>
        </w:rPr>
        <w:t>*รวมการดำเนินงานที่ยกเลิก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4B451C" w:rsidRPr="003C70F7" w14:paraId="3E7BDBC1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F8CF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DE61336" w14:textId="77777777" w:rsidR="004B451C" w:rsidRPr="00DC37B2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4B451C" w:rsidRPr="003C70F7" w14:paraId="6F12C534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4C7D" w14:textId="790711C9" w:rsidR="004B451C" w:rsidRPr="00F2748F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4514EE" w14:textId="2BA07ED1" w:rsidR="004B451C" w:rsidRPr="003C70F7" w:rsidRDefault="006E2A97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540A6CF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C1D74" w14:textId="49055959" w:rsidR="004B451C" w:rsidRPr="003C70F7" w:rsidRDefault="006E2A97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B451C" w:rsidRPr="003C70F7" w14:paraId="5437FCFB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44278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016C2B3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4B451C" w:rsidRPr="003C70F7" w14:paraId="16FA4C98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10C9E" w14:textId="77777777" w:rsidR="004B451C" w:rsidRPr="00A24533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47DBE4C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4B451C" w:rsidRPr="003C70F7" w14:paraId="6B5D0356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2BAD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ED5820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A5A9A05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375DB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A147B" w:rsidRPr="003C70F7" w14:paraId="4E441EDA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5DD98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230B06" w14:textId="7DA6BD0D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0A6ADA39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4265B1" w14:textId="6AC17311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246</w:t>
            </w:r>
          </w:p>
        </w:tc>
      </w:tr>
      <w:tr w:rsidR="00FA147B" w:rsidRPr="003C70F7" w14:paraId="5A881736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6C16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1F4821" w14:textId="7CAFD4D3" w:rsidR="00FA147B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371F0669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5BD9D" w14:textId="6D15331A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FA147B" w:rsidRPr="003C70F7" w14:paraId="01E81EBB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5107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4E49" w14:textId="3DD01C01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513C3111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33E42" w14:textId="26508C01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967</w:t>
            </w:r>
          </w:p>
        </w:tc>
      </w:tr>
      <w:tr w:rsidR="00FA147B" w:rsidRPr="003C70F7" w14:paraId="1CF3D73E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9A9D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0B5919" w14:textId="09ECD65F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2565D951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ECBF8" w14:textId="343B3C0E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150</w:t>
            </w:r>
          </w:p>
        </w:tc>
      </w:tr>
      <w:tr w:rsidR="00FA147B" w:rsidRPr="003C70F7" w14:paraId="7FE1C3E9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51973" w14:textId="1D349AE1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E25E5" w14:textId="356F44FE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3400A938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899D2" w14:textId="5C5674D9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79</w:t>
            </w:r>
          </w:p>
        </w:tc>
      </w:tr>
      <w:tr w:rsidR="00FA147B" w:rsidRPr="003C70F7" w14:paraId="34EA5487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B72" w14:textId="75D3FA1C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="00AB00E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EFA2D" w14:textId="02115C7D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  <w:r w:rsidR="0096068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04047F2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E036" w14:textId="7DFF900A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FA14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96068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482</w:t>
            </w:r>
          </w:p>
        </w:tc>
      </w:tr>
      <w:tr w:rsidR="00FA147B" w:rsidRPr="00E37314" w14:paraId="1902017D" w14:textId="77777777" w:rsidTr="004B451C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A1E0" w14:textId="77777777" w:rsidR="00FA147B" w:rsidRPr="00E37314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3D842" w14:textId="77777777" w:rsidR="00FA147B" w:rsidRPr="00E37314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0C1334" w14:textId="77777777" w:rsidR="00FA147B" w:rsidRPr="00E37314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9605A" w14:textId="77777777" w:rsidR="00FA147B" w:rsidRPr="00E37314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A147B" w:rsidRPr="003C70F7" w14:paraId="320B4DD7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FD300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4EA8D9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B084CB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3323F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A147B" w:rsidRPr="003C70F7" w14:paraId="4156CC8A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5F85C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05D7A9" w14:textId="076581D6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96068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12F3A27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68FC9" w14:textId="6AA5974F" w:rsidR="00FA147B" w:rsidRPr="003C70F7" w:rsidRDefault="00960685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460</w:t>
            </w:r>
          </w:p>
        </w:tc>
      </w:tr>
      <w:tr w:rsidR="00FA147B" w:rsidRPr="003C70F7" w14:paraId="5C639BD3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1AA27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7E6D" w14:textId="66F6EC5D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7813D06B" w14:textId="77777777" w:rsidR="00FA147B" w:rsidRPr="003C70F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9B3F" w14:textId="47FD73AC" w:rsidR="00FA147B" w:rsidRPr="003C70F7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FA147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022</w:t>
            </w:r>
          </w:p>
        </w:tc>
      </w:tr>
      <w:tr w:rsidR="00AB00E5" w:rsidRPr="003C70F7" w14:paraId="1A579979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C29E" w14:textId="7400BD4D" w:rsidR="00AB00E5" w:rsidRPr="003C70F7" w:rsidRDefault="00AB00E5" w:rsidP="00AB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026DA" w14:textId="32188CA2" w:rsidR="00AB00E5" w:rsidRPr="003C70F7" w:rsidRDefault="00AB00E5" w:rsidP="00AB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CDF51FC" w14:textId="77777777" w:rsidR="00AB00E5" w:rsidRPr="003C70F7" w:rsidRDefault="00AB00E5" w:rsidP="00AB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913C0" w14:textId="0A3D5B4B" w:rsidR="00AB00E5" w:rsidRPr="003C70F7" w:rsidRDefault="00AB00E5" w:rsidP="00AB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482</w:t>
            </w:r>
          </w:p>
        </w:tc>
      </w:tr>
    </w:tbl>
    <w:p w14:paraId="2DA77FF0" w14:textId="56C4AF4C" w:rsidR="004B451C" w:rsidRDefault="004B451C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DE3F0E2" w14:textId="6EE3F7A1" w:rsidR="00802910" w:rsidRPr="00497338" w:rsidRDefault="004B451C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97338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การกระทบยอดรายได้ กำไรหรือขาดทุน สินทรัพย์และหนี้สินของส่วนงานที่รายงาน</w:t>
      </w:r>
    </w:p>
    <w:p w14:paraId="7C9CC7A5" w14:textId="77777777" w:rsidR="00716E41" w:rsidRPr="00BD42F0" w:rsidRDefault="00716E4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01"/>
        <w:gridCol w:w="1061"/>
        <w:gridCol w:w="236"/>
        <w:gridCol w:w="1020"/>
        <w:gridCol w:w="268"/>
        <w:gridCol w:w="1058"/>
        <w:gridCol w:w="268"/>
        <w:gridCol w:w="1058"/>
      </w:tblGrid>
      <w:tr w:rsidR="004B451C" w:rsidRPr="008F4497" w14:paraId="449CE3C9" w14:textId="77777777" w:rsidTr="00295112">
        <w:trPr>
          <w:tblHeader/>
        </w:trPr>
        <w:tc>
          <w:tcPr>
            <w:tcW w:w="4301" w:type="dxa"/>
          </w:tcPr>
          <w:p w14:paraId="25A3F1F7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69" w:type="dxa"/>
            <w:gridSpan w:val="7"/>
          </w:tcPr>
          <w:p w14:paraId="1D864F4C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451C" w:rsidRPr="008F4497" w14:paraId="78E5B826" w14:textId="77777777" w:rsidTr="00295112">
        <w:trPr>
          <w:tblHeader/>
        </w:trPr>
        <w:tc>
          <w:tcPr>
            <w:tcW w:w="4301" w:type="dxa"/>
          </w:tcPr>
          <w:p w14:paraId="51DB734E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6AE356A4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2E7FD395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78E4B44C" w14:textId="08A730CB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0BC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BC54F1" w:rsidRPr="008F4497" w14:paraId="1C3BEE66" w14:textId="77777777" w:rsidTr="00295112">
        <w:trPr>
          <w:tblHeader/>
        </w:trPr>
        <w:tc>
          <w:tcPr>
            <w:tcW w:w="4301" w:type="dxa"/>
          </w:tcPr>
          <w:p w14:paraId="1FD6836A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037C4BDC" w14:textId="07B107B6" w:rsidR="00BC54F1" w:rsidRPr="008F4497" w:rsidRDefault="006E2A9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5276DBF0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34E055B0" w14:textId="5D750521" w:rsidR="00BC54F1" w:rsidRPr="008F4497" w:rsidRDefault="006E2A9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D441010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7290875" w14:textId="18765EBD" w:rsidR="00BC54F1" w:rsidRPr="008F4497" w:rsidRDefault="006E2A9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center"/>
          </w:tcPr>
          <w:p w14:paraId="5C3657C1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2BD16C7E" w14:textId="4AEB041C" w:rsidR="00BC54F1" w:rsidRPr="008F4497" w:rsidRDefault="006E2A9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54F1" w:rsidRPr="008F4497" w14:paraId="198830BB" w14:textId="77777777" w:rsidTr="00295112">
        <w:trPr>
          <w:tblHeader/>
        </w:trPr>
        <w:tc>
          <w:tcPr>
            <w:tcW w:w="4301" w:type="dxa"/>
          </w:tcPr>
          <w:p w14:paraId="4235839D" w14:textId="77777777" w:rsidR="00BC54F1" w:rsidRPr="008F4497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9" w:type="dxa"/>
            <w:gridSpan w:val="7"/>
          </w:tcPr>
          <w:p w14:paraId="1A06FF98" w14:textId="77777777" w:rsidR="00BC54F1" w:rsidRPr="008F4497" w:rsidRDefault="00BC54F1" w:rsidP="00BC54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A147B" w:rsidRPr="008F4497" w14:paraId="4A3E0229" w14:textId="77777777" w:rsidTr="00295112">
        <w:tc>
          <w:tcPr>
            <w:tcW w:w="4301" w:type="dxa"/>
          </w:tcPr>
          <w:p w14:paraId="18C2267D" w14:textId="77777777" w:rsidR="00FA147B" w:rsidRPr="008F4497" w:rsidRDefault="00FA147B" w:rsidP="00FA1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61" w:type="dxa"/>
          </w:tcPr>
          <w:p w14:paraId="6B4B57DC" w14:textId="21602083" w:rsidR="00FA147B" w:rsidRPr="002A7951" w:rsidRDefault="00960685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2,888</w:t>
            </w:r>
          </w:p>
        </w:tc>
        <w:tc>
          <w:tcPr>
            <w:tcW w:w="236" w:type="dxa"/>
          </w:tcPr>
          <w:p w14:paraId="44767394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3CDAE5" w14:textId="015DC2F3" w:rsidR="00FA147B" w:rsidRPr="002A7951" w:rsidRDefault="00960685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3,741</w:t>
            </w:r>
          </w:p>
        </w:tc>
        <w:tc>
          <w:tcPr>
            <w:tcW w:w="268" w:type="dxa"/>
          </w:tcPr>
          <w:p w14:paraId="2CA64CC6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2DC09A5" w14:textId="08959381" w:rsidR="00FA147B" w:rsidRPr="002A7951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</w:t>
            </w:r>
            <w:r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8" w:type="dxa"/>
          </w:tcPr>
          <w:p w14:paraId="4E6ABDE1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00350C1" w14:textId="26CB318C" w:rsidR="00FA147B" w:rsidRPr="002A7951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137</w:t>
            </w:r>
          </w:p>
        </w:tc>
      </w:tr>
      <w:tr w:rsidR="00FA147B" w:rsidRPr="008F4497" w14:paraId="13923E1E" w14:textId="77777777" w:rsidTr="00295112">
        <w:tc>
          <w:tcPr>
            <w:tcW w:w="4301" w:type="dxa"/>
          </w:tcPr>
          <w:p w14:paraId="47E5B716" w14:textId="77777777" w:rsidR="00FA147B" w:rsidRPr="008F4497" w:rsidRDefault="00FA147B" w:rsidP="00FA1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61" w:type="dxa"/>
          </w:tcPr>
          <w:p w14:paraId="52AD98D0" w14:textId="31223F6C" w:rsidR="00FA147B" w:rsidRPr="002A7951" w:rsidRDefault="00BB5B0E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68CC4AE3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061D2D1" w14:textId="40972C56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111</w:t>
            </w: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3E14210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B04B1D" w14:textId="6E0970C0" w:rsidR="00FA147B" w:rsidRPr="008C70DF" w:rsidRDefault="00BB5B0E" w:rsidP="00BB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D3E5D99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9963B1" w14:textId="5E9BF20F" w:rsidR="00FA147B" w:rsidRPr="002A7951" w:rsidRDefault="00FA147B" w:rsidP="00BE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FA147B" w:rsidRPr="008F4497" w14:paraId="702C3A9E" w14:textId="77777777" w:rsidTr="00295112">
        <w:tc>
          <w:tcPr>
            <w:tcW w:w="4301" w:type="dxa"/>
          </w:tcPr>
          <w:p w14:paraId="6C65BCF1" w14:textId="77777777" w:rsidR="00FA147B" w:rsidRPr="008F4497" w:rsidRDefault="00FA147B" w:rsidP="00FA1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61" w:type="dxa"/>
          </w:tcPr>
          <w:p w14:paraId="160E64A9" w14:textId="77777777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1386BA8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86D1B7" w14:textId="77777777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283079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FD86760" w14:textId="77777777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0C02AA6A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D50647F" w14:textId="77777777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60685" w:rsidRPr="002F3592" w14:paraId="5FEA9EA7" w14:textId="77777777" w:rsidTr="002578D9">
        <w:tc>
          <w:tcPr>
            <w:tcW w:w="4301" w:type="dxa"/>
          </w:tcPr>
          <w:p w14:paraId="7B96CCAF" w14:textId="614B5240" w:rsidR="00960685" w:rsidRPr="002F3592" w:rsidRDefault="00960685" w:rsidP="00960685">
            <w:pPr>
              <w:rPr>
                <w:rFonts w:ascii="Angsana New" w:hAnsi="Angsana New"/>
                <w:sz w:val="30"/>
                <w:szCs w:val="30"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061" w:type="dxa"/>
          </w:tcPr>
          <w:p w14:paraId="63375507" w14:textId="50C6DDCE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5CC5C655" w14:textId="77777777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A568E16" w14:textId="16072E25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95A859" w14:textId="77777777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684DAC" w14:textId="3D05AA6B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8" w:type="dxa"/>
          </w:tcPr>
          <w:p w14:paraId="6178BC8A" w14:textId="77777777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FE5DA0A" w14:textId="5A021756" w:rsidR="00960685" w:rsidRPr="002F359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FA147B" w:rsidRPr="002F3592" w14:paraId="5F16FA37" w14:textId="77777777" w:rsidTr="00295112">
        <w:tc>
          <w:tcPr>
            <w:tcW w:w="4301" w:type="dxa"/>
          </w:tcPr>
          <w:p w14:paraId="61F6B76C" w14:textId="542DFAF2" w:rsidR="00FA147B" w:rsidRPr="002F3592" w:rsidRDefault="00FA147B" w:rsidP="00FA1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1" w:type="dxa"/>
          </w:tcPr>
          <w:p w14:paraId="50E7881E" w14:textId="0ED501B0" w:rsidR="00FA147B" w:rsidRPr="002F3592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</w:tcPr>
          <w:p w14:paraId="5D5DD797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249CE2" w14:textId="2BB690D6" w:rsidR="00FA147B" w:rsidRPr="002F3592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8" w:type="dxa"/>
          </w:tcPr>
          <w:p w14:paraId="3BA392EC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D48354A" w14:textId="6E90BC58" w:rsidR="00FA147B" w:rsidRPr="002F3592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68" w:type="dxa"/>
          </w:tcPr>
          <w:p w14:paraId="26310B49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</w:tcPr>
          <w:p w14:paraId="428ABA39" w14:textId="2B436B40" w:rsidR="00FA147B" w:rsidRPr="002F3592" w:rsidRDefault="006E2A97" w:rsidP="00FA14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FA147B" w:rsidRPr="008F4497" w14:paraId="4C1A4A88" w14:textId="77777777" w:rsidTr="00C7369D">
        <w:tc>
          <w:tcPr>
            <w:tcW w:w="4301" w:type="dxa"/>
          </w:tcPr>
          <w:p w14:paraId="0F8A0433" w14:textId="77777777" w:rsidR="00FA147B" w:rsidRPr="002F3592" w:rsidRDefault="00FA147B" w:rsidP="00FA1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61" w:type="dxa"/>
          </w:tcPr>
          <w:p w14:paraId="3CCFC170" w14:textId="3C7BC278" w:rsidR="00FA147B" w:rsidRPr="002F3592" w:rsidRDefault="00BB5B0E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093CC646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B8F2412" w14:textId="10B44DE6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D67D308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17A38F" w14:textId="0192195F" w:rsidR="00FA147B" w:rsidRPr="002F3592" w:rsidRDefault="00BB5B0E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CEA93FE" w14:textId="77777777" w:rsidR="00FA147B" w:rsidRPr="002F3592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E3C5874" w14:textId="6FD1140D" w:rsidR="00FA147B" w:rsidRPr="002A7951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6E2A97" w:rsidRPr="006E2A9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7</w:t>
            </w: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395CC9" w:rsidRPr="008F4497" w14:paraId="574EB808" w14:textId="77777777" w:rsidTr="00C7369D">
        <w:tc>
          <w:tcPr>
            <w:tcW w:w="4301" w:type="dxa"/>
          </w:tcPr>
          <w:p w14:paraId="7FE179BE" w14:textId="77777777" w:rsidR="00395CC9" w:rsidRPr="002F3592" w:rsidRDefault="00395CC9" w:rsidP="00FA14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80862B1" w14:textId="77777777" w:rsidR="00395CC9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BECCBC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6C1171F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18A0DD66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5A636D" w14:textId="77777777" w:rsidR="00395CC9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1CA5307B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41971C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395CC9" w:rsidRPr="008F4497" w14:paraId="106D1EEE" w14:textId="77777777" w:rsidTr="00C7369D">
        <w:tc>
          <w:tcPr>
            <w:tcW w:w="4301" w:type="dxa"/>
          </w:tcPr>
          <w:p w14:paraId="4FE599CA" w14:textId="77777777" w:rsidR="00395CC9" w:rsidRPr="002F3592" w:rsidRDefault="00395CC9" w:rsidP="00FA14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649B366" w14:textId="77777777" w:rsidR="00395CC9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7421CD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64195D5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0D1DD67D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BA1F2C" w14:textId="77777777" w:rsidR="00395CC9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1B4AC9CE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1F2CB01E" w14:textId="77777777" w:rsidR="00395CC9" w:rsidRPr="002F3592" w:rsidRDefault="00395CC9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B51B4" w:rsidRPr="008F4497" w14:paraId="4CFD7198" w14:textId="77777777" w:rsidTr="00C7369D">
        <w:tc>
          <w:tcPr>
            <w:tcW w:w="4301" w:type="dxa"/>
          </w:tcPr>
          <w:p w14:paraId="3DC045F4" w14:textId="77777777" w:rsidR="004B51B4" w:rsidRPr="002F3592" w:rsidRDefault="004B51B4" w:rsidP="00FA14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4487869" w14:textId="77777777" w:rsidR="004B51B4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B4014A9" w14:textId="77777777" w:rsidR="004B51B4" w:rsidRPr="002F3592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6559EF" w14:textId="77777777" w:rsidR="004B51B4" w:rsidRPr="002F3592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F37E4B0" w14:textId="77777777" w:rsidR="004B51B4" w:rsidRPr="002F3592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E4D1CFC" w14:textId="77777777" w:rsidR="004B51B4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6F5DE2B6" w14:textId="77777777" w:rsidR="004B51B4" w:rsidRPr="002F3592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FCF40FF" w14:textId="77777777" w:rsidR="004B51B4" w:rsidRPr="002F3592" w:rsidRDefault="004B51B4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A147B" w:rsidRPr="008F4497" w14:paraId="64B9A313" w14:textId="77777777" w:rsidTr="00C7369D">
        <w:tc>
          <w:tcPr>
            <w:tcW w:w="4301" w:type="dxa"/>
          </w:tcPr>
          <w:p w14:paraId="27AA2EEE" w14:textId="0876C940" w:rsidR="00FA147B" w:rsidRDefault="00FA147B" w:rsidP="00FA14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497">
              <w:rPr>
                <w:rFonts w:ascii="Angsana New" w:hAnsi="Angsana New"/>
                <w:sz w:val="30"/>
                <w:szCs w:val="30"/>
              </w:rPr>
              <w:lastRenderedPageBreak/>
              <w:t xml:space="preserve">-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4549E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  <w:p w14:paraId="46D72D0A" w14:textId="77777777" w:rsidR="00FA147B" w:rsidRPr="008F4497" w:rsidRDefault="00FA147B" w:rsidP="00FA147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1" w:type="dxa"/>
          </w:tcPr>
          <w:p w14:paraId="1FD323D7" w14:textId="77777777" w:rsidR="00FA147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1C9FF5B0" w14:textId="0212A07D" w:rsidR="00BB5B0E" w:rsidRPr="00F2748F" w:rsidRDefault="00BB5B0E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FA11337" w14:textId="77777777" w:rsidR="00FA147B" w:rsidRPr="00F2748F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43F559" w14:textId="77777777" w:rsidR="00FA147B" w:rsidRPr="00F2748F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200F37DA" w14:textId="2F28167F" w:rsidR="00FA147B" w:rsidRPr="00F2748F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2DE6E6E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4EDB11" w14:textId="77777777" w:rsidR="00FA147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542184A3" w14:textId="1D5ED45C" w:rsidR="00BB5B0E" w:rsidRPr="002A7951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206</w:t>
            </w:r>
          </w:p>
        </w:tc>
        <w:tc>
          <w:tcPr>
            <w:tcW w:w="268" w:type="dxa"/>
          </w:tcPr>
          <w:p w14:paraId="24EA3B21" w14:textId="77777777" w:rsidR="00FA147B" w:rsidRPr="008F4497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164553F9" w14:textId="77777777" w:rsidR="00FA147B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030EAAC3" w14:textId="24BD9350" w:rsidR="00FA147B" w:rsidRPr="002A7951" w:rsidRDefault="006E2A97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135</w:t>
            </w:r>
          </w:p>
        </w:tc>
      </w:tr>
      <w:tr w:rsidR="00C7369D" w:rsidRPr="008F4497" w14:paraId="34FAB448" w14:textId="77777777" w:rsidTr="00C7369D">
        <w:tc>
          <w:tcPr>
            <w:tcW w:w="4301" w:type="dxa"/>
          </w:tcPr>
          <w:p w14:paraId="2398BEA6" w14:textId="099017C1" w:rsidR="00C7369D" w:rsidRPr="00C7369D" w:rsidRDefault="00C7369D" w:rsidP="00C7369D">
            <w:pPr>
              <w:rPr>
                <w:rFonts w:ascii="Angsana New" w:hAnsi="Angsana New"/>
                <w:sz w:val="30"/>
                <w:szCs w:val="30"/>
              </w:rPr>
            </w:pPr>
            <w:r w:rsidRPr="00C7369D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5D6A5FF" w14:textId="0762DA28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06AAEA40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5E95F15" w14:textId="50E18255" w:rsidR="00C7369D" w:rsidRPr="00C7369D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7369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288</w:t>
            </w:r>
            <w:r w:rsidRPr="00C7369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4F18D8F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1D07421" w14:textId="701DDA20" w:rsidR="00C7369D" w:rsidRPr="00C7369D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503CCE9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DD8E5F4" w14:textId="5CE03CFA" w:rsidR="00C7369D" w:rsidRPr="00C7369D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7369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6E2A97" w:rsidRPr="006E2A9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</w:t>
            </w:r>
            <w:r w:rsidRPr="00C7369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C7369D" w:rsidRPr="008F4497" w14:paraId="63D26A82" w14:textId="77777777" w:rsidTr="00C7369D">
        <w:tc>
          <w:tcPr>
            <w:tcW w:w="4301" w:type="dxa"/>
          </w:tcPr>
          <w:p w14:paraId="40B1FE80" w14:textId="77777777" w:rsidR="00C7369D" w:rsidRPr="008F4497" w:rsidRDefault="00C7369D" w:rsidP="00C736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77D42E1" w14:textId="31909407" w:rsidR="00C7369D" w:rsidRPr="00E70BC5" w:rsidRDefault="006E2A97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C7369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96068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784</w:t>
            </w:r>
          </w:p>
        </w:tc>
        <w:tc>
          <w:tcPr>
            <w:tcW w:w="236" w:type="dxa"/>
          </w:tcPr>
          <w:p w14:paraId="6B7B6510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7E100E8" w14:textId="2A9C1F28" w:rsidR="00C7369D" w:rsidRPr="00E70BC5" w:rsidRDefault="006E2A97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C7369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96068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350</w:t>
            </w:r>
          </w:p>
        </w:tc>
        <w:tc>
          <w:tcPr>
            <w:tcW w:w="268" w:type="dxa"/>
          </w:tcPr>
          <w:p w14:paraId="0DECCC48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0658D58" w14:textId="39630043" w:rsidR="00C7369D" w:rsidRPr="00E70BC5" w:rsidRDefault="006E2A97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6E2A9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268" w:type="dxa"/>
          </w:tcPr>
          <w:p w14:paraId="62EC42BB" w14:textId="77777777" w:rsidR="00C7369D" w:rsidRPr="00E70BC5" w:rsidRDefault="00C7369D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CC8F101" w14:textId="320B0BA4" w:rsidR="00C7369D" w:rsidRPr="00E70BC5" w:rsidRDefault="006E2A97" w:rsidP="00C7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E2A9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17</w:t>
            </w:r>
            <w:r w:rsidRPr="006E2A9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</w:tbl>
    <w:p w14:paraId="61083E7D" w14:textId="6E17D6A9" w:rsidR="003046D5" w:rsidRPr="00395CC9" w:rsidRDefault="003046D5" w:rsidP="00BC5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b/>
          <w:bCs/>
          <w:i/>
          <w:iCs/>
          <w:sz w:val="28"/>
          <w:szCs w:val="5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267"/>
        <w:gridCol w:w="1353"/>
        <w:gridCol w:w="275"/>
        <w:gridCol w:w="1345"/>
      </w:tblGrid>
      <w:tr w:rsidR="003046D5" w:rsidRPr="00A97B80" w14:paraId="20233E4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30F6AC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0741BA0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47543" w14:textId="77777777" w:rsidR="003046D5" w:rsidRPr="00650F7A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46D5" w:rsidRPr="000E0185" w14:paraId="6A691C9C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199602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79C6BE3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6E39230" w14:textId="673F81A6" w:rsidR="003046D5" w:rsidRPr="0002140C" w:rsidRDefault="006E2A97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="003046D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BFC6E" w14:textId="77777777" w:rsidR="003046D5" w:rsidRPr="00A97B80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0BFD55C" w14:textId="469B5429" w:rsidR="003046D5" w:rsidRPr="0002140C" w:rsidRDefault="006E2A97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31</w:t>
            </w:r>
            <w:r w:rsidR="003046D5" w:rsidRPr="000214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6D5" w:rsidRPr="0002140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46D5" w:rsidRPr="000E0185" w14:paraId="3FB1D4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D7B85FB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6CFCAF1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CA97ACF" w14:textId="2045C832" w:rsidR="003046D5" w:rsidRPr="00A97B80" w:rsidRDefault="006E2A97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D92953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2130BA0" w14:textId="04F0F1B8" w:rsidR="003046D5" w:rsidRPr="00A97B80" w:rsidRDefault="006E2A97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46D5" w:rsidRPr="000E0185" w14:paraId="61B9A263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44BBEA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BE9B6DA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8C7E6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46D5" w:rsidRPr="000E0185" w14:paraId="38FD4A5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79605" w14:textId="77777777" w:rsidR="003046D5" w:rsidRPr="009C0798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63006E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C1441CB" w14:textId="77777777" w:rsidR="003046D5" w:rsidRPr="000E0185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2CEDAC" w14:textId="77777777" w:rsidR="003046D5" w:rsidRPr="00A97B80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6A6D31A" w14:textId="77777777" w:rsidR="003046D5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47B" w:rsidRPr="000E0185" w14:paraId="1A5E5BC4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819A06E" w14:textId="77777777" w:rsidR="00FA147B" w:rsidRPr="00690063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A2C77F9" w14:textId="77777777" w:rsidR="00FA147B" w:rsidRPr="00A97B8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7036765" w14:textId="079066C3" w:rsidR="00FA147B" w:rsidRPr="007631F8" w:rsidRDefault="006E2A97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10</w:t>
            </w:r>
            <w:r w:rsidR="00BB5B0E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A262A9" w14:textId="77777777" w:rsidR="00FA147B" w:rsidRPr="007631F8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8AFC67C" w14:textId="5ABBA80F" w:rsidR="00FA147B" w:rsidRPr="007631F8" w:rsidRDefault="006E2A97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F52A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FA147B" w:rsidRPr="000E0185" w14:paraId="4880B1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32414" w14:textId="77777777" w:rsidR="00FA147B" w:rsidRPr="0063187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187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ABBDDBE" w14:textId="77777777" w:rsidR="00FA147B" w:rsidRPr="00A97B8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436B0FF" w14:textId="296C7C0D" w:rsidR="00FA147B" w:rsidRPr="000F3838" w:rsidRDefault="006E2A97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  <w:r w:rsidR="00BB5B0E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30DA91" w14:textId="77777777" w:rsidR="00FA147B" w:rsidRPr="00A97B80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3D9B6F" w14:textId="3E9316E3" w:rsidR="00FA147B" w:rsidRPr="007631F8" w:rsidRDefault="006E2A97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F52A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</w:tr>
      <w:tr w:rsidR="00FA147B" w:rsidRPr="000E0185" w14:paraId="628143BF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390763" w14:textId="77777777" w:rsidR="00FA147B" w:rsidRPr="0063187C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2DD1797" w14:textId="77777777" w:rsidR="00FA147B" w:rsidRPr="00A97B8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EBF4A" w14:textId="14431D33" w:rsidR="00FA147B" w:rsidRPr="000F3838" w:rsidRDefault="006E2A97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5D6601" w14:textId="77777777" w:rsidR="00FA147B" w:rsidRPr="00A97B80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F2953" w14:textId="4CBDC044" w:rsidR="00FA147B" w:rsidRPr="007631F8" w:rsidRDefault="006E2A97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52A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FA147B" w:rsidRPr="000E0185" w14:paraId="4008E9D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10D420" w14:textId="77777777" w:rsidR="00FA147B" w:rsidRPr="009C0798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4A68C04" w14:textId="77777777" w:rsidR="00FA147B" w:rsidRPr="00A97B8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65EBA" w14:textId="0EBE337D" w:rsidR="00FA147B" w:rsidRPr="000E0185" w:rsidRDefault="006E2A97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B5B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7CE746" w14:textId="77777777" w:rsidR="00FA147B" w:rsidRPr="00A97B80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1633D" w14:textId="2A35EACC" w:rsidR="00FA147B" w:rsidRPr="009C0798" w:rsidRDefault="006E2A97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FF52A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</w:tr>
      <w:tr w:rsidR="00FA147B" w:rsidRPr="00BD42F0" w14:paraId="59AF1E3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F85F1" w14:textId="77777777" w:rsidR="00FA147B" w:rsidRPr="00BD42F0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5C2482A" w14:textId="77777777" w:rsidR="00FA147B" w:rsidRPr="00BD42F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75664" w14:textId="77777777" w:rsidR="00FA147B" w:rsidRPr="00BD42F0" w:rsidRDefault="00FA147B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99F9B8" w14:textId="77777777" w:rsidR="00FA147B" w:rsidRPr="00BD42F0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DD4F3" w14:textId="77777777" w:rsidR="00FA147B" w:rsidRPr="00BD42F0" w:rsidRDefault="00FA147B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A147B" w:rsidRPr="000E0185" w14:paraId="75CFDCD5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27A0DD" w14:textId="77777777" w:rsidR="00FA147B" w:rsidRPr="009C0798" w:rsidRDefault="00FA147B" w:rsidP="00FA14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153198C" w14:textId="77777777" w:rsidR="00FA147B" w:rsidRPr="00A97B80" w:rsidRDefault="00FA147B" w:rsidP="00FA147B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07F2D7" w14:textId="7001C236" w:rsidR="00FA147B" w:rsidRPr="000E0185" w:rsidRDefault="006E2A97" w:rsidP="00F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B5B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FBF9EC" w14:textId="77777777" w:rsidR="00FA147B" w:rsidRPr="00A97B80" w:rsidRDefault="00FA147B" w:rsidP="00F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AFA814" w14:textId="3D90F071" w:rsidR="00FA147B" w:rsidRPr="009C0798" w:rsidRDefault="006E2A97" w:rsidP="00FA14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FF52A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2DAFAF21" w14:textId="77777777" w:rsidR="003046D5" w:rsidRPr="00BD42F0" w:rsidRDefault="003046D5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 w:val="8"/>
        </w:rPr>
      </w:pPr>
    </w:p>
    <w:p w14:paraId="1A4CF171" w14:textId="74F929D2"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  <w:r w:rsidR="004550EA">
        <w:rPr>
          <w:b/>
          <w:bCs/>
          <w:i/>
          <w:iCs/>
          <w:szCs w:val="30"/>
        </w:rPr>
        <w:t xml:space="preserve"> </w:t>
      </w:r>
    </w:p>
    <w:p w14:paraId="14D74B54" w14:textId="77777777" w:rsidR="00F471B3" w:rsidRPr="00BD42F0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2"/>
          <w:szCs w:val="2"/>
        </w:rPr>
      </w:pPr>
    </w:p>
    <w:p w14:paraId="22718FBD" w14:textId="67B6A062" w:rsidR="006C1601" w:rsidRDefault="00F471B3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D40D5D3" w14:textId="77777777" w:rsidR="00395CC9" w:rsidRDefault="0039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3C2F287" w14:textId="3270D24E" w:rsidR="00592ED8" w:rsidRPr="0078719A" w:rsidRDefault="00592ED8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FA7CB1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437C7572" w14:textId="04A34931" w:rsidR="00592ED8" w:rsidRPr="007E4664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4B3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</w:t>
      </w:r>
      <w:r w:rsidRPr="00E74B3C">
        <w:rPr>
          <w:rFonts w:ascii="Angsana New" w:hAnsi="Angsana New" w:hint="cs"/>
          <w:sz w:val="30"/>
          <w:szCs w:val="30"/>
          <w:cs/>
        </w:rPr>
        <w:t>และ</w:t>
      </w:r>
      <w:r w:rsidRPr="00E74B3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Pr="00E74B3C">
        <w:rPr>
          <w:rFonts w:ascii="Angsana New" w:hAnsi="Angsana New" w:hint="cs"/>
          <w:sz w:val="30"/>
          <w:szCs w:val="30"/>
          <w:cs/>
        </w:rPr>
        <w:t>สาม</w:t>
      </w:r>
      <w:r w:rsidRPr="00E74B3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E2A97" w:rsidRPr="006E2A97">
        <w:rPr>
          <w:rFonts w:ascii="Angsana New" w:hAnsi="Angsana New"/>
          <w:sz w:val="30"/>
          <w:szCs w:val="30"/>
        </w:rPr>
        <w:t>31</w:t>
      </w:r>
      <w:r w:rsidRPr="00E74B3C">
        <w:rPr>
          <w:rFonts w:ascii="Angsana New" w:hAnsi="Angsana New"/>
          <w:sz w:val="30"/>
          <w:szCs w:val="30"/>
          <w:cs/>
        </w:rPr>
        <w:t xml:space="preserve"> </w:t>
      </w:r>
      <w:r w:rsidRPr="00E74B3C">
        <w:rPr>
          <w:rFonts w:ascii="Angsana New" w:hAnsi="Angsana New" w:hint="cs"/>
          <w:sz w:val="30"/>
          <w:szCs w:val="30"/>
          <w:cs/>
        </w:rPr>
        <w:t>มีนาคม</w:t>
      </w:r>
      <w:r w:rsidRPr="00E74B3C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256</w:t>
      </w:r>
      <w:r w:rsidR="006E2A97" w:rsidRPr="006E2A97">
        <w:rPr>
          <w:rFonts w:ascii="Angsana New" w:hAnsi="Angsana New" w:hint="cs"/>
          <w:sz w:val="30"/>
          <w:szCs w:val="30"/>
        </w:rPr>
        <w:t>4</w:t>
      </w:r>
      <w:r w:rsidRPr="00E74B3C">
        <w:rPr>
          <w:rFonts w:ascii="Angsana New" w:hAnsi="Angsana New"/>
          <w:sz w:val="30"/>
          <w:szCs w:val="30"/>
        </w:rPr>
        <w:t xml:space="preserve"> </w:t>
      </w:r>
      <w:r w:rsidRPr="00E74B3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6E2A97" w:rsidRPr="006E2A97">
        <w:rPr>
          <w:rFonts w:ascii="Angsana New" w:hAnsi="Angsana New"/>
          <w:sz w:val="30"/>
          <w:szCs w:val="30"/>
        </w:rPr>
        <w:t>15</w:t>
      </w:r>
      <w:r w:rsidRPr="00E74B3C">
        <w:rPr>
          <w:rFonts w:ascii="Angsana New" w:hAnsi="Angsana New"/>
          <w:sz w:val="30"/>
          <w:szCs w:val="30"/>
        </w:rPr>
        <w:t xml:space="preserve"> </w:t>
      </w:r>
      <w:r w:rsidRPr="00E74B3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6E2A97" w:rsidRPr="006E2A97">
        <w:rPr>
          <w:rFonts w:ascii="Angsana New" w:hAnsi="Angsana New"/>
          <w:sz w:val="30"/>
          <w:szCs w:val="30"/>
        </w:rPr>
        <w:t>4</w:t>
      </w:r>
      <w:r w:rsidRPr="00E74B3C">
        <w:rPr>
          <w:rFonts w:ascii="Angsana New" w:hAnsi="Angsana New"/>
          <w:sz w:val="30"/>
          <w:szCs w:val="30"/>
        </w:rPr>
        <w:t xml:space="preserve"> </w:t>
      </w:r>
      <w:r w:rsidRPr="00E74B3C">
        <w:rPr>
          <w:rFonts w:ascii="Angsana New" w:hAnsi="Angsana New" w:hint="cs"/>
          <w:sz w:val="30"/>
          <w:szCs w:val="30"/>
          <w:cs/>
        </w:rPr>
        <w:t>ตามลำดับ</w:t>
      </w:r>
      <w:r w:rsidRPr="00E74B3C">
        <w:rPr>
          <w:rFonts w:ascii="Angsana New" w:hAnsi="Angsana New"/>
          <w:sz w:val="30"/>
          <w:szCs w:val="30"/>
        </w:rPr>
        <w:t xml:space="preserve"> </w:t>
      </w:r>
      <w:r w:rsidR="00592ED8" w:rsidRPr="00E74B3C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</w:t>
      </w:r>
      <w:r w:rsidR="00955536" w:rsidRPr="00E74B3C">
        <w:rPr>
          <w:rFonts w:ascii="Angsana New" w:hAnsi="Angsana New" w:hint="cs"/>
          <w:sz w:val="30"/>
          <w:szCs w:val="30"/>
          <w:cs/>
        </w:rPr>
        <w:t>นรวมและของ</w:t>
      </w:r>
      <w:r w:rsidR="00592ED8" w:rsidRPr="00E74B3C">
        <w:rPr>
          <w:rFonts w:ascii="Angsana New" w:hAnsi="Angsana New"/>
          <w:sz w:val="30"/>
          <w:szCs w:val="30"/>
          <w:cs/>
        </w:rPr>
        <w:t>เฉพาะกิจการ</w:t>
      </w:r>
      <w:r w:rsidR="00592ED8" w:rsidRPr="00E74B3C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E74B3C">
        <w:rPr>
          <w:rFonts w:ascii="Angsana New" w:hAnsi="Angsana New" w:hint="cs"/>
          <w:sz w:val="30"/>
          <w:szCs w:val="30"/>
          <w:cs/>
        </w:rPr>
        <w:t>งวด</w:t>
      </w:r>
      <w:r w:rsidR="00592ED8" w:rsidRPr="00E74B3C">
        <w:rPr>
          <w:rFonts w:ascii="Angsana New" w:hAnsi="Angsana New" w:hint="cs"/>
          <w:sz w:val="30"/>
          <w:szCs w:val="30"/>
          <w:cs/>
        </w:rPr>
        <w:t>เนื่องจาก</w:t>
      </w:r>
    </w:p>
    <w:p w14:paraId="18B263BE" w14:textId="77777777" w:rsidR="00A61BF1" w:rsidRPr="004C2DDC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20"/>
          <w:szCs w:val="20"/>
        </w:rPr>
      </w:pPr>
    </w:p>
    <w:p w14:paraId="0EA934E3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ก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ปัจจุบัน</w:t>
      </w:r>
    </w:p>
    <w:p w14:paraId="0C5E992C" w14:textId="77777777" w:rsidR="007B28EE" w:rsidRPr="004C2DDC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2426E302" w14:textId="0848E95C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ข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ทางบัญชีกับ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="00FA5494" w:rsidRPr="00FA5494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7E4664">
        <w:rPr>
          <w:rFonts w:ascii="Angsana New" w:hAnsi="Angsana New" w:hint="cs"/>
          <w:sz w:val="30"/>
          <w:szCs w:val="30"/>
          <w:cs/>
        </w:rPr>
        <w:t>และสำรองต่างๆ</w:t>
      </w:r>
    </w:p>
    <w:p w14:paraId="02DF9C25" w14:textId="77777777" w:rsidR="00592ED8" w:rsidRPr="004C2DD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5775F7CE" w14:textId="3548E089"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ค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7E4664">
        <w:rPr>
          <w:rFonts w:ascii="Angsana New" w:hAnsi="Angsana New"/>
          <w:sz w:val="30"/>
          <w:szCs w:val="30"/>
          <w:cs/>
        </w:rPr>
        <w:t>ๆ</w:t>
      </w:r>
      <w:r w:rsidRPr="007E4664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480A9234" w14:textId="77777777" w:rsidR="00DE18CB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14:paraId="0092BBE4" w14:textId="73112B7C" w:rsidR="00580AE7" w:rsidRPr="0078719A" w:rsidRDefault="00580AE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39194E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39EA16F2" w14:textId="77777777" w:rsidR="00580AE7" w:rsidRPr="0039194E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39194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39194E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14:paraId="786BBE82" w14:textId="16625AD6" w:rsidR="00C92C3C" w:rsidRPr="0039194E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9194E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75798" w:rsidRPr="00475798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39194E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662692" w14:textId="77777777" w:rsidR="004A4EE7" w:rsidRPr="00677FAA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4A4EE7" w:rsidRPr="00677FAA" w:rsidSect="004B451C">
          <w:headerReference w:type="even" r:id="rId21"/>
          <w:headerReference w:type="default" r:id="rId22"/>
          <w:footerReference w:type="default" r:id="rId23"/>
          <w:headerReference w:type="first" r:id="rId24"/>
          <w:pgSz w:w="11909" w:h="16834" w:code="9"/>
          <w:pgMar w:top="691" w:right="1019" w:bottom="1080" w:left="1152" w:header="475" w:footer="605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5C7141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5C7141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5C7141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10A821A9" w:rsidR="00C92E1D" w:rsidRPr="005C7141" w:rsidRDefault="00A146A3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2EE066D1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7EBD9BC0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4680E89F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5C7141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5C7141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5C7141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5C7141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77777777" w:rsidR="00C92E1D" w:rsidRPr="005C7141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0A230AD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2D58E8C2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6E6243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607D4E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57F7EF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7372D9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ADCBB91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1148EF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C92E1D" w:rsidRPr="005C7141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77777777" w:rsidR="00C92E1D" w:rsidRPr="005C7141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31B8922A" w:rsidR="00C92E1D" w:rsidRPr="00B87236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77777777" w:rsidR="00C92E1D" w:rsidRPr="00B87236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77777777" w:rsidR="00C92E1D" w:rsidRPr="00B87236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9F7EB3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DF9F1F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6B969B9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5C7141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กับสถาบันการเงิน</w:t>
            </w:r>
          </w:p>
        </w:tc>
        <w:tc>
          <w:tcPr>
            <w:tcW w:w="1710" w:type="dxa"/>
          </w:tcPr>
          <w:p w14:paraId="03711A03" w14:textId="29D7CBB4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56AE90E1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5D0EAB51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228D6D9A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298A037D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1C2F6A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647FC331" w:rsidR="00C92E1D" w:rsidRPr="001C2F6A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1C2F6A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5EEB8DB6" w14:textId="160D1D6F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270" w:type="dxa"/>
          </w:tcPr>
          <w:p w14:paraId="0DA8613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48EECB30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10CC2177" w:rsidR="00C92E1D" w:rsidRPr="001C2F6A" w:rsidRDefault="00DE720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2623CA26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1FBE592A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0D51B9AA" w:rsidR="00C92E1D" w:rsidRPr="001C2F6A" w:rsidRDefault="00DE7200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0C2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4078A166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12F4E535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134C66E2" w:rsidR="00C92E1D" w:rsidRPr="001C2F6A" w:rsidRDefault="00DE7200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6B048885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352</w:t>
            </w:r>
          </w:p>
        </w:tc>
      </w:tr>
      <w:tr w:rsidR="00C92E1D" w:rsidRPr="001C2F6A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91F32C0" w14:textId="01F8F570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0C799275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022C7B4C" w:rsidR="00C92E1D" w:rsidRPr="001C2F6A" w:rsidRDefault="00DE720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6BDA239B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E64B2C1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29DA9BA0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1D315D6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7759736A" w:rsidR="00C92E1D" w:rsidRPr="001C2F6A" w:rsidRDefault="00DE7200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0D259F35" w:rsidR="00C92E1D" w:rsidRPr="001C2F6A" w:rsidRDefault="00DE7200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50E97E17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C92E1D" w:rsidRPr="001C2F6A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3675EE83" w:rsidR="00C92E1D" w:rsidRPr="001C2F6A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4109F7D8" w:rsidR="00C92E1D" w:rsidRPr="001C2F6A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78110C18" w:rsidR="00C92E1D" w:rsidRPr="001C2F6A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BD66D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65342359" w:rsidR="00C92E1D" w:rsidRPr="001C2F6A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4B891695" w:rsidR="00C92E1D" w:rsidRPr="001C2F6A" w:rsidRDefault="00C92E1D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5158823C" w:rsidR="00C92E1D" w:rsidRPr="001C2F6A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1C2F6A" w14:paraId="0F12FC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0C3ED380" w14:textId="79178B1A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3E424F24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0495C694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0D6C727D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0B4A022D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499DF9A0" w:rsidR="00C92E1D" w:rsidRPr="001C2F6A" w:rsidRDefault="00DE7200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70603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490C5054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6F147D51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1C3D09A4" w:rsidR="00C92E1D" w:rsidRPr="001C2F6A" w:rsidRDefault="00D81037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599ADCE3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</w:tr>
      <w:tr w:rsidR="00C92E1D" w:rsidRPr="001C2F6A" w14:paraId="5441525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345A467" w14:textId="5CF78484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61C0DDA1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10E2F96A" w:rsidR="00C92E1D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2A1BE18B" w:rsidR="00C92E1D" w:rsidRPr="001C2F6A" w:rsidRDefault="00DE720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091D2BBA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4C694E39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4C7E4CB6" w:rsidR="00C92E1D" w:rsidRPr="001C2F6A" w:rsidRDefault="00DE7200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53F7F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2451B6F0" w:rsidR="00C92E1D" w:rsidRPr="001C2F6A" w:rsidRDefault="00DE7200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4391900D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7B48D290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145F2944" w:rsidR="00C92E1D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318</w:t>
            </w:r>
          </w:p>
        </w:tc>
      </w:tr>
      <w:tr w:rsidR="00BE0965" w:rsidRPr="001C2F6A" w14:paraId="10F9B3A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C707212" w14:textId="177B22A7" w:rsidR="00BE0965" w:rsidRPr="001C2F6A" w:rsidRDefault="00CF628F" w:rsidP="00CF628F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CF628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D4D8EE" w14:textId="208158FC" w:rsidR="00BE0965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0930BBD" w14:textId="77777777" w:rsidR="00BE0965" w:rsidRPr="001C2F6A" w:rsidRDefault="00BE0965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4360D00" w14:textId="6E87091C" w:rsidR="00BE0965" w:rsidRPr="001C2F6A" w:rsidRDefault="00DE720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DB3CE" w14:textId="77777777" w:rsidR="00BE0965" w:rsidRPr="001C2F6A" w:rsidRDefault="00BE0965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07DAF3" w14:textId="4D755A74" w:rsidR="00BE0965" w:rsidRPr="001C2F6A" w:rsidRDefault="00DE720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77273" w14:textId="77777777" w:rsidR="00BE0965" w:rsidRPr="001C2F6A" w:rsidRDefault="00BE0965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E54E8" w14:textId="258D4B1D" w:rsidR="00BE0965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2C2BC9" w14:textId="77777777" w:rsidR="00BE0965" w:rsidRPr="001C2F6A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98A03F" w14:textId="6DE3E057" w:rsidR="00BE0965" w:rsidRPr="001C2F6A" w:rsidRDefault="00DE7200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48961C" w14:textId="77777777" w:rsidR="00BE0965" w:rsidRPr="001C2F6A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B38884" w14:textId="3A807650" w:rsidR="00BE0965" w:rsidRPr="001C2F6A" w:rsidRDefault="006E2A97" w:rsidP="00DE720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D88E959" w14:textId="77777777" w:rsidR="00BE0965" w:rsidRPr="00DE7200" w:rsidRDefault="00BE0965" w:rsidP="00DE7200">
            <w:pPr>
              <w:tabs>
                <w:tab w:val="clear" w:pos="454"/>
                <w:tab w:val="decimal" w:pos="59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86CDA6A" w14:textId="5A224A90" w:rsidR="00BE0965" w:rsidRPr="001C2F6A" w:rsidRDefault="00DE7200" w:rsidP="00DE720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04019B" w14:textId="77777777" w:rsidR="00BE0965" w:rsidRPr="001C2F6A" w:rsidRDefault="00BE0965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BE5CC5" w14:textId="71E59FBE" w:rsidR="00BE0965" w:rsidRPr="001C2F6A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C92E1D" w:rsidRPr="001C2F6A" w14:paraId="431AED2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77777777" w:rsidR="00C92E1D" w:rsidRPr="001C2F6A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729738C8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05463F89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43C25C40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C92E1D" w:rsidRPr="001C2F6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4ED997D8" w:rsidR="00C92E1D" w:rsidRPr="001C2F6A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3115E5EA" w:rsidR="00C92E1D" w:rsidRPr="001C2F6A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84</w:t>
            </w: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8BA36FA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C92E1D" w:rsidRPr="001C2F6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77777777" w:rsidR="00C92E1D" w:rsidRPr="001C2F6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92E1D" w:rsidRPr="00331A2C" w14:paraId="3F66AB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36687C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C92E1D" w:rsidRPr="00331A2C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92E1D" w:rsidRPr="005C7141" w14:paraId="7EEEA99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DBB43E2" w14:textId="29FEB183" w:rsidR="00C92E1D" w:rsidRPr="005C7141" w:rsidRDefault="00C92E1D" w:rsidP="00C92E1D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428190E" w14:textId="68B5A058" w:rsidR="00C92E1D" w:rsidRPr="005C7141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613C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7E410C55" w14:textId="7B618EF1" w:rsidR="00C92E1D" w:rsidRPr="00B87236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8319AF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607D0B57" w14:textId="249175D1" w:rsidR="00C92E1D" w:rsidRPr="005C7141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8EE5C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54D0C87" w14:textId="08F11A7A" w:rsidR="00C92E1D" w:rsidRPr="005C7141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46FF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83E8810" w14:textId="3702FEAE" w:rsidR="00C92E1D" w:rsidRPr="005C7141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6CF7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480DEAB" w14:textId="7B20DE74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B1DF0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CE85588" w14:textId="44BBFE8A" w:rsidR="00C92E1D" w:rsidRPr="005C7141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2617F9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187295EF" w14:textId="6F5C587F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9631DC3" w14:textId="77777777" w:rsidR="00D525D8" w:rsidRPr="00D525D8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</w:pPr>
    </w:p>
    <w:p w14:paraId="5043A989" w14:textId="77777777" w:rsidR="00592460" w:rsidRPr="00677FAA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A799FCC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52DF4" w:rsidRPr="005C7141" w14:paraId="14CBDB0B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52EC7D" w14:textId="77777777" w:rsidR="00352DF4" w:rsidRPr="005C7141" w:rsidRDefault="00352DF4" w:rsidP="00F85C51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473BBF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DF4" w:rsidRPr="005C7141" w14:paraId="1610F50F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B9EE180" w14:textId="77777777" w:rsidR="00352DF4" w:rsidRPr="005C7141" w:rsidRDefault="00352DF4" w:rsidP="00F85C51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93DE7A8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6ECF11E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AEB0AFA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52DF4" w:rsidRPr="005C7141" w14:paraId="2FE71BBD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960AEE" w14:textId="58C614E2" w:rsidR="00352DF4" w:rsidRPr="005C7141" w:rsidRDefault="00352DF4" w:rsidP="00F85C51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E2E1511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EB0763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87557A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71478" w14:textId="77777777" w:rsidR="00352DF4" w:rsidRPr="005C7141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090FB1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BD9CF" w14:textId="77777777" w:rsidR="00352DF4" w:rsidRPr="005C7141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FB23D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CF5B869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B05D80" w14:textId="5FFDF2BD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DFFCAAC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0EF3CA" w14:textId="6E040F6C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DAB54EA" w14:textId="77777777" w:rsidR="00352DF4" w:rsidRPr="005C7141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0E56840" w14:textId="3BFC7A9E" w:rsidR="00352DF4" w:rsidRPr="005C7141" w:rsidRDefault="00352DF4" w:rsidP="00F85C51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BDD57E3" w14:textId="77777777" w:rsidR="00352DF4" w:rsidRPr="005C7141" w:rsidRDefault="00352DF4" w:rsidP="00F85C51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16406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52DF4" w:rsidRPr="005C7141" w14:paraId="5D27CC95" w14:textId="77777777" w:rsidTr="003519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01FE82B" w14:textId="77777777" w:rsidR="00352DF4" w:rsidRPr="005C7141" w:rsidRDefault="00352DF4" w:rsidP="00F85C51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31A9089" w14:textId="77777777" w:rsidR="00352DF4" w:rsidRPr="005C7141" w:rsidRDefault="00352DF4" w:rsidP="00F85C5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52DF4" w:rsidRPr="005C7141" w14:paraId="7C1DCB5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5AE050DC" w14:textId="77777777" w:rsidR="00352DF4" w:rsidRPr="005C7141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6A8AF4DE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FE0C688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1D2D401A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C00E01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78A29AF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120CFD4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2D1AB7E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0ACD272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11238C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31A050F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8410290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10C40A7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E1927B2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2614E08F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9F7A266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352DF4" w:rsidRPr="005C7141" w14:paraId="7B0B94A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E0FA45A" w14:textId="77777777" w:rsidR="00352DF4" w:rsidRPr="005C7141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5920C405" w14:textId="77777777" w:rsidR="00352DF4" w:rsidRPr="00B87236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0CDDEA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AA3BA3" w14:textId="77777777" w:rsidR="00352DF4" w:rsidRPr="00B87236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BED00D" w14:textId="77777777" w:rsidR="00352DF4" w:rsidRPr="005C7141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41407BE2" w14:textId="77777777" w:rsidR="00352DF4" w:rsidRPr="00B87236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D5BED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41C703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A7F2B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7BD787F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4A536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502D2E0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08F13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B5DB27B" w14:textId="77777777" w:rsidR="00352DF4" w:rsidRPr="00CC2467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94E5C9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1F402657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5C7141" w14:paraId="7CED262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065365C0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กับสถาบันการเงิน</w:t>
            </w:r>
          </w:p>
        </w:tc>
        <w:tc>
          <w:tcPr>
            <w:tcW w:w="1710" w:type="dxa"/>
          </w:tcPr>
          <w:p w14:paraId="48733384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8C34B6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CED0D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F37E0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67F6FCF" w14:textId="25EB830C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1F10D1A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905B11" w14:textId="7DEE99DF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18024CA2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42A8D6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3E63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B4C3D3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C92D53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CA16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C295EA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15CA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1C2F6A" w14:paraId="5A383CE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0DE5135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5BDE3565" w14:textId="59D6ECDB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B3470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6B96BA7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63CCD9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B658E0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C847C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F34D3C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6B583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CE3DB3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1F76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E3D75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88D10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B89DA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E857088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3AC8D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DF4" w:rsidRPr="001C2F6A" w14:paraId="66FF45E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3A85E886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3E363EC3" w14:textId="27F9DF92" w:rsidR="00352DF4" w:rsidRPr="001C2F6A" w:rsidRDefault="006E2A97" w:rsidP="00116AF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42128FC3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220C45" w14:textId="72F2FAB7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3DAA80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C2DED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CD9EB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70DC17" w14:textId="5F468DFD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6DB868B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541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27F3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57B1BB" w14:textId="71709F3D" w:rsidR="00352DF4" w:rsidRPr="001C2F6A" w:rsidRDefault="006E2A97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A4A2EB8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EF363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00A37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8CF0D1" w14:textId="3CAFB88C" w:rsidR="00352DF4" w:rsidRPr="001C2F6A" w:rsidRDefault="006E2A97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23</w:t>
            </w:r>
          </w:p>
        </w:tc>
      </w:tr>
      <w:tr w:rsidR="00352DF4" w:rsidRPr="001C2F6A" w14:paraId="439ABBC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A28E5A3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3DFE85B1" w14:textId="2A11AEE8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5BAB38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FC46DF8" w14:textId="6A9DE789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DBB88C7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B1149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52F2F0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3EBDBA" w14:textId="125FD299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19014890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49746F" w14:textId="1C3D5854" w:rsidR="00352DF4" w:rsidRPr="001C2F6A" w:rsidRDefault="006E2A97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A04B90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B91F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5CA38D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FB2FB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635C80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E05147" w14:textId="53A23BB4" w:rsidR="00352DF4" w:rsidRPr="001C2F6A" w:rsidRDefault="006E2A97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67</w:t>
            </w:r>
          </w:p>
        </w:tc>
      </w:tr>
      <w:tr w:rsidR="00352DF4" w:rsidRPr="001C2F6A" w14:paraId="06B00CD2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2238B5B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48A5DA68" w14:textId="4F34FC84" w:rsidR="00352DF4" w:rsidRPr="001C2F6A" w:rsidRDefault="00116AF0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DB8920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CC73D55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88CC75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187188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C83DC2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F5FCA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AE0A5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90072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52DB7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BA846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730C7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96FA57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0EB05A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09030E2" w14:textId="77777777" w:rsidR="00352DF4" w:rsidRPr="001C2F6A" w:rsidRDefault="00352DF4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1C2F6A" w14:paraId="0A6CEE67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AE8890A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35DE19AD" w14:textId="2393F3C3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8BE1E8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56655E1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94EFC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45806DE" w14:textId="30DC359A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00C4D03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F3482D" w14:textId="48135F31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2A24C941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499376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AAEF56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C6513" w14:textId="34B5594A" w:rsidR="00352DF4" w:rsidRPr="001C2F6A" w:rsidRDefault="006E2A97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1AE518A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7AD81F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C217E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1C7979" w14:textId="289909A9" w:rsidR="00352DF4" w:rsidRPr="001C2F6A" w:rsidRDefault="006E2A97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</w:t>
            </w:r>
          </w:p>
        </w:tc>
      </w:tr>
      <w:tr w:rsidR="00352DF4" w:rsidRPr="001C2F6A" w14:paraId="1C91E6DC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100297EC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8AFC8B" w14:textId="454BC93A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5074919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8C0D70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C54DB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804739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944AE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0C7B23" w14:textId="76145E72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4DCC2D6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2B6368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917A8C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75109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8C89A2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88CAA5" w14:textId="4B076B6D" w:rsidR="00352DF4" w:rsidRPr="001C2F6A" w:rsidRDefault="006E2A97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4D2D7A9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7A83F51" w14:textId="03A8B7AA" w:rsidR="00352DF4" w:rsidRPr="001C2F6A" w:rsidRDefault="006E2A97" w:rsidP="004C310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</w:t>
            </w: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352DF4" w:rsidRPr="005C7141" w14:paraId="55B42E9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245256FF" w14:textId="77777777" w:rsidR="00352DF4" w:rsidRPr="001C2F6A" w:rsidRDefault="00352DF4" w:rsidP="00F85C51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E03CA6" w14:textId="31402BDA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06834EC7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1CAAF" w14:textId="18DEABBB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67983BA" w14:textId="77777777" w:rsidR="00352DF4" w:rsidRPr="001C2F6A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F3CA0" w14:textId="08CC53A4" w:rsidR="00352DF4" w:rsidRPr="001C2F6A" w:rsidRDefault="006E2A97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985BFF6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20154" w14:textId="677714A8" w:rsidR="00352DF4" w:rsidRPr="001C2F6A" w:rsidRDefault="006E2A97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1299DFD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DEDF0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0DE30E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C8C3D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2CFF89" w14:textId="77777777" w:rsidR="00352DF4" w:rsidRPr="001C2F6A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5422E2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CAF22B" w14:textId="77777777" w:rsidR="00352DF4" w:rsidRPr="001C2F6A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B9530E" w14:textId="77777777" w:rsidR="00352DF4" w:rsidRPr="004C310F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331A2C" w14:paraId="740AE353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C6CC726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20EAA6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DD6C73C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3A6160D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8AE9D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33F983A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BF9EB8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738D4C8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A47D1A0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041C037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577D6B2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17446E6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4D0D665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ABDCFAA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ED460AF" w14:textId="77777777" w:rsidR="00352DF4" w:rsidRPr="00331A2C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48DEEB2" w14:textId="77777777" w:rsidR="00352DF4" w:rsidRPr="00331A2C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5C7141" w14:paraId="6CE6CA48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0BFDDFD" w14:textId="77777777" w:rsidR="00352DF4" w:rsidRPr="005C7141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3BB4100C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5D86DBC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5AF682D0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E054446" w14:textId="77777777" w:rsidR="00352DF4" w:rsidRPr="005C7141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6B18FBAE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87C42A4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2154DF2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565BF183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04D1C10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A53C0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DABC098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86AE0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AF8DD2E" w14:textId="77777777" w:rsidR="00352DF4" w:rsidRPr="00CC2467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84A0455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6A94E374" w14:textId="77777777" w:rsidR="00352DF4" w:rsidRPr="005C7141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5C7141" w14:paraId="4A426A0B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6CEB10A2" w14:textId="77777777" w:rsidR="00352DF4" w:rsidRPr="005C7141" w:rsidRDefault="00352DF4" w:rsidP="00F85C51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0EA0706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D1C2181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3B3E5823" w14:textId="77777777" w:rsidR="00352DF4" w:rsidRPr="00B87236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C7FD5F" w14:textId="77777777" w:rsidR="00352DF4" w:rsidRPr="005C7141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50500A5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AA7E5C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CBE4A78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B9629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7FCA86B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5DEB8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1CE2E7C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A056B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00EA075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C2E6006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4A26B6DF" w14:textId="77777777" w:rsidR="00352DF4" w:rsidRPr="005C7141" w:rsidRDefault="00352DF4" w:rsidP="004C310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DF4" w:rsidRPr="005C7141" w14:paraId="26575D9D" w14:textId="77777777" w:rsidTr="00351967">
        <w:trPr>
          <w:trHeight w:val="144"/>
        </w:trPr>
        <w:tc>
          <w:tcPr>
            <w:tcW w:w="3240" w:type="dxa"/>
            <w:shd w:val="clear" w:color="auto" w:fill="auto"/>
          </w:tcPr>
          <w:p w14:paraId="70EB0A73" w14:textId="77777777" w:rsidR="00352DF4" w:rsidRPr="005C7141" w:rsidRDefault="00352DF4" w:rsidP="00F85C51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03FCD18C" w14:textId="2223FE72" w:rsidR="00352DF4" w:rsidRPr="005C7141" w:rsidRDefault="00352DF4" w:rsidP="00F85C5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FF8D67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2AE05BF8" w14:textId="77777777" w:rsidR="00352DF4" w:rsidRPr="00B87236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8723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511BB" w14:textId="77777777" w:rsidR="00352DF4" w:rsidRPr="005C7141" w:rsidRDefault="00352DF4" w:rsidP="00F85C5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1AF62E91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53F6C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43F0EC4" w14:textId="47786476" w:rsidR="00352DF4" w:rsidRPr="005C7141" w:rsidRDefault="00352DF4" w:rsidP="00F85C5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264AD9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21231E9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1191A2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00CD377" w14:textId="17542E3E" w:rsidR="00352DF4" w:rsidRPr="005C7141" w:rsidRDefault="00352DF4" w:rsidP="004C310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7192703" w14:textId="77777777" w:rsidR="00352DF4" w:rsidRPr="005C7141" w:rsidRDefault="00352DF4" w:rsidP="00F85C5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AFA936D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9F6A7AB" w14:textId="77777777" w:rsidR="00352DF4" w:rsidRPr="005C7141" w:rsidRDefault="00352DF4" w:rsidP="00F85C5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68B3AB1" w14:textId="7E8738C6" w:rsidR="00352DF4" w:rsidRPr="005C7141" w:rsidRDefault="00352DF4" w:rsidP="004C31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</w:tbl>
    <w:p w14:paraId="4D3D92F7" w14:textId="75530B4E" w:rsidR="00602268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0DE5A0B5" w14:textId="77777777" w:rsidR="00352DF4" w:rsidRDefault="00352DF4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5C7141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C71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92E1D" w:rsidRPr="005C7141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5C7141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34B11ECC" w:rsidR="00C92E1D" w:rsidRPr="005C7141" w:rsidRDefault="00A146A3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46A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146A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4C206663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0238FD98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7288BD23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5C7141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5C7141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5C7141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5C7141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77777777" w:rsidR="00C92E1D" w:rsidRPr="005C7141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3650D6F0" w:rsidR="00C92E1D" w:rsidRPr="005C7141" w:rsidRDefault="00116AF0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  <w:r>
              <w:rPr>
                <w:rFonts w:ascii="Angsana New" w:hAnsi="Angsana New"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270" w:type="dxa"/>
          </w:tcPr>
          <w:p w14:paraId="1E64273D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25698C8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D40688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AF64B2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5ADB75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45E4EF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108C1A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7F94482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C92E1D" w:rsidRPr="005C7141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77777777" w:rsidR="00C92E1D" w:rsidRPr="005C7141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565295B2" w:rsidR="00C92E1D" w:rsidRPr="005C7141" w:rsidRDefault="00116AF0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CABC561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3ED7D2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8E6D18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A000C6B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390AF60" w14:textId="77777777" w:rsidR="00C92E1D" w:rsidRPr="005C7141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0A4E6C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3904C5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3945A5B5" w:rsidR="00C92E1D" w:rsidRPr="008E75D2" w:rsidRDefault="00116AF0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7737012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C92E1D" w:rsidRPr="008E75D2" w:rsidRDefault="00C92E1D" w:rsidP="007A7A9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3904C5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0FFC7B6" w14:textId="0A0992C6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262DE31D" w:rsidR="00C92E1D" w:rsidRPr="008E75D2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35C6A570" w:rsidR="00C92E1D" w:rsidRPr="008E75D2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24E2B833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48098C3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3CAA3109" w:rsidR="00C92E1D" w:rsidRPr="008E75D2" w:rsidRDefault="007A7A9F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16685775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33B1E151" w:rsidR="00C92E1D" w:rsidRPr="008E75D2" w:rsidRDefault="007A7A9F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7B1E5C87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92E1D" w:rsidRPr="003904C5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03304D9E" w14:textId="1222C529" w:rsidR="00C92E1D" w:rsidRPr="008E75D2" w:rsidRDefault="00635CCA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172CBA64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23381257" w:rsidR="00C92E1D" w:rsidRPr="008E75D2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0D98CE07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6E2A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79CA61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2B0333D0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6E2A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635AE0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71B3520B" w:rsidR="00C92E1D" w:rsidRPr="008E75D2" w:rsidRDefault="007A7A9F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4A1DBB9D" w:rsidR="00C92E1D" w:rsidRPr="008E75D2" w:rsidRDefault="007A7A9F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32021D17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6E2A9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C92E1D" w:rsidRPr="003904C5" w14:paraId="5B2A93B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23CC3023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460" w:rsidRPr="005C7141" w14:paraId="0F969D70" w14:textId="77777777" w:rsidTr="00592460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7AB01789" w:rsidR="00592460" w:rsidRPr="008E75D2" w:rsidRDefault="00592460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76113F25" w14:textId="6F9CAE1F" w:rsidR="00592460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0EB05938" w14:textId="77777777" w:rsidR="00592460" w:rsidRPr="008E75D2" w:rsidRDefault="00592460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30E2DE3A" w:rsidR="00592460" w:rsidRPr="008E75D2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592460" w:rsidRPr="008E75D2" w:rsidRDefault="00592460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0A741AE2" w:rsidR="00592460" w:rsidRPr="008E75D2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592460" w:rsidRPr="008E75D2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2B642550" w:rsidR="00592460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</w:tcPr>
          <w:p w14:paraId="33E47D17" w14:textId="77777777" w:rsidR="00592460" w:rsidRPr="008E75D2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0D981BBA" w:rsidR="00592460" w:rsidRPr="008E75D2" w:rsidRDefault="007A7A9F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592460" w:rsidRPr="008E75D2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1F6C669E" w:rsidR="00592460" w:rsidRPr="008E75D2" w:rsidRDefault="007A7A9F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592460" w:rsidRPr="008E75D2" w:rsidRDefault="00592460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3BF73C9A" w:rsidR="00592460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0C0377B1" w14:textId="77777777" w:rsidR="00592460" w:rsidRPr="008E75D2" w:rsidRDefault="00592460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2E31B5C9" w:rsidR="00592460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</w:p>
        </w:tc>
      </w:tr>
      <w:tr w:rsidR="00C92E1D" w:rsidRPr="005C7141" w14:paraId="0A88D37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725E14" w14:textId="28C50576" w:rsidR="00C92E1D" w:rsidRPr="008E75D2" w:rsidRDefault="00D81037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592460" w:rsidRPr="005C7141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="00592460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="00592460" w:rsidRPr="00CF628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8FE362" w14:textId="1EF1BEF2" w:rsidR="00C92E1D" w:rsidRPr="008E75D2" w:rsidRDefault="00116AF0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412F05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9ABC86" w14:textId="3337E989" w:rsidR="00C92E1D" w:rsidRPr="008E75D2" w:rsidRDefault="0059246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F641A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F02A5D" w14:textId="0306F4DB" w:rsidR="00C92E1D" w:rsidRPr="008E75D2" w:rsidRDefault="00592460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6015C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EFC84" w14:textId="4C861EBE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0EA227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989F2" w14:textId="496DE146" w:rsidR="00C92E1D" w:rsidRPr="008E75D2" w:rsidRDefault="00592460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6DEAC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46A18" w14:textId="184E96C2" w:rsidR="00C92E1D" w:rsidRPr="008E75D2" w:rsidRDefault="006E2A97" w:rsidP="00116AF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F71574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FECAD9" w14:textId="0EC48DE8" w:rsidR="00C92E1D" w:rsidRPr="008E75D2" w:rsidRDefault="00592460" w:rsidP="00116AF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3B8BA2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CA4369" w14:textId="3515AAE3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C92E1D" w:rsidRPr="005C7141" w14:paraId="4B4EB27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859E05" w14:textId="309E0C53" w:rsidR="00C92E1D" w:rsidRPr="006525F4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30BE761" w14:textId="77777777" w:rsidR="00C92E1D" w:rsidRPr="006525F4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84B9B" w14:textId="5148719C" w:rsidR="00C92E1D" w:rsidRPr="006525F4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6E2A9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C92E1D" w:rsidRPr="006525F4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F82F" w14:textId="2DE703C6" w:rsidR="00C92E1D" w:rsidRPr="006525F4" w:rsidRDefault="007A7A9F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525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C92E1D" w:rsidRPr="006525F4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55ED" w14:textId="5BF76D77" w:rsidR="00C92E1D" w:rsidRPr="006525F4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 w:rsidRPr="006E2A9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BF2D7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DC6C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653BA9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7049B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2C07DA" w14:paraId="5BAE236C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77777777" w:rsidR="00C92E1D" w:rsidRPr="002C07DA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95E8D9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512791E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0BD34CA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59EE865" w14:textId="77777777" w:rsidR="00C92E1D" w:rsidRPr="002C07D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C4661AE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531E14C5" w14:textId="77777777" w:rsidR="00C92E1D" w:rsidRPr="002C07D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0FAB20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824B122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22AC3C45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490F184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078E359D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B87A5" w14:textId="77777777" w:rsidR="00C92E1D" w:rsidRPr="002C07D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507FCD4F" w14:textId="77777777" w:rsidR="00C92E1D" w:rsidRPr="002C07DA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1F44004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AFBE009" w14:textId="66B98706" w:rsidR="00D525D8" w:rsidRPr="00D525D8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</w:pPr>
    </w:p>
    <w:p w14:paraId="50A6CAA7" w14:textId="77777777" w:rsidR="00592460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4666C24D" w14:textId="77777777" w:rsidR="00592460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67DD44F" w14:textId="77777777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243B2DE1" w14:textId="77777777" w:rsidR="007704BC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DDEA766" w14:textId="77777777" w:rsidR="00C92E1D" w:rsidRDefault="00C92E1D" w:rsidP="00BE56E1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5C7141" w14:paraId="0807BBCD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CE2FA3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C064813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C71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92E1D" w:rsidRPr="005C7141" w14:paraId="2F71EE6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BC521C" w14:textId="77777777" w:rsidR="00C92E1D" w:rsidRPr="005C7141" w:rsidRDefault="00C92E1D" w:rsidP="00C92E1D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72A6BD35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B58D93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D04E27F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5C7141" w14:paraId="2504F875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D445E7" w14:textId="38E3B594" w:rsidR="00C92E1D" w:rsidRPr="005C7141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2A8A9040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CCBF38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D08442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BAA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8823FB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92B52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FF283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AE739AC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9C4A29" w14:textId="76D41AE8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DD5D618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833055" w14:textId="19A82088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6E21002" w14:textId="77777777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98D027A" w14:textId="63F85F98" w:rsidR="00C92E1D" w:rsidRPr="005C7141" w:rsidRDefault="00C92E1D" w:rsidP="00C92E1D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2A97" w:rsidRPr="006E2A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1A4F5F0" w14:textId="77777777" w:rsidR="00C92E1D" w:rsidRPr="005C7141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BB615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5C7141" w14:paraId="1CAB06F7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BC5627" w14:textId="77777777" w:rsidR="00C92E1D" w:rsidRPr="005C7141" w:rsidRDefault="00C92E1D" w:rsidP="00C92E1D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641FD9B" w14:textId="77777777" w:rsidR="00C92E1D" w:rsidRPr="005C7141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5C7141" w14:paraId="29D30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836FB88" w14:textId="77777777" w:rsidR="00C92E1D" w:rsidRPr="005C7141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205C8D6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9A8E7E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7FD57A0E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BB875EE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2E90F54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A1E085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D320AB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3D272B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B87949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B5C7B5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5F37BB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28DDD22E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0D4F91D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565B589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9F2271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C92E1D" w:rsidRPr="00CC2467" w14:paraId="59E251E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F63B6CD" w14:textId="77777777" w:rsidR="00C92E1D" w:rsidRPr="005C7141" w:rsidRDefault="00C92E1D" w:rsidP="00C92E1D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4F6894D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1CE32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DF03DCF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8032E7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452D6F6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17B80D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7FCD1A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46C3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9B7F3FC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117F65F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F535C9A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3B5E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F3645B2" w14:textId="77777777" w:rsidR="00C92E1D" w:rsidRPr="005C7141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01CBD3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49945088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8E75D2" w14:paraId="4401D7F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A6D560C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2F8AF49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6CDE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A4F5F9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7D2502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016A9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3B4F1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216C5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57FC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439DA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4F26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348B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A1170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BD7E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B7313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E87C9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8E75D2" w14:paraId="0E4150EE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5C6463E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72817E81" w14:textId="02A3D03B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DF0DB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E83F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899A1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EA909B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BA38FE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2921F8" w14:textId="57FACAD3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0912B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EE3D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7C39D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83878" w14:textId="0915B7ED" w:rsidR="00C92E1D" w:rsidRPr="008E75D2" w:rsidRDefault="006E2A97" w:rsidP="00E625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15B5D02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0C1B06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75946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CB7B2C" w14:textId="57FB376F" w:rsidR="00C92E1D" w:rsidRPr="00E62536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92E1D" w:rsidRPr="008E75D2" w14:paraId="2BE112C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A7D5E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4538873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A843C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63D6B0E" w14:textId="0342D1EA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D40EDA6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EE9D2E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D6481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156841" w14:textId="66126B2F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574D52B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B0CCC" w14:textId="7A93B8B3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41D6D18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31766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97E3AC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6154D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B6C005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54F8FE" w14:textId="7462A2D2" w:rsidR="00C92E1D" w:rsidRPr="00E62536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</w:p>
        </w:tc>
      </w:tr>
      <w:tr w:rsidR="00C92E1D" w:rsidRPr="008E75D2" w14:paraId="1AE410D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9077E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DC1725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4D7B4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7E5729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E2A520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AE57F5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51ECDE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F8BB19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E554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A11D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AE33C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4C39E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558B6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90E25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E0549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1B0D90" w14:textId="77777777" w:rsidR="00C92E1D" w:rsidRPr="00E62536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92E1D" w:rsidRPr="008E75D2" w14:paraId="381B11D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663B61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00D213" w14:textId="444C4AC8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D881AF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97E42BA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2B5BC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92B0C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5C1EC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D7AEF" w14:textId="00227E21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70" w:type="dxa"/>
          </w:tcPr>
          <w:p w14:paraId="54A21AE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F0232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28C2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488CD6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54FDC90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D4CAA" w14:textId="213ABBC3" w:rsidR="00C92E1D" w:rsidRPr="008E75D2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602F31F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A35AC2D" w14:textId="2D8141D4" w:rsidR="00C92E1D" w:rsidRPr="00E62536" w:rsidRDefault="006E2A97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2A97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</w:tr>
      <w:tr w:rsidR="00C92E1D" w:rsidRPr="008E75D2" w14:paraId="25942003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1892B1F" w14:textId="77777777" w:rsidR="00C92E1D" w:rsidRPr="008E75D2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4803F4" w14:textId="77D6945B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3CC6A4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10F2" w14:textId="211A8BE0" w:rsidR="00C92E1D" w:rsidRPr="008E75D2" w:rsidRDefault="006E2A97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737D981" w14:textId="77777777" w:rsidR="00C92E1D" w:rsidRPr="008E75D2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01C2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0256C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980C" w14:textId="0C4CBD34" w:rsidR="00C92E1D" w:rsidRPr="008E75D2" w:rsidRDefault="006E2A97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67CDC8D7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9EE10E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CC714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E20D0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9D772B" w14:textId="77777777" w:rsidR="00C92E1D" w:rsidRPr="008E75D2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1A1E3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1DC3F48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48161" w14:textId="77777777" w:rsidR="00C92E1D" w:rsidRPr="008E75D2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92E1D" w:rsidRPr="002C07DA" w14:paraId="6B65C4FA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E9CC84A" w14:textId="77777777" w:rsidR="00C92E1D" w:rsidRPr="002C07DA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FBC9760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1080535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BBC9918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D4A1B91" w14:textId="77777777" w:rsidR="00C92E1D" w:rsidRPr="002C07DA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F104817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EAA7FF5" w14:textId="77777777" w:rsidR="00C92E1D" w:rsidRPr="002C07D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DFBBF89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DEFA30A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4D4EA048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C67C857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147D97D0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5B0C0" w14:textId="77777777" w:rsidR="00C92E1D" w:rsidRPr="002C07DA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73CA7357" w14:textId="77777777" w:rsidR="00C92E1D" w:rsidRPr="002C07DA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8B7B649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AD8D4B9" w14:textId="77777777" w:rsidR="00C92E1D" w:rsidRPr="002C07DA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2E1D" w:rsidRPr="005C7141" w14:paraId="632272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A4289C1" w14:textId="77777777" w:rsidR="00C92E1D" w:rsidRPr="005C7141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25AB9059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1CD7B0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02F4929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BA820F6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7C057E7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9D1B129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7C865D9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9C05E4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3ED216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B27704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30BBB18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57D6E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779CC83" w14:textId="77777777" w:rsidR="00C92E1D" w:rsidRPr="005C7141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6A7987A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169166D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5C7141" w14:paraId="7603386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3B978397" w14:textId="77777777" w:rsidR="00C92E1D" w:rsidRPr="005C7141" w:rsidRDefault="00C92E1D" w:rsidP="00C92E1D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9FF8A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139689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7C82B42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6005A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418861EC" w14:textId="77777777" w:rsidR="00C92E1D" w:rsidRPr="00CC2467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2183C9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8C982D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C931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893F3A2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EF6679E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DF1E31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239F5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519639DB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B3655D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3E87ACF6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E1D" w:rsidRPr="005C7141" w14:paraId="6C02E81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496A100" w14:textId="77777777" w:rsidR="00C92E1D" w:rsidRPr="005C7141" w:rsidRDefault="00C92E1D" w:rsidP="00C92E1D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51AB6D04" w14:textId="6BE1C2B8" w:rsidR="00C92E1D" w:rsidRPr="005C7141" w:rsidRDefault="00C92E1D" w:rsidP="00C92E1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82219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734EC630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60BB6" w14:textId="77777777" w:rsidR="00C92E1D" w:rsidRPr="005C7141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58CC0AB9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45198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47B0DC2" w14:textId="197BC0C0" w:rsidR="00C92E1D" w:rsidRPr="005C7141" w:rsidRDefault="00C92E1D" w:rsidP="00C92E1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CBA7A4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2EB0217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BF915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24F7478" w14:textId="4464656F" w:rsidR="00C92E1D" w:rsidRPr="005C7141" w:rsidRDefault="00C92E1D" w:rsidP="00E6253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33F144" w14:textId="77777777" w:rsidR="00C92E1D" w:rsidRPr="005C7141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CBB9718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A041F3" w14:textId="77777777" w:rsidR="00C92E1D" w:rsidRPr="005C7141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360EACAB" w14:textId="02BD889D" w:rsidR="00C92E1D" w:rsidRPr="005C7141" w:rsidRDefault="00C92E1D" w:rsidP="00E6253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="006E2A97" w:rsidRPr="006E2A9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1E2A13D" w14:textId="77777777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16F4D6FB" w14:textId="77777777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669B5A29" w14:textId="77777777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26F44CC6" w14:textId="4EDDE71F" w:rsidR="00C92E1D" w:rsidRPr="00677FAA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C92E1D" w:rsidRPr="00677FAA" w:rsidSect="00602268">
          <w:pgSz w:w="16834" w:h="11909" w:orient="landscape" w:code="9"/>
          <w:pgMar w:top="1152" w:right="691" w:bottom="1152" w:left="1080" w:header="475" w:footer="605" w:gutter="0"/>
          <w:cols w:space="720"/>
          <w:docGrid w:linePitch="245"/>
        </w:sectPr>
      </w:pPr>
    </w:p>
    <w:p w14:paraId="771E06CB" w14:textId="77777777" w:rsidR="00882010" w:rsidRPr="00685E0D" w:rsidRDefault="00882010" w:rsidP="0088201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685E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85E0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7B7078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F72560" w14:paraId="702D9B16" w14:textId="77777777" w:rsidTr="007B7078">
        <w:trPr>
          <w:tblHeader/>
        </w:trPr>
        <w:tc>
          <w:tcPr>
            <w:tcW w:w="3150" w:type="dxa"/>
          </w:tcPr>
          <w:p w14:paraId="13281BA6" w14:textId="6657DFF8" w:rsidR="009933DC" w:rsidRPr="00F72560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F72560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F72560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F72560" w14:paraId="10250E81" w14:textId="77777777" w:rsidTr="007B7078">
        <w:tc>
          <w:tcPr>
            <w:tcW w:w="3150" w:type="dxa"/>
          </w:tcPr>
          <w:p w14:paraId="1A8F51B6" w14:textId="77777777" w:rsidR="00C85327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F72560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9933DC"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F72560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F72560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F72560" w14:paraId="3B7CB413" w14:textId="77777777" w:rsidTr="007B7078">
        <w:tc>
          <w:tcPr>
            <w:tcW w:w="3150" w:type="dxa"/>
          </w:tcPr>
          <w:p w14:paraId="78AA1BB7" w14:textId="488D7F3A" w:rsidR="009933DC" w:rsidRPr="009933D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9933D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9933D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9933DC" w:rsidRPr="00F72560" w14:paraId="659BC28B" w14:textId="77777777" w:rsidTr="007B7078">
        <w:tc>
          <w:tcPr>
            <w:tcW w:w="3150" w:type="dxa"/>
          </w:tcPr>
          <w:p w14:paraId="3A150CDA" w14:textId="08A3365F" w:rsidR="009933DC" w:rsidRPr="00F72560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F72560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F72560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F72560" w14:paraId="57C639F9" w14:textId="77777777" w:rsidTr="009933DC">
        <w:trPr>
          <w:trHeight w:val="92"/>
        </w:trPr>
        <w:tc>
          <w:tcPr>
            <w:tcW w:w="3150" w:type="dxa"/>
          </w:tcPr>
          <w:p w14:paraId="118834F9" w14:textId="77777777" w:rsidR="009933DC" w:rsidRPr="009933DC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9933DC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9933DC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9933DC" w:rsidRPr="00F72560" w14:paraId="55B94F09" w14:textId="77777777" w:rsidTr="007B7078">
        <w:tc>
          <w:tcPr>
            <w:tcW w:w="3150" w:type="dxa"/>
          </w:tcPr>
          <w:p w14:paraId="3BF8D2C9" w14:textId="77777777" w:rsidR="009933DC" w:rsidRPr="00F72560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F72560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F72560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F72560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851AAC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7D06703" w14:textId="77777777" w:rsidR="00851AAC" w:rsidRDefault="00851AAC" w:rsidP="00851AAC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bookmarkStart w:id="4" w:name="_Hlk69925193"/>
      <w:r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</w:t>
      </w:r>
      <w:r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</w:t>
      </w:r>
    </w:p>
    <w:p w14:paraId="4FB0AC57" w14:textId="77777777" w:rsidR="00851AAC" w:rsidRPr="00851AAC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p w14:paraId="094EEAAA" w14:textId="77D3AC20" w:rsidR="009933DC" w:rsidRPr="00941C14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</w:t>
      </w:r>
      <w:r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4A165582" w14:textId="77777777" w:rsidR="009933DC" w:rsidRPr="00851AAC" w:rsidRDefault="009933DC" w:rsidP="009933DC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1418F1" w:rsidRPr="001C2F6A" w14:paraId="371B9960" w14:textId="77777777" w:rsidTr="00633A4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55DB368D" w14:textId="77777777" w:rsidR="001418F1" w:rsidRPr="006F0664" w:rsidRDefault="001418F1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4002664E" w14:textId="7ABF9610" w:rsidR="001418F1" w:rsidRPr="001C2F6A" w:rsidRDefault="001418F1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1C2F6A" w14:paraId="43D625ED" w14:textId="77777777" w:rsidTr="000B393A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8D7C5F3" w14:textId="77777777" w:rsidR="009933DC" w:rsidRPr="001C2F6A" w:rsidRDefault="009933DC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D1DF7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6765FB9" w14:textId="6B6BB33A" w:rsidR="009933DC" w:rsidRPr="001C2F6A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="009933DC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933DC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6431C5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3112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5D6774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FAA1A9B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CBA14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6C2A8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E96AB2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00143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8140A26" w14:textId="63AD324E" w:rsidR="009933DC" w:rsidRPr="001C2F6A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="009933DC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653A4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9933DC" w:rsidRPr="001C2F6A" w14:paraId="044FC2F1" w14:textId="77777777" w:rsidTr="000B393A">
        <w:trPr>
          <w:trHeight w:val="166"/>
          <w:tblHeader/>
        </w:trPr>
        <w:tc>
          <w:tcPr>
            <w:tcW w:w="3240" w:type="dxa"/>
          </w:tcPr>
          <w:p w14:paraId="0979D1F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17799B0" w14:textId="1BE7618B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46CC" w:rsidRPr="001C2F6A" w14:paraId="1648536D" w14:textId="77777777" w:rsidTr="000B393A">
        <w:trPr>
          <w:trHeight w:val="20"/>
        </w:trPr>
        <w:tc>
          <w:tcPr>
            <w:tcW w:w="3240" w:type="dxa"/>
          </w:tcPr>
          <w:p w14:paraId="75317955" w14:textId="4FBF2AAC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608BB4D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6318C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A780A8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F7ABB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143FA3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A12AE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B551B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CD9FA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9A127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1C2F6A" w14:paraId="7210E4E4" w14:textId="77777777" w:rsidTr="000B393A">
        <w:trPr>
          <w:trHeight w:val="20"/>
        </w:trPr>
        <w:tc>
          <w:tcPr>
            <w:tcW w:w="3240" w:type="dxa"/>
          </w:tcPr>
          <w:p w14:paraId="6FB5329E" w14:textId="2ED5ED91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1563D62E" w14:textId="151E7781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21C6313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611AADF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ED4CDC1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4E64D69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234AF5A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A37F36C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F826D5F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C0BF708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46CC" w:rsidRPr="001C2F6A" w14:paraId="36BE63EA" w14:textId="77777777" w:rsidTr="000B393A">
        <w:trPr>
          <w:trHeight w:val="20"/>
        </w:trPr>
        <w:tc>
          <w:tcPr>
            <w:tcW w:w="3240" w:type="dxa"/>
          </w:tcPr>
          <w:p w14:paraId="0D2A00D5" w14:textId="6007995C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1F6EA48D" w14:textId="5455318C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2AB7F66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8436584" w14:textId="4B4C974D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C9A3D5E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430EC68" w14:textId="23213074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EA2088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7EED793" w14:textId="60DD415B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D0F7E5" w14:textId="77777777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F226D0E" w14:textId="7D26BBCF" w:rsidR="00F446CC" w:rsidRPr="00BF2A3E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46CC" w:rsidRPr="001C2F6A" w14:paraId="441EE910" w14:textId="77777777" w:rsidTr="00803E49">
        <w:trPr>
          <w:trHeight w:val="335"/>
        </w:trPr>
        <w:tc>
          <w:tcPr>
            <w:tcW w:w="3240" w:type="dxa"/>
          </w:tcPr>
          <w:p w14:paraId="410BD9D4" w14:textId="24C429F2" w:rsidR="00F446CC" w:rsidRPr="001C2F6A" w:rsidRDefault="00F446CC" w:rsidP="00573BF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7EB08157" w14:textId="78DA992D" w:rsidR="00F446CC" w:rsidRPr="00271006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545ED2F3" w14:textId="77777777" w:rsidR="00F446CC" w:rsidRPr="00271006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CFA74B" w14:textId="3B861B63" w:rsidR="00F446CC" w:rsidRPr="00271006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D51BB1E" w14:textId="77777777" w:rsidR="00F446CC" w:rsidRPr="00271006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8443B2" w14:textId="73DFD08C" w:rsidR="00F446CC" w:rsidRPr="00271006" w:rsidRDefault="00127CD2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10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10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25B652" w14:textId="77777777" w:rsidR="00F446CC" w:rsidRPr="00271006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D0132C" w14:textId="430A1FEA" w:rsidR="00F446CC" w:rsidRPr="00271006" w:rsidRDefault="00271006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10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7C5F59" w14:textId="77777777" w:rsidR="00F446CC" w:rsidRPr="00271006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8115C" w14:textId="45DBF941" w:rsidR="00F446CC" w:rsidRPr="00271006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F446CC" w:rsidRPr="001C2F6A" w14:paraId="3919AF45" w14:textId="77777777" w:rsidTr="000B393A">
        <w:trPr>
          <w:trHeight w:val="20"/>
        </w:trPr>
        <w:tc>
          <w:tcPr>
            <w:tcW w:w="3240" w:type="dxa"/>
          </w:tcPr>
          <w:p w14:paraId="35A30E73" w14:textId="4D8AE1E6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6E125D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369A7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B90CC6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BF15A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D6F956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84AD0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CAB6A0" w14:textId="77777777" w:rsidR="00F446CC" w:rsidRPr="001C2F6A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CE048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1FD93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1C2F6A" w14:paraId="42C57070" w14:textId="77777777" w:rsidTr="000B393A">
        <w:trPr>
          <w:trHeight w:val="20"/>
        </w:trPr>
        <w:tc>
          <w:tcPr>
            <w:tcW w:w="3240" w:type="dxa"/>
          </w:tcPr>
          <w:p w14:paraId="2965ACC1" w14:textId="61709438" w:rsidR="00F446CC" w:rsidRPr="00803E49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3CA134EA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7D5D2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52807B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7A216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B1F0B3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BD12D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4967F" w14:textId="77777777" w:rsidR="00F446CC" w:rsidRPr="001C2F6A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E5662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6519B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1C2F6A" w14:paraId="5730C7AE" w14:textId="77777777" w:rsidTr="000B393A">
        <w:trPr>
          <w:trHeight w:val="20"/>
        </w:trPr>
        <w:tc>
          <w:tcPr>
            <w:tcW w:w="3240" w:type="dxa"/>
          </w:tcPr>
          <w:p w14:paraId="0BF1A934" w14:textId="077B79D8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0F4F2CD" w14:textId="73BC79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3842D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C2AD27" w14:textId="4B64C3E8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9A635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A0E73" w14:textId="5580DB2A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951C1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23C3F" w14:textId="1D8A1629" w:rsidR="00F446CC" w:rsidRPr="001C2F6A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FC47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865A8" w14:textId="05D6472F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1C2F6A" w14:paraId="1BAC5357" w14:textId="77777777" w:rsidTr="000B393A">
        <w:trPr>
          <w:trHeight w:val="20"/>
        </w:trPr>
        <w:tc>
          <w:tcPr>
            <w:tcW w:w="3240" w:type="dxa"/>
          </w:tcPr>
          <w:p w14:paraId="05693C66" w14:textId="2B5FBBDD" w:rsidR="00F446CC" w:rsidRPr="001C2F6A" w:rsidRDefault="00F446CC" w:rsidP="00573BF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3A573C6C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ED4E5" w14:textId="68445E85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27A25BD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AD1FD0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06A79E" w14:textId="51F50A32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15917B7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01DE8B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F8D9C" w14:textId="4EC355AF" w:rsidR="00F446CC" w:rsidRPr="001C2F6A" w:rsidRDefault="00271006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89A7A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0B4EE" w14:textId="77777777" w:rsidR="00BF2A3E" w:rsidRDefault="00BF2A3E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AF716" w14:textId="41C9E78D" w:rsidR="00F446CC" w:rsidRPr="001C2F6A" w:rsidRDefault="00271006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5ECBF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414DD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35D800" w14:textId="5B03F42A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446CC" w:rsidRPr="001C2F6A" w14:paraId="12665FC6" w14:textId="77777777" w:rsidTr="000B393A">
        <w:trPr>
          <w:trHeight w:val="20"/>
        </w:trPr>
        <w:tc>
          <w:tcPr>
            <w:tcW w:w="3240" w:type="dxa"/>
          </w:tcPr>
          <w:p w14:paraId="73CAB0D9" w14:textId="7A23C62B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1EF6FDD" w14:textId="6F9B3298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35504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014B3A" w14:textId="1508D91F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FC292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C80DFE" w14:textId="184C4164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D9088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E8149" w14:textId="4B9E4A0B" w:rsidR="00F446CC" w:rsidRPr="001C2F6A" w:rsidRDefault="00F446CC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72C2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A720E" w14:textId="3BBADC48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6CC" w:rsidRPr="001C2F6A" w14:paraId="73C620DE" w14:textId="77777777" w:rsidTr="000B393A">
        <w:trPr>
          <w:trHeight w:val="20"/>
        </w:trPr>
        <w:tc>
          <w:tcPr>
            <w:tcW w:w="3240" w:type="dxa"/>
          </w:tcPr>
          <w:p w14:paraId="7C74FCDA" w14:textId="49766511" w:rsidR="00F446CC" w:rsidRPr="001C2F6A" w:rsidRDefault="00F446CC" w:rsidP="00803E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1C0365E9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33CD" w14:textId="27B7CF45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5B711C02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2878C1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4C5F15" w14:textId="0CAD6081" w:rsidR="00F446CC" w:rsidRPr="001C2F6A" w:rsidRDefault="00271006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860C1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B685BC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48177" w14:textId="57355855" w:rsidR="00F446CC" w:rsidRPr="001C2F6A" w:rsidRDefault="00271006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7724C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8E6C9B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88CB3" w14:textId="3582083E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33EA869F" w14:textId="77777777" w:rsidR="00F446CC" w:rsidRPr="001C2F6A" w:rsidRDefault="00F446CC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BDDD0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B7F1DA" w14:textId="57C27AEE" w:rsidR="00F446CC" w:rsidRPr="001C2F6A" w:rsidRDefault="006E2A97" w:rsidP="00F4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9933DC" w:rsidRPr="001C2F6A" w14:paraId="0789D70F" w14:textId="77777777" w:rsidTr="000B393A">
        <w:trPr>
          <w:trHeight w:val="20"/>
        </w:trPr>
        <w:tc>
          <w:tcPr>
            <w:tcW w:w="3240" w:type="dxa"/>
          </w:tcPr>
          <w:p w14:paraId="02F64E67" w14:textId="508B3656" w:rsidR="009933DC" w:rsidRPr="001C2F6A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080" w:type="dxa"/>
          </w:tcPr>
          <w:p w14:paraId="3E2A776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33D73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C95AD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FB45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A54DB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30121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F29CD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37D0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CDF93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25422F3D" w14:textId="77777777" w:rsidTr="000B393A">
        <w:trPr>
          <w:trHeight w:val="20"/>
        </w:trPr>
        <w:tc>
          <w:tcPr>
            <w:tcW w:w="3240" w:type="dxa"/>
          </w:tcPr>
          <w:p w14:paraId="4E0C06F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E73BAC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1FD1F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8866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7CAF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B176F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E8FE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3F33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5DAA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E800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7AED6992" w14:textId="77777777" w:rsidTr="000B393A">
        <w:trPr>
          <w:trHeight w:val="20"/>
        </w:trPr>
        <w:tc>
          <w:tcPr>
            <w:tcW w:w="3240" w:type="dxa"/>
          </w:tcPr>
          <w:p w14:paraId="771AEE7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5F3ADA4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5365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9302F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6C47B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0C8657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8A816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36FC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364C9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56201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71E47DA2" w14:textId="77777777" w:rsidTr="00061C21">
        <w:trPr>
          <w:trHeight w:val="263"/>
        </w:trPr>
        <w:tc>
          <w:tcPr>
            <w:tcW w:w="3240" w:type="dxa"/>
          </w:tcPr>
          <w:p w14:paraId="00F80280" w14:textId="71AE086B" w:rsidR="009933DC" w:rsidRPr="001C2F6A" w:rsidRDefault="009933DC" w:rsidP="00573BF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0B6C16FB" w14:textId="4256C4D2" w:rsidR="009933DC" w:rsidRPr="00271006" w:rsidRDefault="006E2A97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2A9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4CBA4930" w14:textId="77777777" w:rsidR="009933DC" w:rsidRPr="00271006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B31E28C" w14:textId="318154BB" w:rsidR="009933DC" w:rsidRPr="00271006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3CCEE1A" w14:textId="77777777" w:rsidR="009933DC" w:rsidRPr="00271006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24FCF4A" w14:textId="2F1C8077" w:rsidR="009933DC" w:rsidRPr="00DD6229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2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DD62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D03B79" w14:textId="77777777" w:rsidR="009933DC" w:rsidRPr="00DD6229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84D8B" w14:textId="37196EF9" w:rsidR="009933DC" w:rsidRPr="00DD6229" w:rsidRDefault="00127CD2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D62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3A65D" w14:textId="77777777" w:rsidR="009933DC" w:rsidRPr="00DD6229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3A1D7" w14:textId="0F227AD0" w:rsidR="009933DC" w:rsidRPr="00DD6229" w:rsidRDefault="006E2A97" w:rsidP="0006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9933DC" w:rsidRPr="001C2F6A" w14:paraId="45157830" w14:textId="77777777" w:rsidTr="000B393A">
        <w:trPr>
          <w:trHeight w:val="20"/>
        </w:trPr>
        <w:tc>
          <w:tcPr>
            <w:tcW w:w="3240" w:type="dxa"/>
          </w:tcPr>
          <w:p w14:paraId="65B4A97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D5E63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D975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D473ED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FF3DB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EB119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DCF0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B1F58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E65D7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4513C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00804E78" w14:textId="77777777" w:rsidTr="000B393A">
        <w:trPr>
          <w:trHeight w:val="20"/>
        </w:trPr>
        <w:tc>
          <w:tcPr>
            <w:tcW w:w="3240" w:type="dxa"/>
          </w:tcPr>
          <w:p w14:paraId="0AD0A854" w14:textId="26B1FDEA" w:rsidR="009933DC" w:rsidRPr="00C61000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01D6672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EEA7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B6187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5B5B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AA276B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7153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543D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90BD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B712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252BBA6C" w14:textId="77777777" w:rsidTr="000B393A">
        <w:trPr>
          <w:trHeight w:val="20"/>
        </w:trPr>
        <w:tc>
          <w:tcPr>
            <w:tcW w:w="3240" w:type="dxa"/>
          </w:tcPr>
          <w:p w14:paraId="554F0F2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04DCD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84C8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BC30D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A1CC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1F612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FD57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0DE398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E1072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5C9E2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7E1AB140" w14:textId="77777777" w:rsidTr="000B393A">
        <w:trPr>
          <w:trHeight w:val="20"/>
        </w:trPr>
        <w:tc>
          <w:tcPr>
            <w:tcW w:w="3240" w:type="dxa"/>
          </w:tcPr>
          <w:p w14:paraId="199B97EE" w14:textId="77777777" w:rsidR="009933DC" w:rsidRPr="001C2F6A" w:rsidRDefault="009933DC" w:rsidP="00573BF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1203F03" w14:textId="77777777" w:rsidR="009933DC" w:rsidRPr="001C2F6A" w:rsidRDefault="009933DC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DF662" w14:textId="149A3B2F" w:rsidR="009933DC" w:rsidRPr="001C2F6A" w:rsidRDefault="006E2A97" w:rsidP="000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181F27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67EFC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74BBD" w14:textId="496343E2" w:rsidR="009933DC" w:rsidRPr="001C2F6A" w:rsidRDefault="00F01C3A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15FE4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013436" w14:textId="77777777" w:rsidR="00F01C3A" w:rsidRDefault="00F01C3A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D5753" w14:textId="494F306A" w:rsidR="009933DC" w:rsidRPr="001C2F6A" w:rsidRDefault="00F01C3A" w:rsidP="00F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BC5A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5E8575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40383" w14:textId="01EF9B35" w:rsidR="009933DC" w:rsidRPr="001C2F6A" w:rsidRDefault="00127CD2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076BF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D66DF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F39D6" w14:textId="569D9A9E" w:rsidR="009933DC" w:rsidRPr="001C2F6A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933DC" w:rsidRPr="001C2F6A" w14:paraId="61D8837D" w14:textId="77777777" w:rsidTr="000B393A">
        <w:trPr>
          <w:trHeight w:val="20"/>
        </w:trPr>
        <w:tc>
          <w:tcPr>
            <w:tcW w:w="3240" w:type="dxa"/>
          </w:tcPr>
          <w:p w14:paraId="610ED91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1AA1B8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F9071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851CF0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3ED8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ABC1FC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DC301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CAEB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B4CC5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DF3A2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33DC" w:rsidRPr="001C2F6A" w14:paraId="36290EDF" w14:textId="77777777" w:rsidTr="000B393A">
        <w:trPr>
          <w:trHeight w:val="20"/>
        </w:trPr>
        <w:tc>
          <w:tcPr>
            <w:tcW w:w="3240" w:type="dxa"/>
          </w:tcPr>
          <w:p w14:paraId="4A3932FE" w14:textId="77777777" w:rsidR="009933DC" w:rsidRPr="001C2F6A" w:rsidRDefault="009933DC" w:rsidP="00573BF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F661949" w14:textId="77777777" w:rsidR="009933DC" w:rsidRPr="001C2F6A" w:rsidRDefault="009933DC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E4C548" w14:textId="34815459" w:rsidR="009933DC" w:rsidRPr="001C2F6A" w:rsidRDefault="006E2A97" w:rsidP="000C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15714B1A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39D03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C71D5" w14:textId="73DB62BD" w:rsidR="009933DC" w:rsidRPr="001C2F6A" w:rsidRDefault="00127CD2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E7E86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16761F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3E627B" w14:textId="23BE4BCB" w:rsidR="009933DC" w:rsidRPr="001C2F6A" w:rsidRDefault="00127CD2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54D2B6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44B8B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80F27" w14:textId="3748AD87" w:rsidR="009933DC" w:rsidRPr="001C2F6A" w:rsidRDefault="00127CD2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5A3D6E" w14:textId="77777777" w:rsidR="009933DC" w:rsidRPr="001C2F6A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DEE31" w14:textId="77777777" w:rsidR="00BF2A3E" w:rsidRDefault="00BF2A3E" w:rsidP="00BF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2E35B" w14:textId="27BD94D9" w:rsidR="009933DC" w:rsidRPr="001C2F6A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76CA30A3" w14:textId="4F55FCF0" w:rsidR="007B32C6" w:rsidRDefault="007B32C6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59164E" w:rsidRPr="001C2F6A" w14:paraId="6E5CD09B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3632BB3" w14:textId="77777777" w:rsidR="0059164E" w:rsidRPr="00411002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2E903C0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64E" w:rsidRPr="001C2F6A" w14:paraId="11BC63AF" w14:textId="77777777" w:rsidTr="00FF1FAB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79BBBD3F" w14:textId="77777777" w:rsidR="0059164E" w:rsidRPr="001C2F6A" w:rsidRDefault="0059164E" w:rsidP="00FF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2580C4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6DCCDE5" w14:textId="555601F2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="0059164E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9164E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0FD3C7E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AA97AC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62D8208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186494A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65A80B6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AC98F5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218C9CD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A6928B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F4AC035" w14:textId="15F95431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="0059164E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9164E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59164E" w:rsidRPr="001C2F6A" w14:paraId="7981E86A" w14:textId="77777777" w:rsidTr="00FF1FAB">
        <w:trPr>
          <w:trHeight w:val="164"/>
          <w:tblHeader/>
        </w:trPr>
        <w:tc>
          <w:tcPr>
            <w:tcW w:w="3228" w:type="dxa"/>
          </w:tcPr>
          <w:p w14:paraId="0348ED6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1FC8E83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1C2F6A" w14:paraId="2FB2B0F8" w14:textId="77777777" w:rsidTr="00FF1FAB">
        <w:trPr>
          <w:trHeight w:val="20"/>
        </w:trPr>
        <w:tc>
          <w:tcPr>
            <w:tcW w:w="3228" w:type="dxa"/>
          </w:tcPr>
          <w:p w14:paraId="07BE1835" w14:textId="6DB95C72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22B359B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58648C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BA2DF1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49B2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2D0999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7A1ADD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98005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25178D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94F61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47C59205" w14:textId="77777777" w:rsidTr="00FF1FAB">
        <w:trPr>
          <w:trHeight w:val="20"/>
        </w:trPr>
        <w:tc>
          <w:tcPr>
            <w:tcW w:w="3228" w:type="dxa"/>
          </w:tcPr>
          <w:p w14:paraId="753BEC4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16E4B6B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F4155A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80C29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5CE2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B3A4D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9C67AD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E630AD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8A4468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319F9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1FDDA2F6" w14:textId="77777777" w:rsidTr="00FF1FAB">
        <w:trPr>
          <w:trHeight w:val="20"/>
        </w:trPr>
        <w:tc>
          <w:tcPr>
            <w:tcW w:w="3228" w:type="dxa"/>
          </w:tcPr>
          <w:p w14:paraId="017F9BF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178E230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2E2790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4A748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4180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FADA5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8967FD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B22A5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E0F85B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48A11E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59960984" w14:textId="77777777" w:rsidTr="00FF1FAB">
        <w:trPr>
          <w:trHeight w:val="20"/>
        </w:trPr>
        <w:tc>
          <w:tcPr>
            <w:tcW w:w="3228" w:type="dxa"/>
          </w:tcPr>
          <w:p w14:paraId="14C17B41" w14:textId="77777777" w:rsidR="0059164E" w:rsidRPr="001C2F6A" w:rsidRDefault="0059164E" w:rsidP="00FF1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5DA235D1" w14:textId="6BF35B03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32F77E8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BDAE3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1AED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52DBB7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67E592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2F874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5265CBF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64FAC69" w14:textId="3E401526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164E" w:rsidRPr="001C2F6A" w14:paraId="726E7832" w14:textId="77777777" w:rsidTr="00FF1FAB">
        <w:trPr>
          <w:trHeight w:val="20"/>
        </w:trPr>
        <w:tc>
          <w:tcPr>
            <w:tcW w:w="3228" w:type="dxa"/>
          </w:tcPr>
          <w:p w14:paraId="6BF7F0D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DEFA1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22D0E9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59650B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422E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DDACF6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E538F1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6A4413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665A94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51ADBC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46FC3364" w14:textId="77777777" w:rsidTr="00FF1FAB">
        <w:trPr>
          <w:trHeight w:val="20"/>
        </w:trPr>
        <w:tc>
          <w:tcPr>
            <w:tcW w:w="3228" w:type="dxa"/>
          </w:tcPr>
          <w:p w14:paraId="13060FA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6A92318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583286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3B1531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CFC7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6FD03D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3884C6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EE8FA3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AD308A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00139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61FD3A01" w14:textId="77777777" w:rsidTr="00FF1FAB">
        <w:trPr>
          <w:trHeight w:val="20"/>
        </w:trPr>
        <w:tc>
          <w:tcPr>
            <w:tcW w:w="3228" w:type="dxa"/>
          </w:tcPr>
          <w:p w14:paraId="544C4B4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0DF00B3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EA96C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EA6C4F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F9A9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33B532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5F2AC8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9D1A65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AE61AC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9E750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07D9E706" w14:textId="77777777" w:rsidTr="00FF1FAB">
        <w:trPr>
          <w:trHeight w:val="20"/>
        </w:trPr>
        <w:tc>
          <w:tcPr>
            <w:tcW w:w="3228" w:type="dxa"/>
          </w:tcPr>
          <w:p w14:paraId="4AA720BD" w14:textId="77777777" w:rsidR="0059164E" w:rsidRPr="001C2F6A" w:rsidRDefault="0059164E" w:rsidP="00FF1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089FCD7A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A7A7D" w14:textId="014470AB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4259FDF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1704CE4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4272B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8811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BC6328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4EAA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151A921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76411D1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C4A02" w14:textId="3B2D3485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0" w:type="dxa"/>
          </w:tcPr>
          <w:p w14:paraId="137FE25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C1B764E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65F7C" w14:textId="5A10D4BC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59164E" w:rsidRPr="001C2F6A" w14:paraId="2820FA69" w14:textId="77777777" w:rsidTr="00FF1FAB">
        <w:trPr>
          <w:trHeight w:val="20"/>
        </w:trPr>
        <w:tc>
          <w:tcPr>
            <w:tcW w:w="3228" w:type="dxa"/>
          </w:tcPr>
          <w:p w14:paraId="4D8095E3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90314F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647DFA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E5B218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21B2B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D2411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918000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8C6AD6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F6B7C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BF5679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09325E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1B5E65DE" w14:textId="77777777" w:rsidTr="00FF1FAB">
        <w:trPr>
          <w:trHeight w:val="20"/>
        </w:trPr>
        <w:tc>
          <w:tcPr>
            <w:tcW w:w="3228" w:type="dxa"/>
          </w:tcPr>
          <w:p w14:paraId="1433678A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1317CC8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30CFE8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48DC08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FA25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1A3DB1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619DCF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93E21F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FA9790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944D1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757EEFA6" w14:textId="77777777" w:rsidTr="00FF1FAB">
        <w:trPr>
          <w:trHeight w:val="20"/>
        </w:trPr>
        <w:tc>
          <w:tcPr>
            <w:tcW w:w="3228" w:type="dxa"/>
          </w:tcPr>
          <w:p w14:paraId="0F76A887" w14:textId="7B2922AE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108" w:type="dxa"/>
          </w:tcPr>
          <w:p w14:paraId="562C035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188A7D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29D079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986DE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2F7F06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CCD8B4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65456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C23C6F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9425E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41C88F88" w14:textId="77777777" w:rsidTr="00FF1FAB">
        <w:trPr>
          <w:trHeight w:val="20"/>
        </w:trPr>
        <w:tc>
          <w:tcPr>
            <w:tcW w:w="3228" w:type="dxa"/>
          </w:tcPr>
          <w:p w14:paraId="21BCA04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5C5C954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6D7E9C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309CD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C946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D62024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49BCE0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3CEC2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43C00F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CFEB09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5CE83E59" w14:textId="77777777" w:rsidTr="00FF1FAB">
        <w:trPr>
          <w:trHeight w:val="20"/>
        </w:trPr>
        <w:tc>
          <w:tcPr>
            <w:tcW w:w="3228" w:type="dxa"/>
          </w:tcPr>
          <w:p w14:paraId="46371A9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4B04DA7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43CFFF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3545B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FFE7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9918FD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0482AE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A3E80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A08CF7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F0B3B2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2BB3ED53" w14:textId="77777777" w:rsidTr="00FF1FAB">
        <w:trPr>
          <w:trHeight w:val="20"/>
        </w:trPr>
        <w:tc>
          <w:tcPr>
            <w:tcW w:w="3228" w:type="dxa"/>
          </w:tcPr>
          <w:p w14:paraId="54ACC29C" w14:textId="77777777" w:rsidR="0059164E" w:rsidRPr="001C2F6A" w:rsidRDefault="0059164E" w:rsidP="00FF1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02B2B231" w14:textId="31893ECE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1C6ABB46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59F2C1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C7AE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AB2C68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0776289F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01028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50C9BED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6AA3B5B" w14:textId="70AC86D8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9164E" w:rsidRPr="00775278" w14:paraId="7A9D669E" w14:textId="77777777" w:rsidTr="00FF1FAB">
        <w:trPr>
          <w:trHeight w:val="20"/>
        </w:trPr>
        <w:tc>
          <w:tcPr>
            <w:tcW w:w="3228" w:type="dxa"/>
          </w:tcPr>
          <w:p w14:paraId="30A445C5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29156E62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36387AF2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</w:tcPr>
          <w:p w14:paraId="2FD16B7C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153829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3" w:type="dxa"/>
          </w:tcPr>
          <w:p w14:paraId="191834A5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" w:type="dxa"/>
          </w:tcPr>
          <w:p w14:paraId="50A856D0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5173E3B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47BB4103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5B9F949" w14:textId="77777777" w:rsidR="0059164E" w:rsidRPr="00775278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164E" w:rsidRPr="001C2F6A" w14:paraId="31232F7A" w14:textId="77777777" w:rsidTr="00FF1FAB">
        <w:trPr>
          <w:trHeight w:val="20"/>
        </w:trPr>
        <w:tc>
          <w:tcPr>
            <w:tcW w:w="3228" w:type="dxa"/>
          </w:tcPr>
          <w:p w14:paraId="0376BA6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7CD9D6C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10CC6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7E9C6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43077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D82373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78D5B2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4EDCE2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20AFE8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D3F9C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1C2F6A" w14:paraId="41188404" w14:textId="77777777" w:rsidTr="00FF1FAB">
        <w:trPr>
          <w:trHeight w:val="20"/>
        </w:trPr>
        <w:tc>
          <w:tcPr>
            <w:tcW w:w="3228" w:type="dxa"/>
          </w:tcPr>
          <w:p w14:paraId="2DE12B6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324B886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6BBC94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D25930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6D63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0D44E2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BC5F52B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45B60C5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09C2507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4577F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411002" w14:paraId="0A84B15C" w14:textId="77777777" w:rsidTr="00FF1FAB">
        <w:trPr>
          <w:trHeight w:val="20"/>
        </w:trPr>
        <w:tc>
          <w:tcPr>
            <w:tcW w:w="3228" w:type="dxa"/>
          </w:tcPr>
          <w:p w14:paraId="648D7141" w14:textId="77777777" w:rsidR="0059164E" w:rsidRPr="001C2F6A" w:rsidRDefault="0059164E" w:rsidP="00FF1F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213EC8B8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70939" w14:textId="723D525A" w:rsidR="0059164E" w:rsidRPr="001C2F6A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27" w:type="dxa"/>
          </w:tcPr>
          <w:p w14:paraId="23198309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C4B402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A7780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071F43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347208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87CDD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729B1A9A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3588181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CF992" w14:textId="060B6CB8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30AF295C" w14:textId="77777777" w:rsidR="0059164E" w:rsidRPr="001C2F6A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D287A9" w14:textId="77777777" w:rsidR="0059164E" w:rsidRDefault="0059164E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B450D" w14:textId="12A1C757" w:rsidR="0059164E" w:rsidRPr="00B17790" w:rsidRDefault="006E2A97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42ED4454" w14:textId="77777777" w:rsidR="0059164E" w:rsidRPr="00775278" w:rsidRDefault="0059164E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040CBAF1" w14:textId="0E7F31BA" w:rsidR="007B32C6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 </w:t>
      </w:r>
      <w:r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 w:rsidR="003C3DE2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</w:t>
      </w:r>
      <w:r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ตราสาร</w:t>
      </w:r>
      <w:r w:rsidR="007B32C6"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  <w:r w:rsidR="007B32C6" w:rsidRPr="000731F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7B32C6"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หนี้ที่</w:t>
      </w:r>
      <w:r w:rsidR="007B32C6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ไม่</w:t>
      </w:r>
      <w:r w:rsidR="007B32C6" w:rsidRPr="000731F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อยู่ในความต้องการของตลาด</w:t>
      </w:r>
    </w:p>
    <w:p w14:paraId="5308095A" w14:textId="77777777" w:rsidR="007B32C6" w:rsidRPr="00775278" w:rsidRDefault="007B32C6" w:rsidP="007B32C6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DA0D92" w:rsidRPr="001C2F6A" w14:paraId="574EFF0F" w14:textId="77777777" w:rsidTr="00FF1FA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B51A90" w14:textId="77777777" w:rsidR="00DA0D92" w:rsidRPr="001C2F6A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67450DD" w14:textId="0D68DC39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1C2F6A" w14:paraId="33E216C7" w14:textId="31A59658" w:rsidTr="00DA0D9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219ED16" w14:textId="77777777" w:rsidR="00DA0D92" w:rsidRPr="001C2F6A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A934CA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15B1462" w14:textId="75490BD2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="00DA0D92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E29B5C4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2EE296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EB79226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E86C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368638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7F614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23807AC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122B1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8858BB4" w14:textId="0685F968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="00DA0D92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DA0D92" w:rsidRPr="001C2F6A" w14:paraId="36A7665A" w14:textId="77777777" w:rsidTr="00FF1FAB">
        <w:trPr>
          <w:trHeight w:val="20"/>
        </w:trPr>
        <w:tc>
          <w:tcPr>
            <w:tcW w:w="3240" w:type="dxa"/>
          </w:tcPr>
          <w:p w14:paraId="5DD024E3" w14:textId="4F0E69A1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7B2E34AA" w14:textId="77D622BF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1C2F6A" w14:paraId="1DBD6DB6" w14:textId="764D5B25" w:rsidTr="00DA0D92">
        <w:trPr>
          <w:trHeight w:val="20"/>
        </w:trPr>
        <w:tc>
          <w:tcPr>
            <w:tcW w:w="3240" w:type="dxa"/>
          </w:tcPr>
          <w:p w14:paraId="0B97C381" w14:textId="328C6404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5833D5B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BEED4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26312E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97659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DF67E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62886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D741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CA221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E83B8" w14:textId="5BEFD741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1C2F6A" w14:paraId="1C7CE5E6" w14:textId="11FFE544" w:rsidTr="00DA0D92">
        <w:trPr>
          <w:trHeight w:val="20"/>
        </w:trPr>
        <w:tc>
          <w:tcPr>
            <w:tcW w:w="3240" w:type="dxa"/>
          </w:tcPr>
          <w:p w14:paraId="0726A87A" w14:textId="33CE86A5" w:rsidR="00DA0D92" w:rsidRPr="001C2F6A" w:rsidRDefault="00DA0D92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119FD20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D10A64B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52C853DA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A45AC68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DF4064C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5A25664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FD930CB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A3195E3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10B16C1" w14:textId="78406CDE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0D92" w:rsidRPr="001C2F6A" w14:paraId="2057A8A3" w14:textId="4174B4AB" w:rsidTr="00DA0D92">
        <w:trPr>
          <w:trHeight w:val="20"/>
        </w:trPr>
        <w:tc>
          <w:tcPr>
            <w:tcW w:w="3240" w:type="dxa"/>
          </w:tcPr>
          <w:p w14:paraId="7E8C71C2" w14:textId="2855339F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F50B12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FB6AB73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DDC22A2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129821C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0713D52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4A41C4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2C9C0EA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0FA9A23" w14:textId="77777777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543D3B2" w14:textId="66E9626D" w:rsidR="00DA0D92" w:rsidRPr="00BF2A3E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A0D92" w:rsidRPr="001C2F6A" w14:paraId="3710E6BC" w14:textId="061D29C3" w:rsidTr="00DA0D92">
        <w:trPr>
          <w:trHeight w:val="335"/>
        </w:trPr>
        <w:tc>
          <w:tcPr>
            <w:tcW w:w="3240" w:type="dxa"/>
          </w:tcPr>
          <w:p w14:paraId="5DED3C9F" w14:textId="06F8D1E6" w:rsidR="00DA0D92" w:rsidRPr="001C2F6A" w:rsidRDefault="00DA0D92" w:rsidP="00DA0D9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713B7D92" w14:textId="50023262" w:rsidR="00DA0D92" w:rsidRPr="00271006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124D33C4" w14:textId="77777777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C7A512" w14:textId="6350E581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414663A" w14:textId="77777777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A28BDF" w14:textId="3034ACC9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DCCAD2" w14:textId="77777777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5DA7D6" w14:textId="00E175DB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7FCBCDF" w14:textId="77777777" w:rsidR="00DA0D92" w:rsidRPr="00271006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D7C601" w14:textId="4CDABC66" w:rsidR="00DA0D92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</w:tr>
      <w:tr w:rsidR="00DA0D92" w:rsidRPr="001C2F6A" w14:paraId="5A59B6BC" w14:textId="1BD3D5A1" w:rsidTr="00DA0D92">
        <w:trPr>
          <w:trHeight w:val="20"/>
        </w:trPr>
        <w:tc>
          <w:tcPr>
            <w:tcW w:w="3240" w:type="dxa"/>
          </w:tcPr>
          <w:p w14:paraId="1E707FE8" w14:textId="129912CA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CE7B74E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004E0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77E18A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42EA5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E3CAA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A45F6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AC01E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8F8E5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73CFC" w14:textId="30CB19D9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D92" w:rsidRPr="001C2F6A" w14:paraId="2354AFEA" w14:textId="18AB4B91" w:rsidTr="00DA0D92">
        <w:trPr>
          <w:trHeight w:val="20"/>
        </w:trPr>
        <w:tc>
          <w:tcPr>
            <w:tcW w:w="3240" w:type="dxa"/>
          </w:tcPr>
          <w:p w14:paraId="15B2FF22" w14:textId="77777777" w:rsidR="00DA0D92" w:rsidRPr="00564EF0" w:rsidRDefault="00DA0D92" w:rsidP="00DA0D9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3EC4391E" w14:textId="44CAEC9F" w:rsidR="00DA0D92" w:rsidRPr="00775278" w:rsidRDefault="00DA0D92" w:rsidP="00DA0D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2594B700" w14:textId="77777777" w:rsidR="00DA0D92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0002E" w14:textId="5FD12FCC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2EA394BE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5AE128" w14:textId="77777777" w:rsidR="00DA0D92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E010F" w14:textId="31AD81D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6CB7397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7F31FD" w14:textId="77777777" w:rsidR="00DA0D92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E4B36" w14:textId="0A2E765B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382AE9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B47663" w14:textId="77777777" w:rsidR="00DA0D92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313BF" w14:textId="33F7A602" w:rsidR="00DA0D92" w:rsidRPr="001C2F6A" w:rsidRDefault="006E2A97" w:rsidP="009D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58A95DD4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57464" w14:textId="77777777" w:rsidR="00DA0D92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EC01B" w14:textId="38875E35" w:rsidR="00DA0D92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318</w:t>
            </w:r>
          </w:p>
        </w:tc>
      </w:tr>
      <w:tr w:rsidR="00DA0D92" w:rsidRPr="00775278" w14:paraId="57386128" w14:textId="5F9CC21E" w:rsidTr="00DA0D92">
        <w:trPr>
          <w:trHeight w:val="20"/>
        </w:trPr>
        <w:tc>
          <w:tcPr>
            <w:tcW w:w="3240" w:type="dxa"/>
          </w:tcPr>
          <w:p w14:paraId="1F019949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623540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A1A6C7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87E18E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E4E671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695F6F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7EEBC2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27416C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05C52C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CFF1E9" w14:textId="227D368D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0D92" w:rsidRPr="00775278" w14:paraId="1C26CA3E" w14:textId="77777777" w:rsidTr="00DA0D92">
        <w:trPr>
          <w:trHeight w:val="20"/>
        </w:trPr>
        <w:tc>
          <w:tcPr>
            <w:tcW w:w="3240" w:type="dxa"/>
          </w:tcPr>
          <w:p w14:paraId="6F267AEC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469C75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ECFD8F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C8349B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972075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C515F9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E8D9C2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F6BB52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7D1C71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EF4B40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1AAC" w:rsidRPr="00775278" w14:paraId="46C1D767" w14:textId="77777777" w:rsidTr="00FF1FAB">
        <w:trPr>
          <w:trHeight w:val="20"/>
        </w:trPr>
        <w:tc>
          <w:tcPr>
            <w:tcW w:w="3240" w:type="dxa"/>
          </w:tcPr>
          <w:p w14:paraId="31C08C23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CDF46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E61FC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21ED6A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9DF8C9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5E2BD5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C46B0A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4B1E65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D9F8A2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2446ED" w14:textId="77777777" w:rsidR="00851AAC" w:rsidRPr="00775278" w:rsidRDefault="00851AAC" w:rsidP="00FF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0D92" w:rsidRPr="00775278" w14:paraId="5DDDBC54" w14:textId="77777777" w:rsidTr="00DA0D92">
        <w:trPr>
          <w:trHeight w:val="20"/>
        </w:trPr>
        <w:tc>
          <w:tcPr>
            <w:tcW w:w="3240" w:type="dxa"/>
          </w:tcPr>
          <w:p w14:paraId="5C618DB6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865A88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4BDDF6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EF5F1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7DF4A5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1F2C77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F9B8DB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358B7E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3523C2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D7AD2" w14:textId="77777777" w:rsidR="00DA0D92" w:rsidRPr="00775278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1AAC" w:rsidRPr="00775278" w14:paraId="45C9AB88" w14:textId="77777777" w:rsidTr="00DA0D92">
        <w:trPr>
          <w:trHeight w:val="20"/>
        </w:trPr>
        <w:tc>
          <w:tcPr>
            <w:tcW w:w="3240" w:type="dxa"/>
          </w:tcPr>
          <w:p w14:paraId="2352ACD3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BCE0DC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0B3955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A32A74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A05CF1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1A30E3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25C2A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26A015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D823F7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E88881" w14:textId="77777777" w:rsidR="00851AAC" w:rsidRPr="00775278" w:rsidRDefault="00851AAC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A912E9B" w14:textId="77777777" w:rsidR="00DA0D92" w:rsidRDefault="00DA0D92"/>
    <w:p w14:paraId="4491A2B2" w14:textId="77777777" w:rsidR="009D7B1A" w:rsidRDefault="009D7B1A">
      <w: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DA0D92" w:rsidRPr="001C2F6A" w14:paraId="62D99E09" w14:textId="77777777" w:rsidTr="00FF1FA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F7C69EF" w14:textId="060D3AB3" w:rsidR="00DA0D92" w:rsidRPr="001C2F6A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2D4FA0D4" w14:textId="4D7D067B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0D92" w:rsidRPr="001C2F6A" w14:paraId="77A96BC6" w14:textId="77777777" w:rsidTr="00FF1FAB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C4337F0" w14:textId="77777777" w:rsidR="00DA0D92" w:rsidRPr="001C2F6A" w:rsidRDefault="00DA0D92" w:rsidP="00DA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9C5EBA5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8EE03B6" w14:textId="02F7DEF3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="00DA0D92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E11571B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74F32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CB60755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441D5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27A903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8BE0AF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3377883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6F262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70" w:type="dxa"/>
          </w:tcPr>
          <w:p w14:paraId="555D8DAA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109A76" w14:textId="7777777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5026353" w14:textId="5F2A6359" w:rsidR="00DA0D92" w:rsidRPr="001C2F6A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="00DA0D92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A0D92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DA0D92" w:rsidRPr="001C2F6A" w14:paraId="10944F63" w14:textId="77777777" w:rsidTr="00FF1FAB">
        <w:trPr>
          <w:trHeight w:val="20"/>
        </w:trPr>
        <w:tc>
          <w:tcPr>
            <w:tcW w:w="2430" w:type="dxa"/>
          </w:tcPr>
          <w:p w14:paraId="33A1771D" w14:textId="24B63B05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</w:tcPr>
          <w:p w14:paraId="2806310C" w14:textId="2547A4B7" w:rsidR="00DA0D92" w:rsidRPr="001C2F6A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0D92" w:rsidRPr="00680DF0" w14:paraId="58AE714D" w14:textId="13803889" w:rsidTr="00DA0D92">
        <w:trPr>
          <w:trHeight w:val="20"/>
        </w:trPr>
        <w:tc>
          <w:tcPr>
            <w:tcW w:w="2430" w:type="dxa"/>
          </w:tcPr>
          <w:p w14:paraId="7926FBE5" w14:textId="608E54BE" w:rsidR="00DA0D92" w:rsidRPr="00680DF0" w:rsidRDefault="006E2A97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80D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679A8796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506806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B3828C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422EE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DCD7C9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ECE5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E2F3D7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7978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D9589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6320D" w14:textId="77777777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59EC9" w14:textId="4E69E86B" w:rsidR="00DA0D92" w:rsidRPr="00680DF0" w:rsidRDefault="00DA0D92" w:rsidP="00DA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680DF0" w14:paraId="3302F850" w14:textId="77777777" w:rsidTr="00C4512C">
        <w:trPr>
          <w:trHeight w:val="20"/>
        </w:trPr>
        <w:tc>
          <w:tcPr>
            <w:tcW w:w="2430" w:type="dxa"/>
          </w:tcPr>
          <w:p w14:paraId="530323C8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80D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70A39F13" w14:textId="0003B8F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D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80D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0" w:type="dxa"/>
          </w:tcPr>
          <w:p w14:paraId="501A816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43799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35ABDF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F41D5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5D6E95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81AAD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442CD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39827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0D64D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26A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36F934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680DF0" w14:paraId="3E0CBCB0" w14:textId="77777777" w:rsidTr="00C4512C">
        <w:trPr>
          <w:trHeight w:val="20"/>
        </w:trPr>
        <w:tc>
          <w:tcPr>
            <w:tcW w:w="2430" w:type="dxa"/>
          </w:tcPr>
          <w:p w14:paraId="13FCE64A" w14:textId="2C383FF5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DF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680D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81B5476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419D1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DF56CC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118AE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B967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9924E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2AB167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8879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44B72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DF24D0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941595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1C2F6A" w14:paraId="08C5679D" w14:textId="27A955A5" w:rsidTr="00DA0D92">
        <w:trPr>
          <w:trHeight w:val="20"/>
        </w:trPr>
        <w:tc>
          <w:tcPr>
            <w:tcW w:w="2430" w:type="dxa"/>
          </w:tcPr>
          <w:p w14:paraId="373D6A38" w14:textId="7D43AB0E" w:rsidR="00D0174B" w:rsidRPr="00680DF0" w:rsidRDefault="00D0174B" w:rsidP="00D0174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D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680DF0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680D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80DF0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A20B89D" w14:textId="028753A8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45749C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B75DD3" w14:textId="6CA41810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97100A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4F25CD" w14:textId="6A8142B0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0DF0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680D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69FEF8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72D3C" w14:textId="7BD85972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3F3908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BA068" w14:textId="18FD4E5B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2FD0E" w14:textId="77777777" w:rsidR="00D0174B" w:rsidRPr="00680DF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475F81" w14:textId="7461ABE6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80D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512C" w:rsidRPr="00E731F9" w14:paraId="2B67CA12" w14:textId="77777777" w:rsidTr="00C4512C">
        <w:trPr>
          <w:trHeight w:val="20"/>
        </w:trPr>
        <w:tc>
          <w:tcPr>
            <w:tcW w:w="2430" w:type="dxa"/>
          </w:tcPr>
          <w:p w14:paraId="794E8C5A" w14:textId="47BFEE3A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56B4CFC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7535CB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9D62D7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E5D7DA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F96A8E1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D97BAF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AA80A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BD5BB4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73DA96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95904C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D8B5A" w14:textId="77777777" w:rsidR="00C4512C" w:rsidRPr="00E731F9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C4512C" w:rsidRPr="001C2F6A" w14:paraId="2B16F38B" w14:textId="77777777" w:rsidTr="00C4512C">
        <w:trPr>
          <w:trHeight w:val="20"/>
        </w:trPr>
        <w:tc>
          <w:tcPr>
            <w:tcW w:w="2430" w:type="dxa"/>
          </w:tcPr>
          <w:p w14:paraId="2031DF5C" w14:textId="2256FD31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</w:tcPr>
          <w:p w14:paraId="345289CA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CDB27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06008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0C5DC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3502D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7C497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FD7A40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78EDE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0952C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72A4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E5E1DF" w14:textId="77777777" w:rsidR="00C4512C" w:rsidRPr="001C2F6A" w:rsidRDefault="00C4512C" w:rsidP="00C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1C2F6A" w14:paraId="3727B215" w14:textId="1B27930F" w:rsidTr="00DA0D92">
        <w:trPr>
          <w:trHeight w:val="20"/>
        </w:trPr>
        <w:tc>
          <w:tcPr>
            <w:tcW w:w="2430" w:type="dxa"/>
          </w:tcPr>
          <w:p w14:paraId="5163F135" w14:textId="72B8BDE9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2296F53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A07A4E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80A9D3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E9EB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BDCAF7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04378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C90EFC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0C2D2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4ED3FF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ED972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416CF5" w14:textId="36E2F50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1C2F6A" w14:paraId="7B8C2189" w14:textId="60FDC9EB" w:rsidTr="00DA0D92">
        <w:trPr>
          <w:trHeight w:val="20"/>
        </w:trPr>
        <w:tc>
          <w:tcPr>
            <w:tcW w:w="2430" w:type="dxa"/>
          </w:tcPr>
          <w:p w14:paraId="7939629E" w14:textId="2D8DF136" w:rsidR="00D0174B" w:rsidRPr="00E82E9E" w:rsidRDefault="00D0174B" w:rsidP="00D0174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E82E9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9894030" w14:textId="31E861CB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1703480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9ADBC8" w14:textId="2C9E0A5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07EE53DD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EE58" w14:textId="29022616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B947C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C562E" w14:textId="591F13FB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2E33A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43EA9B" w14:textId="4024EA82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0A328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83130" w14:textId="3A02D89B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</w:tr>
      <w:tr w:rsidR="00D0174B" w:rsidRPr="001C2F6A" w14:paraId="49031DB8" w14:textId="1DC3B8BC" w:rsidTr="00DA0D92">
        <w:trPr>
          <w:trHeight w:val="20"/>
        </w:trPr>
        <w:tc>
          <w:tcPr>
            <w:tcW w:w="2430" w:type="dxa"/>
          </w:tcPr>
          <w:p w14:paraId="06BA9329" w14:textId="77777777" w:rsidR="00D0174B" w:rsidRPr="00C61000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F308664" w14:textId="41ADA5F2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09B65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764F47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2B9C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1F131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E9F66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B5C12D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C0D33B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4703F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CE08F2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92C3E9" w14:textId="0EA00AE1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174B" w:rsidRPr="001C2F6A" w14:paraId="44EFFD6A" w14:textId="3172BAA8" w:rsidTr="00DA0D92">
        <w:trPr>
          <w:trHeight w:val="20"/>
        </w:trPr>
        <w:tc>
          <w:tcPr>
            <w:tcW w:w="2430" w:type="dxa"/>
          </w:tcPr>
          <w:p w14:paraId="55D24655" w14:textId="77777777" w:rsidR="00D0174B" w:rsidRPr="00564EF0" w:rsidRDefault="00D0174B" w:rsidP="00D0174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</w:p>
          <w:p w14:paraId="49EF6DD2" w14:textId="065B6E70" w:rsidR="00D0174B" w:rsidRPr="00775278" w:rsidRDefault="00D0174B" w:rsidP="00D0174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90" w:type="dxa"/>
          </w:tcPr>
          <w:p w14:paraId="30B996C9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4DE3F" w14:textId="75844588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270" w:type="dxa"/>
          </w:tcPr>
          <w:p w14:paraId="2FDEB8E8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6CCA1D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686198" w14:textId="7F9276C6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0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4C3DF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708984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B1451" w14:textId="0C584142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9768E7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1B2FA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03AF6" w14:textId="78B78232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4602CF6D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65DC0D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C5D30" w14:textId="1E8BEE7B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B9F44B" w14:textId="77777777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468EFC" w14:textId="77777777" w:rsidR="00D0174B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F7FFF" w14:textId="739750D2" w:rsidR="00D0174B" w:rsidRPr="001C2F6A" w:rsidRDefault="00D0174B" w:rsidP="00D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</w:tbl>
    <w:p w14:paraId="1A4E77C8" w14:textId="77777777" w:rsidR="009933DC" w:rsidRPr="00160C45" w:rsidRDefault="009933DC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36"/>
        <w:gridCol w:w="950"/>
        <w:gridCol w:w="236"/>
        <w:gridCol w:w="918"/>
        <w:gridCol w:w="270"/>
        <w:gridCol w:w="990"/>
        <w:gridCol w:w="270"/>
        <w:gridCol w:w="1080"/>
        <w:gridCol w:w="270"/>
        <w:gridCol w:w="990"/>
      </w:tblGrid>
      <w:tr w:rsidR="00A70C9A" w:rsidRPr="001C2F6A" w14:paraId="784C8DF8" w14:textId="77777777" w:rsidTr="006C72E2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6AE8C9F" w14:textId="77777777" w:rsidR="00A70C9A" w:rsidRPr="001C2F6A" w:rsidRDefault="00A70C9A" w:rsidP="00A70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593C45BF" w14:textId="30655213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C9A" w:rsidRPr="001C2F6A" w14:paraId="02B2EA7A" w14:textId="7965B3E8" w:rsidTr="00D70503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0A9633C" w14:textId="77777777" w:rsidR="00A70C9A" w:rsidRPr="001C2F6A" w:rsidRDefault="00A70C9A" w:rsidP="00A70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50D647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13947B2" w14:textId="18C9D946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D8052B3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6EF19177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4466668F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27795E2F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61EE991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F35E3B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572CF56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9D3AF" w14:textId="32B9BB1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4DB3B168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BC6C40B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1A9D2CE" w14:textId="035B963E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A70C9A" w:rsidRPr="001C2F6A" w14:paraId="3B1E0EF8" w14:textId="77777777" w:rsidTr="006C72E2">
        <w:trPr>
          <w:trHeight w:val="20"/>
        </w:trPr>
        <w:tc>
          <w:tcPr>
            <w:tcW w:w="2430" w:type="dxa"/>
          </w:tcPr>
          <w:p w14:paraId="25EFB1CD" w14:textId="0B3109C0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3DCEA1B2" w14:textId="4E9745A2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0C9A" w:rsidRPr="001C2F6A" w14:paraId="7D5B5971" w14:textId="6B08CB27" w:rsidTr="00D70503">
        <w:trPr>
          <w:trHeight w:val="20"/>
        </w:trPr>
        <w:tc>
          <w:tcPr>
            <w:tcW w:w="2430" w:type="dxa"/>
          </w:tcPr>
          <w:p w14:paraId="3E86FC43" w14:textId="2F1A402D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B885E32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2856C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515513C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A2BD6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5D07DB1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2DE0B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BD37D2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33561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84C46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6785A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3EA57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1C2F6A" w14:paraId="64CCDBB8" w14:textId="3DE1D6AF" w:rsidTr="00D70503">
        <w:trPr>
          <w:trHeight w:val="20"/>
        </w:trPr>
        <w:tc>
          <w:tcPr>
            <w:tcW w:w="2430" w:type="dxa"/>
          </w:tcPr>
          <w:p w14:paraId="348334F8" w14:textId="60D36C94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990" w:type="dxa"/>
          </w:tcPr>
          <w:p w14:paraId="2893DDBF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AE9F16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519D966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5DFB1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B5367A3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BBA5FD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DBC994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11778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81E1C5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5D191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560EC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1C2F6A" w14:paraId="5289C717" w14:textId="72140EE1" w:rsidTr="00D70503">
        <w:trPr>
          <w:trHeight w:val="20"/>
        </w:trPr>
        <w:tc>
          <w:tcPr>
            <w:tcW w:w="2430" w:type="dxa"/>
          </w:tcPr>
          <w:p w14:paraId="31D4B7F7" w14:textId="54EB8D20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8A24623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98A87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FF42068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BF492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B32671E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AE130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DA882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6544C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07997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BC314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79B20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C9A" w:rsidRPr="001C2F6A" w14:paraId="2E248BC2" w14:textId="1696F1B2" w:rsidTr="00D70503">
        <w:trPr>
          <w:trHeight w:val="20"/>
        </w:trPr>
        <w:tc>
          <w:tcPr>
            <w:tcW w:w="2430" w:type="dxa"/>
          </w:tcPr>
          <w:p w14:paraId="626AC26D" w14:textId="77777777" w:rsidR="00A70C9A" w:rsidRPr="00E82E9E" w:rsidRDefault="00A70C9A" w:rsidP="00A70C9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82E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AA78D15" w14:textId="6F9E05BE" w:rsidR="00A70C9A" w:rsidRPr="00E82E9E" w:rsidRDefault="00A70C9A" w:rsidP="00A70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E82E9E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90" w:type="dxa"/>
          </w:tcPr>
          <w:p w14:paraId="633D6E6E" w14:textId="77777777" w:rsidR="00A70C9A" w:rsidRPr="0082744C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C1C4B" w14:textId="7664FDB1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0F3655E5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7A6405A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9F434" w14:textId="46C250E5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6A49B3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96D2C64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A5DED" w14:textId="2FFF8A66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2175A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667380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16B1C2" w14:textId="3AB1FE1B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CAE460E" w14:textId="77777777" w:rsidR="00A70C9A" w:rsidRPr="001C2F6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AF0256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671EC" w14:textId="1BF734BD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C2EFB0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9F7D7F" w14:textId="77777777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20B5A" w14:textId="609E5B15" w:rsidR="00A70C9A" w:rsidRDefault="00A70C9A" w:rsidP="00A7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</w:tr>
    </w:tbl>
    <w:p w14:paraId="58EEA01E" w14:textId="77777777" w:rsidR="0082744C" w:rsidRDefault="0082744C">
      <w:r>
        <w:br w:type="page"/>
      </w: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2"/>
        <w:gridCol w:w="896"/>
        <w:gridCol w:w="236"/>
        <w:gridCol w:w="950"/>
        <w:gridCol w:w="236"/>
        <w:gridCol w:w="916"/>
        <w:gridCol w:w="236"/>
        <w:gridCol w:w="965"/>
        <w:gridCol w:w="236"/>
        <w:gridCol w:w="1027"/>
        <w:gridCol w:w="258"/>
        <w:gridCol w:w="1083"/>
      </w:tblGrid>
      <w:tr w:rsidR="0082744C" w:rsidRPr="001C2F6A" w14:paraId="334400B8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F68063" w14:textId="5F5848D3" w:rsidR="0082744C" w:rsidRPr="001C2F6A" w:rsidRDefault="0082744C" w:rsidP="00D7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39" w:type="dxa"/>
            <w:gridSpan w:val="11"/>
            <w:vAlign w:val="bottom"/>
          </w:tcPr>
          <w:p w14:paraId="55A843F5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44C" w:rsidRPr="001C2F6A" w14:paraId="06028B2E" w14:textId="77777777" w:rsidTr="00D70503">
        <w:trPr>
          <w:trHeight w:val="20"/>
        </w:trPr>
        <w:tc>
          <w:tcPr>
            <w:tcW w:w="2512" w:type="dxa"/>
            <w:shd w:val="clear" w:color="auto" w:fill="auto"/>
            <w:vAlign w:val="bottom"/>
          </w:tcPr>
          <w:p w14:paraId="52DC7034" w14:textId="77777777" w:rsidR="0082744C" w:rsidRPr="001C2F6A" w:rsidRDefault="0082744C" w:rsidP="00D7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6DC9612A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1A18623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CA3CC8D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02EAFCEA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0BF55F9F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5F621C98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1EFEF24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7CB61343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00DF3B6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4B8F6A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258" w:type="dxa"/>
          </w:tcPr>
          <w:p w14:paraId="07C9D0EB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4608110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5443DC5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E2A97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2744C" w:rsidRPr="00F3001F" w14:paraId="368ABD22" w14:textId="77777777" w:rsidTr="00D70503">
        <w:trPr>
          <w:trHeight w:val="20"/>
        </w:trPr>
        <w:tc>
          <w:tcPr>
            <w:tcW w:w="2512" w:type="dxa"/>
          </w:tcPr>
          <w:p w14:paraId="2AA22AAB" w14:textId="77777777" w:rsidR="0082744C" w:rsidRPr="001C2F6A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39" w:type="dxa"/>
            <w:gridSpan w:val="11"/>
          </w:tcPr>
          <w:p w14:paraId="2A4BBC7C" w14:textId="77777777" w:rsidR="0082744C" w:rsidRPr="00F3001F" w:rsidRDefault="0082744C" w:rsidP="00D7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0FA5" w:rsidRPr="00F3001F" w14:paraId="0DB49882" w14:textId="653D6A11" w:rsidTr="0082744C">
        <w:trPr>
          <w:trHeight w:val="20"/>
        </w:trPr>
        <w:tc>
          <w:tcPr>
            <w:tcW w:w="2512" w:type="dxa"/>
          </w:tcPr>
          <w:p w14:paraId="04BF4E9A" w14:textId="66BC8934" w:rsidR="00D70FA5" w:rsidRPr="00F3001F" w:rsidRDefault="006E2A97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00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6" w:type="dxa"/>
          </w:tcPr>
          <w:p w14:paraId="3A370D50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685B5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E44742E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9D345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69AA747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1024E3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463E6FE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15F8A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4DAEC9F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B50FADE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3B3A243" w14:textId="77777777" w:rsidR="00D70FA5" w:rsidRPr="00F3001F" w:rsidRDefault="00D70FA5" w:rsidP="00D7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F3001F" w14:paraId="291D4F29" w14:textId="77777777" w:rsidTr="0082744C">
        <w:trPr>
          <w:trHeight w:val="20"/>
        </w:trPr>
        <w:tc>
          <w:tcPr>
            <w:tcW w:w="2512" w:type="dxa"/>
          </w:tcPr>
          <w:p w14:paraId="4E2BB5E2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3001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1E10D351" w14:textId="7DED6F45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0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3001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896" w:type="dxa"/>
          </w:tcPr>
          <w:p w14:paraId="06878912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22553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F7E93F5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ED753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C976345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818EB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70DAD2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76FE5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7DC9A94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522F94D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9C3017F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F3001F" w14:paraId="59006833" w14:textId="77777777" w:rsidTr="0082744C">
        <w:trPr>
          <w:trHeight w:val="20"/>
        </w:trPr>
        <w:tc>
          <w:tcPr>
            <w:tcW w:w="2512" w:type="dxa"/>
          </w:tcPr>
          <w:p w14:paraId="034C2660" w14:textId="66E61346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01F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F3001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1B68F1FE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4AD6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2FBA8A4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817E90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1E10BC4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D338C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0FF576D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9DB12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0E61FA6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77590289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CC33CCE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F3001F" w14:paraId="4F111C89" w14:textId="77777777" w:rsidTr="0082744C">
        <w:trPr>
          <w:trHeight w:val="20"/>
        </w:trPr>
        <w:tc>
          <w:tcPr>
            <w:tcW w:w="2512" w:type="dxa"/>
          </w:tcPr>
          <w:p w14:paraId="6472B28E" w14:textId="494C8879" w:rsidR="0082744C" w:rsidRPr="00F3001F" w:rsidRDefault="0082744C" w:rsidP="0082744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01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F3001F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F3001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3001F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96" w:type="dxa"/>
          </w:tcPr>
          <w:p w14:paraId="1F38E98C" w14:textId="04A4A659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5647247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9810680" w14:textId="3B8E5782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E34E3E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C3D7006" w14:textId="5EBFF263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01F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F300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BFF654E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FDE33FC" w14:textId="04C2A9D8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7D0B6E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C86B4" w14:textId="3AFA69D5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09387818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63D5E2" w14:textId="33BAEA38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300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744C" w:rsidRPr="00F3001F" w14:paraId="7EA086A1" w14:textId="77777777" w:rsidTr="0082744C">
        <w:trPr>
          <w:trHeight w:val="20"/>
        </w:trPr>
        <w:tc>
          <w:tcPr>
            <w:tcW w:w="2512" w:type="dxa"/>
          </w:tcPr>
          <w:p w14:paraId="1BE1DD1B" w14:textId="6F59C94B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6" w:type="dxa"/>
          </w:tcPr>
          <w:p w14:paraId="42EC1E8A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75C63C7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E6CCCB8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F67966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709C0DA0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3AF95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4733B5BB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CF8F2B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</w:tcPr>
          <w:p w14:paraId="26B41BFF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58" w:type="dxa"/>
          </w:tcPr>
          <w:p w14:paraId="66A2C207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CFA6FD2" w14:textId="77777777" w:rsidR="0082744C" w:rsidRPr="00F3001F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82744C" w:rsidRPr="001C2F6A" w14:paraId="212BF4D1" w14:textId="26FE0831" w:rsidTr="0082744C">
        <w:trPr>
          <w:trHeight w:val="20"/>
        </w:trPr>
        <w:tc>
          <w:tcPr>
            <w:tcW w:w="2512" w:type="dxa"/>
          </w:tcPr>
          <w:p w14:paraId="644B79BB" w14:textId="7EC7EA42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01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F300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F3001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896" w:type="dxa"/>
          </w:tcPr>
          <w:p w14:paraId="3E89F837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4246E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FF6709F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B435F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E649BE1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BCF70F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05EB8B8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11C25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301A536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1EB5A92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3CE3C1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1C2F6A" w14:paraId="41DFFFFE" w14:textId="0E3AF563" w:rsidTr="0082744C">
        <w:trPr>
          <w:trHeight w:val="20"/>
        </w:trPr>
        <w:tc>
          <w:tcPr>
            <w:tcW w:w="2512" w:type="dxa"/>
          </w:tcPr>
          <w:p w14:paraId="2E5BB47E" w14:textId="77304965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</w:tcPr>
          <w:p w14:paraId="0F2812F4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BD191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653609F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E8F66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EC01B84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C5A29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84BD47A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31047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C346A55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14A727D0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A506F0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44C" w:rsidRPr="001C2F6A" w14:paraId="6DE20B58" w14:textId="08CDE0A8" w:rsidTr="0082744C">
        <w:trPr>
          <w:trHeight w:val="20"/>
        </w:trPr>
        <w:tc>
          <w:tcPr>
            <w:tcW w:w="2512" w:type="dxa"/>
          </w:tcPr>
          <w:p w14:paraId="25530DB0" w14:textId="77777777" w:rsidR="0082744C" w:rsidRPr="00E82E9E" w:rsidRDefault="0082744C" w:rsidP="0082744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7527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496C8731" w14:textId="4CEFB5B9" w:rsidR="0082744C" w:rsidRPr="001C2F6A" w:rsidRDefault="0082744C" w:rsidP="008274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775278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96" w:type="dxa"/>
          </w:tcPr>
          <w:p w14:paraId="021D4300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8B4D6C" w14:textId="526151D0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72261447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11CA3B7B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4E526" w14:textId="37A00AC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7B84D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FAE7917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A61F1C" w14:textId="1658973B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047DC4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34079D4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59A723" w14:textId="2A07F2A2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66DC8E0" w14:textId="77777777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40CFC9A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0739" w14:textId="7CFA6E31" w:rsidR="0082744C" w:rsidRPr="001C2F6A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385CCE0F" w14:textId="77777777" w:rsidR="0082744C" w:rsidRPr="00264FF8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65455FA" w14:textId="77777777" w:rsidR="0082744C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C8E7ED" w14:textId="156C0E41" w:rsidR="0082744C" w:rsidRPr="00264FF8" w:rsidRDefault="0082744C" w:rsidP="0082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</w:tr>
    </w:tbl>
    <w:p w14:paraId="339FF67B" w14:textId="77777777" w:rsidR="0059164E" w:rsidRPr="004562F2" w:rsidRDefault="0059164E">
      <w:pPr>
        <w:rPr>
          <w:sz w:val="36"/>
          <w:szCs w:val="36"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</w:tblGrid>
      <w:tr w:rsidR="009933DC" w:rsidRPr="007B7078" w14:paraId="266D58A5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bookmarkEnd w:id="4"/>
          <w:p w14:paraId="54DB3018" w14:textId="5D32C57E" w:rsidR="009933DC" w:rsidRPr="005E1B3C" w:rsidRDefault="0059164E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77D0F5A9" w14:textId="77777777" w:rsidR="009933DC" w:rsidRPr="00B54950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3DC" w:rsidRPr="007B7078" w14:paraId="7A9AB03B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393E104" w14:textId="6A9D32C0" w:rsidR="007B32C6" w:rsidRPr="005E1B3C" w:rsidRDefault="007B32C6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9D7B1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41C97DDE" w14:textId="77777777" w:rsidR="0059164E" w:rsidRPr="005E1B3C" w:rsidRDefault="0059164E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EAFE8A7" w14:textId="77777777" w:rsidR="007B32C6" w:rsidRPr="005E1B3C" w:rsidRDefault="007B32C6" w:rsidP="007B3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EE7C58" w14:textId="17DA068C" w:rsidR="009933DC" w:rsidRPr="005E1B3C" w:rsidRDefault="00426035" w:rsidP="0099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E2A97"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5E1B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A41730"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172523F9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E1BF6F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D79ACBD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5FE496F7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5F80666F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E68EF5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0736A7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2AC882DB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50CB65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6B5D6FE6" w14:textId="09867B4E" w:rsidR="009933DC" w:rsidRPr="00C2485B" w:rsidRDefault="00C2485B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9933DC" w:rsidRPr="007B7078" w14:paraId="3E43235F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1B67B402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74716BD8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33DC" w:rsidRPr="007B7078" w14:paraId="5EB982D9" w14:textId="77777777" w:rsidTr="002D11A2">
        <w:trPr>
          <w:trHeight w:val="20"/>
        </w:trPr>
        <w:tc>
          <w:tcPr>
            <w:tcW w:w="2965" w:type="dxa"/>
          </w:tcPr>
          <w:p w14:paraId="30B0CE8D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09F0C54D" w14:textId="66FA88FF" w:rsidR="009933DC" w:rsidRPr="007B7078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36" w:type="dxa"/>
          </w:tcPr>
          <w:p w14:paraId="74CDD8C9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1802919B" w14:textId="205685F6" w:rsidR="009933DC" w:rsidRPr="00081555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40" w:type="dxa"/>
          </w:tcPr>
          <w:p w14:paraId="3598A114" w14:textId="77777777" w:rsidR="009933DC" w:rsidRPr="00081555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6857D4" w14:textId="3AE6AB42" w:rsidR="009933DC" w:rsidRPr="007B7078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D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6" w:type="dxa"/>
          </w:tcPr>
          <w:p w14:paraId="2CFE3882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FCA9A8F" w14:textId="786AEAEC" w:rsidR="009933DC" w:rsidRPr="007B7078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2E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0A9836CB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0C7AD13B" w14:textId="35B4F584" w:rsidR="009933DC" w:rsidRPr="007B7078" w:rsidRDefault="006E2A97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9933DC" w:rsidRPr="007B7078" w14:paraId="77562D3C" w14:textId="77777777" w:rsidTr="002D11A2">
        <w:trPr>
          <w:trHeight w:val="20"/>
        </w:trPr>
        <w:tc>
          <w:tcPr>
            <w:tcW w:w="2965" w:type="dxa"/>
          </w:tcPr>
          <w:p w14:paraId="0DDDA470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0AFA1BDB" w14:textId="17CC803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B58C1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2658C6CC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CF3C0E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73FA48D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8894A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D7D471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DD6ED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602B472B" w14:textId="77777777" w:rsidR="009933DC" w:rsidRPr="007B7078" w:rsidRDefault="009933DC" w:rsidP="009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705" w:rsidRPr="007B7078" w14:paraId="720F9DCE" w14:textId="77777777" w:rsidTr="002D11A2">
        <w:trPr>
          <w:trHeight w:val="20"/>
        </w:trPr>
        <w:tc>
          <w:tcPr>
            <w:tcW w:w="2965" w:type="dxa"/>
          </w:tcPr>
          <w:p w14:paraId="40125739" w14:textId="19DF4A44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1AA90C70" w14:textId="4BB2800C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36" w:type="dxa"/>
          </w:tcPr>
          <w:p w14:paraId="624ED949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05F2B2FE" w14:textId="71232341" w:rsidR="00FE0705" w:rsidRDefault="006E2A97" w:rsidP="006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4AC97C36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EAEF777" w14:textId="06A0DF7C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84D87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BA2D77D" w14:textId="5DD4A7B3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236" w:type="dxa"/>
          </w:tcPr>
          <w:p w14:paraId="513186AA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740800B2" w14:textId="30FC34F0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E0705" w:rsidRPr="007B7078" w14:paraId="54818F4F" w14:textId="77777777" w:rsidTr="002D11A2">
        <w:trPr>
          <w:trHeight w:val="20"/>
        </w:trPr>
        <w:tc>
          <w:tcPr>
            <w:tcW w:w="2965" w:type="dxa"/>
          </w:tcPr>
          <w:p w14:paraId="5C25CC77" w14:textId="57B3815F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3121C8F9" w14:textId="5899E8B1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</w:tcPr>
          <w:p w14:paraId="7827C6D4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2903B312" w14:textId="0FD944D0" w:rsidR="00FE0705" w:rsidRDefault="006E2A97" w:rsidP="006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0DF97D5A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74AA7EF" w14:textId="64AA3DCF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19452E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7FC8E1" w14:textId="58881E00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36" w:type="dxa"/>
          </w:tcPr>
          <w:p w14:paraId="0B4A5168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3D21CB50" w14:textId="413F5D7C" w:rsidR="00FE0705" w:rsidRPr="007B7078" w:rsidRDefault="00FE0705" w:rsidP="0085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0705" w:rsidRPr="007B7078" w14:paraId="0E7FFEFA" w14:textId="77777777" w:rsidTr="002D11A2">
        <w:trPr>
          <w:trHeight w:val="20"/>
        </w:trPr>
        <w:tc>
          <w:tcPr>
            <w:tcW w:w="2965" w:type="dxa"/>
          </w:tcPr>
          <w:p w14:paraId="09639BF9" w14:textId="1B9BE746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D6363DE" w14:textId="3A9B6C58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78FB0F44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528598D1" w14:textId="305C3A50" w:rsidR="00FE0705" w:rsidRDefault="006E2A97" w:rsidP="006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0" w:type="dxa"/>
          </w:tcPr>
          <w:p w14:paraId="6A44602A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60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2A2E15" w14:textId="72121D04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36BB03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B144B3" w14:textId="2608DB67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36" w:type="dxa"/>
          </w:tcPr>
          <w:p w14:paraId="62A53C00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77FBB5F2" w14:textId="0069A68A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E0705" w:rsidRPr="007B7078" w14:paraId="0324978D" w14:textId="77777777" w:rsidTr="002D11A2">
        <w:trPr>
          <w:trHeight w:val="20"/>
        </w:trPr>
        <w:tc>
          <w:tcPr>
            <w:tcW w:w="2965" w:type="dxa"/>
          </w:tcPr>
          <w:p w14:paraId="5F656C40" w14:textId="07E729C9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F6AC44" w14:textId="6C9EE3B8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236" w:type="dxa"/>
          </w:tcPr>
          <w:p w14:paraId="223B7E74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6EE222" w14:textId="14E9FF58" w:rsidR="00FE0705" w:rsidRDefault="006E2A97" w:rsidP="006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3BE622D2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D29E6C" w14:textId="3BF01518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43753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79B5DCA" w14:textId="78BB1217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36" w:type="dxa"/>
          </w:tcPr>
          <w:p w14:paraId="1E6A0B24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653A2830" w14:textId="2247FB2E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FE0705" w:rsidRPr="007B7078" w14:paraId="72ADA0C8" w14:textId="77777777" w:rsidTr="002D11A2">
        <w:trPr>
          <w:trHeight w:val="20"/>
        </w:trPr>
        <w:tc>
          <w:tcPr>
            <w:tcW w:w="2965" w:type="dxa"/>
          </w:tcPr>
          <w:p w14:paraId="2DD6B518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0EE2E64" w14:textId="30193124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E07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76868C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A1488FF" w14:textId="38F457EF" w:rsidR="00FE0705" w:rsidRPr="000C090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40" w:type="dxa"/>
          </w:tcPr>
          <w:p w14:paraId="20D853EA" w14:textId="77777777" w:rsidR="00FE0705" w:rsidRPr="0008155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17F11B" w14:textId="2C61B4F1" w:rsidR="00FE0705" w:rsidRPr="009B2064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E07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36" w:type="dxa"/>
          </w:tcPr>
          <w:p w14:paraId="7F895C04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39C0308" w14:textId="2555584A" w:rsidR="00FE0705" w:rsidRPr="007B32D3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82E2A" w:rsidRPr="007B32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36" w:type="dxa"/>
          </w:tcPr>
          <w:p w14:paraId="232D343B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98B9C" w14:textId="783E8C5A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FE0705" w:rsidRPr="007B7078" w14:paraId="07AAF7B8" w14:textId="77777777" w:rsidTr="002D11A2">
        <w:trPr>
          <w:trHeight w:val="20"/>
        </w:trPr>
        <w:tc>
          <w:tcPr>
            <w:tcW w:w="2965" w:type="dxa"/>
          </w:tcPr>
          <w:p w14:paraId="73296BCF" w14:textId="69448AD7" w:rsidR="00FE0705" w:rsidRPr="005E1B3C" w:rsidRDefault="00FE0705" w:rsidP="00FE070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C4C1B3A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6D807" w14:textId="6D8B9744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AA67E6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8145903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389EF" w14:textId="5A4584F2" w:rsidR="00FE0705" w:rsidRPr="00EC0FD0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2DF6D45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FBBA22F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C7EDA" w14:textId="26E7D421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5B3382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D6131AF" w14:textId="77777777" w:rsidR="00FE070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13A46" w14:textId="1C2FC7DC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655B1C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D65062E" w14:textId="6BF7F613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highlight w:val="cyan"/>
                <w:cs/>
              </w:rPr>
              <w:t xml:space="preserve"> </w:t>
            </w:r>
          </w:p>
        </w:tc>
      </w:tr>
      <w:tr w:rsidR="00FE0705" w:rsidRPr="007B7078" w14:paraId="1C03EBEE" w14:textId="77777777" w:rsidTr="002D11A2">
        <w:trPr>
          <w:trHeight w:val="20"/>
        </w:trPr>
        <w:tc>
          <w:tcPr>
            <w:tcW w:w="2965" w:type="dxa"/>
          </w:tcPr>
          <w:p w14:paraId="44EDFBA0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DB0249" w14:textId="71778A67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E07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F3B092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3C982DF" w14:textId="6E4CE1E5" w:rsidR="00FE0705" w:rsidRPr="000C090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34AE5079" w14:textId="77777777" w:rsidR="00FE0705" w:rsidRPr="00081555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E51F2EC" w14:textId="7BA4A770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E07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48E10DB8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CD81858" w14:textId="3945730C" w:rsidR="00FE0705" w:rsidRPr="007B7078" w:rsidRDefault="006E2A97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82E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092AD345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4AF7B5BD" w14:textId="77777777" w:rsidR="00FE0705" w:rsidRPr="007B7078" w:rsidRDefault="00FE0705" w:rsidP="00FE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59164E" w:rsidRPr="007B7078" w14:paraId="513EE25F" w14:textId="77777777" w:rsidTr="002D11A2">
        <w:trPr>
          <w:gridAfter w:val="1"/>
          <w:wAfter w:w="8" w:type="dxa"/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6030F091" w14:textId="36DC49F1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495" w:type="dxa"/>
            <w:gridSpan w:val="9"/>
            <w:vAlign w:val="bottom"/>
          </w:tcPr>
          <w:p w14:paraId="5089CB08" w14:textId="77777777" w:rsidR="0059164E" w:rsidRPr="00B54950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164E" w:rsidRPr="007B7078" w14:paraId="284DCE81" w14:textId="77777777" w:rsidTr="002D11A2">
        <w:trPr>
          <w:trHeight w:val="20"/>
        </w:trPr>
        <w:tc>
          <w:tcPr>
            <w:tcW w:w="2965" w:type="dxa"/>
            <w:shd w:val="clear" w:color="auto" w:fill="auto"/>
            <w:vAlign w:val="bottom"/>
          </w:tcPr>
          <w:p w14:paraId="02CC2AD8" w14:textId="2E78A591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9D7B1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24541AD" w14:textId="77777777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B4A15D2" w14:textId="77777777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747F4900" w14:textId="1C70ED18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522073D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2080BA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9B36FF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3DA307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64821CB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95AB3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ED6696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29630D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6DB95C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3F7C8D84" w14:textId="7E344E53" w:rsidR="0059164E" w:rsidRPr="00C2485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7B7078" w14:paraId="2F0EB850" w14:textId="77777777" w:rsidTr="002D11A2">
        <w:trPr>
          <w:gridAfter w:val="1"/>
          <w:wAfter w:w="8" w:type="dxa"/>
          <w:trHeight w:val="164"/>
        </w:trPr>
        <w:tc>
          <w:tcPr>
            <w:tcW w:w="2965" w:type="dxa"/>
          </w:tcPr>
          <w:p w14:paraId="4BF804A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04D65F3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7B7078" w14:paraId="77BCC897" w14:textId="77777777" w:rsidTr="002D11A2">
        <w:trPr>
          <w:trHeight w:val="20"/>
        </w:trPr>
        <w:tc>
          <w:tcPr>
            <w:tcW w:w="2965" w:type="dxa"/>
          </w:tcPr>
          <w:p w14:paraId="62C1A2E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3993BA48" w14:textId="22191D84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735E3CB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014CFDAC" w14:textId="0C3BAB39" w:rsidR="0059164E" w:rsidRPr="00081555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40" w:type="dxa"/>
          </w:tcPr>
          <w:p w14:paraId="01AC6F41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F34B3D5" w14:textId="6494EDAF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33E3BF9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339E0D7" w14:textId="630A73E7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1E7381E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504B670A" w14:textId="25E675CC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59164E" w:rsidRPr="007B7078" w14:paraId="68BD6911" w14:textId="77777777" w:rsidTr="002D11A2">
        <w:trPr>
          <w:trHeight w:val="20"/>
        </w:trPr>
        <w:tc>
          <w:tcPr>
            <w:tcW w:w="2965" w:type="dxa"/>
          </w:tcPr>
          <w:p w14:paraId="2068408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5A7FE4F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EB4F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52F213A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E9652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3DA87C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875E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FDBC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E8E3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1B32038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7B7078" w14:paraId="4165DFD2" w14:textId="77777777" w:rsidTr="002D11A2">
        <w:trPr>
          <w:trHeight w:val="20"/>
        </w:trPr>
        <w:tc>
          <w:tcPr>
            <w:tcW w:w="2965" w:type="dxa"/>
          </w:tcPr>
          <w:p w14:paraId="45749F05" w14:textId="26F1C2AB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6056799" w14:textId="1A1B3B42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36" w:type="dxa"/>
          </w:tcPr>
          <w:p w14:paraId="386417D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72F2B8D0" w14:textId="098F6085" w:rsidR="0059164E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64A9087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3B75FE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E6049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F4BFEFC" w14:textId="00836CAA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6" w:type="dxa"/>
          </w:tcPr>
          <w:p w14:paraId="3181DE7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5E3F672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7B7078" w14:paraId="278B7E43" w14:textId="77777777" w:rsidTr="002D11A2">
        <w:trPr>
          <w:trHeight w:val="20"/>
        </w:trPr>
        <w:tc>
          <w:tcPr>
            <w:tcW w:w="2965" w:type="dxa"/>
          </w:tcPr>
          <w:p w14:paraId="7C485726" w14:textId="4FEC7EF0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E44412A" w14:textId="661E226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1B84EBE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555B02AA" w14:textId="076EA8FF" w:rsidR="0059164E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1F82165E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A0C91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0943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152AF4F" w14:textId="6DBCD71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0C1C65C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38797BB4" w14:textId="742DBB35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164E" w:rsidRPr="007B7078" w14:paraId="2E524110" w14:textId="77777777" w:rsidTr="002D11A2">
        <w:trPr>
          <w:trHeight w:val="20"/>
        </w:trPr>
        <w:tc>
          <w:tcPr>
            <w:tcW w:w="2965" w:type="dxa"/>
          </w:tcPr>
          <w:p w14:paraId="2D7789F6" w14:textId="16E674D2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5DF46FFE" w14:textId="470510B9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0579440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1832C750" w14:textId="3B1903F6" w:rsidR="0059164E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6F14FF95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39DE7D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D3445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2F0E03E" w14:textId="77B59E19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4DD79E4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63E048B5" w14:textId="41395991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164E" w:rsidRPr="007B7078" w14:paraId="6EF0DF92" w14:textId="77777777" w:rsidTr="002D11A2">
        <w:trPr>
          <w:trHeight w:val="20"/>
        </w:trPr>
        <w:tc>
          <w:tcPr>
            <w:tcW w:w="2965" w:type="dxa"/>
          </w:tcPr>
          <w:p w14:paraId="2496DF93" w14:textId="0A50768E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0BDF4C" w14:textId="0A2C8039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218238B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BC73AC6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26736E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2710F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C28A9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A4B281B" w14:textId="6F700E41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604E739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3CB460C3" w14:textId="7B35C878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59164E" w:rsidRPr="007B7078" w14:paraId="3635DCBB" w14:textId="77777777" w:rsidTr="002D11A2">
        <w:trPr>
          <w:trHeight w:val="20"/>
        </w:trPr>
        <w:tc>
          <w:tcPr>
            <w:tcW w:w="2965" w:type="dxa"/>
          </w:tcPr>
          <w:p w14:paraId="29BDCFD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1DC1372" w14:textId="5DAA2299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22E2E52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57E53B2" w14:textId="376E47FE" w:rsidR="0059164E" w:rsidRPr="000C090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0A5DD2E5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C705F27" w14:textId="4D985A62" w:rsidR="0059164E" w:rsidRPr="009B2064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 w:rsidRP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0DFF2B5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12E9016" w14:textId="667DBB42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425A498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C46A7C" w14:textId="4D20BDB4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59164E" w:rsidRPr="007B7078" w14:paraId="57C12EFF" w14:textId="77777777" w:rsidTr="002D11A2">
        <w:trPr>
          <w:trHeight w:val="20"/>
        </w:trPr>
        <w:tc>
          <w:tcPr>
            <w:tcW w:w="2965" w:type="dxa"/>
          </w:tcPr>
          <w:p w14:paraId="4B61C8ED" w14:textId="058F3B5E" w:rsidR="0059164E" w:rsidRPr="005E1B3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660185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6FEC3" w14:textId="207E4533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40868C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6D551CD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FF640" w14:textId="4A46B20D" w:rsidR="0059164E" w:rsidRPr="00EC0FD0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F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0F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986ACD8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A1D221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09E56" w14:textId="351B4DA2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9746E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887B07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613EE" w14:textId="320E2991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7883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5541C8C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59164E" w:rsidRPr="007B7078" w14:paraId="17067A02" w14:textId="77777777" w:rsidTr="002D11A2">
        <w:trPr>
          <w:trHeight w:val="20"/>
        </w:trPr>
        <w:tc>
          <w:tcPr>
            <w:tcW w:w="2965" w:type="dxa"/>
          </w:tcPr>
          <w:p w14:paraId="2934D44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ABFF032" w14:textId="1DE0EBC5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606E908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CAC114C" w14:textId="79841BBB" w:rsidR="0059164E" w:rsidRPr="000C090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40" w:type="dxa"/>
          </w:tcPr>
          <w:p w14:paraId="40203A32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F6562BD" w14:textId="1A8A5AC7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36" w:type="dxa"/>
          </w:tcPr>
          <w:p w14:paraId="5F89A69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C86544" w14:textId="6ABAEEBF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28E1B1F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7574A5B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6E5B72C1" w14:textId="454E5411" w:rsidR="00D43D74" w:rsidRDefault="00D43D74" w:rsidP="009933DC">
      <w:pPr>
        <w:rPr>
          <w:sz w:val="24"/>
          <w:szCs w:val="24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7B7078" w14:paraId="78E60972" w14:textId="77777777" w:rsidTr="00CC49D3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61FAD6AB" w14:textId="19880473" w:rsidR="0059164E" w:rsidRPr="009D7B1A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7B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6F0A4AD7" w14:textId="77777777" w:rsidR="0059164E" w:rsidRPr="00B54950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9164E" w:rsidRPr="007B7078" w14:paraId="5C84C469" w14:textId="77777777" w:rsidTr="00CC49D3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5433D156" w14:textId="121F698D" w:rsidR="0059164E" w:rsidRPr="009D7B1A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D7B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9D7B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9D7B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11B04219" w14:textId="77777777" w:rsidR="0059164E" w:rsidRPr="009D7B1A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4D4A839" w14:textId="77777777" w:rsidR="0059164E" w:rsidRPr="009D7B1A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05579F" w14:textId="44DDCD4E" w:rsidR="0059164E" w:rsidRPr="009D7B1A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7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E2A97"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9D7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D7B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9D7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7" w:type="dxa"/>
            <w:vAlign w:val="bottom"/>
          </w:tcPr>
          <w:p w14:paraId="63FF365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0D3AD2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3A7527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2513852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78E7446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B377E6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F919B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415D968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E652A8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708FED05" w14:textId="250E457C" w:rsidR="0059164E" w:rsidRPr="00C2485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7B7078" w14:paraId="7E763915" w14:textId="77777777" w:rsidTr="00CC49D3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6C6FEA0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1C72E2D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7B7078" w14:paraId="02E7F1C2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878E40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70D17F4A" w14:textId="0218AFE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300D3F6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074646A3" w14:textId="7AE23AFF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3"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108421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A9A035" w14:textId="4A0A40CE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36" w:type="dxa"/>
          </w:tcPr>
          <w:p w14:paraId="6873F04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2D52078" w14:textId="513C6330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36" w:type="dxa"/>
          </w:tcPr>
          <w:p w14:paraId="054B652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38753110" w14:textId="144850D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9164E" w:rsidRPr="007B7078" w14:paraId="643FD169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173242C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E38483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8911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252246D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F0578A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F1AB5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786F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4129C4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35B0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40C86E6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7B7078" w14:paraId="22A3DCD0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7F51963D" w14:textId="5547FA25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7FD8DFB" w14:textId="6D5951F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236" w:type="dxa"/>
          </w:tcPr>
          <w:p w14:paraId="553CBEB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166D0E95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D52206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872D5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E3A23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6D24375" w14:textId="39BA754C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236" w:type="dxa"/>
          </w:tcPr>
          <w:p w14:paraId="7B72E3E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019DED43" w14:textId="43C01A95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9164E" w:rsidRPr="007B7078" w14:paraId="70000073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035AD742" w14:textId="5C12B15D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4F00A6BA" w14:textId="29633C40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6709020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5FA09206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0EE033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BBBCD3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BC4B7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A6D1B7" w14:textId="4CA6935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12C8450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280C03F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7B7078" w14:paraId="10347ECC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B1E3C0E" w14:textId="17686343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61F2BDB9" w14:textId="21670927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38655DD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23CDCFB5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A61AFD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466134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E93E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37D3AEB" w14:textId="35A74940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064A2B1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666372B5" w14:textId="2432A023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164E" w:rsidRPr="007B7078" w14:paraId="68416EAA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8F100F2" w14:textId="4603FD98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0BE1D87" w14:textId="4840E4D0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36" w:type="dxa"/>
          </w:tcPr>
          <w:p w14:paraId="787FA72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43D28B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50A7E9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4679E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BF47B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D302008" w14:textId="41C48A20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36" w:type="dxa"/>
          </w:tcPr>
          <w:p w14:paraId="6A49D53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2D85274D" w14:textId="5DB3B39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59164E" w:rsidRPr="007B7078" w14:paraId="62F4624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313F6AB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EDCB17" w14:textId="523FB945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36" w:type="dxa"/>
          </w:tcPr>
          <w:p w14:paraId="05951EA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4C6AD36" w14:textId="696CF9DF" w:rsidR="0059164E" w:rsidRPr="007409E7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EFCCB5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E8CF84C" w14:textId="13C3F24A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36" w:type="dxa"/>
          </w:tcPr>
          <w:p w14:paraId="111E4C7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267FDF8" w14:textId="28B84A7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36" w:type="dxa"/>
          </w:tcPr>
          <w:p w14:paraId="7A86E84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8A2684" w14:textId="534958FA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  <w:tr w:rsidR="0059164E" w:rsidRPr="007B7078" w14:paraId="28A463FE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543BBDF1" w14:textId="62E52FC8" w:rsidR="0059164E" w:rsidRPr="005E1B3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E878D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63BEE0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6D203" w14:textId="2F731E91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D37CC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D4C8D07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77368" w14:textId="4CCB0DD9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130398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316BC83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8F232B" w14:textId="34B8DF19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3452A9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996D2B3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C4EEC" w14:textId="2908F3FB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7C64A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A2E98B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59164E" w:rsidRPr="007B7078" w14:paraId="0B174E08" w14:textId="77777777" w:rsidTr="00CC49D3">
        <w:trPr>
          <w:gridAfter w:val="1"/>
          <w:wAfter w:w="9" w:type="dxa"/>
          <w:trHeight w:val="20"/>
        </w:trPr>
        <w:tc>
          <w:tcPr>
            <w:tcW w:w="2965" w:type="dxa"/>
          </w:tcPr>
          <w:p w14:paraId="459CC8C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ACEB13D" w14:textId="1595763E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36" w:type="dxa"/>
          </w:tcPr>
          <w:p w14:paraId="5672472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9217744" w14:textId="24DF228A" w:rsidR="0059164E" w:rsidRPr="007409E7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E95774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9CCB868" w14:textId="43D5DF48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3DCB619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6CE3B5" w14:textId="0953B2BA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236" w:type="dxa"/>
          </w:tcPr>
          <w:p w14:paraId="7268738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2C2463D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753AB9F2" w14:textId="3A5C6761" w:rsidR="00F72560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cyan"/>
          <w:lang w:val="th-TH"/>
        </w:rPr>
      </w:pPr>
    </w:p>
    <w:tbl>
      <w:tblPr>
        <w:tblStyle w:val="TableGrid"/>
        <w:tblW w:w="94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077"/>
        <w:gridCol w:w="236"/>
        <w:gridCol w:w="1030"/>
        <w:gridCol w:w="240"/>
        <w:gridCol w:w="1202"/>
        <w:gridCol w:w="236"/>
        <w:gridCol w:w="1029"/>
        <w:gridCol w:w="236"/>
        <w:gridCol w:w="1209"/>
        <w:gridCol w:w="8"/>
        <w:gridCol w:w="9"/>
      </w:tblGrid>
      <w:tr w:rsidR="0059164E" w:rsidRPr="007B7078" w14:paraId="1D42CE89" w14:textId="77777777" w:rsidTr="0059164E">
        <w:trPr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2CDDC37F" w14:textId="589BFA79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6512" w:type="dxa"/>
            <w:gridSpan w:val="11"/>
            <w:vAlign w:val="bottom"/>
          </w:tcPr>
          <w:p w14:paraId="52A19E4D" w14:textId="77777777" w:rsidR="0059164E" w:rsidRPr="00B54950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59164E" w:rsidRPr="007B7078" w14:paraId="60BF1474" w14:textId="77777777" w:rsidTr="0059164E">
        <w:trPr>
          <w:gridAfter w:val="1"/>
          <w:wAfter w:w="9" w:type="dxa"/>
          <w:trHeight w:val="20"/>
          <w:tblHeader/>
        </w:trPr>
        <w:tc>
          <w:tcPr>
            <w:tcW w:w="2965" w:type="dxa"/>
            <w:shd w:val="clear" w:color="auto" w:fill="auto"/>
            <w:vAlign w:val="bottom"/>
          </w:tcPr>
          <w:p w14:paraId="0D4667C1" w14:textId="05677265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7B1A" w:rsidRPr="009D7B1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คาดว่าจะเกิดขึ้น</w:t>
            </w:r>
          </w:p>
          <w:p w14:paraId="671CA9CB" w14:textId="77777777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1BC96962" w14:textId="77777777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6FA1A17" w14:textId="08CA4C73" w:rsidR="0059164E" w:rsidRPr="005E1B3C" w:rsidRDefault="0059164E" w:rsidP="005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B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E1B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E2A97" w:rsidRPr="006E2A9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7" w:type="dxa"/>
            <w:vAlign w:val="bottom"/>
          </w:tcPr>
          <w:p w14:paraId="63C7A04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C5D696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6A2C1C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4CF001D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E82C70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A1A4D67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E185DE9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7D75FE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C87EE58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vAlign w:val="bottom"/>
          </w:tcPr>
          <w:p w14:paraId="0BE163D2" w14:textId="6C108A04" w:rsidR="0059164E" w:rsidRPr="00C2485B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8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</w:t>
            </w:r>
            <w:r w:rsidRPr="00C2485B">
              <w:rPr>
                <w:rFonts w:asciiTheme="majorBidi" w:hAnsiTheme="majorBidi"/>
                <w:sz w:val="28"/>
                <w:szCs w:val="28"/>
              </w:rPr>
              <w:br/>
            </w:r>
            <w:r w:rsidRPr="00C2485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C2485B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</w:tr>
      <w:tr w:rsidR="0059164E" w:rsidRPr="007B7078" w14:paraId="6EAE32B3" w14:textId="77777777" w:rsidTr="0059164E">
        <w:trPr>
          <w:gridAfter w:val="2"/>
          <w:wAfter w:w="17" w:type="dxa"/>
          <w:trHeight w:val="164"/>
          <w:tblHeader/>
        </w:trPr>
        <w:tc>
          <w:tcPr>
            <w:tcW w:w="2965" w:type="dxa"/>
          </w:tcPr>
          <w:p w14:paraId="1D80839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5" w:type="dxa"/>
            <w:gridSpan w:val="9"/>
          </w:tcPr>
          <w:p w14:paraId="66448BA5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164E" w:rsidRPr="007B7078" w14:paraId="3EE61D4E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BDBDD3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7" w:type="dxa"/>
          </w:tcPr>
          <w:p w14:paraId="2CC32954" w14:textId="1387C152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56154FE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0AA67F2D" w14:textId="69FAA8E9" w:rsidR="0059164E" w:rsidRPr="00081555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30698E4E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C851F93" w14:textId="366D98A5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7A19310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37BBA15" w14:textId="12EAA17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2C9E82E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5811D35B" w14:textId="457585B9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9164E" w:rsidRPr="007B7078" w14:paraId="76EBC1AC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1CFF0B9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7F6D241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E0D4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4B1F1F0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3F5192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CD35C1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1A80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01869D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2222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5E04BDA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64E" w:rsidRPr="007B7078" w14:paraId="778486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D71CACF" w14:textId="0692EC58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217E539F" w14:textId="46868CBF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065ACE3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64A6949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5A00314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6A3115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E540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4BA888" w14:textId="0B22C456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658D1E3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71CD997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7B7078" w14:paraId="21ABBE1D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3222FFBD" w14:textId="59F21ED6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03B9D5CC" w14:textId="1554283C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0B4BA850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7084B730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749A22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49E13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5102A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1DF58B9" w14:textId="4079D622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605B707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2EF5AAF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7B7078" w14:paraId="40ABFB0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4A91ADA" w14:textId="57E41132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7" w:type="dxa"/>
          </w:tcPr>
          <w:p w14:paraId="7677FF80" w14:textId="1638883D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491B75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</w:tcPr>
          <w:p w14:paraId="1532E5AA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A15DA2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591F68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AA86D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8047127" w14:textId="5A97960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7D75A6BA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258A2B4D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64E" w:rsidRPr="007B7078" w14:paraId="654317C5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20C9C4B0" w14:textId="30A75912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E2A97" w:rsidRPr="006E2A9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78B4D8E" w14:textId="09330951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6E2A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E2A97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62B349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28CCC23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80214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8A3E7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8C5876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12AAE44" w14:textId="3EB6555A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5D6C22D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18829963" w14:textId="0E580686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59164E" w:rsidRPr="007B7078" w14:paraId="1938748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59F3D23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D51053" w14:textId="763BE44C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7DE039C2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4C030" w14:textId="2B56738D" w:rsidR="0059164E" w:rsidRPr="000C090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D1DBCE5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E44D4C" w14:textId="102A2C32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0976279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4DA850F" w14:textId="7BC7361F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1E2F4DD1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C91BB4" w14:textId="2D2C6E54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</w:tr>
      <w:tr w:rsidR="0059164E" w:rsidRPr="007B7078" w14:paraId="63E0D4E7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604E2AE4" w14:textId="660407D3" w:rsidR="0059164E" w:rsidRPr="005E1B3C" w:rsidRDefault="0059164E" w:rsidP="005916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B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9D7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D7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5E1B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93538C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754EC8" w14:textId="3D9331BD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5C0CB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2BFE97B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BA628" w14:textId="33F9019E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1B202DB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BC3BE1E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9C04B" w14:textId="27C5FBE6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5A2B36B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1ED1354" w14:textId="77777777" w:rsidR="0059164E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F7C732" w14:textId="0EB4DDE4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A17E83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97F4E0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59164E" w:rsidRPr="007B7078" w14:paraId="6C070B59" w14:textId="77777777" w:rsidTr="0059164E">
        <w:trPr>
          <w:gridAfter w:val="1"/>
          <w:wAfter w:w="9" w:type="dxa"/>
          <w:trHeight w:val="20"/>
        </w:trPr>
        <w:tc>
          <w:tcPr>
            <w:tcW w:w="2965" w:type="dxa"/>
          </w:tcPr>
          <w:p w14:paraId="43549FD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8614D1" w14:textId="696288CB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</w:tcPr>
          <w:p w14:paraId="52D9517E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618381F" w14:textId="7E8B6970" w:rsidR="0059164E" w:rsidRPr="000C090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1A2DE5F0" w14:textId="77777777" w:rsidR="0059164E" w:rsidRPr="00081555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DDAF895" w14:textId="6019A8E6" w:rsidR="0059164E" w:rsidRPr="007B7078" w:rsidRDefault="006E2A97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236" w:type="dxa"/>
          </w:tcPr>
          <w:p w14:paraId="047F6884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6D93126" w14:textId="5992595E" w:rsidR="0059164E" w:rsidRPr="007B7078" w:rsidRDefault="006E2A97" w:rsidP="0025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1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36" w:type="dxa"/>
          </w:tcPr>
          <w:p w14:paraId="753F442F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7" w:type="dxa"/>
            <w:gridSpan w:val="2"/>
          </w:tcPr>
          <w:p w14:paraId="1727C6EC" w14:textId="77777777" w:rsidR="0059164E" w:rsidRPr="007B7078" w:rsidRDefault="0059164E" w:rsidP="005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05F6C6E3" w14:textId="6738B35A" w:rsidR="009933DC" w:rsidRDefault="009933DC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cyan"/>
          <w:lang w:val="th-TH"/>
        </w:rPr>
      </w:pPr>
    </w:p>
    <w:p w14:paraId="5CD1C116" w14:textId="2B69F46E" w:rsidR="00426035" w:rsidRPr="00BE51CD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BE51CD">
        <w:rPr>
          <w:rFonts w:ascii="Angsana New" w:hAnsi="Angsana New" w:hint="cs"/>
          <w:spacing w:val="-2"/>
          <w:sz w:val="30"/>
          <w:szCs w:val="30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</w:rPr>
        <w:t>5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1CD">
        <w:rPr>
          <w:rFonts w:ascii="Angsana New" w:hAnsi="Angsana New" w:hint="cs"/>
          <w:spacing w:val="-2"/>
          <w:sz w:val="30"/>
          <w:szCs w:val="30"/>
          <w:cs/>
        </w:rPr>
        <w:t>ปีย้อนหลัง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1CD">
        <w:rPr>
          <w:rFonts w:ascii="Angsana New" w:hAnsi="Angsana New" w:hint="cs"/>
          <w:spacing w:val="-2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241D">
        <w:rPr>
          <w:rFonts w:ascii="Angsana New" w:hAnsi="Angsana New" w:hint="cs"/>
          <w:spacing w:val="-2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Pr="002A241D">
        <w:rPr>
          <w:rFonts w:ascii="Angsana New" w:hAnsi="Angsana New"/>
          <w:spacing w:val="-2"/>
          <w:sz w:val="30"/>
          <w:szCs w:val="30"/>
          <w:cs/>
        </w:rPr>
        <w:t>/</w:t>
      </w:r>
      <w:r w:rsidRPr="002A241D">
        <w:rPr>
          <w:rFonts w:ascii="Angsana New" w:hAnsi="Angsana New" w:hint="cs"/>
          <w:spacing w:val="-2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2CD92DF4" w14:textId="7F720E1E" w:rsidR="0005610D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426035" w:rsidRPr="00950205" w14:paraId="7FAD8DD1" w14:textId="77777777" w:rsidTr="00F04E15">
        <w:trPr>
          <w:tblHeader/>
        </w:trPr>
        <w:tc>
          <w:tcPr>
            <w:tcW w:w="2790" w:type="dxa"/>
            <w:vAlign w:val="bottom"/>
          </w:tcPr>
          <w:p w14:paraId="3F5421C3" w14:textId="77777777" w:rsidR="00426035" w:rsidRPr="0095020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A01441" w14:textId="77777777" w:rsidR="0042603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D35AFFF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6035" w:rsidRPr="00950205" w14:paraId="28ECB88A" w14:textId="77777777" w:rsidTr="00F04E15">
        <w:trPr>
          <w:tblHeader/>
        </w:trPr>
        <w:tc>
          <w:tcPr>
            <w:tcW w:w="2790" w:type="dxa"/>
            <w:vAlign w:val="bottom"/>
          </w:tcPr>
          <w:p w14:paraId="4026965E" w14:textId="77777777" w:rsidR="00426035" w:rsidRPr="0095020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3636F57" w14:textId="150578E5" w:rsidR="00426035" w:rsidRPr="00E232AA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8D0238D" w14:textId="3DC704E8" w:rsidR="00426035" w:rsidRPr="002A1AE8" w:rsidRDefault="00426035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73F0AD30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33109E3" w14:textId="5E4EC072" w:rsidR="00426035" w:rsidRPr="00950205" w:rsidRDefault="002C5166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B55489E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51CFB8AD" w14:textId="75619F74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1AE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26035" w:rsidRPr="00950205" w14:paraId="5A1CEAB0" w14:textId="77777777" w:rsidTr="00F04E15">
        <w:trPr>
          <w:tblHeader/>
        </w:trPr>
        <w:tc>
          <w:tcPr>
            <w:tcW w:w="2790" w:type="dxa"/>
          </w:tcPr>
          <w:p w14:paraId="1C704AFF" w14:textId="77777777" w:rsidR="00426035" w:rsidRPr="0095020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F9C958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7BADEAFD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AE8" w:rsidRPr="00950205" w14:paraId="52448F60" w14:textId="77777777" w:rsidTr="00F04E15">
        <w:trPr>
          <w:tblHeader/>
        </w:trPr>
        <w:tc>
          <w:tcPr>
            <w:tcW w:w="2790" w:type="dxa"/>
          </w:tcPr>
          <w:p w14:paraId="226448AB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7C447CB8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718C50" w14:textId="17EEA4C7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2120C171" w14:textId="77777777" w:rsidR="002A1AE8" w:rsidRPr="00950205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0A9C081" w14:textId="4C35444B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B4ACE0A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FCEF973" w14:textId="2114F1FD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2A1AE8" w:rsidRPr="00950205" w14:paraId="46E868B1" w14:textId="77777777" w:rsidTr="00F04E15">
        <w:trPr>
          <w:tblHeader/>
        </w:trPr>
        <w:tc>
          <w:tcPr>
            <w:tcW w:w="2790" w:type="dxa"/>
          </w:tcPr>
          <w:p w14:paraId="2B3D28E6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456BCEB" w14:textId="69F215C7" w:rsidR="002A1AE8" w:rsidRPr="00E232AA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A7A81" w14:textId="3FBC4260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58" w:type="dxa"/>
            <w:vAlign w:val="center"/>
          </w:tcPr>
          <w:p w14:paraId="375A9FB9" w14:textId="77777777" w:rsidR="002A1AE8" w:rsidRPr="00950205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2AAE5599" w14:textId="25F876ED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D169CCE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8A7CF3" w14:textId="034422BE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</w:tr>
      <w:tr w:rsidR="002A1AE8" w:rsidRPr="00950205" w14:paraId="3D35C4DA" w14:textId="77777777" w:rsidTr="00F04E15">
        <w:trPr>
          <w:tblHeader/>
        </w:trPr>
        <w:tc>
          <w:tcPr>
            <w:tcW w:w="2790" w:type="dxa"/>
          </w:tcPr>
          <w:p w14:paraId="5D053626" w14:textId="59A3D102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30" w:type="dxa"/>
          </w:tcPr>
          <w:p w14:paraId="2BFB4691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CEFEB1" w14:textId="25A72993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5D0DBA38" w14:textId="77777777" w:rsidR="002A1AE8" w:rsidRPr="00950205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72ADE216" w14:textId="69DE31F8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3C76DD7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4CD90B8" w14:textId="33A0B639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1AE8" w:rsidRPr="00950205" w14:paraId="6D6EFCD4" w14:textId="77777777" w:rsidTr="00F04E15">
        <w:trPr>
          <w:tblHeader/>
        </w:trPr>
        <w:tc>
          <w:tcPr>
            <w:tcW w:w="2790" w:type="dxa"/>
          </w:tcPr>
          <w:p w14:paraId="52CDA926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36DEFB5C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5DC91F" w14:textId="50ECDE6D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FF975CA" w14:textId="77777777" w:rsidR="002A1AE8" w:rsidRPr="00950205" w:rsidRDefault="002A1AE8" w:rsidP="002A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028A3D3" w14:textId="618B636A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21762C" w14:textId="77777777" w:rsidR="002A1AE8" w:rsidRPr="00950205" w:rsidRDefault="002A1AE8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8BF4961" w14:textId="58523BAC" w:rsidR="002A1AE8" w:rsidRPr="00950205" w:rsidRDefault="006E2A97" w:rsidP="002A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26035" w:rsidRPr="00950205" w14:paraId="40652616" w14:textId="77777777" w:rsidTr="00F04E15">
        <w:trPr>
          <w:tblHeader/>
        </w:trPr>
        <w:tc>
          <w:tcPr>
            <w:tcW w:w="2790" w:type="dxa"/>
          </w:tcPr>
          <w:p w14:paraId="55E6551D" w14:textId="77777777" w:rsidR="00426035" w:rsidRPr="004A1E9E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05C1C5F" w14:textId="77777777" w:rsidR="00426035" w:rsidRPr="0095020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90C07" w14:textId="3F363D9C" w:rsidR="00426035" w:rsidRPr="0095020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58" w:type="dxa"/>
            <w:vAlign w:val="center"/>
          </w:tcPr>
          <w:p w14:paraId="1E0F4622" w14:textId="77777777" w:rsidR="00426035" w:rsidRPr="00950205" w:rsidRDefault="00426035" w:rsidP="007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4331" w14:textId="32EEE34A" w:rsidR="00426035" w:rsidRPr="0095020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30D89B86" w14:textId="77777777" w:rsidR="00426035" w:rsidRPr="0095020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0D32CAA" w14:textId="3E17CE05" w:rsidR="00426035" w:rsidRPr="0095020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01</w:t>
            </w:r>
          </w:p>
        </w:tc>
      </w:tr>
    </w:tbl>
    <w:p w14:paraId="0372F9E8" w14:textId="77777777" w:rsidR="00426035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47355D" w:rsidRPr="00950205" w14:paraId="2D18D413" w14:textId="77777777" w:rsidTr="00F04E15">
        <w:trPr>
          <w:tblHeader/>
        </w:trPr>
        <w:tc>
          <w:tcPr>
            <w:tcW w:w="2790" w:type="dxa"/>
            <w:vAlign w:val="bottom"/>
          </w:tcPr>
          <w:p w14:paraId="7465933A" w14:textId="77777777" w:rsidR="0047355D" w:rsidRPr="00950205" w:rsidRDefault="0047355D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E11D3" w14:textId="77777777" w:rsidR="0047355D" w:rsidRPr="00E232AA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E22836E" w14:textId="14D29F7E" w:rsidR="0047355D" w:rsidRPr="00950205" w:rsidRDefault="0047355D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1C20" w:rsidRPr="00950205" w14:paraId="2991A2C3" w14:textId="77777777" w:rsidTr="00F04E15">
        <w:trPr>
          <w:tblHeader/>
        </w:trPr>
        <w:tc>
          <w:tcPr>
            <w:tcW w:w="2790" w:type="dxa"/>
            <w:vAlign w:val="bottom"/>
          </w:tcPr>
          <w:p w14:paraId="4800A9D6" w14:textId="61CDD4CA" w:rsidR="00E11C20" w:rsidRPr="00950205" w:rsidRDefault="00393149" w:rsidP="00E11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C804C02" w14:textId="0DFBB4DF" w:rsidR="00E11C20" w:rsidRPr="00E232AA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0F0DDB1" w14:textId="4ADAA877" w:rsidR="00E11C20" w:rsidRPr="002A1AE8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73759787" w14:textId="77777777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1431A25" w14:textId="3E5C40DE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64EB9EA" w14:textId="77777777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153EE987" w14:textId="0FB6D5C6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93149" w:rsidRPr="00950205" w14:paraId="65DFC6E5" w14:textId="77777777" w:rsidTr="00F04E15">
        <w:trPr>
          <w:tblHeader/>
        </w:trPr>
        <w:tc>
          <w:tcPr>
            <w:tcW w:w="2790" w:type="dxa"/>
          </w:tcPr>
          <w:p w14:paraId="531DEEAF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5A8571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31BE2009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149" w:rsidRPr="00950205" w14:paraId="1F83D7FD" w14:textId="77777777" w:rsidTr="00F04E15">
        <w:trPr>
          <w:tblHeader/>
        </w:trPr>
        <w:tc>
          <w:tcPr>
            <w:tcW w:w="2790" w:type="dxa"/>
          </w:tcPr>
          <w:p w14:paraId="54DE1FEC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87B8DAE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F72A18" w14:textId="78BE9B45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3316CB69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C865C2E" w14:textId="1CC78DEB" w:rsidR="00393149" w:rsidRPr="00950205" w:rsidRDefault="006E2A97" w:rsidP="003C7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198B0CCE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677083E" w14:textId="07818A65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</w:p>
        </w:tc>
      </w:tr>
      <w:tr w:rsidR="00393149" w:rsidRPr="00950205" w14:paraId="28B6BC7B" w14:textId="77777777" w:rsidTr="00F04E15">
        <w:trPr>
          <w:tblHeader/>
        </w:trPr>
        <w:tc>
          <w:tcPr>
            <w:tcW w:w="2790" w:type="dxa"/>
          </w:tcPr>
          <w:p w14:paraId="2001D7DC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1C2C953" w14:textId="77777777" w:rsidR="00393149" w:rsidRPr="00E232AA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B223AF" w14:textId="392926CE" w:rsidR="00393149" w:rsidRPr="00950205" w:rsidRDefault="006E2A97" w:rsidP="00153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275</w:t>
            </w:r>
          </w:p>
        </w:tc>
        <w:tc>
          <w:tcPr>
            <w:tcW w:w="258" w:type="dxa"/>
            <w:vAlign w:val="center"/>
          </w:tcPr>
          <w:p w14:paraId="550FC2B2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58AD1A81" w14:textId="1200802E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03DE99AA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DB9B739" w14:textId="14367AF4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6E2A9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393149" w:rsidRPr="00950205" w14:paraId="170541CF" w14:textId="77777777" w:rsidTr="00F04E15">
        <w:trPr>
          <w:tblHeader/>
        </w:trPr>
        <w:tc>
          <w:tcPr>
            <w:tcW w:w="2790" w:type="dxa"/>
          </w:tcPr>
          <w:p w14:paraId="74A0174D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3CAAE27A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BF45C1" w14:textId="141834F5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7EE3B202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0310014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2DCA15B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52712B4" w14:textId="475E0660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393149" w:rsidRPr="00950205" w14:paraId="360B3322" w14:textId="77777777" w:rsidTr="00F04E15">
        <w:trPr>
          <w:tblHeader/>
        </w:trPr>
        <w:tc>
          <w:tcPr>
            <w:tcW w:w="2790" w:type="dxa"/>
          </w:tcPr>
          <w:p w14:paraId="3FBA6170" w14:textId="77777777" w:rsidR="00393149" w:rsidRPr="004A1E9E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6C38EB37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47B8A" w14:textId="5C7E25E6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58" w:type="dxa"/>
            <w:vAlign w:val="center"/>
          </w:tcPr>
          <w:p w14:paraId="67243FF6" w14:textId="77777777" w:rsidR="00393149" w:rsidRPr="00950205" w:rsidRDefault="00393149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B09B" w14:textId="6C64C659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1FA22E42" w14:textId="77777777" w:rsidR="00393149" w:rsidRPr="00950205" w:rsidRDefault="00393149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BD56EDF" w14:textId="5ED095CA" w:rsidR="00393149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750</w:t>
            </w:r>
          </w:p>
        </w:tc>
      </w:tr>
    </w:tbl>
    <w:p w14:paraId="2F578553" w14:textId="77777777" w:rsidR="00393149" w:rsidRPr="00BD42F0" w:rsidRDefault="00393149" w:rsidP="0039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404ED0" w:rsidRPr="00950205" w14:paraId="1D39EA3E" w14:textId="77777777" w:rsidTr="00F04E15">
        <w:trPr>
          <w:tblHeader/>
        </w:trPr>
        <w:tc>
          <w:tcPr>
            <w:tcW w:w="2790" w:type="dxa"/>
            <w:vAlign w:val="bottom"/>
          </w:tcPr>
          <w:p w14:paraId="3DE7CB95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79FA3C" w14:textId="77777777" w:rsidR="00404ED0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628180E0" w14:textId="380D9791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C20" w:rsidRPr="00950205" w14:paraId="3CB3C7E1" w14:textId="77777777" w:rsidTr="00F04E15">
        <w:trPr>
          <w:tblHeader/>
        </w:trPr>
        <w:tc>
          <w:tcPr>
            <w:tcW w:w="2790" w:type="dxa"/>
            <w:vAlign w:val="bottom"/>
          </w:tcPr>
          <w:p w14:paraId="51DC1BCC" w14:textId="77777777" w:rsidR="00E11C20" w:rsidRPr="00950205" w:rsidRDefault="00E11C20" w:rsidP="00E11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42341B2" w14:textId="0C569406" w:rsidR="00E11C20" w:rsidRPr="00E232AA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79C024F" w14:textId="0140BDC2" w:rsidR="00E11C20" w:rsidRPr="000C7056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2A97" w:rsidRPr="006E2A9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bottom"/>
          </w:tcPr>
          <w:p w14:paraId="171176D4" w14:textId="77777777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086C99" w14:textId="7FF8BCA2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223AEB4C" w14:textId="77777777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961818D" w14:textId="76979CB5" w:rsidR="00E11C20" w:rsidRPr="00950205" w:rsidRDefault="00E11C20" w:rsidP="00E11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2BE7" w:rsidRPr="00950205" w14:paraId="7D606C0E" w14:textId="77777777" w:rsidTr="00F04E15">
        <w:trPr>
          <w:tblHeader/>
        </w:trPr>
        <w:tc>
          <w:tcPr>
            <w:tcW w:w="2790" w:type="dxa"/>
          </w:tcPr>
          <w:p w14:paraId="5807CB6B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13A90E" w14:textId="77777777" w:rsidR="00312BE7" w:rsidRPr="00950205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1349481E" w14:textId="77777777" w:rsidR="00312BE7" w:rsidRPr="00950205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2BE7" w:rsidRPr="00950205" w14:paraId="5378364D" w14:textId="77777777" w:rsidTr="00F04E15">
        <w:trPr>
          <w:tblHeader/>
        </w:trPr>
        <w:tc>
          <w:tcPr>
            <w:tcW w:w="2790" w:type="dxa"/>
          </w:tcPr>
          <w:p w14:paraId="771E4806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5FBE0098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29AF26" w14:textId="5C3C9BBB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3530F5CF" w14:textId="77777777" w:rsidR="00312BE7" w:rsidRPr="00950205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252D819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38FF04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89BFE51" w14:textId="5C38B009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312BE7" w:rsidRPr="00950205" w14:paraId="0D4B273E" w14:textId="77777777" w:rsidTr="00F04E15">
        <w:trPr>
          <w:tblHeader/>
        </w:trPr>
        <w:tc>
          <w:tcPr>
            <w:tcW w:w="2790" w:type="dxa"/>
          </w:tcPr>
          <w:p w14:paraId="45C80FC0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711022E" w14:textId="77777777" w:rsidR="00312BE7" w:rsidRPr="00E232AA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8D78D9" w14:textId="1FCFFD3B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58" w:type="dxa"/>
            <w:vAlign w:val="center"/>
          </w:tcPr>
          <w:p w14:paraId="18620A61" w14:textId="77777777" w:rsidR="00312BE7" w:rsidRPr="00950205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434F426" w14:textId="7E727618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E86FF29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BF7D24A" w14:textId="6878F217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312BE7" w:rsidRPr="00950205" w14:paraId="56DE6756" w14:textId="77777777" w:rsidTr="00F04E15">
        <w:trPr>
          <w:tblHeader/>
        </w:trPr>
        <w:tc>
          <w:tcPr>
            <w:tcW w:w="2790" w:type="dxa"/>
          </w:tcPr>
          <w:p w14:paraId="172D3E82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3DC3B18E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7F747F" w14:textId="71D18994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FA4F2CC" w14:textId="77777777" w:rsidR="00312BE7" w:rsidRPr="00950205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6033A99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4EBEC28" w14:textId="77777777" w:rsidR="00312BE7" w:rsidRPr="00950205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9CF7593" w14:textId="7414DF80" w:rsidR="00312BE7" w:rsidRPr="00950205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12BE7" w:rsidRPr="00950205" w14:paraId="3192BB9A" w14:textId="77777777" w:rsidTr="00F04E15">
        <w:trPr>
          <w:tblHeader/>
        </w:trPr>
        <w:tc>
          <w:tcPr>
            <w:tcW w:w="2790" w:type="dxa"/>
          </w:tcPr>
          <w:p w14:paraId="2D2F2D67" w14:textId="77777777" w:rsidR="00312BE7" w:rsidRPr="00F16A58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5ED961F" w14:textId="77777777" w:rsidR="00312BE7" w:rsidRPr="00F16A58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A4E49A" w14:textId="3ADDD7BC" w:rsidR="00312BE7" w:rsidRPr="00F16A58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58" w:type="dxa"/>
            <w:vAlign w:val="center"/>
          </w:tcPr>
          <w:p w14:paraId="7EE2AA67" w14:textId="77777777" w:rsidR="00312BE7" w:rsidRPr="00F16A58" w:rsidRDefault="00312BE7" w:rsidP="00F8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0360A" w14:textId="7A109E83" w:rsidR="00312BE7" w:rsidRPr="00F16A58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B160AF3" w14:textId="77777777" w:rsidR="00312BE7" w:rsidRPr="00F16A58" w:rsidRDefault="00312BE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7AF0D02" w14:textId="155A0940" w:rsidR="00312BE7" w:rsidRPr="00F16A58" w:rsidRDefault="006E2A97" w:rsidP="00F85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39138BD2" w14:textId="77777777" w:rsidR="00312BE7" w:rsidRPr="00BD42F0" w:rsidRDefault="00312BE7">
      <w:pPr>
        <w:rPr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404ED0" w:rsidRPr="00950205" w14:paraId="34093891" w14:textId="77777777" w:rsidTr="00F04E15">
        <w:trPr>
          <w:tblHeader/>
        </w:trPr>
        <w:tc>
          <w:tcPr>
            <w:tcW w:w="2790" w:type="dxa"/>
            <w:vAlign w:val="bottom"/>
          </w:tcPr>
          <w:p w14:paraId="33B49F86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58AEAC" w14:textId="77777777" w:rsidR="00404ED0" w:rsidRPr="00E232AA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5547495" w14:textId="2752EBC6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ED0" w:rsidRPr="00950205" w14:paraId="1F0D478C" w14:textId="77777777" w:rsidTr="00F04E15">
        <w:trPr>
          <w:tblHeader/>
        </w:trPr>
        <w:tc>
          <w:tcPr>
            <w:tcW w:w="2790" w:type="dxa"/>
            <w:vAlign w:val="bottom"/>
          </w:tcPr>
          <w:p w14:paraId="166069F8" w14:textId="4155301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BCE0173" w14:textId="3A669650" w:rsidR="00404ED0" w:rsidRPr="00E232AA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1482727" w14:textId="270C623F" w:rsidR="00404ED0" w:rsidRPr="000C7056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  <w:vAlign w:val="bottom"/>
          </w:tcPr>
          <w:p w14:paraId="4812A58F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E66471B" w14:textId="72DD52F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04C281D2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34FB12CE" w14:textId="2814D600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04ED0" w:rsidRPr="00950205" w14:paraId="62F207EB" w14:textId="77777777" w:rsidTr="00F04E15">
        <w:trPr>
          <w:tblHeader/>
        </w:trPr>
        <w:tc>
          <w:tcPr>
            <w:tcW w:w="2790" w:type="dxa"/>
          </w:tcPr>
          <w:p w14:paraId="5B7E901D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6B829A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347E0E29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4ED0" w:rsidRPr="00950205" w14:paraId="1C29DEF0" w14:textId="77777777" w:rsidTr="00F04E15">
        <w:trPr>
          <w:tblHeader/>
        </w:trPr>
        <w:tc>
          <w:tcPr>
            <w:tcW w:w="2790" w:type="dxa"/>
          </w:tcPr>
          <w:p w14:paraId="7A26B815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A70E52E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4F0C0" w14:textId="4987208C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8" w:type="dxa"/>
            <w:vAlign w:val="center"/>
          </w:tcPr>
          <w:p w14:paraId="7664C3D3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2B959D6" w14:textId="06B8263E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6BB814AC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FFDF197" w14:textId="35121E8E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404ED0" w:rsidRPr="00950205" w14:paraId="6CFE4D21" w14:textId="77777777" w:rsidTr="00F04E15">
        <w:trPr>
          <w:tblHeader/>
        </w:trPr>
        <w:tc>
          <w:tcPr>
            <w:tcW w:w="2790" w:type="dxa"/>
          </w:tcPr>
          <w:p w14:paraId="0D5A4FB1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CAFFD1C" w14:textId="073A53F4" w:rsidR="00404ED0" w:rsidRPr="00E232AA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E03C5" w14:textId="62B07AB5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8" w:type="dxa"/>
            <w:vAlign w:val="center"/>
          </w:tcPr>
          <w:p w14:paraId="71338C48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61999FB0" w14:textId="377F9284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D9014C1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B790694" w14:textId="708A2327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404ED0" w:rsidRPr="00950205" w14:paraId="3DCB394C" w14:textId="77777777" w:rsidTr="00F04E15">
        <w:trPr>
          <w:tblHeader/>
        </w:trPr>
        <w:tc>
          <w:tcPr>
            <w:tcW w:w="2790" w:type="dxa"/>
          </w:tcPr>
          <w:p w14:paraId="72E1E472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5F05D42F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AA0921" w14:textId="23EA4267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7F2D3311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40D0B97" w14:textId="0027BCFE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3824F70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92E3C47" w14:textId="09CCD8CF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4ED0" w:rsidRPr="00950205" w14:paraId="493B1361" w14:textId="77777777" w:rsidTr="00F04E15">
        <w:trPr>
          <w:tblHeader/>
        </w:trPr>
        <w:tc>
          <w:tcPr>
            <w:tcW w:w="2790" w:type="dxa"/>
          </w:tcPr>
          <w:p w14:paraId="3861F9B8" w14:textId="77777777" w:rsidR="00404ED0" w:rsidRPr="009D1468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21B5CAE8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35EF8F" w14:textId="2FFA1C29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58" w:type="dxa"/>
            <w:vAlign w:val="center"/>
          </w:tcPr>
          <w:p w14:paraId="6E343383" w14:textId="77777777" w:rsidR="00404ED0" w:rsidRPr="00950205" w:rsidRDefault="00404ED0" w:rsidP="0040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91E60" w14:textId="7606600A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69FF3764" w14:textId="77777777" w:rsidR="00404ED0" w:rsidRPr="00950205" w:rsidRDefault="00404ED0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EFCF474" w14:textId="5873E6CA" w:rsidR="00404ED0" w:rsidRPr="00950205" w:rsidRDefault="006E2A97" w:rsidP="00404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7A635936" w14:textId="77777777" w:rsidR="00426035" w:rsidRPr="00BD42F0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6258D0" w14:textId="0EE6C764" w:rsidR="00426035" w:rsidRPr="00911AAA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911AAA">
        <w:rPr>
          <w:rFonts w:ascii="Angsana New" w:hAnsi="Angsana New" w:hint="cs"/>
          <w:sz w:val="30"/>
          <w:szCs w:val="30"/>
          <w:cs/>
        </w:rPr>
        <w:t>ลูกหนี้ของกลุ่มบริษัทแห่งหนึ่งซึ่งเดิมเป็นหน่วยงานรัฐวิสาหกิจ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ได้เข้าสู่กระบวนการฟื้นฟูกิจการภายใต้คำสั่งศาลล้มละลายกลาง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ตามกฎหมายล้มละลาย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และพ้นจากสถานะการเป็นรัฐวิสาหกิจ</w:t>
      </w:r>
      <w:r w:rsidRPr="00911AAA">
        <w:rPr>
          <w:rFonts w:ascii="Angsana New" w:hAnsi="Angsana New"/>
          <w:sz w:val="30"/>
          <w:szCs w:val="30"/>
          <w:cs/>
        </w:rPr>
        <w:t xml:space="preserve">  </w:t>
      </w:r>
      <w:r w:rsidRPr="00911AAA">
        <w:rPr>
          <w:rFonts w:ascii="Angsana New" w:hAnsi="Angsana New" w:hint="cs"/>
          <w:sz w:val="30"/>
          <w:szCs w:val="30"/>
          <w:cs/>
        </w:rPr>
        <w:t>กลุ่มบริษัทมีลูกหนี้ค้างชำระจากกิจการดังกล่าว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ซึ่งประกอบด้วยลูกหนี้การค้าจำนวน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63</w:t>
      </w:r>
      <w:r w:rsidR="006254F7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3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สินทรัพย์ที่เกิดจากสัญญาจำนวน</w:t>
      </w:r>
      <w:r w:rsidR="00687971">
        <w:rPr>
          <w:rFonts w:ascii="Angsana New" w:hAnsi="Angsana New" w:hint="cs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9</w:t>
      </w:r>
      <w:r w:rsidR="006254F7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0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และลูกหนี้ตามสัญญาเช่าเงินทุนจำนวน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25</w:t>
      </w:r>
      <w:r w:rsidR="00D034F4">
        <w:rPr>
          <w:rFonts w:ascii="Angsana New" w:hAnsi="Angsana New"/>
          <w:sz w:val="30"/>
          <w:szCs w:val="30"/>
        </w:rPr>
        <w:t>.</w:t>
      </w:r>
      <w:r w:rsidR="009409F8">
        <w:rPr>
          <w:rFonts w:ascii="Angsana New" w:hAnsi="Angsana New"/>
          <w:sz w:val="30"/>
          <w:szCs w:val="30"/>
        </w:rPr>
        <w:t>4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(</w:t>
      </w:r>
      <w:r w:rsidRPr="00911AAA">
        <w:rPr>
          <w:rFonts w:ascii="Angsana New" w:hAnsi="Angsana New" w:hint="cs"/>
          <w:sz w:val="30"/>
          <w:szCs w:val="30"/>
          <w:cs/>
        </w:rPr>
        <w:t>สุทธิจากการโอนสิทธิรับเงินจากลูกหนี้ดังกล่าวให้แก่บริษัทลีสซิ่งแห่งหนึ่ง</w:t>
      </w:r>
      <w:r w:rsidRPr="004D3945">
        <w:rPr>
          <w:rFonts w:ascii="Angsana New" w:hAnsi="Angsana New" w:hint="cs"/>
          <w:sz w:val="30"/>
          <w:szCs w:val="30"/>
          <w:cs/>
        </w:rPr>
        <w:t>จำนวน</w:t>
      </w:r>
      <w:r w:rsidRPr="004D3945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80</w:t>
      </w:r>
      <w:r w:rsidR="00C8569C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3</w:t>
      </w:r>
      <w:r w:rsidRPr="004D3945">
        <w:rPr>
          <w:rFonts w:ascii="Angsana New" w:hAnsi="Angsana New"/>
          <w:sz w:val="30"/>
          <w:szCs w:val="30"/>
          <w:cs/>
        </w:rPr>
        <w:t xml:space="preserve"> </w:t>
      </w:r>
      <w:r w:rsidRPr="004D3945">
        <w:rPr>
          <w:rFonts w:ascii="Angsana New" w:hAnsi="Angsana New" w:hint="cs"/>
          <w:sz w:val="30"/>
          <w:szCs w:val="30"/>
          <w:cs/>
        </w:rPr>
        <w:t>ล้านบาท</w:t>
      </w:r>
      <w:r w:rsidRPr="004D3945">
        <w:rPr>
          <w:rFonts w:ascii="Angsana New" w:hAnsi="Angsana New"/>
          <w:sz w:val="30"/>
          <w:szCs w:val="30"/>
          <w:cs/>
        </w:rPr>
        <w:t xml:space="preserve">) </w:t>
      </w:r>
      <w:r w:rsidRPr="004D3945">
        <w:rPr>
          <w:rFonts w:ascii="Angsana New" w:hAnsi="Angsana New" w:hint="cs"/>
          <w:sz w:val="30"/>
          <w:szCs w:val="30"/>
          <w:cs/>
        </w:rPr>
        <w:t>ซึ่งลูกหนี้</w:t>
      </w:r>
      <w:r w:rsidRPr="00911AAA">
        <w:rPr>
          <w:rFonts w:ascii="Angsana New" w:hAnsi="Angsana New" w:hint="cs"/>
          <w:sz w:val="30"/>
          <w:szCs w:val="30"/>
          <w:cs/>
        </w:rPr>
        <w:t>ดังกล่าวอยู่ในกระบวนการฟื้นฟูกิจการ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ทำให้หนี้อยู่ใน</w:t>
      </w:r>
      <w:r w:rsidRPr="00911AAA">
        <w:rPr>
          <w:rFonts w:ascii="Angsana New" w:hAnsi="Angsana New" w:hint="cs"/>
          <w:sz w:val="30"/>
          <w:szCs w:val="30"/>
          <w:cs/>
        </w:rPr>
        <w:lastRenderedPageBreak/>
        <w:t>สภาวะพักการชำระหนี้</w:t>
      </w:r>
      <w:r w:rsidRPr="00911AAA">
        <w:rPr>
          <w:rFonts w:ascii="Angsana New" w:hAnsi="Angsana New"/>
          <w:sz w:val="30"/>
          <w:szCs w:val="30"/>
          <w:cs/>
        </w:rPr>
        <w:t xml:space="preserve"> (</w:t>
      </w:r>
      <w:r w:rsidRPr="00911AAA">
        <w:rPr>
          <w:rFonts w:ascii="Angsana New" w:hAnsi="Angsana New"/>
          <w:sz w:val="30"/>
          <w:szCs w:val="30"/>
        </w:rPr>
        <w:t xml:space="preserve">Automatic Stay) </w:t>
      </w:r>
      <w:r w:rsidRPr="00911AAA">
        <w:rPr>
          <w:rFonts w:ascii="Angsana New" w:hAnsi="Angsana New" w:hint="cs"/>
          <w:sz w:val="30"/>
          <w:szCs w:val="30"/>
          <w:cs/>
        </w:rPr>
        <w:t>และไม่สามารถชำระหนี้ดังกล่าวได้ในขณะนี้</w:t>
      </w:r>
      <w:r w:rsidRPr="00911AAA">
        <w:rPr>
          <w:rFonts w:ascii="Angsana New" w:hAnsi="Angsana New"/>
          <w:sz w:val="30"/>
          <w:szCs w:val="30"/>
          <w:cs/>
        </w:rPr>
        <w:t xml:space="preserve">  </w:t>
      </w:r>
      <w:r w:rsidRPr="00911AAA">
        <w:rPr>
          <w:rFonts w:ascii="Angsana New" w:hAnsi="Angsana New" w:hint="cs"/>
          <w:sz w:val="30"/>
          <w:szCs w:val="30"/>
          <w:cs/>
        </w:rPr>
        <w:t>ผู้บริหาร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11AAA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รับรู้ค่าเผื่อผลขาดทุนด้านเครดิตที่คาดว่าจะเกิดขึ้น</w:t>
      </w:r>
      <w:r w:rsidRPr="00911AAA">
        <w:rPr>
          <w:rFonts w:ascii="Angsana New" w:hAnsi="Angsana New" w:hint="cs"/>
          <w:sz w:val="30"/>
          <w:szCs w:val="30"/>
          <w:cs/>
        </w:rPr>
        <w:t>บางส่วน</w:t>
      </w:r>
      <w:r>
        <w:rPr>
          <w:rFonts w:ascii="Angsana New" w:hAnsi="Angsana New" w:hint="cs"/>
          <w:sz w:val="30"/>
          <w:szCs w:val="30"/>
          <w:cs/>
        </w:rPr>
        <w:t>สำหรับหนี้ที่</w:t>
      </w:r>
      <w:r w:rsidRPr="00A60937">
        <w:rPr>
          <w:rFonts w:ascii="Angsana New" w:hAnsi="Angsana New"/>
          <w:sz w:val="30"/>
          <w:szCs w:val="30"/>
          <w:cs/>
        </w:rPr>
        <w:t>ผิดนัดชำระก่อนเข้าสู่</w:t>
      </w:r>
      <w:r w:rsidRPr="0075693C">
        <w:rPr>
          <w:rFonts w:ascii="Angsana New" w:hAnsi="Angsana New"/>
          <w:sz w:val="30"/>
          <w:szCs w:val="30"/>
          <w:cs/>
        </w:rPr>
        <w:t>กระบวนการฟื้นฟูกิจการ</w:t>
      </w:r>
      <w:r w:rsidRPr="0075693C">
        <w:rPr>
          <w:rFonts w:ascii="Angsana New" w:hAnsi="Angsana New" w:hint="cs"/>
          <w:sz w:val="30"/>
          <w:szCs w:val="30"/>
          <w:cs/>
        </w:rPr>
        <w:t>เป็นจำนวน</w:t>
      </w:r>
      <w:r w:rsidRPr="0075693C">
        <w:rPr>
          <w:rFonts w:ascii="Angsana New" w:hAnsi="Angsana New"/>
          <w:sz w:val="30"/>
          <w:szCs w:val="30"/>
          <w:cs/>
        </w:rPr>
        <w:t xml:space="preserve"> </w:t>
      </w:r>
      <w:r w:rsidR="006E2A97" w:rsidRPr="0075693C">
        <w:rPr>
          <w:rFonts w:ascii="Angsana New" w:hAnsi="Angsana New"/>
          <w:sz w:val="30"/>
          <w:szCs w:val="30"/>
        </w:rPr>
        <w:t>20</w:t>
      </w:r>
      <w:r w:rsidR="006F405B" w:rsidRPr="0075693C">
        <w:rPr>
          <w:rFonts w:ascii="Angsana New" w:hAnsi="Angsana New"/>
          <w:sz w:val="30"/>
          <w:szCs w:val="30"/>
        </w:rPr>
        <w:t>.</w:t>
      </w:r>
      <w:r w:rsidR="006E2A97" w:rsidRPr="0075693C">
        <w:rPr>
          <w:rFonts w:ascii="Angsana New" w:hAnsi="Angsana New"/>
          <w:sz w:val="30"/>
          <w:szCs w:val="30"/>
        </w:rPr>
        <w:t>6</w:t>
      </w:r>
      <w:r w:rsidRPr="0075693C">
        <w:rPr>
          <w:rFonts w:ascii="Angsana New" w:hAnsi="Angsana New"/>
          <w:sz w:val="30"/>
          <w:szCs w:val="30"/>
          <w:cs/>
        </w:rPr>
        <w:t xml:space="preserve"> </w:t>
      </w:r>
      <w:r w:rsidRPr="0075693C">
        <w:rPr>
          <w:rFonts w:ascii="Angsana New" w:hAnsi="Angsana New" w:hint="cs"/>
          <w:sz w:val="30"/>
          <w:szCs w:val="30"/>
          <w:cs/>
        </w:rPr>
        <w:t>ล้านบาท</w:t>
      </w:r>
      <w:r w:rsidRPr="0075693C">
        <w:rPr>
          <w:rFonts w:ascii="Angsana New" w:hAnsi="Angsana New"/>
          <w:sz w:val="30"/>
          <w:szCs w:val="30"/>
          <w:cs/>
        </w:rPr>
        <w:t xml:space="preserve"> ในส่วนของลูกหนี้ที่เกิดจากการให้บริการภายหลังการเข้าสู่</w:t>
      </w:r>
      <w:r w:rsidRPr="00A60937">
        <w:rPr>
          <w:rFonts w:ascii="Angsana New" w:hAnsi="Angsana New"/>
          <w:sz w:val="30"/>
          <w:szCs w:val="30"/>
          <w:cs/>
        </w:rPr>
        <w:t>กระบวนการฟื้นฟูกิจการ</w:t>
      </w:r>
      <w:r w:rsidRPr="00911AAA">
        <w:rPr>
          <w:rFonts w:ascii="Angsana New" w:hAnsi="Angsana New" w:hint="cs"/>
          <w:sz w:val="30"/>
          <w:szCs w:val="30"/>
          <w:cs/>
        </w:rPr>
        <w:t>ส่วนใหญ่เกิดจากการให้บริการของกลุ่มบริษัทซึ่งถือเป็นบริการที่จำเป็นต่อการดำเนินงานอย่างต่อเนื่องตามแผนฟื้นฟูกิจการของลูกหนี้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ผู้บริหารของกลุ่มบริษัทเชื่อมั่นว่า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กลุ่มบริษัทจะได้รับชำระหนี้ส่วนที่เหลือทั้งจำนวน</w:t>
      </w:r>
    </w:p>
    <w:p w14:paraId="67F6087D" w14:textId="77777777" w:rsidR="00426035" w:rsidRPr="00BD42F0" w:rsidRDefault="00426035" w:rsidP="001C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4B096F3" w14:textId="16E2C2E1" w:rsidR="00426035" w:rsidRPr="00C21C9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C21C9B">
        <w:rPr>
          <w:rFonts w:asciiTheme="majorBidi" w:hAnsiTheme="majorBidi" w:hint="cs"/>
          <w:b/>
          <w:bCs/>
          <w:spacing w:val="-8"/>
          <w:sz w:val="30"/>
          <w:szCs w:val="30"/>
          <w:cs/>
        </w:rPr>
        <w:t xml:space="preserve">ลูกหนี้ตามสัญญาปรับโครงสร้างหนี้ </w:t>
      </w:r>
      <w:r w:rsidRPr="00C21C9B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BD42F0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3F704A0" w14:textId="2CD3B85E" w:rsidR="00426035" w:rsidRPr="00394C15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/>
          <w:sz w:val="30"/>
          <w:szCs w:val="30"/>
        </w:rPr>
      </w:pPr>
      <w:r w:rsidRPr="00BA5EEB">
        <w:rPr>
          <w:rFonts w:asciiTheme="majorBidi" w:hAnsi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ตารางต่อไปนี้แสดงฐานะเปิดต่อความเสี่ยงด้านเครดิตของลูกหนี้ตามสัญญาปรับโครงสร้างหนี้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="006E2A97" w:rsidRPr="006E2A97">
        <w:rPr>
          <w:rFonts w:asciiTheme="majorBidi" w:hAnsiTheme="majorBidi"/>
          <w:sz w:val="30"/>
          <w:szCs w:val="30"/>
        </w:rPr>
        <w:t>12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หรือค่าเผื่อผลขาดทุนด้านเครดิตที่คาดว่าจะเกิดขึ้นตลอดอายุ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ซึ่งในกรณีนี้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จะต้องระบุด้วยว่าสินทรัพย์ดังกล่าวเกิดการด้อยค่าด้านเครดิตหรือไม่</w:t>
      </w:r>
    </w:p>
    <w:p w14:paraId="786CF51E" w14:textId="1B9DB8CC" w:rsidR="00E07210" w:rsidRDefault="00E07210"/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950"/>
        <w:gridCol w:w="900"/>
        <w:gridCol w:w="236"/>
        <w:gridCol w:w="1400"/>
        <w:gridCol w:w="250"/>
        <w:gridCol w:w="1453"/>
      </w:tblGrid>
      <w:tr w:rsidR="00426035" w:rsidRPr="00BA5EEB" w14:paraId="47B1588C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004FDF84" w14:textId="612209C5" w:rsidR="00426035" w:rsidRPr="00BA5EEB" w:rsidRDefault="00426035" w:rsidP="0072599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43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133E8E2B" w14:textId="77777777" w:rsidR="00426035" w:rsidRPr="00B74D6C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B74D6C">
              <w:rPr>
                <w:rFonts w:asciiTheme="majorBidi" w:eastAsia="AngsanaNew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1E0B879" w14:textId="77777777" w:rsidR="00426035" w:rsidRPr="00BA5EE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0511F2A7" w14:textId="77777777" w:rsidR="00426035" w:rsidRPr="00BA5EE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1C969D8D" w14:textId="77777777" w:rsidR="00426035" w:rsidRPr="00BA5EEB" w:rsidRDefault="00426035" w:rsidP="0072599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53" w:type="dxa"/>
            <w:vAlign w:val="bottom"/>
            <w:hideMark/>
          </w:tcPr>
          <w:p w14:paraId="5926FC7E" w14:textId="77777777" w:rsidR="00426035" w:rsidRPr="00BA5EEB" w:rsidRDefault="00426035" w:rsidP="0072599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BA5EE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</w: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426035" w:rsidRPr="00BA5EEB" w14:paraId="4F560819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99EC67A" w14:textId="77777777" w:rsidR="00426035" w:rsidRPr="00BA5EEB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5B312B6F" w14:textId="77777777" w:rsidR="00426035" w:rsidRPr="00BA5EE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C1792" w14:textId="77777777" w:rsidR="00426035" w:rsidRPr="00BA5EE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5000F223" w14:textId="77777777" w:rsidR="00426035" w:rsidRPr="00BA5EEB" w:rsidRDefault="00426035" w:rsidP="0072599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26035" w:rsidRPr="00BA5EEB" w14:paraId="1E50315E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328189B0" w14:textId="77777777" w:rsidR="00426035" w:rsidRPr="00B74D6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E8C0047" w14:textId="211F910D" w:rsidR="00426035" w:rsidRPr="00941C14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BF36761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53D1C7EF" w14:textId="7D8C002A" w:rsidR="00426035" w:rsidRPr="0087726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7265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50" w:type="dxa"/>
            <w:vAlign w:val="bottom"/>
          </w:tcPr>
          <w:p w14:paraId="31EFF18B" w14:textId="77777777" w:rsidR="00426035" w:rsidRPr="00FD01D6" w:rsidRDefault="00426035" w:rsidP="0072599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D12338B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035" w:rsidRPr="00BA5EEB" w14:paraId="01079AD1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05829CC6" w14:textId="77777777" w:rsidR="00426035" w:rsidRPr="00B74D6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EC4FF30" w14:textId="04CAFB2F" w:rsidR="00426035" w:rsidRPr="00FB380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67EDB88" w14:textId="77777777" w:rsidR="00426035" w:rsidRDefault="00426035" w:rsidP="00FB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2BB8DD6E" w14:textId="3DC718AF" w:rsidR="00426035" w:rsidRPr="0087726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7265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50" w:type="dxa"/>
            <w:vAlign w:val="bottom"/>
          </w:tcPr>
          <w:p w14:paraId="6E138373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DA6BF58" w14:textId="2CDF5F86" w:rsidR="00426035" w:rsidRPr="00BA5EEB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6E2A97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426035" w:rsidRPr="00BA5EEB" w14:paraId="0664C592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BCB038B" w14:textId="77777777" w:rsidR="00426035" w:rsidRPr="00B74D6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653A724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FE588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585A5" w14:textId="5CFBA37D" w:rsidR="00426035" w:rsidRPr="0087726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72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0" w:type="dxa"/>
            <w:vAlign w:val="bottom"/>
          </w:tcPr>
          <w:p w14:paraId="13F4F2B8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04646" w14:textId="14793E79" w:rsidR="00426035" w:rsidRPr="00BA5EEB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26035" w:rsidRPr="00BA5EEB" w14:paraId="740A690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2FC3938" w14:textId="77777777" w:rsidR="00426035" w:rsidRPr="00B74D6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2C089E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33EC3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B7C82" w14:textId="7E310E03" w:rsidR="00426035" w:rsidRPr="00877265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6035" w:rsidRPr="0087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7726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877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05045904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98B7" w14:textId="03043772" w:rsidR="00426035" w:rsidRPr="00FD01D6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649</w:t>
            </w:r>
          </w:p>
        </w:tc>
      </w:tr>
      <w:tr w:rsidR="00426035" w:rsidRPr="00BA5EEB" w14:paraId="323087C9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4E6C8630" w14:textId="77777777" w:rsidR="00426035" w:rsidRPr="00B74D6C" w:rsidRDefault="00426035" w:rsidP="0072599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464CC76" w14:textId="36760B97" w:rsidR="00426035" w:rsidRPr="005A0463" w:rsidRDefault="00426035" w:rsidP="0072599E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4895C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3B1654A1" w14:textId="3D61E0AC" w:rsidR="00426035" w:rsidRPr="0087726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7726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6E2A97" w:rsidRPr="0087726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634</w:t>
            </w:r>
            <w:r w:rsidRPr="0087726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  <w:vAlign w:val="bottom"/>
          </w:tcPr>
          <w:p w14:paraId="62B985E5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02528121" w14:textId="5FCA6433" w:rsidR="00426035" w:rsidRPr="00BA5EEB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6035" w:rsidRPr="00BA5EEB" w14:paraId="5EA8CBFC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0AD5F7BA" w14:textId="77777777" w:rsidR="00426035" w:rsidRPr="00B74D6C" w:rsidRDefault="00426035" w:rsidP="007259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D8D4C8C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0BE769E" w14:textId="77777777" w:rsidR="00426035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6A7B" w14:textId="66D6D9C4" w:rsidR="00426035" w:rsidRPr="00FD01D6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6E2A9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50" w:type="dxa"/>
          </w:tcPr>
          <w:p w14:paraId="60D6DDC7" w14:textId="77777777" w:rsidR="00426035" w:rsidRPr="00FD01D6" w:rsidRDefault="00426035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7071E" w14:textId="3C30ECA9" w:rsidR="00426035" w:rsidRPr="00FD01D6" w:rsidRDefault="006E2A97" w:rsidP="007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</w:tr>
      <w:tr w:rsidR="00BD42F0" w:rsidRPr="006F405B" w14:paraId="1A67A309" w14:textId="77777777" w:rsidTr="00F04E15">
        <w:trPr>
          <w:trHeight w:val="83"/>
        </w:trPr>
        <w:tc>
          <w:tcPr>
            <w:tcW w:w="4950" w:type="dxa"/>
            <w:vAlign w:val="bottom"/>
          </w:tcPr>
          <w:p w14:paraId="12910727" w14:textId="77777777" w:rsidR="00BD42F0" w:rsidRPr="006F405B" w:rsidRDefault="00BD42F0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0CC20D5" w14:textId="77777777" w:rsidR="00BD42F0" w:rsidRPr="006F405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</w:tcPr>
          <w:p w14:paraId="12147807" w14:textId="77777777" w:rsidR="00BD42F0" w:rsidRPr="006F405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00" w:type="dxa"/>
            <w:vAlign w:val="bottom"/>
          </w:tcPr>
          <w:p w14:paraId="364D668E" w14:textId="77777777" w:rsidR="00BD42F0" w:rsidRPr="006F405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52643066" w14:textId="77777777" w:rsidR="00BD42F0" w:rsidRPr="006F405B" w:rsidRDefault="00BD42F0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53" w:type="dxa"/>
            <w:vAlign w:val="bottom"/>
          </w:tcPr>
          <w:p w14:paraId="68A19896" w14:textId="77777777" w:rsidR="00BD42F0" w:rsidRPr="006F405B" w:rsidRDefault="00BD42F0" w:rsidP="00E42EB7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8F2D6C" w:rsidRPr="00BA5EEB" w14:paraId="03306C4F" w14:textId="77777777" w:rsidTr="00F04E15">
        <w:trPr>
          <w:trHeight w:val="83"/>
        </w:trPr>
        <w:tc>
          <w:tcPr>
            <w:tcW w:w="4950" w:type="dxa"/>
            <w:vAlign w:val="bottom"/>
            <w:hideMark/>
          </w:tcPr>
          <w:p w14:paraId="582871CF" w14:textId="4645B6E7" w:rsidR="008F2D6C" w:rsidRPr="00BA5EEB" w:rsidRDefault="008F2D6C" w:rsidP="00E42EB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2A97" w:rsidRPr="006E2A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</w:tcPr>
          <w:p w14:paraId="22A2F52F" w14:textId="77777777" w:rsidR="008F2D6C" w:rsidRPr="00B74D6C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B74D6C">
              <w:rPr>
                <w:rFonts w:asciiTheme="majorBidi" w:eastAsia="AngsanaNew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60A4C8FD" w14:textId="77777777" w:rsidR="008F2D6C" w:rsidRPr="00BA5EE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2CBF859A" w14:textId="77777777" w:rsidR="008F2D6C" w:rsidRPr="00BA5EE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4A7529CE" w14:textId="77777777" w:rsidR="008F2D6C" w:rsidRPr="00BA5EEB" w:rsidRDefault="008F2D6C" w:rsidP="00E42EB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53" w:type="dxa"/>
            <w:vAlign w:val="bottom"/>
            <w:hideMark/>
          </w:tcPr>
          <w:p w14:paraId="0BD19AE8" w14:textId="77777777" w:rsidR="008F2D6C" w:rsidRPr="00BA5EEB" w:rsidRDefault="008F2D6C" w:rsidP="00E42EB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BA5EE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</w: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8F2D6C" w:rsidRPr="00BA5EEB" w14:paraId="5EBD14CE" w14:textId="77777777" w:rsidTr="00F04E15">
        <w:trPr>
          <w:trHeight w:val="20"/>
        </w:trPr>
        <w:tc>
          <w:tcPr>
            <w:tcW w:w="4950" w:type="dxa"/>
            <w:vAlign w:val="bottom"/>
          </w:tcPr>
          <w:p w14:paraId="73B7C4C0" w14:textId="77777777" w:rsidR="008F2D6C" w:rsidRPr="00BA5EEB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6C03E07A" w14:textId="77777777" w:rsidR="008F2D6C" w:rsidRPr="00BA5EE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79A49" w14:textId="77777777" w:rsidR="008F2D6C" w:rsidRPr="00BA5EE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6376C6FF" w14:textId="77777777" w:rsidR="008F2D6C" w:rsidRPr="00BA5EEB" w:rsidRDefault="008F2D6C" w:rsidP="00E42E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8F2D6C" w:rsidRPr="00FD01D6" w14:paraId="1937FE80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  <w:hideMark/>
          </w:tcPr>
          <w:p w14:paraId="16D3F975" w14:textId="77777777" w:rsidR="008F2D6C" w:rsidRPr="00B74D6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5D15B014" w14:textId="1869C769" w:rsidR="008F2D6C" w:rsidRPr="00941C14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410E069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367DDA43" w14:textId="11E73F6A" w:rsidR="008F2D6C" w:rsidRPr="00FD01D6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50" w:type="dxa"/>
            <w:vAlign w:val="bottom"/>
          </w:tcPr>
          <w:p w14:paraId="152B0612" w14:textId="77777777" w:rsidR="008F2D6C" w:rsidRPr="00FD01D6" w:rsidRDefault="008F2D6C" w:rsidP="00E42EB7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E94B030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2D6C" w:rsidRPr="00BA5EEB" w14:paraId="5034BEEC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42B3EE8" w14:textId="77777777" w:rsidR="008F2D6C" w:rsidRPr="00B74D6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5A190BEB" w14:textId="3C764E48" w:rsidR="008F2D6C" w:rsidRPr="00FB3805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DEB14B6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0E863188" w14:textId="4D89EFB7" w:rsidR="008F2D6C" w:rsidRPr="00BA5EEB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50" w:type="dxa"/>
            <w:vAlign w:val="bottom"/>
          </w:tcPr>
          <w:p w14:paraId="4D26F6B6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AD388D2" w14:textId="7E43E4E7" w:rsidR="008F2D6C" w:rsidRPr="00BA5EEB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8F2D6C" w:rsidRPr="00BA5EEB" w14:paraId="4C339C58" w14:textId="77777777" w:rsidTr="00F04E15">
        <w:trPr>
          <w:trHeight w:val="68"/>
        </w:trPr>
        <w:tc>
          <w:tcPr>
            <w:tcW w:w="4950" w:type="dxa"/>
            <w:shd w:val="clear" w:color="auto" w:fill="auto"/>
            <w:vAlign w:val="bottom"/>
          </w:tcPr>
          <w:p w14:paraId="128D4D76" w14:textId="77777777" w:rsidR="008F2D6C" w:rsidRPr="00B74D6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51E166A8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C1D1D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5B275" w14:textId="69EA12CC" w:rsidR="008F2D6C" w:rsidRPr="00BA5EEB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vAlign w:val="bottom"/>
          </w:tcPr>
          <w:p w14:paraId="5A7C12EF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F5242" w14:textId="0BF28A91" w:rsidR="008F2D6C" w:rsidRPr="00BA5EEB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2D6C" w:rsidRPr="00FD01D6" w14:paraId="3FFBBCD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01CB29" w14:textId="77777777" w:rsidR="008F2D6C" w:rsidRPr="00B74D6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BD304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B0250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AA4E" w14:textId="7FB9FFB1" w:rsidR="008F2D6C" w:rsidRPr="00FD01D6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2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50" w:type="dxa"/>
          </w:tcPr>
          <w:p w14:paraId="0D9633C0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C162E" w14:textId="32B47FB7" w:rsidR="008F2D6C" w:rsidRPr="00FD01D6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  <w:tr w:rsidR="008F2D6C" w:rsidRPr="00BA5EEB" w14:paraId="5084DBAA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3788BE61" w14:textId="77777777" w:rsidR="008F2D6C" w:rsidRPr="00B74D6C" w:rsidRDefault="008F2D6C" w:rsidP="00E42EB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3FC5826" w14:textId="77777777" w:rsidR="008F2D6C" w:rsidRPr="005A0463" w:rsidRDefault="008F2D6C" w:rsidP="00E42EB7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CE532A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50595649" w14:textId="190B4043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632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  <w:vAlign w:val="bottom"/>
          </w:tcPr>
          <w:p w14:paraId="0E501B2B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322F02A2" w14:textId="56189316" w:rsidR="008F2D6C" w:rsidRPr="00BA5EEB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2A97" w:rsidRPr="006E2A97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D6C" w:rsidRPr="00FD01D6" w14:paraId="75A164CB" w14:textId="77777777" w:rsidTr="00F04E15">
        <w:trPr>
          <w:trHeight w:val="20"/>
        </w:trPr>
        <w:tc>
          <w:tcPr>
            <w:tcW w:w="4950" w:type="dxa"/>
            <w:shd w:val="clear" w:color="auto" w:fill="auto"/>
            <w:vAlign w:val="bottom"/>
            <w:hideMark/>
          </w:tcPr>
          <w:p w14:paraId="13EBE84B" w14:textId="77777777" w:rsidR="008F2D6C" w:rsidRPr="00B74D6C" w:rsidRDefault="008F2D6C" w:rsidP="00E42E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C3B4F6C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A62DBB1" w14:textId="77777777" w:rsidR="008F2D6C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2FFFF" w14:textId="7CB2BB61" w:rsidR="008F2D6C" w:rsidRPr="00FD01D6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839</w:t>
            </w:r>
          </w:p>
        </w:tc>
        <w:tc>
          <w:tcPr>
            <w:tcW w:w="250" w:type="dxa"/>
          </w:tcPr>
          <w:p w14:paraId="3B73CCA7" w14:textId="77777777" w:rsidR="008F2D6C" w:rsidRPr="00FD01D6" w:rsidRDefault="008F2D6C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EF59D" w14:textId="5093571A" w:rsidR="008F2D6C" w:rsidRPr="00FD01D6" w:rsidRDefault="006E2A97" w:rsidP="00E42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A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15FC855E" w14:textId="77777777" w:rsidR="0089655D" w:rsidRDefault="0089655D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3C5ED" w14:textId="114EC587" w:rsidR="00426035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62EE9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</w:t>
      </w:r>
      <w:r w:rsidRPr="00F04E15">
        <w:rPr>
          <w:rFonts w:ascii="Angsana New" w:hAnsi="Angsana New" w:hint="cs"/>
          <w:spacing w:val="-2"/>
          <w:sz w:val="30"/>
          <w:szCs w:val="30"/>
          <w:cs/>
        </w:rPr>
        <w:t>ลงทุน</w:t>
      </w:r>
      <w:r w:rsidRPr="00562EE9">
        <w:rPr>
          <w:rFonts w:asciiTheme="majorBidi" w:hAnsiTheme="majorBidi" w:cstheme="majorBidi" w:hint="cs"/>
          <w:sz w:val="30"/>
          <w:szCs w:val="30"/>
          <w:cs/>
        </w:rPr>
        <w:t>ในตราสารหนี้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6B9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1CAD0604" w14:textId="77777777" w:rsidR="00426035" w:rsidRPr="00BE51CD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CC9707" w14:textId="4CFCCF4A" w:rsidR="00426035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4384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4C15">
        <w:rPr>
          <w:rFonts w:asciiTheme="majorBidi" w:hAnsiTheme="majorBidi"/>
          <w:sz w:val="30"/>
          <w:szCs w:val="30"/>
        </w:rPr>
        <w:t>/</w:t>
      </w:r>
      <w:r w:rsidRPr="005438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43846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จำกัดฐานะเปิดต่อความเสี่ยงด้านเครดิตด้วยการลงทุนในตราสารหนี้ที่มีสภาพคล่อง</w:t>
      </w:r>
      <w:r w:rsidRPr="005438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6B97">
        <w:rPr>
          <w:rFonts w:asciiTheme="majorBidi" w:hAnsiTheme="majorBidi" w:cstheme="majorBidi"/>
          <w:sz w:val="30"/>
          <w:szCs w:val="30"/>
          <w:cs/>
        </w:rPr>
        <w:t>เงินสดและ</w:t>
      </w:r>
      <w:r w:rsidRPr="00F04E15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C16B97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43846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394C15">
        <w:rPr>
          <w:rFonts w:asciiTheme="majorBidi" w:hAnsiTheme="majorBidi"/>
          <w:sz w:val="30"/>
          <w:szCs w:val="30"/>
        </w:rPr>
        <w:t>/</w:t>
      </w:r>
      <w:r w:rsidRPr="00543846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19A92A51" w14:textId="77777777" w:rsidR="00A90DE5" w:rsidRPr="00873DD9" w:rsidRDefault="00A90DE5" w:rsidP="006C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13350403" w14:textId="070476F7" w:rsidR="007F4DEB" w:rsidRPr="0078719A" w:rsidRDefault="00913400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</w:t>
      </w:r>
      <w:r w:rsidR="00882FAF"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78719A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77777777" w:rsidR="002A0E18" w:rsidRPr="00E07210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035E47" w14:paraId="3D1578A3" w14:textId="77777777" w:rsidTr="00F04E15">
        <w:trPr>
          <w:tblHeader/>
        </w:trPr>
        <w:tc>
          <w:tcPr>
            <w:tcW w:w="1724" w:type="pct"/>
          </w:tcPr>
          <w:p w14:paraId="1788F9B2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CDFD9EF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2B88F79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D65205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E18" w:rsidRPr="00035E47" w14:paraId="26FAA963" w14:textId="77777777" w:rsidTr="00F04E15">
        <w:trPr>
          <w:trHeight w:val="333"/>
          <w:tblHeader/>
        </w:trPr>
        <w:tc>
          <w:tcPr>
            <w:tcW w:w="1724" w:type="pct"/>
          </w:tcPr>
          <w:p w14:paraId="7BC1D17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58EA52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1E2B599E" w:rsidR="002A0E18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14:paraId="62D1B20B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7873E0BD" w:rsidR="002A0E18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58C65E1E" w:rsidR="002A0E18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4FFDCB61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7022FA" w14:textId="4CA34AB8" w:rsidR="002A0E18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E18" w:rsidRPr="00035E47" w14:paraId="5260CC0C" w14:textId="77777777" w:rsidTr="00F04E15">
        <w:trPr>
          <w:trHeight w:val="333"/>
          <w:tblHeader/>
        </w:trPr>
        <w:tc>
          <w:tcPr>
            <w:tcW w:w="1724" w:type="pct"/>
          </w:tcPr>
          <w:p w14:paraId="794109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F0D486C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0CFC10CC" w:rsidR="002A0E18" w:rsidRPr="00035E47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E955465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1F33D447" w:rsidR="002A0E18" w:rsidRPr="00035E47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E634020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5DD89C60" w:rsidR="002A0E18" w:rsidRPr="00035E47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F446E26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426D1E" w14:textId="011EB906" w:rsidR="002A0E18" w:rsidRPr="00035E47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0E18" w:rsidRPr="00035E47" w14:paraId="2AD58A78" w14:textId="77777777" w:rsidTr="00F04E15">
        <w:trPr>
          <w:tblHeader/>
        </w:trPr>
        <w:tc>
          <w:tcPr>
            <w:tcW w:w="1724" w:type="pct"/>
          </w:tcPr>
          <w:p w14:paraId="6680D262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13D4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0E18" w:rsidRPr="00CB54FE" w14:paraId="697C768C" w14:textId="77777777" w:rsidTr="00F04E15">
        <w:tc>
          <w:tcPr>
            <w:tcW w:w="2353" w:type="pct"/>
            <w:gridSpan w:val="2"/>
          </w:tcPr>
          <w:p w14:paraId="5D2DF6E8" w14:textId="77777777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58DB4439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="00D10D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1F23000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C5C0A7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18" w:rsidRPr="00CB54FE" w14:paraId="7E305129" w14:textId="77777777" w:rsidTr="00F04E15">
        <w:tc>
          <w:tcPr>
            <w:tcW w:w="2353" w:type="pct"/>
            <w:gridSpan w:val="2"/>
          </w:tcPr>
          <w:p w14:paraId="66DCB552" w14:textId="528ED05B" w:rsidR="002A0E18" w:rsidRPr="007C2A87" w:rsidRDefault="002A0E18" w:rsidP="002A0E18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E2A97"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3C24EA2C" w14:textId="13D62A83" w:rsidR="002A0E18" w:rsidRPr="00525D10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5833A7C7" w:rsidR="002A0E18" w:rsidRPr="00525D10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4C83130C" w:rsidR="002A0E18" w:rsidRPr="00525D10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5AD9B0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2107AD" w14:textId="214F0B73" w:rsidR="002A0E18" w:rsidRPr="00525D10" w:rsidRDefault="006E2A97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A5F02" w:rsidRPr="00CB54FE" w14:paraId="53A05305" w14:textId="77777777" w:rsidTr="00F04E15">
        <w:tc>
          <w:tcPr>
            <w:tcW w:w="2353" w:type="pct"/>
            <w:gridSpan w:val="2"/>
          </w:tcPr>
          <w:p w14:paraId="1EA67F84" w14:textId="1DF21628" w:rsidR="009A5F02" w:rsidRPr="007C2A87" w:rsidRDefault="006E2A97" w:rsidP="009A5F02">
            <w:pPr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9A5F02" w:rsidRPr="007C2A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E2A97">
              <w:rPr>
                <w:rFonts w:ascii="Angsana New" w:hAnsi="Angsana New"/>
                <w:sz w:val="30"/>
                <w:szCs w:val="30"/>
              </w:rPr>
              <w:t>5</w:t>
            </w:r>
            <w:r w:rsidR="009A5F02"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F02"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7476BAE6" w14:textId="079E15F2" w:rsidR="009A5F02" w:rsidRPr="00525D10" w:rsidRDefault="006E2A97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09ED027E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1B953CEC" w:rsidR="009A5F02" w:rsidRPr="00525D10" w:rsidRDefault="006E2A97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22A3EB7B" w:rsidR="009A5F02" w:rsidRDefault="006E2A97" w:rsidP="00DE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6AD59B1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56CA6C" w14:textId="1120DF25" w:rsidR="009A5F02" w:rsidRPr="00525D10" w:rsidRDefault="006E2A97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12D0" w:rsidRPr="000D2CEB" w14:paraId="0C7E36C1" w14:textId="77777777" w:rsidTr="00F04E15">
        <w:tc>
          <w:tcPr>
            <w:tcW w:w="2353" w:type="pct"/>
            <w:gridSpan w:val="2"/>
          </w:tcPr>
          <w:p w14:paraId="6FF7A3A8" w14:textId="77777777" w:rsidR="00BB12D0" w:rsidRPr="00654EB1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41800FAA" w:rsidR="00BB12D0" w:rsidRPr="00525D10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33B52986" w:rsidR="00BB12D0" w:rsidRPr="00525D10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3C999211" w:rsidR="00BB12D0" w:rsidRPr="00525D10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9A74DE7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2644A2B" w14:textId="62ED7C59" w:rsidR="00BB12D0" w:rsidRPr="00525D10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BC54F1" w:rsidRPr="00E07210" w14:paraId="56934560" w14:textId="77777777" w:rsidTr="00F04E15">
        <w:tc>
          <w:tcPr>
            <w:tcW w:w="2353" w:type="pct"/>
            <w:gridSpan w:val="2"/>
          </w:tcPr>
          <w:p w14:paraId="71D0E26A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C7DD71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86EF32" w14:textId="77777777" w:rsidR="00BC54F1" w:rsidRPr="00E07210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11E6E199" w14:textId="77777777" w:rsidTr="00F04E15">
        <w:tc>
          <w:tcPr>
            <w:tcW w:w="2353" w:type="pct"/>
            <w:gridSpan w:val="2"/>
          </w:tcPr>
          <w:p w14:paraId="356A9BA1" w14:textId="0B0BFF0D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1" w:type="pct"/>
          </w:tcPr>
          <w:p w14:paraId="55E130A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607EA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12D0" w:rsidRPr="00035E47" w14:paraId="6E2BA692" w14:textId="77777777" w:rsidTr="00F04E15">
        <w:tc>
          <w:tcPr>
            <w:tcW w:w="2353" w:type="pct"/>
            <w:gridSpan w:val="2"/>
          </w:tcPr>
          <w:p w14:paraId="61696E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D2D46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7F54E74F" w14:textId="77777777" w:rsidTr="00F04E15">
        <w:tc>
          <w:tcPr>
            <w:tcW w:w="2353" w:type="pct"/>
            <w:gridSpan w:val="2"/>
          </w:tcPr>
          <w:p w14:paraId="1BA21492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68D8DB40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5" w:type="pct"/>
          </w:tcPr>
          <w:p w14:paraId="6066095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5E2059FB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0" w:type="pct"/>
          </w:tcPr>
          <w:p w14:paraId="131FA32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38E502A4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37CD11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1A7705" w14:textId="0F084912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BB12D0" w:rsidRPr="00035E47" w14:paraId="7635E8E6" w14:textId="77777777" w:rsidTr="00F04E15">
        <w:tc>
          <w:tcPr>
            <w:tcW w:w="2353" w:type="pct"/>
            <w:gridSpan w:val="2"/>
          </w:tcPr>
          <w:p w14:paraId="773AC27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1BCD178B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  <w:r w:rsidR="00DE18CB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5" w:type="pct"/>
          </w:tcPr>
          <w:p w14:paraId="74AD8550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76213AA2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1254D9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50" w:type="pct"/>
          </w:tcPr>
          <w:p w14:paraId="1A4A027C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0C153665" w:rsidR="00BB12D0" w:rsidRPr="003F033D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DE18CB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14:paraId="63589718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96935" w14:textId="1D439DB4" w:rsidR="00BB12D0" w:rsidRPr="003F033D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1254D9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BB12D0" w:rsidRPr="00035E47" w14:paraId="7DC3F9D0" w14:textId="77777777" w:rsidTr="00F04E15">
        <w:tc>
          <w:tcPr>
            <w:tcW w:w="2353" w:type="pct"/>
            <w:gridSpan w:val="2"/>
          </w:tcPr>
          <w:p w14:paraId="200F424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D15C0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43617C1C" w14:textId="77777777" w:rsidTr="00F04E15">
        <w:tc>
          <w:tcPr>
            <w:tcW w:w="2353" w:type="pct"/>
            <w:gridSpan w:val="2"/>
          </w:tcPr>
          <w:p w14:paraId="6253A42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68F3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53A3130A" w14:textId="77777777" w:rsidTr="00F04E15">
        <w:tc>
          <w:tcPr>
            <w:tcW w:w="2353" w:type="pct"/>
            <w:gridSpan w:val="2"/>
          </w:tcPr>
          <w:p w14:paraId="0DE3286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5E928070" w14:textId="66FBD657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  <w:r w:rsidR="00DE18CB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45" w:type="pct"/>
          </w:tcPr>
          <w:p w14:paraId="355634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2058D61E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3</w:t>
            </w:r>
            <w:r w:rsidR="001254D9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50" w:type="pct"/>
          </w:tcPr>
          <w:p w14:paraId="4ADC5BF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1A6DE25F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2</w:t>
            </w:r>
            <w:r w:rsidR="00DE18CB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47" w:type="pct"/>
          </w:tcPr>
          <w:p w14:paraId="32D2325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E300D0" w14:textId="2367A5D8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E2A97">
              <w:rPr>
                <w:rFonts w:ascii="Angsana New" w:hAnsi="Angsana New"/>
                <w:sz w:val="30"/>
                <w:szCs w:val="30"/>
              </w:rPr>
              <w:t>1</w:t>
            </w:r>
            <w:r w:rsidR="001254D9">
              <w:rPr>
                <w:rFonts w:ascii="Angsana New" w:hAnsi="Angsana New"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BB12D0" w:rsidRPr="00035E47" w14:paraId="0C7E55DE" w14:textId="77777777" w:rsidTr="00F04E15">
        <w:tc>
          <w:tcPr>
            <w:tcW w:w="2353" w:type="pct"/>
            <w:gridSpan w:val="2"/>
          </w:tcPr>
          <w:p w14:paraId="321E3A8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72BE1D8B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E18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145" w:type="pct"/>
          </w:tcPr>
          <w:p w14:paraId="74BAD38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6854428A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254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50" w:type="pct"/>
          </w:tcPr>
          <w:p w14:paraId="4EF52A6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415D1CA4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18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147" w:type="pct"/>
          </w:tcPr>
          <w:p w14:paraId="02E5C1C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17A3CB73" w:rsidR="00BB12D0" w:rsidRPr="00035E47" w:rsidRDefault="006E2A97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254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E2A97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</w:p>
        </w:tc>
      </w:tr>
    </w:tbl>
    <w:p w14:paraId="7662A671" w14:textId="2D7C2CB5" w:rsidR="00FF1EDF" w:rsidRPr="00E07210" w:rsidRDefault="00FF1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EB9B3A0" w14:textId="06266C0E"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E07210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585B43" w14:textId="7AF500AB" w:rsidR="00CF6FD5" w:rsidRPr="00D00810" w:rsidRDefault="00CF6FD5" w:rsidP="0091478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968C3">
        <w:rPr>
          <w:rFonts w:ascii="Angsana New" w:hAnsi="Angsana New" w:hint="cs"/>
          <w:sz w:val="30"/>
          <w:szCs w:val="30"/>
          <w:cs/>
        </w:rPr>
        <w:t>ย่อย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สัญญาดังกล่าวมีอายุ </w:t>
      </w:r>
      <w:r w:rsidR="006E2A97" w:rsidRPr="006E2A97">
        <w:rPr>
          <w:rFonts w:ascii="Angsana New" w:hAnsi="Angsana New"/>
          <w:spacing w:val="-2"/>
          <w:sz w:val="30"/>
          <w:szCs w:val="30"/>
        </w:rPr>
        <w:t>12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="006E2A97" w:rsidRPr="006E2A97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C968C3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ณ วันที่ </w:t>
      </w:r>
      <w:r w:rsidR="006E2A97" w:rsidRPr="006E2A97">
        <w:rPr>
          <w:rFonts w:ascii="Angsana New" w:hAnsi="Angsana New"/>
          <w:spacing w:val="-2"/>
          <w:sz w:val="30"/>
          <w:szCs w:val="30"/>
        </w:rPr>
        <w:t>31</w:t>
      </w:r>
      <w:r w:rsidR="00831E9F">
        <w:rPr>
          <w:rFonts w:ascii="Angsana New" w:hAnsi="Angsana New"/>
          <w:spacing w:val="-2"/>
          <w:sz w:val="30"/>
          <w:szCs w:val="30"/>
        </w:rPr>
        <w:t xml:space="preserve"> </w:t>
      </w:r>
      <w:r w:rsidR="00BC54F1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6E2A97" w:rsidRPr="006E2A97">
        <w:rPr>
          <w:rFonts w:ascii="Angsana New" w:hAnsi="Angsana New"/>
          <w:spacing w:val="-2"/>
          <w:sz w:val="30"/>
          <w:szCs w:val="30"/>
        </w:rPr>
        <w:t>256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4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และค่าเสียหายต่าง</w:t>
      </w:r>
      <w:r w:rsidR="00DD0CEE" w:rsidRPr="00D00810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14:paraId="7E29D91D" w14:textId="5B1460D0" w:rsidR="005D2645" w:rsidRDefault="00E455D8" w:rsidP="0091478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D00810">
        <w:rPr>
          <w:rFonts w:ascii="Angsana New" w:hAnsi="Angsana New" w:hint="cs"/>
          <w:spacing w:val="-2"/>
          <w:sz w:val="30"/>
          <w:szCs w:val="30"/>
          <w:cs/>
        </w:rPr>
        <w:lastRenderedPageBreak/>
        <w:t>ในเดือน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2559</w:t>
      </w:r>
      <w:r w:rsidR="005D2645" w:rsidRPr="00D0081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Pr="00D00810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6E2A97" w:rsidRPr="006E2A97">
        <w:rPr>
          <w:rFonts w:ascii="Angsana New" w:hAnsi="Angsana New" w:hint="cs"/>
          <w:spacing w:val="-2"/>
          <w:sz w:val="30"/>
          <w:szCs w:val="30"/>
        </w:rPr>
        <w:t>30</w:t>
      </w:r>
      <w:r w:rsidR="005D2645" w:rsidRPr="00D0081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5760A2" w:rsidRPr="00D00810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จ่ายค่าเช่าเป็นรายปี โดยอัตราค่าเช่าเสาโทรเลขมีรายละเอียดดังต่อไปนี้</w:t>
      </w:r>
    </w:p>
    <w:p w14:paraId="1A110EB0" w14:textId="77777777" w:rsidR="00BC54F1" w:rsidRPr="00E07210" w:rsidRDefault="00BC54F1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67B1863" w14:textId="77777777" w:rsidR="00D33FF8" w:rsidRPr="00E07210" w:rsidRDefault="00D33FF8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8"/>
          <w:szCs w:val="8"/>
        </w:rPr>
      </w:pPr>
    </w:p>
    <w:p w14:paraId="5B634257" w14:textId="34B6DB0E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00810">
        <w:rPr>
          <w:rFonts w:asciiTheme="majorBidi" w:hAnsiTheme="majorBidi" w:cstheme="majorBidi"/>
          <w:sz w:val="30"/>
          <w:szCs w:val="30"/>
        </w:rPr>
        <w:t xml:space="preserve">      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79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F4DC2D" w14:textId="1CA0929D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1AF524A" w14:textId="1FDE9F4E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F48D3E" w14:textId="5F335253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81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DB4B60" w14:textId="35AECBEC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 xml:space="preserve">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CE7A97E" w14:textId="018D9FA6" w:rsidR="005D2645" w:rsidRPr="00D00810" w:rsidRDefault="005D2645" w:rsidP="00CD1586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6E2A97" w:rsidRPr="006E2A97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 xml:space="preserve">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E28304A" w14:textId="66D18908" w:rsidR="00426035" w:rsidRPr="00324224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</w:rPr>
      </w:pPr>
    </w:p>
    <w:p w14:paraId="2BA67C2D" w14:textId="2454754F" w:rsidR="00426035" w:rsidRPr="002B021F" w:rsidRDefault="00426035" w:rsidP="000D31DE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E18CB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2562</w:t>
      </w:r>
      <w:r w:rsidRPr="00DE18CB">
        <w:rPr>
          <w:rFonts w:ascii="Angsana New" w:hAnsi="Angsana New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บริษัทย่อยได้รับอนุญาตจากการรถไฟแห่งประเทศไทยให้โอนสิทธิการเช่าดังกล่าวให้กับกิจการที่ไม่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เกี่ยวข้อง</w:t>
      </w:r>
      <w:r w:rsidRPr="00DE18CB">
        <w:rPr>
          <w:rFonts w:ascii="Angsana New" w:hAnsi="Angsana New" w:hint="cs"/>
          <w:sz w:val="30"/>
          <w:szCs w:val="30"/>
          <w:cs/>
        </w:rPr>
        <w:t>กันแห่งหนึ่ง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DE18CB">
        <w:rPr>
          <w:rFonts w:ascii="Angsana New" w:hAnsi="Angsana New"/>
          <w:spacing w:val="-2"/>
          <w:sz w:val="30"/>
          <w:szCs w:val="30"/>
        </w:rPr>
        <w:t xml:space="preserve">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Pr="00DE18CB">
        <w:rPr>
          <w:rFonts w:ascii="Angsana New" w:hAnsi="Angsana New"/>
          <w:spacing w:val="-2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การโอนสิทธิการเช่าดังกล่าวเสร็จสิ้นแล้ว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DE18CB" w:rsidRPr="00DE18CB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DE18CB" w:rsidRPr="00DE18C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DE18CB" w:rsidRPr="00DE18CB">
        <w:rPr>
          <w:rFonts w:ascii="Angsana New" w:hAnsi="Angsana New" w:hint="cs"/>
          <w:sz w:val="30"/>
          <w:szCs w:val="30"/>
          <w:cs/>
          <w:lang w:bidi="th-TH"/>
        </w:rPr>
        <w:t>บริษัทย่อยยังมีภาระผูกพันกับการรถไฟแห่งประเทศไทยเรื่องหนังสือค้ำประกันจากธนาคาร</w:t>
      </w:r>
      <w:r w:rsidR="00DE18CB" w:rsidRPr="00DE18C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DE18CB" w:rsidRPr="00DE18CB">
        <w:rPr>
          <w:rFonts w:ascii="Angsana New" w:hAnsi="Angsana New" w:hint="cs"/>
          <w:sz w:val="30"/>
          <w:szCs w:val="30"/>
          <w:cs/>
          <w:lang w:bidi="th-TH"/>
        </w:rPr>
        <w:t>ในเดือนเมษายน</w:t>
      </w:r>
      <w:r w:rsidR="00DE18CB" w:rsidRPr="00DE18C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2564</w:t>
      </w:r>
      <w:r w:rsidR="00DE18CB" w:rsidRPr="00DE18CB">
        <w:rPr>
          <w:rFonts w:ascii="Angsana New" w:hAnsi="Angsana New"/>
          <w:sz w:val="30"/>
          <w:szCs w:val="30"/>
        </w:rPr>
        <w:t xml:space="preserve"> </w:t>
      </w:r>
      <w:r w:rsidR="00DE18CB" w:rsidRPr="00DE18CB">
        <w:rPr>
          <w:rFonts w:ascii="Angsana New" w:hAnsi="Angsana New" w:hint="cs"/>
          <w:sz w:val="30"/>
          <w:szCs w:val="30"/>
          <w:cs/>
          <w:lang w:bidi="th-TH"/>
        </w:rPr>
        <w:t>บริษัทย่อยส่งจดหมายขอคืนหนังสือค้ำประกันสัญญาและอยู่ระหว่างดำเนินการไถ่ถอน</w:t>
      </w:r>
    </w:p>
    <w:p w14:paraId="5818B0A2" w14:textId="48224E34" w:rsidR="00040155" w:rsidRPr="00324224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</w:rPr>
      </w:pPr>
    </w:p>
    <w:p w14:paraId="6D3800DA" w14:textId="77777777" w:rsidR="002D52D5" w:rsidRPr="0078719A" w:rsidRDefault="002D52D5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5" w:name="_Hlk23297510"/>
      <w:r w:rsidRPr="0078719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324224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7B4C678C" w14:textId="0DC383AF" w:rsidR="00AB1616" w:rsidRDefault="00AB1616" w:rsidP="00BD42F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DE18C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6E2A97" w:rsidRPr="006E2A97">
        <w:rPr>
          <w:rFonts w:ascii="Angsana New" w:hAnsi="Angsana New"/>
          <w:sz w:val="30"/>
          <w:szCs w:val="30"/>
          <w:lang w:val="en-US"/>
        </w:rPr>
        <w:t>89</w:t>
      </w:r>
      <w:r w:rsidRPr="00DE18CB">
        <w:rPr>
          <w:rFonts w:ascii="Angsana New" w:hAnsi="Angsana New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ส่งผลให้ในเดือนกันยายน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2562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บริษัทย่อยได้รับหนังสือแจ้งเรื่องสงวนสิทธิ์เรียกร้องค่าปรับตามสัญญาจำนวน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41</w:t>
      </w:r>
      <w:r w:rsidRPr="00DE18CB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  <w:lang w:val="en-US"/>
        </w:rPr>
        <w:t>7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ล้านบาท</w:t>
      </w:r>
      <w:r w:rsidRPr="00DE18CB">
        <w:rPr>
          <w:rFonts w:ascii="Angsana New" w:hAnsi="Angsana New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2562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โดยจำนวนค่าปรับที่ผู้ว่าจ้างแจ้งมานั้นเป็นค่าปรับที่สูงเกินส่วน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ซึ่งไม่สอดคล้องกับการตีความและการคำนวณค่าปรับในสัญญา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พ</w:t>
      </w:r>
      <w:r w:rsidRPr="00DE18CB">
        <w:rPr>
          <w:rFonts w:ascii="Angsana New" w:hAnsi="Angsana New"/>
          <w:sz w:val="30"/>
          <w:szCs w:val="30"/>
          <w:cs/>
        </w:rPr>
        <w:t>.</w:t>
      </w:r>
      <w:r w:rsidRPr="00DE18CB">
        <w:rPr>
          <w:rFonts w:ascii="Angsana New" w:hAnsi="Angsana New" w:hint="cs"/>
          <w:sz w:val="30"/>
          <w:szCs w:val="30"/>
          <w:cs/>
        </w:rPr>
        <w:t>ศ</w:t>
      </w:r>
      <w:r w:rsidRPr="00DE18CB">
        <w:rPr>
          <w:rFonts w:ascii="Angsana New" w:hAnsi="Angsana New"/>
          <w:sz w:val="30"/>
          <w:szCs w:val="30"/>
          <w:cs/>
        </w:rPr>
        <w:t xml:space="preserve">. </w:t>
      </w:r>
      <w:r w:rsidR="006E2A97" w:rsidRPr="006E2A97">
        <w:rPr>
          <w:rFonts w:ascii="Angsana New" w:hAnsi="Angsana New"/>
          <w:sz w:val="30"/>
          <w:szCs w:val="30"/>
          <w:lang w:val="en-US"/>
        </w:rPr>
        <w:t>2560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ดังนั้น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บริษัทย่อยคำนวณค่าปรับสูงสุดที่คาดว่าจะเกิดขึ้นเป็นจำนวนเงิน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val="en-US"/>
        </w:rPr>
        <w:t>9</w:t>
      </w:r>
      <w:r w:rsidRPr="00DE18CB">
        <w:rPr>
          <w:rFonts w:ascii="Angsana New" w:hAnsi="Angsana New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 xml:space="preserve">ล้านบาท 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DE18CB">
        <w:rPr>
          <w:rFonts w:ascii="Angsana New" w:hAnsi="Angsana New"/>
          <w:spacing w:val="-2"/>
          <w:sz w:val="30"/>
          <w:szCs w:val="30"/>
        </w:rPr>
        <w:t xml:space="preserve"> </w:t>
      </w:r>
      <w:r w:rsidRPr="00DE18C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E18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="00687971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กลุ่มบริษัทได้รับรู้ค่าปรับจำนวน </w:t>
      </w:r>
      <w:r w:rsidR="006E2A97" w:rsidRPr="006E2A97">
        <w:rPr>
          <w:rFonts w:ascii="Angsana New" w:hAnsi="Angsana New"/>
          <w:sz w:val="30"/>
          <w:szCs w:val="30"/>
          <w:lang w:val="en-US"/>
        </w:rPr>
        <w:t>9</w:t>
      </w:r>
      <w:r w:rsidRPr="00DE18CB">
        <w:rPr>
          <w:rFonts w:ascii="Angsana New" w:hAnsi="Angsana New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ล้านบาท ในงบการเงินรวม</w:t>
      </w:r>
      <w:r w:rsidRPr="00DE18CB">
        <w:rPr>
          <w:rFonts w:ascii="Angsana New" w:hAnsi="Angsana New"/>
          <w:sz w:val="30"/>
          <w:szCs w:val="30"/>
        </w:rPr>
        <w:t xml:space="preserve"> </w:t>
      </w:r>
      <w:r w:rsidRPr="00DE18CB">
        <w:rPr>
          <w:rFonts w:ascii="Angsana New" w:hAnsi="Angsana New" w:hint="cs"/>
          <w:sz w:val="30"/>
          <w:szCs w:val="30"/>
          <w:cs/>
        </w:rPr>
        <w:t>และ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787648C2" w14:textId="77777777" w:rsidR="0043424B" w:rsidRPr="00324224" w:rsidRDefault="0043424B" w:rsidP="0050464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8"/>
          <w:szCs w:val="18"/>
        </w:rPr>
      </w:pPr>
    </w:p>
    <w:p w14:paraId="30B20F83" w14:textId="7C494727" w:rsidR="0043424B" w:rsidRDefault="0043424B" w:rsidP="0043424B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342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2CE2937B" w14:textId="47B00C4C" w:rsidR="0043424B" w:rsidRPr="00324224" w:rsidRDefault="0043424B" w:rsidP="0043424B">
      <w:pPr>
        <w:rPr>
          <w:sz w:val="8"/>
          <w:szCs w:val="8"/>
          <w:lang w:val="th-TH"/>
        </w:rPr>
      </w:pPr>
    </w:p>
    <w:p w14:paraId="293D5351" w14:textId="7B83D92C" w:rsidR="0043424B" w:rsidRPr="007B32D3" w:rsidRDefault="007B32D3" w:rsidP="00F0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5</w:t>
      </w:r>
      <w:r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="007C5A8F">
        <w:rPr>
          <w:rFonts w:ascii="Angsana New" w:hAnsi="Angsana New" w:hint="cs"/>
          <w:sz w:val="30"/>
          <w:szCs w:val="30"/>
          <w:cs/>
          <w:lang w:val="en-GB"/>
        </w:rPr>
        <w:t>พฤษภาคม</w:t>
      </w:r>
      <w:r w:rsidR="00626E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E2A97" w:rsidRPr="006E2A97">
        <w:rPr>
          <w:rFonts w:ascii="Angsana New" w:hAnsi="Angsana New"/>
          <w:spacing w:val="-2"/>
          <w:sz w:val="30"/>
          <w:szCs w:val="30"/>
        </w:rPr>
        <w:t>2564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3424B" w:rsidRPr="0043424B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AA7048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="00BC4A98">
        <w:rPr>
          <w:rFonts w:ascii="Angsana New" w:hAnsi="Angsana New" w:hint="cs"/>
          <w:sz w:val="30"/>
          <w:szCs w:val="30"/>
          <w:cs/>
          <w:lang w:val="en-GB"/>
        </w:rPr>
        <w:t>แห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>่</w:t>
      </w:r>
      <w:r w:rsidR="00BC4A98">
        <w:rPr>
          <w:rFonts w:ascii="Angsana New" w:hAnsi="Angsana New" w:hint="cs"/>
          <w:sz w:val="30"/>
          <w:szCs w:val="30"/>
          <w:cs/>
          <w:lang w:val="en-GB"/>
        </w:rPr>
        <w:t>งหนึ่ง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>ของบริษัท</w:t>
      </w:r>
      <w:r w:rsidRPr="007B32D3">
        <w:rPr>
          <w:rFonts w:ascii="Angsana New" w:hAnsi="Angsana New"/>
          <w:sz w:val="30"/>
          <w:szCs w:val="30"/>
          <w:cs/>
          <w:lang w:val="en-GB"/>
        </w:rPr>
        <w:t>ได้ทำสัญญาจะซื้อจะขายอสังหาริมทรัพย์เพื่อการลงทุนแห่งหนึ่งซึ่งเป็นที่ดินพร้อมสิ่งปลูกสร้างให้แก่บริษัทที่ไม่เกี่ยวข้องแห่งหนึ่งเป็นจำนวนเงิน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24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B32D3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975C5" w:rsidRPr="007B32D3">
        <w:rPr>
          <w:rFonts w:ascii="Angsana New" w:hAnsi="Angsana New"/>
          <w:sz w:val="30"/>
          <w:szCs w:val="30"/>
          <w:lang w:val="en-GB" w:bidi="ar-SA"/>
        </w:rPr>
        <w:t>(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>สุทธิจากค่าใช้</w:t>
      </w:r>
      <w:r w:rsidR="0034121A">
        <w:rPr>
          <w:rFonts w:ascii="Angsana New" w:hAnsi="Angsana New" w:hint="cs"/>
          <w:sz w:val="30"/>
          <w:szCs w:val="30"/>
          <w:cs/>
          <w:lang w:val="en-GB"/>
        </w:rPr>
        <w:t>จ่าย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 xml:space="preserve">ในการขายจำนวน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1</w:t>
      </w:r>
      <w:r w:rsidR="002975C5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="002975C5">
        <w:rPr>
          <w:rFonts w:ascii="Angsana New" w:hAnsi="Angsana New"/>
          <w:sz w:val="30"/>
          <w:szCs w:val="30"/>
          <w:lang w:val="en-GB" w:bidi="ar-SA"/>
        </w:rPr>
        <w:t xml:space="preserve">) </w:t>
      </w:r>
      <w:bookmarkEnd w:id="5"/>
      <w:r w:rsidRPr="007B32D3">
        <w:rPr>
          <w:rFonts w:ascii="Angsana New" w:hAnsi="Angsana New"/>
          <w:sz w:val="30"/>
          <w:szCs w:val="30"/>
          <w:cs/>
          <w:lang w:val="en-GB"/>
        </w:rPr>
        <w:t>บริษัทรับรู้ผลขาดทุนจาก</w:t>
      </w:r>
      <w:r w:rsidR="00C21C9B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9D1A5F">
        <w:rPr>
          <w:rFonts w:ascii="Angsana New" w:hAnsi="Angsana New" w:hint="cs"/>
          <w:sz w:val="30"/>
          <w:szCs w:val="30"/>
          <w:cs/>
          <w:lang w:val="en-GB"/>
        </w:rPr>
        <w:t>ลดมูลค่า</w:t>
      </w:r>
      <w:r w:rsidR="00C21C9B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="00C21C9B" w:rsidRPr="007B32D3">
        <w:rPr>
          <w:rFonts w:ascii="Angsana New" w:hAnsi="Angsana New"/>
          <w:sz w:val="30"/>
          <w:szCs w:val="30"/>
          <w:cs/>
          <w:lang w:val="en-GB"/>
        </w:rPr>
        <w:t>อสังหาริมทรัพย์เพื่อการลงทุน</w:t>
      </w:r>
      <w:r w:rsidRPr="007B32D3">
        <w:rPr>
          <w:rFonts w:ascii="Angsana New" w:hAnsi="Angsana New"/>
          <w:sz w:val="30"/>
          <w:szCs w:val="30"/>
          <w:cs/>
          <w:lang w:val="en-GB"/>
        </w:rPr>
        <w:t xml:space="preserve">ดังกล่าวเป็นจำนวน </w:t>
      </w:r>
      <w:r w:rsidR="006E2A97" w:rsidRPr="006E2A97">
        <w:rPr>
          <w:rFonts w:ascii="Angsana New" w:hAnsi="Angsana New"/>
          <w:sz w:val="30"/>
          <w:szCs w:val="30"/>
        </w:rPr>
        <w:t>4</w:t>
      </w:r>
      <w:r w:rsidR="0052086C">
        <w:rPr>
          <w:rFonts w:ascii="Angsana New" w:hAnsi="Angsana New"/>
          <w:sz w:val="30"/>
          <w:szCs w:val="30"/>
        </w:rPr>
        <w:t>.</w:t>
      </w:r>
      <w:r w:rsidR="006E2A97" w:rsidRPr="006E2A97">
        <w:rPr>
          <w:rFonts w:ascii="Angsana New" w:hAnsi="Angsana New"/>
          <w:sz w:val="30"/>
          <w:szCs w:val="30"/>
        </w:rPr>
        <w:t>5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B32D3">
        <w:rPr>
          <w:rFonts w:ascii="Angsana New" w:hAnsi="Angsana New"/>
          <w:sz w:val="30"/>
          <w:szCs w:val="30"/>
          <w:cs/>
          <w:lang w:val="en-GB"/>
        </w:rPr>
        <w:t>ล้านบาท ในงบกำไรขาดทุน</w:t>
      </w:r>
      <w:r w:rsidR="00C21C9B"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7B32D3">
        <w:rPr>
          <w:rFonts w:ascii="Angsana New" w:hAnsi="Angsana New"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31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B32D3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2564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B32D3">
        <w:rPr>
          <w:rFonts w:ascii="Angsana New" w:hAnsi="Angsana New"/>
          <w:sz w:val="30"/>
          <w:szCs w:val="30"/>
          <w:cs/>
          <w:lang w:val="en-GB"/>
        </w:rPr>
        <w:t xml:space="preserve">และจัดประเภทอสังหาริมทรัพย์เพื่อการลงทุนดังกล่าวเป็นสินทรัพย์ไม่หมุนเวียนที่ถือไว้เพื่อขาย ณ วันที่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31</w:t>
      </w:r>
      <w:r w:rsidRPr="007B32D3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B32D3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6E2A97" w:rsidRPr="006E2A97">
        <w:rPr>
          <w:rFonts w:ascii="Angsana New" w:hAnsi="Angsana New"/>
          <w:sz w:val="30"/>
          <w:szCs w:val="30"/>
          <w:lang w:bidi="ar-SA"/>
        </w:rPr>
        <w:t>2564</w:t>
      </w:r>
    </w:p>
    <w:sectPr w:rsidR="0043424B" w:rsidRPr="007B32D3" w:rsidSect="0047234C"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EB79F" w14:textId="77777777" w:rsidR="00FA5494" w:rsidRDefault="00FA5494" w:rsidP="00900EE2">
      <w:r>
        <w:separator/>
      </w:r>
    </w:p>
  </w:endnote>
  <w:endnote w:type="continuationSeparator" w:id="0">
    <w:p w14:paraId="78434850" w14:textId="77777777" w:rsidR="00FA5494" w:rsidRDefault="00FA5494" w:rsidP="00900EE2">
      <w:r>
        <w:continuationSeparator/>
      </w:r>
    </w:p>
  </w:endnote>
  <w:endnote w:type="continuationNotice" w:id="1">
    <w:p w14:paraId="77502F11" w14:textId="77777777" w:rsidR="00FA5494" w:rsidRDefault="00FA54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D63" w14:textId="373AFA97" w:rsidR="00FA5494" w:rsidRPr="007E2578" w:rsidRDefault="00FA549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E2A97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DE21750" w14:textId="77777777" w:rsidR="00FA5494" w:rsidRPr="00B411AC" w:rsidRDefault="00FA5494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F86B9" w14:textId="206C0928" w:rsidR="00FA5494" w:rsidRPr="007E2578" w:rsidRDefault="00FA5494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6E2A97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4C04DDB" w14:textId="77777777" w:rsidR="00FA5494" w:rsidRPr="00821FCC" w:rsidRDefault="00FA5494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C151A" w14:textId="76D329B5" w:rsidR="00FA5494" w:rsidRPr="007E2578" w:rsidRDefault="00FA5494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6E2A97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FA5494" w:rsidRPr="00984B6E" w:rsidRDefault="00FA5494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59509" w14:textId="77777777" w:rsidR="00FA5494" w:rsidRDefault="00FA5494" w:rsidP="00900EE2">
      <w:r>
        <w:separator/>
      </w:r>
    </w:p>
  </w:footnote>
  <w:footnote w:type="continuationSeparator" w:id="0">
    <w:p w14:paraId="63173802" w14:textId="77777777" w:rsidR="00FA5494" w:rsidRDefault="00FA5494" w:rsidP="00900EE2">
      <w:r>
        <w:continuationSeparator/>
      </w:r>
    </w:p>
  </w:footnote>
  <w:footnote w:type="continuationNotice" w:id="1">
    <w:p w14:paraId="1E8496CE" w14:textId="77777777" w:rsidR="00FA5494" w:rsidRDefault="00FA54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01DC2" w14:textId="77777777" w:rsidR="00FA5494" w:rsidRDefault="00FA5494">
    <w:pPr>
      <w:pStyle w:val="Header"/>
    </w:pPr>
  </w:p>
  <w:p w14:paraId="13626702" w14:textId="77777777" w:rsidR="00FA5494" w:rsidRDefault="00FA5494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51997" w14:textId="77777777" w:rsidR="00FA5494" w:rsidRPr="005A1AF1" w:rsidRDefault="00FA5494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193AE1D" w14:textId="77777777" w:rsidR="00FA5494" w:rsidRPr="003C763B" w:rsidRDefault="00FA5494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8B7CE7" w14:textId="1828BA15" w:rsidR="00FA5494" w:rsidRDefault="00FA5494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7439931" w14:textId="77777777" w:rsidR="00FA5494" w:rsidRPr="00BA3736" w:rsidRDefault="00FA549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86ED" w14:textId="77777777" w:rsidR="00FA5494" w:rsidRPr="005A1AF1" w:rsidRDefault="00FA5494" w:rsidP="00B17B9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995F862" w14:textId="77777777" w:rsidR="00FA5494" w:rsidRPr="003C763B" w:rsidRDefault="00FA5494" w:rsidP="00B17B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6899D" w14:textId="1857C7DD" w:rsidR="00FA5494" w:rsidRPr="00F72560" w:rsidRDefault="00FA5494" w:rsidP="008C616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72560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 xml:space="preserve"> (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DBA26D9" w14:textId="77777777" w:rsidR="00FA5494" w:rsidRPr="008C6A03" w:rsidRDefault="00FA549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60A55" w14:textId="77777777" w:rsidR="00FA5494" w:rsidRDefault="00FA5494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54A60" w14:textId="77777777" w:rsidR="00FA5494" w:rsidRPr="005A1AF1" w:rsidRDefault="00FA5494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1F2EB2A" w14:textId="77777777" w:rsidR="00FA5494" w:rsidRPr="003C763B" w:rsidRDefault="00FA5494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347D20" w14:textId="2E3A9907" w:rsidR="00FA5494" w:rsidRDefault="00FA5494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FA5494" w:rsidRPr="00DE6A98" w:rsidRDefault="00FA5494" w:rsidP="00BE6579">
    <w:pPr>
      <w:pStyle w:val="Header"/>
      <w:rPr>
        <w:rFonts w:ascii="Angsana New" w:hAnsi="Angsana New"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47B2" w14:textId="77777777" w:rsidR="00FA5494" w:rsidRDefault="00FA5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7EDA8" w14:textId="77777777" w:rsidR="00FA5494" w:rsidRPr="005A1AF1" w:rsidRDefault="00FA5494" w:rsidP="00C709F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04F3E3" w14:textId="77777777" w:rsidR="00FA5494" w:rsidRPr="003C763B" w:rsidRDefault="00FA5494" w:rsidP="00C709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E0D2B98" w14:textId="08432076" w:rsidR="00FA5494" w:rsidRDefault="00FA5494" w:rsidP="005D62A1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A4E6825" w14:textId="77777777" w:rsidR="00FA5494" w:rsidRPr="005D62A1" w:rsidRDefault="00FA549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DF6E7" w14:textId="77777777" w:rsidR="00FA5494" w:rsidRDefault="00FA5494">
    <w:pPr>
      <w:pStyle w:val="Header"/>
    </w:pPr>
  </w:p>
  <w:p w14:paraId="7D25A427" w14:textId="77777777" w:rsidR="00FA5494" w:rsidRDefault="00FA549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9A545" w14:textId="77777777" w:rsidR="00FA5494" w:rsidRDefault="00FA54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EDA82" w14:textId="77777777" w:rsidR="00FA5494" w:rsidRPr="00461F0B" w:rsidRDefault="00FA5494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431A15F" w14:textId="77777777" w:rsidR="00FA5494" w:rsidRPr="00461F0B" w:rsidRDefault="00FA5494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085B73" w14:textId="65765F72" w:rsidR="00FA5494" w:rsidRDefault="00FA5494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EA955D7" w14:textId="77777777" w:rsidR="00FA5494" w:rsidRPr="00F23AAC" w:rsidRDefault="00FA5494" w:rsidP="00BE6579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2B52C" w14:textId="77777777" w:rsidR="00FA5494" w:rsidRDefault="00FA549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5E903" w14:textId="77777777" w:rsidR="00FA5494" w:rsidRDefault="00FA549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003FC" w14:textId="77777777" w:rsidR="00FA5494" w:rsidRPr="005A1AF1" w:rsidRDefault="00FA5494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A75C9F6" w14:textId="77777777" w:rsidR="00FA5494" w:rsidRPr="003C763B" w:rsidRDefault="00FA5494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D1E665" w14:textId="58CB5385" w:rsidR="00FA5494" w:rsidRDefault="00FA5494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2A9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6E2A97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6806643" w14:textId="77777777" w:rsidR="00FA5494" w:rsidRPr="00605EF6" w:rsidRDefault="00FA5494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A3699" w14:textId="77777777" w:rsidR="00FA5494" w:rsidRDefault="00FA54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7"/>
  </w:num>
  <w:num w:numId="14">
    <w:abstractNumId w:val="24"/>
  </w:num>
  <w:num w:numId="15">
    <w:abstractNumId w:val="27"/>
  </w:num>
  <w:num w:numId="16">
    <w:abstractNumId w:val="31"/>
  </w:num>
  <w:num w:numId="17">
    <w:abstractNumId w:val="41"/>
  </w:num>
  <w:num w:numId="18">
    <w:abstractNumId w:val="17"/>
  </w:num>
  <w:num w:numId="19">
    <w:abstractNumId w:val="43"/>
  </w:num>
  <w:num w:numId="20">
    <w:abstractNumId w:val="23"/>
  </w:num>
  <w:num w:numId="21">
    <w:abstractNumId w:val="32"/>
  </w:num>
  <w:num w:numId="22">
    <w:abstractNumId w:val="42"/>
  </w:num>
  <w:num w:numId="23">
    <w:abstractNumId w:val="44"/>
  </w:num>
  <w:num w:numId="24">
    <w:abstractNumId w:val="35"/>
  </w:num>
  <w:num w:numId="25">
    <w:abstractNumId w:val="25"/>
  </w:num>
  <w:num w:numId="26">
    <w:abstractNumId w:val="40"/>
  </w:num>
  <w:num w:numId="27">
    <w:abstractNumId w:val="36"/>
  </w:num>
  <w:num w:numId="28">
    <w:abstractNumId w:val="18"/>
  </w:num>
  <w:num w:numId="29">
    <w:abstractNumId w:val="33"/>
  </w:num>
  <w:num w:numId="30">
    <w:abstractNumId w:val="16"/>
  </w:num>
  <w:num w:numId="31">
    <w:abstractNumId w:val="38"/>
  </w:num>
  <w:num w:numId="32">
    <w:abstractNumId w:val="12"/>
  </w:num>
  <w:num w:numId="33">
    <w:abstractNumId w:val="29"/>
  </w:num>
  <w:num w:numId="34">
    <w:abstractNumId w:val="28"/>
  </w:num>
  <w:num w:numId="35">
    <w:abstractNumId w:val="22"/>
  </w:num>
  <w:num w:numId="36">
    <w:abstractNumId w:val="34"/>
  </w:num>
  <w:num w:numId="37">
    <w:abstractNumId w:val="13"/>
  </w:num>
  <w:num w:numId="38">
    <w:abstractNumId w:val="10"/>
  </w:num>
  <w:num w:numId="39">
    <w:abstractNumId w:val="14"/>
  </w:num>
  <w:num w:numId="40">
    <w:abstractNumId w:val="21"/>
  </w:num>
  <w:num w:numId="41">
    <w:abstractNumId w:val="15"/>
  </w:num>
  <w:num w:numId="42">
    <w:abstractNumId w:val="30"/>
  </w:num>
  <w:num w:numId="43">
    <w:abstractNumId w:val="39"/>
  </w:num>
  <w:num w:numId="44">
    <w:abstractNumId w:val="20"/>
  </w:num>
  <w:num w:numId="45">
    <w:abstractNumId w:val="46"/>
  </w:num>
  <w:num w:numId="46">
    <w:abstractNumId w:val="45"/>
  </w:num>
  <w:num w:numId="47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3278"/>
    <w:rsid w:val="000132ED"/>
    <w:rsid w:val="00013415"/>
    <w:rsid w:val="00013486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241A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8A1"/>
    <w:rsid w:val="000A19F3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506"/>
    <w:rsid w:val="000C4B27"/>
    <w:rsid w:val="000C4BB0"/>
    <w:rsid w:val="000C4C30"/>
    <w:rsid w:val="000C4C93"/>
    <w:rsid w:val="000C55AB"/>
    <w:rsid w:val="000C5986"/>
    <w:rsid w:val="000C5E24"/>
    <w:rsid w:val="000C5EF3"/>
    <w:rsid w:val="000C5EFD"/>
    <w:rsid w:val="000C61BC"/>
    <w:rsid w:val="000C61D7"/>
    <w:rsid w:val="000C64C2"/>
    <w:rsid w:val="000C64C9"/>
    <w:rsid w:val="000C68E2"/>
    <w:rsid w:val="000C6CD7"/>
    <w:rsid w:val="000C6DE9"/>
    <w:rsid w:val="000C6E70"/>
    <w:rsid w:val="000C6F6E"/>
    <w:rsid w:val="000C6FE9"/>
    <w:rsid w:val="000C7056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915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3251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9EC"/>
    <w:rsid w:val="00277C8A"/>
    <w:rsid w:val="00277E3C"/>
    <w:rsid w:val="00277F65"/>
    <w:rsid w:val="002800EE"/>
    <w:rsid w:val="002808E9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4726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903C4"/>
    <w:rsid w:val="00390474"/>
    <w:rsid w:val="003904C2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472"/>
    <w:rsid w:val="003C35F7"/>
    <w:rsid w:val="003C3981"/>
    <w:rsid w:val="003C3B50"/>
    <w:rsid w:val="003C3C0C"/>
    <w:rsid w:val="003C3DE2"/>
    <w:rsid w:val="003C45CB"/>
    <w:rsid w:val="003C4817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DF8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4EC6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55D"/>
    <w:rsid w:val="00473A4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9ED"/>
    <w:rsid w:val="00526DC1"/>
    <w:rsid w:val="00527D55"/>
    <w:rsid w:val="00530717"/>
    <w:rsid w:val="00530E23"/>
    <w:rsid w:val="00531478"/>
    <w:rsid w:val="00531671"/>
    <w:rsid w:val="00532276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B3C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0A"/>
    <w:rsid w:val="007341E3"/>
    <w:rsid w:val="0073444B"/>
    <w:rsid w:val="007348D1"/>
    <w:rsid w:val="00734921"/>
    <w:rsid w:val="00734A2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A6"/>
    <w:rsid w:val="00865917"/>
    <w:rsid w:val="00865AC9"/>
    <w:rsid w:val="00865DA3"/>
    <w:rsid w:val="008660A9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DD9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0F9C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44F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709B"/>
    <w:rsid w:val="00BC7220"/>
    <w:rsid w:val="00BC7490"/>
    <w:rsid w:val="00BC75DA"/>
    <w:rsid w:val="00BC765B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BB2"/>
    <w:rsid w:val="00C33CED"/>
    <w:rsid w:val="00C33D5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4386"/>
    <w:rsid w:val="00D44805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5D8"/>
    <w:rsid w:val="00D52C01"/>
    <w:rsid w:val="00D52C9E"/>
    <w:rsid w:val="00D52D81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FA"/>
    <w:rsid w:val="00D9153B"/>
    <w:rsid w:val="00D91676"/>
    <w:rsid w:val="00D91D52"/>
    <w:rsid w:val="00D91D93"/>
    <w:rsid w:val="00D921CA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314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C1D"/>
    <w:rsid w:val="00E56D62"/>
    <w:rsid w:val="00E56E02"/>
    <w:rsid w:val="00E56F05"/>
    <w:rsid w:val="00E5738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1998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15"/>
    <w:rsid w:val="00F04EFF"/>
    <w:rsid w:val="00F05B4A"/>
    <w:rsid w:val="00F05C49"/>
    <w:rsid w:val="00F05FC7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2C1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2E0"/>
    <w:rsid w:val="00F9641A"/>
    <w:rsid w:val="00F96688"/>
    <w:rsid w:val="00F967ED"/>
    <w:rsid w:val="00F968A7"/>
    <w:rsid w:val="00F968E6"/>
    <w:rsid w:val="00F96934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5034"/>
    <w:rsid w:val="00FE50F9"/>
    <w:rsid w:val="00FE574B"/>
    <w:rsid w:val="00FE57C3"/>
    <w:rsid w:val="00FE5A4F"/>
    <w:rsid w:val="00FE5F2B"/>
    <w:rsid w:val="00FE6345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13"/>
        <w:tab w:val="clear" w:pos="4678"/>
        <w:tab w:val="clear" w:pos="5387"/>
        <w:tab w:val="clear" w:pos="5613"/>
        <w:tab w:val="clear" w:pos="6322"/>
        <w:tab w:val="clear" w:pos="6549"/>
        <w:tab w:val="num" w:pos="1107"/>
      </w:tabs>
      <w:ind w:left="1107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47</Pages>
  <Words>8565</Words>
  <Characters>48821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57272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Klinsukon, Yendee</cp:lastModifiedBy>
  <cp:revision>2</cp:revision>
  <cp:lastPrinted>2021-05-09T11:50:00Z</cp:lastPrinted>
  <dcterms:created xsi:type="dcterms:W3CDTF">2021-05-17T02:51:00Z</dcterms:created>
  <dcterms:modified xsi:type="dcterms:W3CDTF">2021-05-17T02:51:00Z</dcterms:modified>
</cp:coreProperties>
</file>