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C9452D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56312F28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7EAE946" w14:textId="4A03F0CE" w:rsidR="003D450C" w:rsidRDefault="003D450C" w:rsidP="004C2111">
      <w:pPr>
        <w:pStyle w:val="Reference"/>
        <w:rPr>
          <w:rFonts w:cstheme="minorBidi"/>
          <w:lang w:val="en-US" w:bidi="th-TH"/>
        </w:rPr>
      </w:pPr>
    </w:p>
    <w:p w14:paraId="1439E887" w14:textId="0C9A46C8" w:rsidR="003D450C" w:rsidRDefault="003D450C" w:rsidP="004C2111">
      <w:pPr>
        <w:pStyle w:val="Reference"/>
        <w:rPr>
          <w:rFonts w:cstheme="minorBidi"/>
          <w:lang w:val="en-US" w:bidi="th-TH"/>
        </w:rPr>
      </w:pPr>
    </w:p>
    <w:p w14:paraId="159A21ED" w14:textId="55144E93" w:rsidR="003D450C" w:rsidRDefault="003D450C" w:rsidP="004C2111">
      <w:pPr>
        <w:pStyle w:val="Reference"/>
        <w:rPr>
          <w:rFonts w:cstheme="minorBidi"/>
          <w:lang w:val="en-US" w:bidi="th-TH"/>
        </w:rPr>
      </w:pPr>
    </w:p>
    <w:p w14:paraId="07173034" w14:textId="1FA0E35B" w:rsidR="003D450C" w:rsidRDefault="003D450C" w:rsidP="004C2111">
      <w:pPr>
        <w:pStyle w:val="Reference"/>
        <w:rPr>
          <w:rFonts w:cstheme="minorBidi"/>
          <w:lang w:val="en-US" w:bidi="th-TH"/>
        </w:rPr>
      </w:pPr>
    </w:p>
    <w:p w14:paraId="7A3ED0D4" w14:textId="56DE4CC0" w:rsidR="003D450C" w:rsidRDefault="003D450C" w:rsidP="004C2111">
      <w:pPr>
        <w:pStyle w:val="Reference"/>
        <w:rPr>
          <w:rFonts w:cstheme="minorBidi"/>
          <w:lang w:val="en-US" w:bidi="th-TH"/>
        </w:rPr>
      </w:pPr>
    </w:p>
    <w:p w14:paraId="293345C8" w14:textId="2F08CFF1" w:rsidR="003D450C" w:rsidRDefault="003D450C" w:rsidP="004C2111">
      <w:pPr>
        <w:pStyle w:val="Reference"/>
        <w:rPr>
          <w:rFonts w:cstheme="minorBidi"/>
          <w:lang w:val="en-US" w:bidi="th-TH"/>
        </w:rPr>
      </w:pPr>
    </w:p>
    <w:p w14:paraId="001E1291" w14:textId="77777777" w:rsidR="003D450C" w:rsidRDefault="003D450C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717D2128" w:rsidR="00AC56FB" w:rsidRPr="007C2D33" w:rsidRDefault="00587804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C56FB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667667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”) </w:t>
      </w:r>
      <w:r w:rsidR="00AB7FD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ซึ่งประกอบด้วย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</w:t>
      </w:r>
      <w:r w:rsidR="00AB7FDF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667667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="00AB7FDF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AB7FDF" w:rsidRPr="00E71505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AB7FDF" w:rsidRPr="00E7150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AB7FDF" w:rsidRPr="00E71505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E7150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71505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4A19E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AB7FDF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สามเดือนสิ้นสุด</w:t>
      </w:r>
      <w:r w:rsidR="004A19E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="00AB7FDF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="00AB7FD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AB7FDF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ริหารของ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7FDF"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5543CB1" w14:textId="77777777" w:rsidR="00E55779" w:rsidRPr="00AC2B57" w:rsidRDefault="00E55779" w:rsidP="00E5577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         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1CBAF921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BF42029" w14:textId="6F829D75" w:rsidR="003D450C" w:rsidRDefault="003D450C" w:rsidP="00CD4D4E">
      <w:pPr>
        <w:jc w:val="thaiDistribute"/>
        <w:rPr>
          <w:rFonts w:ascii="Browallia New" w:hAnsi="Browallia New" w:cs="Browallia New"/>
        </w:rPr>
      </w:pPr>
    </w:p>
    <w:p w14:paraId="00DF862C" w14:textId="1A2AF26B" w:rsidR="003D450C" w:rsidRDefault="003D450C" w:rsidP="00CD4D4E">
      <w:pPr>
        <w:jc w:val="thaiDistribute"/>
        <w:rPr>
          <w:rFonts w:ascii="Browallia New" w:hAnsi="Browallia New" w:cs="Browallia New"/>
        </w:rPr>
      </w:pPr>
    </w:p>
    <w:p w14:paraId="7CA2C1B2" w14:textId="0AEDB24E" w:rsidR="003D450C" w:rsidRDefault="003D450C" w:rsidP="00CD4D4E">
      <w:pPr>
        <w:jc w:val="thaiDistribute"/>
        <w:rPr>
          <w:rFonts w:ascii="Browallia New" w:hAnsi="Browallia New" w:cs="Browallia New"/>
        </w:rPr>
      </w:pPr>
    </w:p>
    <w:p w14:paraId="5BDE141B" w14:textId="71B62B5E" w:rsidR="003D450C" w:rsidRDefault="003D450C" w:rsidP="00CD4D4E">
      <w:pPr>
        <w:jc w:val="thaiDistribute"/>
        <w:rPr>
          <w:rFonts w:ascii="Browallia New" w:hAnsi="Browallia New" w:cs="Browallia New"/>
        </w:rPr>
      </w:pPr>
    </w:p>
    <w:p w14:paraId="74AAB400" w14:textId="77777777" w:rsidR="003D450C" w:rsidRDefault="003D450C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845C5D" w14:textId="77777777" w:rsidR="00532AB5" w:rsidRPr="00AC2B57" w:rsidRDefault="00532AB5" w:rsidP="00532AB5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จากการสอบทาน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28E3C6CD" w:rsidR="00D15EA5" w:rsidRPr="00D52C3D" w:rsidRDefault="000B173C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0B173C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B275A2" w:rsidRPr="000B173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B275A2" w:rsidRPr="000B17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B275A2" w:rsidRPr="000B173C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8BF2" w14:textId="77777777" w:rsidR="00943419" w:rsidRDefault="00943419">
      <w:r>
        <w:separator/>
      </w:r>
    </w:p>
  </w:endnote>
  <w:endnote w:type="continuationSeparator" w:id="0">
    <w:p w14:paraId="2018C3F8" w14:textId="77777777" w:rsidR="00943419" w:rsidRDefault="0094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62587" w14:textId="77777777" w:rsidR="00943419" w:rsidRDefault="00943419">
      <w:bookmarkStart w:id="0" w:name="_Hlk482348182"/>
      <w:bookmarkEnd w:id="0"/>
      <w:r>
        <w:separator/>
      </w:r>
    </w:p>
  </w:footnote>
  <w:footnote w:type="continuationSeparator" w:id="0">
    <w:p w14:paraId="2606ABE2" w14:textId="77777777" w:rsidR="00943419" w:rsidRDefault="0094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C6FFBA2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223F1CF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90E1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730F"/>
    <w:rsid w:val="0003023B"/>
    <w:rsid w:val="00031D17"/>
    <w:rsid w:val="00044ACE"/>
    <w:rsid w:val="0004550E"/>
    <w:rsid w:val="00052614"/>
    <w:rsid w:val="00055CAD"/>
    <w:rsid w:val="00067A2B"/>
    <w:rsid w:val="000723F7"/>
    <w:rsid w:val="0007244B"/>
    <w:rsid w:val="00074485"/>
    <w:rsid w:val="00080552"/>
    <w:rsid w:val="000828F1"/>
    <w:rsid w:val="00082F59"/>
    <w:rsid w:val="00084DB3"/>
    <w:rsid w:val="000875D8"/>
    <w:rsid w:val="00094333"/>
    <w:rsid w:val="00097FAB"/>
    <w:rsid w:val="000B010D"/>
    <w:rsid w:val="000B173C"/>
    <w:rsid w:val="000B65E3"/>
    <w:rsid w:val="000B7090"/>
    <w:rsid w:val="000C2481"/>
    <w:rsid w:val="000D1AFB"/>
    <w:rsid w:val="000E52CE"/>
    <w:rsid w:val="000F3AAB"/>
    <w:rsid w:val="000F6E25"/>
    <w:rsid w:val="001011DF"/>
    <w:rsid w:val="00112B69"/>
    <w:rsid w:val="00115946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A6288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90E14"/>
    <w:rsid w:val="002A252E"/>
    <w:rsid w:val="002B0BF8"/>
    <w:rsid w:val="002B1398"/>
    <w:rsid w:val="002B5A4A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5C7E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450C"/>
    <w:rsid w:val="003D64D6"/>
    <w:rsid w:val="003E034A"/>
    <w:rsid w:val="003E3E21"/>
    <w:rsid w:val="003F1162"/>
    <w:rsid w:val="003F5A96"/>
    <w:rsid w:val="00401E4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19E8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32AB5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87804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7025"/>
    <w:rsid w:val="005E2D67"/>
    <w:rsid w:val="005E5578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667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574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038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494C"/>
    <w:rsid w:val="00870D49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43419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E6222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727E9"/>
    <w:rsid w:val="00A918D1"/>
    <w:rsid w:val="00A93A9A"/>
    <w:rsid w:val="00A947CB"/>
    <w:rsid w:val="00AA219C"/>
    <w:rsid w:val="00AA5C16"/>
    <w:rsid w:val="00AB1178"/>
    <w:rsid w:val="00AB1F31"/>
    <w:rsid w:val="00AB690D"/>
    <w:rsid w:val="00AB7FDF"/>
    <w:rsid w:val="00AC107E"/>
    <w:rsid w:val="00AC31D4"/>
    <w:rsid w:val="00AC3D97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275A2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6939"/>
    <w:rsid w:val="00C15638"/>
    <w:rsid w:val="00C173BF"/>
    <w:rsid w:val="00C21E3B"/>
    <w:rsid w:val="00C24282"/>
    <w:rsid w:val="00C3462C"/>
    <w:rsid w:val="00C35B1A"/>
    <w:rsid w:val="00C41C7D"/>
    <w:rsid w:val="00C60F68"/>
    <w:rsid w:val="00C63023"/>
    <w:rsid w:val="00C63743"/>
    <w:rsid w:val="00C65C75"/>
    <w:rsid w:val="00C76C6C"/>
    <w:rsid w:val="00C80EC5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268B0"/>
    <w:rsid w:val="00D3089E"/>
    <w:rsid w:val="00D31D7A"/>
    <w:rsid w:val="00D33E60"/>
    <w:rsid w:val="00D460E7"/>
    <w:rsid w:val="00D52C3D"/>
    <w:rsid w:val="00D63ABC"/>
    <w:rsid w:val="00D643B7"/>
    <w:rsid w:val="00D65332"/>
    <w:rsid w:val="00D675F1"/>
    <w:rsid w:val="00D73B96"/>
    <w:rsid w:val="00D80807"/>
    <w:rsid w:val="00D80C8B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E4F2C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34158"/>
    <w:rsid w:val="00E406D5"/>
    <w:rsid w:val="00E4627C"/>
    <w:rsid w:val="00E55779"/>
    <w:rsid w:val="00E56701"/>
    <w:rsid w:val="00E62754"/>
    <w:rsid w:val="00E64D2D"/>
    <w:rsid w:val="00E71505"/>
    <w:rsid w:val="00E86B53"/>
    <w:rsid w:val="00E86F4B"/>
    <w:rsid w:val="00E9110B"/>
    <w:rsid w:val="00EA2B6F"/>
    <w:rsid w:val="00EB0DDD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purl.org/dc/terms/"/>
    <ds:schemaRef ds:uri="637853d3-3c8a-4525-b7b2-7dbd8854d207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f558644-f955-442f-a737-29339a49f4e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</TotalTime>
  <Pages>2</Pages>
  <Words>334</Words>
  <Characters>1317</Characters>
  <Application>Microsoft Office Word</Application>
  <DocSecurity>0</DocSecurity>
  <Lines>10</Lines>
  <Paragraphs>3</Paragraphs>
  <ScaleCrop>false</ScaleCrop>
  <Company>Grant Thornton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18</cp:revision>
  <cp:lastPrinted>2020-11-06T06:49:00Z</cp:lastPrinted>
  <dcterms:created xsi:type="dcterms:W3CDTF">2020-11-06T07:55:00Z</dcterms:created>
  <dcterms:modified xsi:type="dcterms:W3CDTF">2021-05-17T07:46:00Z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