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6586CA72" w14:textId="128A24BD" w:rsidR="00BC2EBE" w:rsidRDefault="00BC2EBE" w:rsidP="00D15EA5">
      <w:pPr>
        <w:pStyle w:val="BodyText"/>
        <w:rPr>
          <w:rFonts w:cstheme="minorBidi"/>
          <w:lang w:bidi="th-TH"/>
        </w:rPr>
      </w:pPr>
    </w:p>
    <w:p w14:paraId="58B03209" w14:textId="77777777" w:rsidR="00D27C71" w:rsidRPr="00D15EA5" w:rsidRDefault="00D27C71" w:rsidP="00D15EA5">
      <w:pPr>
        <w:pStyle w:val="BodyText"/>
        <w:rPr>
          <w:rFonts w:cstheme="minorBidi"/>
          <w:cs/>
          <w:lang w:bidi="th-TH"/>
        </w:rPr>
      </w:pPr>
    </w:p>
    <w:p w14:paraId="193DF405" w14:textId="7F6774D1" w:rsidR="002205B3" w:rsidRDefault="00634D49" w:rsidP="002205B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8C1E8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วาว </w:t>
      </w:r>
      <w:proofErr w:type="spellStart"/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แฟคเต</w:t>
      </w:r>
      <w:proofErr w:type="spellEnd"/>
      <w:r w:rsidR="0018015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อร์</w:t>
      </w:r>
      <w:r w:rsidR="002205B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F73A5BB" w:rsidR="00634D49" w:rsidRPr="00D65332" w:rsidRDefault="002205B3" w:rsidP="00F9667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</w:rPr>
        <w:t xml:space="preserve">           </w:t>
      </w:r>
    </w:p>
    <w:p w14:paraId="75981FE9" w14:textId="04A697CE" w:rsidR="00B37512" w:rsidRPr="00AC2B57" w:rsidRDefault="00B37512" w:rsidP="00B37512">
      <w:pPr>
        <w:jc w:val="thaiDistribute"/>
        <w:rPr>
          <w:rFonts w:ascii="BrowalliaUPC" w:hAnsi="BrowalliaUPC" w:cs="BrowalliaUPC"/>
          <w:sz w:val="28"/>
          <w:szCs w:val="28"/>
        </w:rPr>
      </w:pP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ข้าพเจ้าได้สอบทานงบการเงิน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Pr="00B3751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วาว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proofErr w:type="spellStart"/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แฟคเต</w:t>
      </w:r>
      <w:proofErr w:type="spellEnd"/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อร์ 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ซึ่งประกอบด้วย 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B37512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B3751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Pr="00B37512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="00812658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B3751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B3751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81265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Pr="00B3751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ผู้ถือหุ้นรวม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B3751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B3751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3751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สำหรับงวดสามเดือนสิ้นสุด</w:t>
      </w:r>
      <w:r w:rsidR="00812658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br/>
      </w:r>
      <w:r w:rsidRPr="00B3751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</w:t>
      </w:r>
      <w:r w:rsidRPr="00B3751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B3751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B3751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37512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B3751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7C381F" w14:textId="77777777" w:rsidR="007962EB" w:rsidRDefault="007962EB" w:rsidP="00C943F8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EE44DA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18E482B4" w:rsidR="00CD4D4E" w:rsidRPr="00F01358" w:rsidRDefault="0009650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687320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</w:t>
      </w:r>
      <w:r w:rsidR="00874A8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ได้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C8169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7825FD4" w14:textId="0E196E36" w:rsidR="00096504" w:rsidRDefault="00096504" w:rsidP="00CD4D4E">
      <w:pPr>
        <w:jc w:val="thaiDistribute"/>
        <w:rPr>
          <w:rFonts w:ascii="Browallia New" w:hAnsi="Browallia New" w:cs="Browallia New"/>
        </w:rPr>
      </w:pPr>
    </w:p>
    <w:p w14:paraId="00A5CF69" w14:textId="74128EB0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06F8E1D7" w14:textId="14FCA357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3B12F6DB" w14:textId="6194F684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2BE6B416" w14:textId="37A5360F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5817B38A" w14:textId="204FAA06" w:rsidR="00DD4883" w:rsidRDefault="00DD4883" w:rsidP="00CD4D4E">
      <w:pPr>
        <w:jc w:val="thaiDistribute"/>
        <w:rPr>
          <w:rFonts w:ascii="Browallia New" w:hAnsi="Browallia New" w:cs="Browallia New"/>
        </w:rPr>
      </w:pPr>
    </w:p>
    <w:p w14:paraId="2B3A6972" w14:textId="77777777" w:rsidR="00DD4883" w:rsidRDefault="00DD4883" w:rsidP="00CD4D4E">
      <w:pPr>
        <w:jc w:val="thaiDistribute"/>
        <w:rPr>
          <w:rFonts w:ascii="Browallia New" w:hAnsi="Browallia New" w:cs="Browallia New"/>
        </w:rPr>
      </w:pPr>
    </w:p>
    <w:p w14:paraId="1707154C" w14:textId="77777777" w:rsidR="00B80706" w:rsidRDefault="00B80706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BC2EBE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6151FF" w:rsidRDefault="00CD4D4E" w:rsidP="00E0203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0F1B2F6D" w:rsidR="00142624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9A334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0F71AE0" w14:textId="42CED8A5" w:rsidR="00353ECA" w:rsidRPr="00AA7B1F" w:rsidRDefault="00353ECA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FEB24AD" w14:textId="77777777" w:rsidR="00EE5651" w:rsidRPr="00AA7B1F" w:rsidRDefault="00EE5651" w:rsidP="00AA7B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01FE1F1" w14:textId="0D66AD99" w:rsidR="00056DC4" w:rsidRPr="00995F23" w:rsidRDefault="00056DC4" w:rsidP="00AA7B1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35A6F15" w14:textId="77777777" w:rsidR="00636D1A" w:rsidRPr="00050E59" w:rsidRDefault="00636D1A" w:rsidP="00636D1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 xml:space="preserve">  </w:t>
      </w:r>
      <w:r w:rsidRPr="00050E5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ED1BD32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72C18C38" w:rsidR="002205B3" w:rsidRPr="008E1234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8C1E8E">
        <w:rPr>
          <w:rFonts w:ascii="Browallia New" w:hAnsi="Browallia New" w:cs="Browallia New"/>
          <w:sz w:val="28"/>
          <w:szCs w:val="28"/>
        </w:rPr>
        <w:t xml:space="preserve"> </w:t>
      </w:r>
      <w:r w:rsidR="008E1234">
        <w:rPr>
          <w:rFonts w:ascii="Browallia New" w:hAnsi="Browallia New" w:cs="Browallia New"/>
          <w:sz w:val="28"/>
          <w:szCs w:val="28"/>
          <w:lang w:val="en-US"/>
        </w:rPr>
        <w:t>8593</w:t>
      </w:r>
    </w:p>
    <w:p w14:paraId="67215961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8C1E8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8C1E8E" w:rsidRDefault="002205B3" w:rsidP="002205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C1E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2F8F8592" w:rsidR="00D15EA5" w:rsidRPr="00164C0E" w:rsidRDefault="008C6D50" w:rsidP="00396C5E">
      <w:pPr>
        <w:spacing w:line="360" w:lineRule="auto"/>
        <w:jc w:val="thaiDistribute"/>
        <w:rPr>
          <w:rFonts w:ascii="Arial" w:hAnsi="Arial"/>
          <w:sz w:val="19"/>
          <w:szCs w:val="19"/>
          <w:lang w:val="en-US"/>
        </w:rPr>
      </w:pPr>
      <w:r w:rsidRPr="008C6D50">
        <w:rPr>
          <w:rFonts w:ascii="Browallia New" w:hAnsi="Browallia New" w:cs="Browallia New"/>
          <w:sz w:val="28"/>
          <w:szCs w:val="28"/>
          <w:lang w:val="en-US" w:eastAsia="en-GB" w:bidi="th-TH"/>
        </w:rPr>
        <w:t>17</w:t>
      </w:r>
      <w:r w:rsidR="00AB195D" w:rsidRPr="008C6D50">
        <w:rPr>
          <w:rFonts w:ascii="Browallia New" w:hAnsi="Browallia New" w:cs="Browallia New" w:hint="cs"/>
          <w:sz w:val="28"/>
          <w:szCs w:val="28"/>
          <w:cs/>
          <w:lang w:val="en-US" w:eastAsia="en-GB" w:bidi="th-TH"/>
        </w:rPr>
        <w:t xml:space="preserve"> พฤษภาคม </w:t>
      </w:r>
      <w:r w:rsidR="00AB195D" w:rsidRPr="008C6D50">
        <w:rPr>
          <w:rFonts w:ascii="Browallia New" w:hAnsi="Browallia New" w:cs="Browallia New"/>
          <w:sz w:val="28"/>
          <w:szCs w:val="28"/>
          <w:lang w:val="en-US" w:eastAsia="en-GB" w:bidi="th-TH"/>
        </w:rPr>
        <w:t>2564</w:t>
      </w:r>
      <w:r w:rsidR="005777DF">
        <w:rPr>
          <w:rFonts w:ascii="Browallia New" w:hAnsi="Browallia New" w:cs="Browallia New"/>
          <w:sz w:val="28"/>
          <w:szCs w:val="28"/>
          <w:lang w:val="en-US" w:eastAsia="en-GB" w:bidi="th-TH"/>
        </w:rPr>
        <w:t xml:space="preserve"> </w:t>
      </w:r>
    </w:p>
    <w:sectPr w:rsidR="00D15EA5" w:rsidRPr="00164C0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2FB3" w14:textId="77777777" w:rsidR="009A0F18" w:rsidRDefault="009A0F18">
      <w:r>
        <w:separator/>
      </w:r>
    </w:p>
  </w:endnote>
  <w:endnote w:type="continuationSeparator" w:id="0">
    <w:p w14:paraId="23FBB791" w14:textId="77777777" w:rsidR="009A0F18" w:rsidRDefault="009A0F18">
      <w:r>
        <w:continuationSeparator/>
      </w:r>
    </w:p>
  </w:endnote>
  <w:endnote w:type="continuationNotice" w:id="1">
    <w:p w14:paraId="38210FBB" w14:textId="77777777" w:rsidR="009A0F18" w:rsidRDefault="009A0F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FF476" w14:textId="77777777" w:rsidR="009A0F18" w:rsidRDefault="009A0F18">
      <w:bookmarkStart w:id="0" w:name="_Hlk482348182"/>
      <w:bookmarkEnd w:id="0"/>
      <w:r>
        <w:separator/>
      </w:r>
    </w:p>
  </w:footnote>
  <w:footnote w:type="continuationSeparator" w:id="0">
    <w:p w14:paraId="217EF4BA" w14:textId="77777777" w:rsidR="009A0F18" w:rsidRDefault="009A0F18">
      <w:r>
        <w:continuationSeparator/>
      </w:r>
    </w:p>
  </w:footnote>
  <w:footnote w:type="continuationNotice" w:id="1">
    <w:p w14:paraId="142459DE" w14:textId="77777777" w:rsidR="009A0F18" w:rsidRDefault="009A0F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104B2A" w:rsidRDefault="00104B2A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0391E83" w:rsidR="00104B2A" w:rsidRDefault="00104B2A" w:rsidP="00D96128">
    <w:pPr>
      <w:pStyle w:val="Header"/>
      <w:jc w:val="right"/>
    </w:pPr>
  </w:p>
  <w:p w14:paraId="4A9BB6FF" w14:textId="77777777" w:rsidR="00104B2A" w:rsidRPr="0079502D" w:rsidRDefault="00104B2A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104B2A" w:rsidRDefault="00104B2A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C3B2F9A" w:rsidR="00104B2A" w:rsidRPr="006932D7" w:rsidRDefault="00104B2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C793D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104B2A" w:rsidRDefault="00104B2A" w:rsidP="00D15EA5">
    <w:pPr>
      <w:pStyle w:val="Header"/>
    </w:pPr>
    <w:bookmarkStart w:id="1" w:name="Footer3_tbl"/>
    <w:bookmarkEnd w:id="1"/>
  </w:p>
  <w:p w14:paraId="4E76693D" w14:textId="445F2E92" w:rsidR="00104B2A" w:rsidRPr="00C945E8" w:rsidRDefault="00104B2A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6832"/>
    <w:rsid w:val="00013630"/>
    <w:rsid w:val="00013BE3"/>
    <w:rsid w:val="00014550"/>
    <w:rsid w:val="000162B0"/>
    <w:rsid w:val="0003023B"/>
    <w:rsid w:val="00031D17"/>
    <w:rsid w:val="00044ACE"/>
    <w:rsid w:val="0004550E"/>
    <w:rsid w:val="00052614"/>
    <w:rsid w:val="00056DC4"/>
    <w:rsid w:val="00057653"/>
    <w:rsid w:val="00067A2B"/>
    <w:rsid w:val="000723F7"/>
    <w:rsid w:val="00074485"/>
    <w:rsid w:val="00075060"/>
    <w:rsid w:val="00076669"/>
    <w:rsid w:val="000820BB"/>
    <w:rsid w:val="000828F1"/>
    <w:rsid w:val="00082F59"/>
    <w:rsid w:val="00084A80"/>
    <w:rsid w:val="000875D8"/>
    <w:rsid w:val="00087DD5"/>
    <w:rsid w:val="00094333"/>
    <w:rsid w:val="00096504"/>
    <w:rsid w:val="00097FAB"/>
    <w:rsid w:val="000B65E3"/>
    <w:rsid w:val="000B7090"/>
    <w:rsid w:val="000D191B"/>
    <w:rsid w:val="000E52CE"/>
    <w:rsid w:val="000F3AAB"/>
    <w:rsid w:val="000F6E25"/>
    <w:rsid w:val="001011DF"/>
    <w:rsid w:val="00104B2A"/>
    <w:rsid w:val="001079CB"/>
    <w:rsid w:val="00110B7F"/>
    <w:rsid w:val="00112B69"/>
    <w:rsid w:val="001316D3"/>
    <w:rsid w:val="00131EDA"/>
    <w:rsid w:val="00136127"/>
    <w:rsid w:val="00142353"/>
    <w:rsid w:val="00142624"/>
    <w:rsid w:val="00142760"/>
    <w:rsid w:val="00142E5B"/>
    <w:rsid w:val="001437CB"/>
    <w:rsid w:val="00146B5F"/>
    <w:rsid w:val="001508AD"/>
    <w:rsid w:val="001518A0"/>
    <w:rsid w:val="00151A12"/>
    <w:rsid w:val="00154DB5"/>
    <w:rsid w:val="0015513D"/>
    <w:rsid w:val="001554CD"/>
    <w:rsid w:val="00155A91"/>
    <w:rsid w:val="001613E2"/>
    <w:rsid w:val="0016459D"/>
    <w:rsid w:val="00164C0E"/>
    <w:rsid w:val="00167017"/>
    <w:rsid w:val="00180155"/>
    <w:rsid w:val="00182F9F"/>
    <w:rsid w:val="0019210D"/>
    <w:rsid w:val="001A3BFB"/>
    <w:rsid w:val="001A3C20"/>
    <w:rsid w:val="001A7912"/>
    <w:rsid w:val="001B198C"/>
    <w:rsid w:val="001B7388"/>
    <w:rsid w:val="001B7BF8"/>
    <w:rsid w:val="001D2302"/>
    <w:rsid w:val="001D7BB3"/>
    <w:rsid w:val="001E12A6"/>
    <w:rsid w:val="001E498F"/>
    <w:rsid w:val="001F18C6"/>
    <w:rsid w:val="001F1D06"/>
    <w:rsid w:val="001F227D"/>
    <w:rsid w:val="00203C53"/>
    <w:rsid w:val="00206290"/>
    <w:rsid w:val="002072BE"/>
    <w:rsid w:val="002205B3"/>
    <w:rsid w:val="00224CFC"/>
    <w:rsid w:val="0022518C"/>
    <w:rsid w:val="00231FCA"/>
    <w:rsid w:val="00233F08"/>
    <w:rsid w:val="00237A7E"/>
    <w:rsid w:val="00241F16"/>
    <w:rsid w:val="002452CA"/>
    <w:rsid w:val="00247969"/>
    <w:rsid w:val="0026182A"/>
    <w:rsid w:val="002640F7"/>
    <w:rsid w:val="00275CDF"/>
    <w:rsid w:val="00277EBE"/>
    <w:rsid w:val="002838FB"/>
    <w:rsid w:val="00285249"/>
    <w:rsid w:val="00297CE0"/>
    <w:rsid w:val="002A252E"/>
    <w:rsid w:val="002B0BF8"/>
    <w:rsid w:val="002B5A4A"/>
    <w:rsid w:val="002C5F18"/>
    <w:rsid w:val="002C623D"/>
    <w:rsid w:val="002D0637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63BA"/>
    <w:rsid w:val="00321A76"/>
    <w:rsid w:val="00322F65"/>
    <w:rsid w:val="003304A5"/>
    <w:rsid w:val="00335E5B"/>
    <w:rsid w:val="003370D6"/>
    <w:rsid w:val="003426FF"/>
    <w:rsid w:val="00351827"/>
    <w:rsid w:val="00353ECA"/>
    <w:rsid w:val="00354F5D"/>
    <w:rsid w:val="00363BA3"/>
    <w:rsid w:val="00365ECE"/>
    <w:rsid w:val="003744DA"/>
    <w:rsid w:val="00384904"/>
    <w:rsid w:val="00385C74"/>
    <w:rsid w:val="00394531"/>
    <w:rsid w:val="00396C5E"/>
    <w:rsid w:val="003A46D5"/>
    <w:rsid w:val="003B1F4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5211"/>
    <w:rsid w:val="003F0D50"/>
    <w:rsid w:val="003F1162"/>
    <w:rsid w:val="004010D3"/>
    <w:rsid w:val="00416281"/>
    <w:rsid w:val="00417B3B"/>
    <w:rsid w:val="00422353"/>
    <w:rsid w:val="00426915"/>
    <w:rsid w:val="00433F63"/>
    <w:rsid w:val="00435788"/>
    <w:rsid w:val="004359E6"/>
    <w:rsid w:val="0043794C"/>
    <w:rsid w:val="00443700"/>
    <w:rsid w:val="00443A68"/>
    <w:rsid w:val="00443CE3"/>
    <w:rsid w:val="00452E7B"/>
    <w:rsid w:val="004546FA"/>
    <w:rsid w:val="00456EA9"/>
    <w:rsid w:val="0045745B"/>
    <w:rsid w:val="00462BCB"/>
    <w:rsid w:val="00481FE7"/>
    <w:rsid w:val="0048532C"/>
    <w:rsid w:val="00487E39"/>
    <w:rsid w:val="0049103F"/>
    <w:rsid w:val="004A0DFE"/>
    <w:rsid w:val="004A3C62"/>
    <w:rsid w:val="004A49A9"/>
    <w:rsid w:val="004A7446"/>
    <w:rsid w:val="004B5E6E"/>
    <w:rsid w:val="004C0971"/>
    <w:rsid w:val="004C0C25"/>
    <w:rsid w:val="004C2111"/>
    <w:rsid w:val="004C732E"/>
    <w:rsid w:val="004D20AE"/>
    <w:rsid w:val="004D20D8"/>
    <w:rsid w:val="004D3578"/>
    <w:rsid w:val="004D6145"/>
    <w:rsid w:val="004E3B33"/>
    <w:rsid w:val="004F1A16"/>
    <w:rsid w:val="004F207F"/>
    <w:rsid w:val="004F5D91"/>
    <w:rsid w:val="0050628E"/>
    <w:rsid w:val="005070FA"/>
    <w:rsid w:val="00511C48"/>
    <w:rsid w:val="0052186A"/>
    <w:rsid w:val="00521F60"/>
    <w:rsid w:val="00527B24"/>
    <w:rsid w:val="005321DA"/>
    <w:rsid w:val="00536ED6"/>
    <w:rsid w:val="00547541"/>
    <w:rsid w:val="00551365"/>
    <w:rsid w:val="0055504C"/>
    <w:rsid w:val="005627FF"/>
    <w:rsid w:val="005777DF"/>
    <w:rsid w:val="00577D61"/>
    <w:rsid w:val="005822AC"/>
    <w:rsid w:val="0058402D"/>
    <w:rsid w:val="005914BB"/>
    <w:rsid w:val="00591F0D"/>
    <w:rsid w:val="00594C6C"/>
    <w:rsid w:val="005A29D0"/>
    <w:rsid w:val="005B405A"/>
    <w:rsid w:val="005C2CCB"/>
    <w:rsid w:val="005C6479"/>
    <w:rsid w:val="005C69FD"/>
    <w:rsid w:val="005D1C59"/>
    <w:rsid w:val="005D6B1C"/>
    <w:rsid w:val="005D7025"/>
    <w:rsid w:val="005E2D67"/>
    <w:rsid w:val="005E5578"/>
    <w:rsid w:val="005F4D62"/>
    <w:rsid w:val="00610ED7"/>
    <w:rsid w:val="0061408B"/>
    <w:rsid w:val="006151FF"/>
    <w:rsid w:val="00620CE3"/>
    <w:rsid w:val="00621086"/>
    <w:rsid w:val="006223C8"/>
    <w:rsid w:val="00634D49"/>
    <w:rsid w:val="006360BB"/>
    <w:rsid w:val="006365A1"/>
    <w:rsid w:val="006368BB"/>
    <w:rsid w:val="00636AA2"/>
    <w:rsid w:val="00636D1A"/>
    <w:rsid w:val="006431FB"/>
    <w:rsid w:val="00653B85"/>
    <w:rsid w:val="00666764"/>
    <w:rsid w:val="0066694B"/>
    <w:rsid w:val="00667DB6"/>
    <w:rsid w:val="006771E8"/>
    <w:rsid w:val="00677C01"/>
    <w:rsid w:val="00683934"/>
    <w:rsid w:val="00683CC7"/>
    <w:rsid w:val="00687320"/>
    <w:rsid w:val="00692CA5"/>
    <w:rsid w:val="006932D7"/>
    <w:rsid w:val="00696C42"/>
    <w:rsid w:val="006A3B2F"/>
    <w:rsid w:val="006B06A2"/>
    <w:rsid w:val="006B467A"/>
    <w:rsid w:val="006C130E"/>
    <w:rsid w:val="006C3D37"/>
    <w:rsid w:val="006C620B"/>
    <w:rsid w:val="006C6376"/>
    <w:rsid w:val="006D6DB3"/>
    <w:rsid w:val="006D6FF5"/>
    <w:rsid w:val="006D7744"/>
    <w:rsid w:val="006E608D"/>
    <w:rsid w:val="006F1B19"/>
    <w:rsid w:val="006F29ED"/>
    <w:rsid w:val="006F4F77"/>
    <w:rsid w:val="006F53EE"/>
    <w:rsid w:val="006F5EFF"/>
    <w:rsid w:val="0070147C"/>
    <w:rsid w:val="007064E7"/>
    <w:rsid w:val="00714FD6"/>
    <w:rsid w:val="00716141"/>
    <w:rsid w:val="007265F7"/>
    <w:rsid w:val="00731894"/>
    <w:rsid w:val="00745745"/>
    <w:rsid w:val="00745766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962EB"/>
    <w:rsid w:val="007A05E8"/>
    <w:rsid w:val="007A0755"/>
    <w:rsid w:val="007A31D9"/>
    <w:rsid w:val="007A74F9"/>
    <w:rsid w:val="007C6354"/>
    <w:rsid w:val="007D41A1"/>
    <w:rsid w:val="007E700B"/>
    <w:rsid w:val="008033D0"/>
    <w:rsid w:val="00803FB6"/>
    <w:rsid w:val="008059EF"/>
    <w:rsid w:val="00806118"/>
    <w:rsid w:val="00812658"/>
    <w:rsid w:val="008128F7"/>
    <w:rsid w:val="00812938"/>
    <w:rsid w:val="0081706A"/>
    <w:rsid w:val="00827B71"/>
    <w:rsid w:val="00830DAC"/>
    <w:rsid w:val="0083134C"/>
    <w:rsid w:val="00832F51"/>
    <w:rsid w:val="00836C27"/>
    <w:rsid w:val="00837B54"/>
    <w:rsid w:val="00843100"/>
    <w:rsid w:val="00844AB0"/>
    <w:rsid w:val="00847054"/>
    <w:rsid w:val="00850F25"/>
    <w:rsid w:val="008534AA"/>
    <w:rsid w:val="008541C2"/>
    <w:rsid w:val="00867818"/>
    <w:rsid w:val="008719C2"/>
    <w:rsid w:val="00874A81"/>
    <w:rsid w:val="00884701"/>
    <w:rsid w:val="00884FF7"/>
    <w:rsid w:val="00894ACE"/>
    <w:rsid w:val="008A769F"/>
    <w:rsid w:val="008B19D9"/>
    <w:rsid w:val="008B1FD3"/>
    <w:rsid w:val="008B204B"/>
    <w:rsid w:val="008B3479"/>
    <w:rsid w:val="008C49AE"/>
    <w:rsid w:val="008C59F7"/>
    <w:rsid w:val="008C6999"/>
    <w:rsid w:val="008C6D50"/>
    <w:rsid w:val="008D5917"/>
    <w:rsid w:val="008E1234"/>
    <w:rsid w:val="008E3A20"/>
    <w:rsid w:val="008E7687"/>
    <w:rsid w:val="008F0E3C"/>
    <w:rsid w:val="008F11FA"/>
    <w:rsid w:val="008F33AE"/>
    <w:rsid w:val="008F3AF7"/>
    <w:rsid w:val="008F4ACA"/>
    <w:rsid w:val="008F76AE"/>
    <w:rsid w:val="00912F98"/>
    <w:rsid w:val="00917FBB"/>
    <w:rsid w:val="009219CA"/>
    <w:rsid w:val="009223D3"/>
    <w:rsid w:val="00931D7A"/>
    <w:rsid w:val="00935D8D"/>
    <w:rsid w:val="00942FE8"/>
    <w:rsid w:val="00957E70"/>
    <w:rsid w:val="00962EF0"/>
    <w:rsid w:val="00970DAB"/>
    <w:rsid w:val="00972CB7"/>
    <w:rsid w:val="0097321D"/>
    <w:rsid w:val="00973827"/>
    <w:rsid w:val="00983568"/>
    <w:rsid w:val="009866BB"/>
    <w:rsid w:val="009919C7"/>
    <w:rsid w:val="00992531"/>
    <w:rsid w:val="0099520E"/>
    <w:rsid w:val="00995CD5"/>
    <w:rsid w:val="00995F23"/>
    <w:rsid w:val="009A0F18"/>
    <w:rsid w:val="009A1787"/>
    <w:rsid w:val="009A334D"/>
    <w:rsid w:val="009A4F5A"/>
    <w:rsid w:val="009A58A2"/>
    <w:rsid w:val="009A73BE"/>
    <w:rsid w:val="009B1F44"/>
    <w:rsid w:val="009B4573"/>
    <w:rsid w:val="009C002A"/>
    <w:rsid w:val="009D61F2"/>
    <w:rsid w:val="009E1A46"/>
    <w:rsid w:val="009E278C"/>
    <w:rsid w:val="009E7534"/>
    <w:rsid w:val="009F6EDC"/>
    <w:rsid w:val="009F7C09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1BD"/>
    <w:rsid w:val="00A362F9"/>
    <w:rsid w:val="00A369F5"/>
    <w:rsid w:val="00A36F79"/>
    <w:rsid w:val="00A41D3C"/>
    <w:rsid w:val="00A43EE6"/>
    <w:rsid w:val="00A4585A"/>
    <w:rsid w:val="00A53EC2"/>
    <w:rsid w:val="00A57F33"/>
    <w:rsid w:val="00A60F49"/>
    <w:rsid w:val="00A61E15"/>
    <w:rsid w:val="00A66F91"/>
    <w:rsid w:val="00A70229"/>
    <w:rsid w:val="00A70D37"/>
    <w:rsid w:val="00A76EC5"/>
    <w:rsid w:val="00A918D1"/>
    <w:rsid w:val="00A93A9A"/>
    <w:rsid w:val="00AA07E2"/>
    <w:rsid w:val="00AA219C"/>
    <w:rsid w:val="00AA5C16"/>
    <w:rsid w:val="00AA6D5F"/>
    <w:rsid w:val="00AA7B1F"/>
    <w:rsid w:val="00AB02E9"/>
    <w:rsid w:val="00AB195D"/>
    <w:rsid w:val="00AB453C"/>
    <w:rsid w:val="00AC31D4"/>
    <w:rsid w:val="00AC6098"/>
    <w:rsid w:val="00AD3B26"/>
    <w:rsid w:val="00AE2BF6"/>
    <w:rsid w:val="00AE3370"/>
    <w:rsid w:val="00AE64CA"/>
    <w:rsid w:val="00AE6EE5"/>
    <w:rsid w:val="00AF0D9A"/>
    <w:rsid w:val="00AF7092"/>
    <w:rsid w:val="00AF75EA"/>
    <w:rsid w:val="00B1324D"/>
    <w:rsid w:val="00B14415"/>
    <w:rsid w:val="00B157E2"/>
    <w:rsid w:val="00B15D91"/>
    <w:rsid w:val="00B24A45"/>
    <w:rsid w:val="00B25B92"/>
    <w:rsid w:val="00B26948"/>
    <w:rsid w:val="00B33D33"/>
    <w:rsid w:val="00B34D51"/>
    <w:rsid w:val="00B35658"/>
    <w:rsid w:val="00B36A0E"/>
    <w:rsid w:val="00B36BA1"/>
    <w:rsid w:val="00B37512"/>
    <w:rsid w:val="00B40D67"/>
    <w:rsid w:val="00B43C45"/>
    <w:rsid w:val="00B54DF4"/>
    <w:rsid w:val="00B55EE8"/>
    <w:rsid w:val="00B56E6C"/>
    <w:rsid w:val="00B63D0E"/>
    <w:rsid w:val="00B80706"/>
    <w:rsid w:val="00B81231"/>
    <w:rsid w:val="00B83039"/>
    <w:rsid w:val="00BA4DEA"/>
    <w:rsid w:val="00BA5B00"/>
    <w:rsid w:val="00BB1A07"/>
    <w:rsid w:val="00BB6DAD"/>
    <w:rsid w:val="00BB7346"/>
    <w:rsid w:val="00BB7D99"/>
    <w:rsid w:val="00BC1555"/>
    <w:rsid w:val="00BC2EBE"/>
    <w:rsid w:val="00BC60A9"/>
    <w:rsid w:val="00BC7778"/>
    <w:rsid w:val="00BC79D0"/>
    <w:rsid w:val="00BD1B7B"/>
    <w:rsid w:val="00BE0C8A"/>
    <w:rsid w:val="00BE334D"/>
    <w:rsid w:val="00BE4988"/>
    <w:rsid w:val="00BE4AE9"/>
    <w:rsid w:val="00BF1C24"/>
    <w:rsid w:val="00BF5E73"/>
    <w:rsid w:val="00C06939"/>
    <w:rsid w:val="00C104B4"/>
    <w:rsid w:val="00C173BF"/>
    <w:rsid w:val="00C2004A"/>
    <w:rsid w:val="00C21E3B"/>
    <w:rsid w:val="00C35B1A"/>
    <w:rsid w:val="00C41022"/>
    <w:rsid w:val="00C41C7D"/>
    <w:rsid w:val="00C500FD"/>
    <w:rsid w:val="00C502E7"/>
    <w:rsid w:val="00C619FF"/>
    <w:rsid w:val="00C61AA5"/>
    <w:rsid w:val="00C63023"/>
    <w:rsid w:val="00C63743"/>
    <w:rsid w:val="00C648EC"/>
    <w:rsid w:val="00C76C6C"/>
    <w:rsid w:val="00C80EC5"/>
    <w:rsid w:val="00C81691"/>
    <w:rsid w:val="00C83A2B"/>
    <w:rsid w:val="00C85669"/>
    <w:rsid w:val="00C86BB9"/>
    <w:rsid w:val="00C8772C"/>
    <w:rsid w:val="00C943F8"/>
    <w:rsid w:val="00C945E8"/>
    <w:rsid w:val="00CA43FD"/>
    <w:rsid w:val="00CA53F3"/>
    <w:rsid w:val="00CB18EB"/>
    <w:rsid w:val="00CB335B"/>
    <w:rsid w:val="00CB441E"/>
    <w:rsid w:val="00CC4151"/>
    <w:rsid w:val="00CC72E9"/>
    <w:rsid w:val="00CD25C2"/>
    <w:rsid w:val="00CD4D4E"/>
    <w:rsid w:val="00CE24E5"/>
    <w:rsid w:val="00CE41DB"/>
    <w:rsid w:val="00CE4D96"/>
    <w:rsid w:val="00CE6E13"/>
    <w:rsid w:val="00CF1EA0"/>
    <w:rsid w:val="00D0124F"/>
    <w:rsid w:val="00D05868"/>
    <w:rsid w:val="00D078C4"/>
    <w:rsid w:val="00D15EA5"/>
    <w:rsid w:val="00D16700"/>
    <w:rsid w:val="00D2100B"/>
    <w:rsid w:val="00D24220"/>
    <w:rsid w:val="00D24858"/>
    <w:rsid w:val="00D27C71"/>
    <w:rsid w:val="00D3089E"/>
    <w:rsid w:val="00D31D7A"/>
    <w:rsid w:val="00D33E60"/>
    <w:rsid w:val="00D37084"/>
    <w:rsid w:val="00D460E7"/>
    <w:rsid w:val="00D46A6B"/>
    <w:rsid w:val="00D559C5"/>
    <w:rsid w:val="00D574C0"/>
    <w:rsid w:val="00D63ABC"/>
    <w:rsid w:val="00D643B7"/>
    <w:rsid w:val="00D65332"/>
    <w:rsid w:val="00D675F1"/>
    <w:rsid w:val="00D73B96"/>
    <w:rsid w:val="00D7495A"/>
    <w:rsid w:val="00D80807"/>
    <w:rsid w:val="00D86917"/>
    <w:rsid w:val="00D92F9A"/>
    <w:rsid w:val="00D9427D"/>
    <w:rsid w:val="00D96128"/>
    <w:rsid w:val="00D9710C"/>
    <w:rsid w:val="00DA36EE"/>
    <w:rsid w:val="00DA452E"/>
    <w:rsid w:val="00DA5128"/>
    <w:rsid w:val="00DB308D"/>
    <w:rsid w:val="00DB5F40"/>
    <w:rsid w:val="00DC23C3"/>
    <w:rsid w:val="00DC6366"/>
    <w:rsid w:val="00DC793D"/>
    <w:rsid w:val="00DD1E47"/>
    <w:rsid w:val="00DD4883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56E7"/>
    <w:rsid w:val="00E55CA2"/>
    <w:rsid w:val="00E56701"/>
    <w:rsid w:val="00E62754"/>
    <w:rsid w:val="00E64D2D"/>
    <w:rsid w:val="00E65AF1"/>
    <w:rsid w:val="00E86B53"/>
    <w:rsid w:val="00E9110B"/>
    <w:rsid w:val="00E97FD7"/>
    <w:rsid w:val="00EA2B6F"/>
    <w:rsid w:val="00EA74C2"/>
    <w:rsid w:val="00EB3478"/>
    <w:rsid w:val="00EB4B39"/>
    <w:rsid w:val="00EB6FE3"/>
    <w:rsid w:val="00EB7DB7"/>
    <w:rsid w:val="00EE0F65"/>
    <w:rsid w:val="00EE213B"/>
    <w:rsid w:val="00EE3946"/>
    <w:rsid w:val="00EE44DA"/>
    <w:rsid w:val="00EE5651"/>
    <w:rsid w:val="00EE59BD"/>
    <w:rsid w:val="00EF190C"/>
    <w:rsid w:val="00F01358"/>
    <w:rsid w:val="00F024E1"/>
    <w:rsid w:val="00F13E13"/>
    <w:rsid w:val="00F16B9C"/>
    <w:rsid w:val="00F22C86"/>
    <w:rsid w:val="00F246A1"/>
    <w:rsid w:val="00F25AE9"/>
    <w:rsid w:val="00F35D11"/>
    <w:rsid w:val="00F37917"/>
    <w:rsid w:val="00F37BA5"/>
    <w:rsid w:val="00F5513E"/>
    <w:rsid w:val="00F60638"/>
    <w:rsid w:val="00F63F3F"/>
    <w:rsid w:val="00F66FA5"/>
    <w:rsid w:val="00F71678"/>
    <w:rsid w:val="00F730E3"/>
    <w:rsid w:val="00F755E9"/>
    <w:rsid w:val="00F84EB0"/>
    <w:rsid w:val="00F909CD"/>
    <w:rsid w:val="00F96673"/>
    <w:rsid w:val="00F97393"/>
    <w:rsid w:val="00F974D1"/>
    <w:rsid w:val="00FA121E"/>
    <w:rsid w:val="00FA16E0"/>
    <w:rsid w:val="00FA2447"/>
    <w:rsid w:val="00FA67F6"/>
    <w:rsid w:val="00FB4B35"/>
    <w:rsid w:val="00FC4397"/>
    <w:rsid w:val="00FC499D"/>
    <w:rsid w:val="00FD05AD"/>
    <w:rsid w:val="00FD0666"/>
    <w:rsid w:val="00FD647A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363BDF44854B99982F5678D7FD21" ma:contentTypeVersion="6" ma:contentTypeDescription="Create a new document." ma:contentTypeScope="" ma:versionID="c9c9c83e8a62446406530ed2a3022379">
  <xsd:schema xmlns:xsd="http://www.w3.org/2001/XMLSchema" xmlns:xs="http://www.w3.org/2001/XMLSchema" xmlns:p="http://schemas.microsoft.com/office/2006/metadata/properties" xmlns:ns2="651aa081-e3c8-4e65-afce-e0ba68f9d1c1" xmlns:ns3="54dc7a47-9ff3-464f-9668-fed98406efc7" targetNamespace="http://schemas.microsoft.com/office/2006/metadata/properties" ma:root="true" ma:fieldsID="daec186fbbf5c7b340906318214151d8" ns2:_="" ns3:_="">
    <xsd:import namespace="651aa081-e3c8-4e65-afce-e0ba68f9d1c1"/>
    <xsd:import namespace="54dc7a47-9ff3-464f-9668-fed98406ef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aa081-e3c8-4e65-afce-e0ba68f9d1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c7a47-9ff3-464f-9668-fed98406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1aa081-e3c8-4e65-afce-e0ba68f9d1c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91F21BB-4103-4E56-9CC2-80A851734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aa081-e3c8-4e65-afce-e0ba68f9d1c1"/>
    <ds:schemaRef ds:uri="54dc7a47-9ff3-464f-9668-fed98406e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E7516D-01E5-46A7-B5E0-7EBA720FD3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651aa081-e3c8-4e65-afce-e0ba68f9d1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357</TotalTime>
  <Pages>2</Pages>
  <Words>331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166</cp:revision>
  <cp:lastPrinted>2020-11-13T10:03:00Z</cp:lastPrinted>
  <dcterms:created xsi:type="dcterms:W3CDTF">2018-08-07T16:16:00Z</dcterms:created>
  <dcterms:modified xsi:type="dcterms:W3CDTF">2021-05-17T02:44:00Z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0x010100DA49363BDF44854B99982F5678D7FD21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