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3107FE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cs/>
        </w:rPr>
      </w:pPr>
    </w:p>
    <w:p w14:paraId="710C6945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cs/>
        </w:rPr>
      </w:pPr>
    </w:p>
    <w:p w14:paraId="042F7FA5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D408EEC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0B7AD22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179AA13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37E61A2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</w:p>
    <w:p w14:paraId="52746FAC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ED0202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cs/>
        </w:rPr>
      </w:pPr>
    </w:p>
    <w:p w14:paraId="3A72EF7A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659F29C" w14:textId="77777777" w:rsidR="0002526B" w:rsidRPr="005A1AF1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</w:rPr>
      </w:pPr>
    </w:p>
    <w:p w14:paraId="23BD3BF7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2DB23EC9" w14:textId="77777777" w:rsidR="00196BF9" w:rsidRDefault="00196BF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A1F6682" w14:textId="77777777" w:rsidR="00410590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36371E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36371E">
        <w:rPr>
          <w:rFonts w:ascii="Angsana New" w:hAnsi="Angsana New" w:cs="Angsana New"/>
          <w:sz w:val="52"/>
          <w:szCs w:val="52"/>
          <w:cs/>
        </w:rPr>
        <w:t xml:space="preserve"> </w:t>
      </w:r>
      <w:r w:rsidRPr="0036371E">
        <w:rPr>
          <w:rFonts w:ascii="Angsana New" w:hAnsi="Angsana New" w:cs="Angsana New" w:hint="cs"/>
          <w:sz w:val="52"/>
          <w:szCs w:val="52"/>
          <w:cs/>
        </w:rPr>
        <w:t>ซิมโฟนี่</w:t>
      </w:r>
      <w:r w:rsidRPr="0036371E">
        <w:rPr>
          <w:rFonts w:ascii="Angsana New" w:hAnsi="Angsana New" w:cs="Angsana New"/>
          <w:sz w:val="52"/>
          <w:szCs w:val="52"/>
          <w:cs/>
        </w:rPr>
        <w:t xml:space="preserve"> </w:t>
      </w:r>
      <w:r w:rsidRPr="0036371E">
        <w:rPr>
          <w:rFonts w:ascii="Angsana New" w:hAnsi="Angsana New" w:cs="Angsana New" w:hint="cs"/>
          <w:sz w:val="52"/>
          <w:szCs w:val="52"/>
          <w:cs/>
        </w:rPr>
        <w:t>คอมมูนิเคชั่น</w:t>
      </w:r>
      <w:r w:rsidRPr="0036371E">
        <w:rPr>
          <w:rFonts w:ascii="Angsana New" w:hAnsi="Angsana New" w:cs="Angsana New"/>
          <w:sz w:val="52"/>
          <w:szCs w:val="52"/>
          <w:cs/>
        </w:rPr>
        <w:t xml:space="preserve"> </w:t>
      </w:r>
      <w:r w:rsidRPr="0036371E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36371E">
        <w:rPr>
          <w:rFonts w:ascii="Angsana New" w:hAnsi="Angsana New" w:cs="Angsana New"/>
          <w:sz w:val="52"/>
          <w:szCs w:val="52"/>
          <w:cs/>
        </w:rPr>
        <w:t xml:space="preserve"> (</w:t>
      </w:r>
      <w:r w:rsidRPr="0036371E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36371E">
        <w:rPr>
          <w:rFonts w:ascii="Angsana New" w:hAnsi="Angsana New" w:cs="Angsana New"/>
          <w:sz w:val="52"/>
          <w:szCs w:val="52"/>
          <w:cs/>
        </w:rPr>
        <w:t xml:space="preserve">) </w:t>
      </w:r>
      <w:r w:rsidRPr="0036371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11AC59A1" w14:textId="77777777" w:rsidR="0036371E" w:rsidRPr="003D41E8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F72525" w14:textId="77777777" w:rsidR="0002526B" w:rsidRPr="00A4230F" w:rsidRDefault="0002526B" w:rsidP="000252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358C3FF" w14:textId="77777777" w:rsidR="00410590" w:rsidRPr="003D41E8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D41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3D41E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หรับงวดสามเดือนสิ้นสุดวันที่ </w:t>
      </w:r>
      <w:r w:rsidR="007B78BF" w:rsidRPr="007B78B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3D41E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3D41E8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3D41E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7B78BF" w:rsidRPr="007B78BF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2F63F963" w14:textId="77777777" w:rsidR="00410590" w:rsidRPr="003D41E8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D41E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63063C" w14:textId="77777777" w:rsidR="00410590" w:rsidRPr="003D41E8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D41E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36371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D41E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6F2F946" w14:textId="77777777" w:rsidR="00410590" w:rsidRPr="003D41E8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51C53A" w14:textId="77777777" w:rsidR="00410590" w:rsidRPr="003D41E8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60810E5" w14:textId="77777777" w:rsidR="00410590" w:rsidRPr="003D41E8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0E7CFE55" w14:textId="77777777" w:rsidR="00410590" w:rsidRPr="003D41E8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3D41E8" w:rsidSect="00CF799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482" w:footer="272" w:gutter="0"/>
          <w:pgNumType w:start="0"/>
          <w:cols w:space="720"/>
          <w:titlePg/>
          <w:docGrid w:linePitch="245"/>
        </w:sectPr>
      </w:pPr>
    </w:p>
    <w:p w14:paraId="6C35ADE3" w14:textId="77777777" w:rsidR="00410590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5CC158" w14:textId="77777777" w:rsidR="0002526B" w:rsidRPr="009A5294" w:rsidRDefault="0002526B" w:rsidP="00410590">
      <w:pPr>
        <w:tabs>
          <w:tab w:val="left" w:pos="8640"/>
        </w:tabs>
        <w:rPr>
          <w:rFonts w:ascii="Angsana New" w:hAnsi="Angsana New" w:hint="cs"/>
          <w:sz w:val="30"/>
          <w:szCs w:val="30"/>
        </w:rPr>
      </w:pPr>
    </w:p>
    <w:p w14:paraId="1B722BC1" w14:textId="77777777" w:rsidR="0002526B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6055C57" w14:textId="77777777" w:rsidR="009A5294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6B42530" w14:textId="77777777" w:rsidR="009A5294" w:rsidRPr="009A5294" w:rsidRDefault="009A5294" w:rsidP="00410590">
      <w:pPr>
        <w:tabs>
          <w:tab w:val="left" w:pos="8640"/>
        </w:tabs>
        <w:rPr>
          <w:rFonts w:ascii="Angsana New" w:hAnsi="Angsana New" w:hint="cs"/>
          <w:sz w:val="30"/>
          <w:szCs w:val="30"/>
        </w:rPr>
      </w:pPr>
    </w:p>
    <w:p w14:paraId="18036307" w14:textId="77777777" w:rsidR="0002526B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4FACD0C" w14:textId="77777777" w:rsidR="00196BF9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992678" w14:textId="77777777" w:rsidR="00196BF9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658CA7" w14:textId="77777777" w:rsidR="00196BF9" w:rsidRPr="009A5294" w:rsidRDefault="00196BF9" w:rsidP="00410590">
      <w:pPr>
        <w:tabs>
          <w:tab w:val="left" w:pos="8640"/>
        </w:tabs>
        <w:spacing w:line="240" w:lineRule="auto"/>
        <w:rPr>
          <w:rFonts w:ascii="Angsana New" w:hAnsi="Angsana New" w:hint="cs"/>
          <w:b/>
          <w:bCs/>
          <w:sz w:val="30"/>
          <w:szCs w:val="30"/>
        </w:rPr>
      </w:pPr>
    </w:p>
    <w:p w14:paraId="3CD1D250" w14:textId="77777777" w:rsidR="00410590" w:rsidRPr="003D41E8" w:rsidRDefault="00410590" w:rsidP="00410590">
      <w:pPr>
        <w:tabs>
          <w:tab w:val="left" w:pos="8640"/>
        </w:tabs>
        <w:spacing w:line="240" w:lineRule="auto"/>
        <w:rPr>
          <w:b/>
          <w:sz w:val="22"/>
        </w:rPr>
      </w:pPr>
      <w:r w:rsidRPr="003D41E8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87E136A" w14:textId="77777777" w:rsidR="00410590" w:rsidRPr="0002526B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BBA6DE" w14:textId="77777777" w:rsidR="00410590" w:rsidRPr="003D41E8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D41E8">
        <w:rPr>
          <w:rFonts w:hint="cs"/>
          <w:b/>
          <w:bCs/>
          <w:sz w:val="30"/>
          <w:szCs w:val="30"/>
          <w:cs/>
        </w:rPr>
        <w:t>เสนอ คณะกรรมการ</w:t>
      </w:r>
      <w:r w:rsidR="0036371E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74FD78EC" w14:textId="77777777" w:rsidR="00410590" w:rsidRPr="003D41E8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14F3B1" w14:textId="77777777" w:rsidR="00410590" w:rsidRPr="003D41E8" w:rsidRDefault="00410590" w:rsidP="004105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D41E8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3D41E8">
        <w:rPr>
          <w:rFonts w:ascii="Angsana New" w:hAnsi="Angsana New"/>
          <w:sz w:val="30"/>
          <w:szCs w:val="30"/>
          <w:cs/>
        </w:rPr>
        <w:t>ณ</w:t>
      </w:r>
      <w:r w:rsidRPr="003D41E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D41E8">
        <w:rPr>
          <w:rFonts w:ascii="Angsana New" w:hAnsi="Angsana New"/>
          <w:sz w:val="30"/>
          <w:szCs w:val="30"/>
          <w:cs/>
        </w:rPr>
        <w:t>วันที่</w:t>
      </w:r>
      <w:r w:rsidRPr="003D41E8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7B78BF" w:rsidRPr="007B78BF">
        <w:rPr>
          <w:rFonts w:ascii="Angsana New" w:hAnsi="Angsana New"/>
          <w:sz w:val="30"/>
          <w:szCs w:val="30"/>
        </w:rPr>
        <w:t>31</w:t>
      </w:r>
      <w:r w:rsidR="007D22FF">
        <w:rPr>
          <w:rFonts w:ascii="Angsana New" w:hAnsi="Angsana New"/>
          <w:sz w:val="30"/>
          <w:szCs w:val="30"/>
        </w:rPr>
        <w:t xml:space="preserve"> </w:t>
      </w:r>
      <w:r w:rsidR="0036371E">
        <w:rPr>
          <w:rFonts w:ascii="Angsana New" w:hAnsi="Angsana New"/>
          <w:sz w:val="30"/>
          <w:szCs w:val="30"/>
          <w:cs/>
        </w:rPr>
        <w:t>มีนาคม</w:t>
      </w:r>
      <w:r w:rsidR="007D22FF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2564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D4127">
        <w:rPr>
          <w:rFonts w:ascii="Angsana New" w:hAnsi="Angsana New"/>
          <w:spacing w:val="-4"/>
          <w:sz w:val="30"/>
          <w:szCs w:val="30"/>
        </w:rPr>
        <w:t xml:space="preserve"> </w:t>
      </w:r>
      <w:r w:rsidRPr="009D4127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9D4127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3D41E8">
        <w:rPr>
          <w:rFonts w:ascii="Angsana New" w:hAnsi="Angsana New" w:hint="cs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</w:t>
      </w:r>
      <w:r w:rsidRPr="003D41E8">
        <w:rPr>
          <w:rFonts w:ascii="Angsana New" w:hAnsi="Angsana New" w:hint="cs"/>
          <w:spacing w:val="4"/>
          <w:sz w:val="30"/>
          <w:szCs w:val="30"/>
          <w:cs/>
        </w:rPr>
        <w:t xml:space="preserve">กิจการ </w:t>
      </w:r>
      <w:r w:rsidRPr="003D41E8">
        <w:rPr>
          <w:rFonts w:ascii="Angsana New" w:hAnsi="Angsana New"/>
          <w:spacing w:val="4"/>
          <w:sz w:val="30"/>
          <w:szCs w:val="30"/>
          <w:cs/>
        </w:rPr>
        <w:t>สำหรับงวดสามเดือนสิ้นสุดวัน</w:t>
      </w:r>
      <w:r w:rsidRPr="003D41E8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3D41E8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="007B78BF" w:rsidRPr="007B78BF">
        <w:rPr>
          <w:rFonts w:ascii="Angsana New" w:hAnsi="Angsana New"/>
          <w:spacing w:val="4"/>
          <w:sz w:val="30"/>
          <w:szCs w:val="30"/>
        </w:rPr>
        <w:t>31</w:t>
      </w:r>
      <w:r w:rsidR="007D22FF">
        <w:rPr>
          <w:rFonts w:ascii="Angsana New" w:hAnsi="Angsana New"/>
          <w:spacing w:val="4"/>
          <w:sz w:val="30"/>
          <w:szCs w:val="30"/>
        </w:rPr>
        <w:t xml:space="preserve"> </w:t>
      </w:r>
      <w:r w:rsidR="0036371E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7D22FF">
        <w:rPr>
          <w:rFonts w:ascii="Angsana New" w:hAnsi="Angsana New"/>
          <w:spacing w:val="4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pacing w:val="4"/>
          <w:sz w:val="30"/>
          <w:szCs w:val="30"/>
        </w:rPr>
        <w:t>2564</w:t>
      </w:r>
      <w:r w:rsidRPr="003D41E8">
        <w:rPr>
          <w:rFonts w:ascii="Angsana New" w:hAnsi="Angsana New"/>
          <w:spacing w:val="4"/>
          <w:sz w:val="30"/>
          <w:szCs w:val="30"/>
        </w:rPr>
        <w:t xml:space="preserve"> </w:t>
      </w:r>
      <w:r w:rsidRPr="009D4127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และหมายเหตุประกอบงบการเงินแบบย่อ</w:t>
      </w:r>
      <w:r w:rsidRPr="009D4127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9D4127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ข้อมูลทางการเงินระหว่างกาล</w:t>
      </w:r>
      <w:r w:rsidRPr="009D4127">
        <w:rPr>
          <w:rFonts w:ascii="Angsana New" w:hAnsi="Angsana New"/>
          <w:spacing w:val="4"/>
          <w:sz w:val="30"/>
          <w:szCs w:val="30"/>
          <w:cs/>
        </w:rPr>
        <w:t xml:space="preserve">) </w:t>
      </w:r>
      <w:r w:rsidRPr="003D41E8">
        <w:rPr>
          <w:rFonts w:ascii="Angsana New" w:hAnsi="Angsana New"/>
          <w:sz w:val="30"/>
          <w:szCs w:val="30"/>
          <w:cs/>
        </w:rPr>
        <w:t>ของ</w:t>
      </w:r>
      <w:r w:rsidR="0036371E">
        <w:rPr>
          <w:rFonts w:ascii="Angsana New" w:hAnsi="Angsana New"/>
          <w:sz w:val="30"/>
          <w:szCs w:val="30"/>
          <w:cs/>
        </w:rPr>
        <w:t>บริษัท ซิมโฟนี่ คอมมูนิเคชั่น จำกัด (มหาชน)</w:t>
      </w:r>
      <w:r w:rsidRPr="003D41E8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36371E">
        <w:rPr>
          <w:rFonts w:ascii="Angsana New" w:hAnsi="Angsana New" w:hint="cs"/>
          <w:sz w:val="30"/>
          <w:szCs w:val="30"/>
          <w:cs/>
        </w:rPr>
        <w:t>บริษัท ซิมโฟนี่ คอมมูนิเคชั่น จำกัด (มหาชน)</w:t>
      </w:r>
      <w:r w:rsidRPr="003D41E8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3D41E8">
        <w:rPr>
          <w:rFonts w:ascii="Angsana New" w:hAnsi="Angsana New"/>
          <w:sz w:val="30"/>
          <w:szCs w:val="30"/>
          <w:cs/>
        </w:rPr>
        <w:t>ซึ่งผู้บริหารของกิจการเ</w:t>
      </w:r>
      <w:r w:rsidRPr="003D41E8">
        <w:rPr>
          <w:rFonts w:ascii="Angsana New" w:hAnsi="Angsana New" w:hint="cs"/>
          <w:sz w:val="30"/>
          <w:szCs w:val="30"/>
          <w:cs/>
        </w:rPr>
        <w:t>ป็นผ</w:t>
      </w:r>
      <w:r>
        <w:rPr>
          <w:rFonts w:ascii="Angsana New" w:hAnsi="Angsana New" w:hint="cs"/>
          <w:sz w:val="30"/>
          <w:szCs w:val="30"/>
          <w:cs/>
        </w:rPr>
        <w:t>ู้รับผิดชอบในการจัดทำและนำเสนอข้อมูลทางการเงิน</w:t>
      </w:r>
      <w:r w:rsidRPr="003D41E8">
        <w:rPr>
          <w:rFonts w:ascii="Angsana New" w:hAnsi="Angsana New" w:hint="cs"/>
          <w:sz w:val="30"/>
          <w:szCs w:val="30"/>
          <w:cs/>
        </w:rPr>
        <w:t>ระหว่างกาลเหล่านี้</w:t>
      </w:r>
      <w:r w:rsidRPr="009D4127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9D4127">
        <w:rPr>
          <w:rFonts w:ascii="Angsana New" w:hAnsi="Angsana New"/>
          <w:sz w:val="30"/>
          <w:szCs w:val="30"/>
          <w:cs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ฉบับที่</w:t>
      </w:r>
      <w:r w:rsidRPr="009D4127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/>
          <w:sz w:val="30"/>
          <w:szCs w:val="30"/>
          <w:cs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เรื่อง</w:t>
      </w:r>
      <w:r w:rsidRPr="009D4127">
        <w:rPr>
          <w:rFonts w:ascii="Angsana New" w:hAnsi="Angsana New"/>
          <w:sz w:val="30"/>
          <w:szCs w:val="30"/>
          <w:cs/>
        </w:rPr>
        <w:t xml:space="preserve">  </w:t>
      </w:r>
      <w:r w:rsidRPr="009D412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  <w:cs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D4127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/>
          <w:sz w:val="30"/>
          <w:szCs w:val="30"/>
        </w:rPr>
        <w:t xml:space="preserve"> </w:t>
      </w:r>
    </w:p>
    <w:p w14:paraId="2DD58DD1" w14:textId="77777777" w:rsidR="00410590" w:rsidRPr="003D41E8" w:rsidRDefault="00410590" w:rsidP="004105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AE4D76" w14:textId="77777777" w:rsidR="00410590" w:rsidRPr="003D41E8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DDE8D18" w14:textId="77777777" w:rsidR="00410590" w:rsidRPr="003D41E8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D7BAD8" w14:textId="77777777" w:rsidR="00410590" w:rsidRDefault="00410590" w:rsidP="00410590">
      <w:pPr>
        <w:jc w:val="thaiDistribute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สอบทาน</w:t>
      </w:r>
    </w:p>
    <w:p w14:paraId="1827C43E" w14:textId="77777777" w:rsidR="00410590" w:rsidRDefault="00410590" w:rsidP="00410590">
      <w:pPr>
        <w:jc w:val="thaiDistribute"/>
        <w:rPr>
          <w:rFonts w:ascii="Angsana New" w:hAnsi="Angsana New"/>
          <w:sz w:val="30"/>
          <w:szCs w:val="30"/>
          <w:cs/>
        </w:rPr>
        <w:sectPr w:rsidR="00410590" w:rsidSect="00CF799B">
          <w:headerReference w:type="default" r:id="rId17"/>
          <w:footerReference w:type="default" r:id="rId18"/>
          <w:pgSz w:w="11909" w:h="16834" w:code="9"/>
          <w:pgMar w:top="1440" w:right="1440" w:bottom="1080" w:left="1440" w:header="720" w:footer="739" w:gutter="0"/>
          <w:cols w:space="720"/>
          <w:docGrid w:linePitch="245"/>
        </w:sectPr>
      </w:pPr>
    </w:p>
    <w:p w14:paraId="48A034D9" w14:textId="77777777" w:rsidR="00410590" w:rsidRPr="003D41E8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451836C2" w14:textId="77777777" w:rsidR="00410590" w:rsidRPr="00C97731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CF986B8" w14:textId="77777777" w:rsidR="00410590" w:rsidRPr="009D4127" w:rsidRDefault="00410590" w:rsidP="0041059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  ฉบับที่ </w:t>
      </w:r>
      <w:r w:rsidR="007B78BF"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BB21D4F" w14:textId="77777777" w:rsidR="00410590" w:rsidRPr="003D41E8" w:rsidRDefault="00410590" w:rsidP="00C977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1B18B9" w14:textId="77777777" w:rsidR="00410590" w:rsidRPr="003D41E8" w:rsidRDefault="00410590" w:rsidP="0041059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902D72" w14:textId="77777777" w:rsidR="00410590" w:rsidRPr="003D41E8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B2C701E" w14:textId="77777777" w:rsidR="00410590" w:rsidRPr="003D41E8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2D5F28F" w14:textId="77777777" w:rsidR="00410590" w:rsidRPr="003D41E8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4C7329D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ED82A2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B95346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7B78BF" w:rsidRPr="007B78BF">
        <w:rPr>
          <w:rFonts w:ascii="Angsana New" w:hAnsi="Angsana New"/>
          <w:sz w:val="30"/>
          <w:szCs w:val="30"/>
        </w:rPr>
        <w:t>5752</w:t>
      </w:r>
    </w:p>
    <w:p w14:paraId="72BC76C6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257BAC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0064523" w14:textId="77777777" w:rsidR="00410590" w:rsidRPr="003D41E8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B970669" w14:textId="77777777" w:rsidR="00410590" w:rsidRPr="0002526B" w:rsidRDefault="007B78BF" w:rsidP="00410590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7B78BF">
        <w:rPr>
          <w:rFonts w:ascii="Angsana New" w:hAnsi="Angsana New"/>
          <w:b w:val="0"/>
          <w:bCs w:val="0"/>
          <w:sz w:val="30"/>
          <w:szCs w:val="30"/>
          <w:lang w:val="en-US"/>
        </w:rPr>
        <w:t>17</w:t>
      </w:r>
      <w:r w:rsidR="005252B6" w:rsidRPr="0002526B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5252B6" w:rsidRPr="0002526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พฤษภาคม </w:t>
      </w:r>
      <w:r w:rsidRPr="007B78BF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</w:p>
    <w:sectPr w:rsidR="00410590" w:rsidRPr="0002526B" w:rsidSect="00763352">
      <w:headerReference w:type="default" r:id="rId19"/>
      <w:footerReference w:type="default" r:id="rId20"/>
      <w:pgSz w:w="11909" w:h="16834" w:code="9"/>
      <w:pgMar w:top="691" w:right="1152" w:bottom="720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D2258" w14:textId="77777777" w:rsidR="00A24485" w:rsidRDefault="00A24485" w:rsidP="00900EE2">
      <w:r>
        <w:separator/>
      </w:r>
    </w:p>
  </w:endnote>
  <w:endnote w:type="continuationSeparator" w:id="0">
    <w:p w14:paraId="04719B1F" w14:textId="77777777" w:rsidR="00A24485" w:rsidRDefault="00A2448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D303C" w14:textId="77777777" w:rsidR="00321030" w:rsidRDefault="00321030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B78B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7D105A4A" w14:textId="77777777" w:rsidR="00321030" w:rsidRDefault="00321030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A21B4" w14:textId="77777777" w:rsidR="00321030" w:rsidRDefault="00321030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FEF15" w14:textId="77777777" w:rsidR="00321030" w:rsidRPr="00763352" w:rsidRDefault="00321030" w:rsidP="007633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B4B40" w14:textId="77777777" w:rsidR="00321030" w:rsidRDefault="00321030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2C797" w14:textId="77777777" w:rsidR="00763352" w:rsidRPr="00763352" w:rsidRDefault="00763352">
    <w:pPr>
      <w:pStyle w:val="Footer"/>
      <w:jc w:val="center"/>
      <w:rPr>
        <w:rFonts w:ascii="Angsana New" w:hAnsi="Angsana New"/>
        <w:sz w:val="30"/>
        <w:szCs w:val="30"/>
      </w:rPr>
    </w:pPr>
    <w:r w:rsidRPr="00763352">
      <w:rPr>
        <w:rFonts w:ascii="Angsana New" w:hAnsi="Angsana New"/>
        <w:sz w:val="30"/>
        <w:szCs w:val="30"/>
      </w:rPr>
      <w:fldChar w:fldCharType="begin"/>
    </w:r>
    <w:r w:rsidRPr="00763352">
      <w:rPr>
        <w:rFonts w:ascii="Angsana New" w:hAnsi="Angsana New"/>
        <w:sz w:val="30"/>
        <w:szCs w:val="30"/>
      </w:rPr>
      <w:instrText xml:space="preserve"> PAGE   \* MERGEFORMAT </w:instrText>
    </w:r>
    <w:r w:rsidRPr="00763352">
      <w:rPr>
        <w:rFonts w:ascii="Angsana New" w:hAnsi="Angsana New"/>
        <w:sz w:val="30"/>
        <w:szCs w:val="30"/>
      </w:rPr>
      <w:fldChar w:fldCharType="separate"/>
    </w:r>
    <w:r w:rsidRPr="00763352">
      <w:rPr>
        <w:rFonts w:ascii="Angsana New" w:hAnsi="Angsana New"/>
        <w:noProof/>
        <w:sz w:val="30"/>
        <w:szCs w:val="30"/>
      </w:rPr>
      <w:t>2</w:t>
    </w:r>
    <w:r w:rsidRPr="0076335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DDAE9" w14:textId="77777777" w:rsidR="00A24485" w:rsidRDefault="00A24485" w:rsidP="00900EE2">
      <w:r>
        <w:separator/>
      </w:r>
    </w:p>
  </w:footnote>
  <w:footnote w:type="continuationSeparator" w:id="0">
    <w:p w14:paraId="15D30C47" w14:textId="77777777" w:rsidR="00A24485" w:rsidRDefault="00A2448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6540C" w14:textId="77777777" w:rsidR="00763352" w:rsidRDefault="007633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14513" w14:textId="77777777" w:rsidR="00763352" w:rsidRDefault="007633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247D" w14:textId="77777777" w:rsidR="00763352" w:rsidRDefault="007633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BB806" w14:textId="77777777" w:rsidR="00321030" w:rsidRDefault="00321030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B6F00" w14:textId="77777777" w:rsidR="00321030" w:rsidRPr="00763352" w:rsidRDefault="00321030" w:rsidP="007633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FooterCha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AAAddress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Header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9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Heading8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Heading7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Heading6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AccountingPolicy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BodyTextIndentCha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5"/>
  </w:num>
  <w:num w:numId="15">
    <w:abstractNumId w:val="18"/>
  </w:num>
  <w:num w:numId="16">
    <w:abstractNumId w:val="28"/>
  </w:num>
  <w:num w:numId="17">
    <w:abstractNumId w:val="11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3"/>
  </w:num>
  <w:num w:numId="23">
    <w:abstractNumId w:val="16"/>
    <w:lvlOverride w:ilvl="0"/>
  </w:num>
  <w:num w:numId="2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7A"/>
    <w:rsid w:val="00000DA9"/>
    <w:rsid w:val="0000113A"/>
    <w:rsid w:val="000013E3"/>
    <w:rsid w:val="0000155D"/>
    <w:rsid w:val="00001A22"/>
    <w:rsid w:val="00001B45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5CBB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60C"/>
    <w:rsid w:val="00087B8A"/>
    <w:rsid w:val="00087CA3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365"/>
    <w:rsid w:val="000C55AB"/>
    <w:rsid w:val="000C5759"/>
    <w:rsid w:val="000C5DCA"/>
    <w:rsid w:val="000C5E24"/>
    <w:rsid w:val="000C5EF3"/>
    <w:rsid w:val="000C61BC"/>
    <w:rsid w:val="000C64C2"/>
    <w:rsid w:val="000C64C9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303"/>
    <w:rsid w:val="00193420"/>
    <w:rsid w:val="00193C7B"/>
    <w:rsid w:val="00193F97"/>
    <w:rsid w:val="001947FC"/>
    <w:rsid w:val="00194845"/>
    <w:rsid w:val="0019489D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613"/>
    <w:rsid w:val="00276A7C"/>
    <w:rsid w:val="00276AFC"/>
    <w:rsid w:val="00276DE6"/>
    <w:rsid w:val="0027738C"/>
    <w:rsid w:val="00277C8A"/>
    <w:rsid w:val="00277E3C"/>
    <w:rsid w:val="00277F65"/>
    <w:rsid w:val="00280290"/>
    <w:rsid w:val="002808E9"/>
    <w:rsid w:val="00280F69"/>
    <w:rsid w:val="0028185C"/>
    <w:rsid w:val="002818A7"/>
    <w:rsid w:val="00281AF4"/>
    <w:rsid w:val="0028225E"/>
    <w:rsid w:val="002827AE"/>
    <w:rsid w:val="002827DB"/>
    <w:rsid w:val="00282D74"/>
    <w:rsid w:val="002834CA"/>
    <w:rsid w:val="0028353A"/>
    <w:rsid w:val="00283BF2"/>
    <w:rsid w:val="00283D49"/>
    <w:rsid w:val="00284099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12"/>
    <w:rsid w:val="002B19D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5231"/>
    <w:rsid w:val="003655FB"/>
    <w:rsid w:val="003656D6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BA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864"/>
    <w:rsid w:val="004409CD"/>
    <w:rsid w:val="00440D11"/>
    <w:rsid w:val="00440F7C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87"/>
    <w:rsid w:val="00446E19"/>
    <w:rsid w:val="004470E2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626"/>
    <w:rsid w:val="00493707"/>
    <w:rsid w:val="00493AA4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892"/>
    <w:rsid w:val="004B4A96"/>
    <w:rsid w:val="004B4D23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A24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11E3"/>
    <w:rsid w:val="005013F4"/>
    <w:rsid w:val="005018F6"/>
    <w:rsid w:val="00501D3A"/>
    <w:rsid w:val="00501E23"/>
    <w:rsid w:val="005024A5"/>
    <w:rsid w:val="0050293E"/>
    <w:rsid w:val="00502BAC"/>
    <w:rsid w:val="00502CA0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6E9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A6"/>
    <w:rsid w:val="0057322B"/>
    <w:rsid w:val="005732E6"/>
    <w:rsid w:val="0057374C"/>
    <w:rsid w:val="00573A02"/>
    <w:rsid w:val="00573AAE"/>
    <w:rsid w:val="00573C97"/>
    <w:rsid w:val="00574087"/>
    <w:rsid w:val="0057421A"/>
    <w:rsid w:val="00574282"/>
    <w:rsid w:val="00574309"/>
    <w:rsid w:val="0057463F"/>
    <w:rsid w:val="00574B28"/>
    <w:rsid w:val="0057520F"/>
    <w:rsid w:val="005752D8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6E"/>
    <w:rsid w:val="00581705"/>
    <w:rsid w:val="005817C6"/>
    <w:rsid w:val="00581CC5"/>
    <w:rsid w:val="00581F38"/>
    <w:rsid w:val="00581F88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F79"/>
    <w:rsid w:val="00612045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B0D"/>
    <w:rsid w:val="00615E48"/>
    <w:rsid w:val="00615FBB"/>
    <w:rsid w:val="00616303"/>
    <w:rsid w:val="006168C6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3B8"/>
    <w:rsid w:val="00634A89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E"/>
    <w:rsid w:val="00674A8D"/>
    <w:rsid w:val="00674D5B"/>
    <w:rsid w:val="00674E1B"/>
    <w:rsid w:val="0067532C"/>
    <w:rsid w:val="006755AB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C4D"/>
    <w:rsid w:val="006A6E2B"/>
    <w:rsid w:val="006B0150"/>
    <w:rsid w:val="006B0197"/>
    <w:rsid w:val="006B0403"/>
    <w:rsid w:val="006B0BFC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7C1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61"/>
    <w:rsid w:val="006E466A"/>
    <w:rsid w:val="006E47D2"/>
    <w:rsid w:val="006E48D9"/>
    <w:rsid w:val="006E4F67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BCA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352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A1"/>
    <w:rsid w:val="007876CC"/>
    <w:rsid w:val="007878BA"/>
    <w:rsid w:val="0078790A"/>
    <w:rsid w:val="00787F67"/>
    <w:rsid w:val="00790060"/>
    <w:rsid w:val="007914D3"/>
    <w:rsid w:val="00791634"/>
    <w:rsid w:val="00791DC2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51"/>
    <w:rsid w:val="00807DAB"/>
    <w:rsid w:val="00810223"/>
    <w:rsid w:val="00810366"/>
    <w:rsid w:val="00810B10"/>
    <w:rsid w:val="00810BC5"/>
    <w:rsid w:val="00810C14"/>
    <w:rsid w:val="00810D5B"/>
    <w:rsid w:val="008110C9"/>
    <w:rsid w:val="00811802"/>
    <w:rsid w:val="00811E56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6B7"/>
    <w:rsid w:val="008329D1"/>
    <w:rsid w:val="00832D3D"/>
    <w:rsid w:val="008331BF"/>
    <w:rsid w:val="00833275"/>
    <w:rsid w:val="00833431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43AB"/>
    <w:rsid w:val="00864510"/>
    <w:rsid w:val="008646A7"/>
    <w:rsid w:val="0086477A"/>
    <w:rsid w:val="0086490C"/>
    <w:rsid w:val="00864997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E94"/>
    <w:rsid w:val="008B0342"/>
    <w:rsid w:val="008B048D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AB4"/>
    <w:rsid w:val="008B4B6C"/>
    <w:rsid w:val="008B4B8D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B01"/>
    <w:rsid w:val="008D41BA"/>
    <w:rsid w:val="008D43A7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28A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397D"/>
    <w:rsid w:val="00984025"/>
    <w:rsid w:val="00984294"/>
    <w:rsid w:val="00984841"/>
    <w:rsid w:val="00984B6E"/>
    <w:rsid w:val="00984E81"/>
    <w:rsid w:val="009852D1"/>
    <w:rsid w:val="00985389"/>
    <w:rsid w:val="00985999"/>
    <w:rsid w:val="00985AF3"/>
    <w:rsid w:val="009860FA"/>
    <w:rsid w:val="00986CC0"/>
    <w:rsid w:val="00986D83"/>
    <w:rsid w:val="00986DBD"/>
    <w:rsid w:val="00987002"/>
    <w:rsid w:val="009878C5"/>
    <w:rsid w:val="00990517"/>
    <w:rsid w:val="00990976"/>
    <w:rsid w:val="009909D8"/>
    <w:rsid w:val="00990E27"/>
    <w:rsid w:val="009916B9"/>
    <w:rsid w:val="009918D7"/>
    <w:rsid w:val="00991932"/>
    <w:rsid w:val="00991CE0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838"/>
    <w:rsid w:val="009A5294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B7D"/>
    <w:rsid w:val="009F5EEA"/>
    <w:rsid w:val="009F60EB"/>
    <w:rsid w:val="009F6176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D56"/>
    <w:rsid w:val="00A13990"/>
    <w:rsid w:val="00A13AE5"/>
    <w:rsid w:val="00A15321"/>
    <w:rsid w:val="00A154DD"/>
    <w:rsid w:val="00A155DE"/>
    <w:rsid w:val="00A156DA"/>
    <w:rsid w:val="00A15A7F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448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291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4FE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557"/>
    <w:rsid w:val="00B355FA"/>
    <w:rsid w:val="00B35610"/>
    <w:rsid w:val="00B35756"/>
    <w:rsid w:val="00B35C09"/>
    <w:rsid w:val="00B35E71"/>
    <w:rsid w:val="00B36BC4"/>
    <w:rsid w:val="00B36BDC"/>
    <w:rsid w:val="00B36DD6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77CA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229"/>
    <w:rsid w:val="00B9146A"/>
    <w:rsid w:val="00B9156D"/>
    <w:rsid w:val="00B916C5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CFD"/>
    <w:rsid w:val="00C16066"/>
    <w:rsid w:val="00C166DA"/>
    <w:rsid w:val="00C16748"/>
    <w:rsid w:val="00C167A7"/>
    <w:rsid w:val="00C16827"/>
    <w:rsid w:val="00C1686A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B4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D2D"/>
    <w:rsid w:val="00C84135"/>
    <w:rsid w:val="00C84150"/>
    <w:rsid w:val="00C84615"/>
    <w:rsid w:val="00C84DE0"/>
    <w:rsid w:val="00C85260"/>
    <w:rsid w:val="00C85A29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522D"/>
    <w:rsid w:val="00CA55C4"/>
    <w:rsid w:val="00CA5874"/>
    <w:rsid w:val="00CA59F7"/>
    <w:rsid w:val="00CA5F77"/>
    <w:rsid w:val="00CA62A1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72E"/>
    <w:rsid w:val="00D13A64"/>
    <w:rsid w:val="00D13C6E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68D"/>
    <w:rsid w:val="00DC69AE"/>
    <w:rsid w:val="00DC6A4E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F67"/>
    <w:rsid w:val="00E57FE4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407E"/>
    <w:rsid w:val="00E84226"/>
    <w:rsid w:val="00E84721"/>
    <w:rsid w:val="00E84C2A"/>
    <w:rsid w:val="00E84C33"/>
    <w:rsid w:val="00E84C86"/>
    <w:rsid w:val="00E84E1E"/>
    <w:rsid w:val="00E85095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C34"/>
    <w:rsid w:val="00EB7ED0"/>
    <w:rsid w:val="00EC00ED"/>
    <w:rsid w:val="00EC027C"/>
    <w:rsid w:val="00EC03EB"/>
    <w:rsid w:val="00EC0627"/>
    <w:rsid w:val="00EC0696"/>
    <w:rsid w:val="00EC07E9"/>
    <w:rsid w:val="00EC0A60"/>
    <w:rsid w:val="00EC0B1D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DC3"/>
    <w:rsid w:val="00F94F3A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C74"/>
    <w:rsid w:val="00FB5CB8"/>
    <w:rsid w:val="00FB5DF7"/>
    <w:rsid w:val="00FB5F99"/>
    <w:rsid w:val="00FB6BFC"/>
    <w:rsid w:val="00FB6DF3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44F4"/>
    <w:rsid w:val="00FD45B4"/>
    <w:rsid w:val="00FD4F29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23B35C"/>
  <w15:chartTrackingRefBased/>
  <w15:docId w15:val="{84D5181C-A696-46BA-BDF5-DB8D8786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0">
    <w:name w:val="Normal inden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3BE244-3554-4AAC-8A0A-0431A92B85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Orathai, Nuchprasert</cp:lastModifiedBy>
  <cp:revision>2</cp:revision>
  <cp:lastPrinted>2020-05-14T07:26:00Z</cp:lastPrinted>
  <dcterms:created xsi:type="dcterms:W3CDTF">2021-05-17T03:45:00Z</dcterms:created>
  <dcterms:modified xsi:type="dcterms:W3CDTF">2021-05-17T03:45:00Z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