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3D41E8" w14:paraId="420D1003" w14:textId="77777777" w:rsidTr="005077BF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D284107" w14:textId="77777777" w:rsidR="00135230" w:rsidRPr="003D41E8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D41E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391B1" w14:textId="77777777" w:rsidR="00135230" w:rsidRPr="003D41E8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5D091F92" w14:textId="77777777" w:rsidR="00135230" w:rsidRPr="003D41E8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D41E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35230" w:rsidRPr="003D41E8" w14:paraId="4FC0B1AF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A2C131E" w14:textId="77777777" w:rsidR="00135230" w:rsidRPr="003D41E8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61913" w14:textId="77777777" w:rsidR="00135230" w:rsidRPr="003D41E8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80" w:type="dxa"/>
          </w:tcPr>
          <w:p w14:paraId="315CCA11" w14:textId="77777777" w:rsidR="00135230" w:rsidRPr="003D41E8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135230" w:rsidRPr="003D41E8" w14:paraId="78768200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E6D79AA" w14:textId="77777777" w:rsidR="00135230" w:rsidRPr="00EC0A60" w:rsidRDefault="007B78BF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E14899" w14:textId="77777777" w:rsidR="00135230" w:rsidRPr="00EC0A60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5AAE741" w14:textId="77777777" w:rsidR="00135230" w:rsidRPr="00EC0A60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35230" w:rsidRPr="003D41E8" w14:paraId="684F4F21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5662E96" w14:textId="77777777" w:rsidR="00135230" w:rsidRPr="00EC0A60" w:rsidRDefault="007B78BF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16229B" w14:textId="77777777" w:rsidR="00135230" w:rsidRPr="00EC0A60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83A86BA" w14:textId="77777777" w:rsidR="00135230" w:rsidRPr="00EC0A60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3D41E8" w14:paraId="51D266DD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59BA2B8" w14:textId="77777777" w:rsidR="0012201F" w:rsidRPr="00EC0A60" w:rsidRDefault="007B78B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BE3EBD" w14:textId="77777777" w:rsidR="0012201F" w:rsidRPr="00EC0A60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379C6F4" w14:textId="77777777" w:rsidR="0012201F" w:rsidRPr="00EC0A60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2201F" w:rsidRPr="003D41E8" w14:paraId="5C298EF6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FC11F87" w14:textId="77777777" w:rsidR="0012201F" w:rsidRPr="00EC0A60" w:rsidRDefault="007B78B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E33F74" w14:textId="77777777" w:rsidR="0012201F" w:rsidRPr="00EC0A60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F0634EE" w14:textId="77777777" w:rsidR="0012201F" w:rsidRPr="00EC0A60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12201F" w:rsidRPr="003D41E8" w14:paraId="4EB7DB2A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15E60FD" w14:textId="77777777" w:rsidR="0012201F" w:rsidRPr="00EC0A60" w:rsidRDefault="007B78B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BB99C8" w14:textId="77777777" w:rsidR="0012201F" w:rsidRPr="00EC0A60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4077FA0" w14:textId="77777777" w:rsidR="0012201F" w:rsidRPr="00EC0A60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C2BBB" w:rsidRPr="003D41E8" w14:paraId="502FF132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E5FC361" w14:textId="77777777" w:rsidR="009C2BBB" w:rsidRPr="00EC0A60" w:rsidRDefault="007B78BF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</w:pP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D75A5F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2B2CB58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645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3664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ในบริษัทร่วม</w:t>
            </w:r>
          </w:p>
        </w:tc>
      </w:tr>
      <w:tr w:rsidR="009C2BBB" w:rsidRPr="003D41E8" w14:paraId="35C09CFD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44D950" w14:textId="77777777" w:rsidR="009C2BBB" w:rsidRPr="00EC0A60" w:rsidRDefault="007B78BF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51BD36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0D490B7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อุปกรณ์โครงข่าย</w:t>
            </w:r>
          </w:p>
        </w:tc>
      </w:tr>
      <w:tr w:rsidR="009C2BBB" w:rsidRPr="003D41E8" w14:paraId="7034E57B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39536DF4" w14:textId="77777777" w:rsidR="009C2BBB" w:rsidRPr="00EC0A60" w:rsidRDefault="007B78BF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0ADED86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B7E1D40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9C2BBB" w:rsidRPr="003D41E8" w14:paraId="5212CBE4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38549998" w14:textId="77777777" w:rsidR="009C2BBB" w:rsidRPr="00EC0A60" w:rsidRDefault="007B78BF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</w:pP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0952414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495CE2A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9C2BBB" w:rsidRPr="003D41E8" w14:paraId="3CA85AA4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3624D13B" w14:textId="77777777" w:rsidR="009C2BBB" w:rsidRPr="00EC0A60" w:rsidRDefault="007B78BF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D7B9163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8854B58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C2BBB" w:rsidRPr="003D41E8" w14:paraId="6DEB4283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1AA2018" w14:textId="77777777" w:rsidR="009C2BBB" w:rsidRPr="00EC0A60" w:rsidRDefault="007B78BF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9DFC62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5E7EFE7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9C2BBB" w:rsidRPr="003D41E8" w14:paraId="18A6BA5D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563945F" w14:textId="77777777" w:rsidR="009C2BBB" w:rsidRPr="00EC0A60" w:rsidRDefault="007B78BF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3FF93A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948CB2A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C2BBB" w:rsidRPr="003D41E8" w14:paraId="6205FD93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F484CCA" w14:textId="77777777" w:rsidR="009C2BBB" w:rsidRPr="00EC0A60" w:rsidRDefault="007B78BF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B6B468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333B726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C2BBB" w:rsidRPr="003D41E8" w14:paraId="110652C2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ADDE944" w14:textId="77777777" w:rsidR="009C2BBB" w:rsidRPr="00EC0A60" w:rsidRDefault="007B78BF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</w:pPr>
            <w:r w:rsidRPr="007B78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E4A88A7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1C695C4A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C2BBB" w:rsidRPr="003D41E8" w14:paraId="6FE48CA7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3AA1A814" w14:textId="77777777" w:rsidR="009C2BBB" w:rsidRPr="00EC0A60" w:rsidRDefault="007B78BF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B9EBAB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592E840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9C2BBB" w:rsidRPr="003D41E8" w14:paraId="6A9B338D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F4E5B8" w14:textId="77777777" w:rsidR="009C2BBB" w:rsidRPr="00EC0A60" w:rsidRDefault="007B78BF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7B78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1D91D9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470E8AE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C0A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9C2BBB" w:rsidRPr="003D41E8" w14:paraId="76F205EE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587FB" w14:textId="77777777" w:rsidR="009C2BBB" w:rsidRPr="00EC0A60" w:rsidRDefault="007B78BF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  <w:r w:rsidRPr="007B78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80E8744" w14:textId="77777777" w:rsidR="009C2BBB" w:rsidRPr="00EC0A60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06828CD" w14:textId="77777777" w:rsidR="009C2BBB" w:rsidRPr="00EC0A60" w:rsidRDefault="00345FE7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45FE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C2BBB" w:rsidRPr="003D41E8" w14:paraId="6839F993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3DDA63E9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7C393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C56C7C1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C2BBB" w:rsidRPr="003D41E8" w14:paraId="7907D6C5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3285AAA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AF292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0A8711B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C2BBB" w:rsidRPr="003D41E8" w14:paraId="150610BD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3CC74C16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EC008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4D9DD27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C2BBB" w:rsidRPr="003D41E8" w14:paraId="45A8027D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4BCE7E5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190FBC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27D8D72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C2BBB" w:rsidRPr="003D41E8" w14:paraId="5AC750CA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9745877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2AC03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D3DE6AD" w14:textId="77777777" w:rsidR="009C2BBB" w:rsidRPr="00B14C39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C2BBB" w:rsidRPr="003D41E8" w14:paraId="05778334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B733C56" w14:textId="77777777" w:rsidR="009C2BBB" w:rsidRPr="003D41E8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DE78BE" w14:textId="77777777" w:rsidR="009C2BBB" w:rsidRPr="003D41E8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37CB187F" w14:textId="77777777" w:rsidR="009C2BBB" w:rsidRPr="003D41E8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C2BBB" w:rsidRPr="003D41E8" w14:paraId="032CD9A1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4F104CE" w14:textId="77777777" w:rsidR="009C2BBB" w:rsidRPr="003D41E8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524567" w14:textId="77777777" w:rsidR="009C2BBB" w:rsidRPr="003D41E8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183D4FD8" w14:textId="77777777" w:rsidR="009C2BBB" w:rsidRPr="003D41E8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C2BBB" w:rsidRPr="003D41E8" w14:paraId="2B39207C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AA5A5E4" w14:textId="77777777" w:rsidR="009C2BBB" w:rsidRPr="003D41E8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DA02B4" w14:textId="77777777" w:rsidR="009C2BBB" w:rsidRPr="003D41E8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19A6B34C" w14:textId="77777777" w:rsidR="009C2BBB" w:rsidRPr="003D41E8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C2BBB" w:rsidRPr="003D41E8" w14:paraId="16EBA478" w14:textId="77777777" w:rsidTr="0098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99FFF86" w14:textId="77777777" w:rsidR="009C2BBB" w:rsidRPr="003D41E8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1AA6A7" w14:textId="77777777" w:rsidR="009C2BBB" w:rsidRPr="003D41E8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B780886" w14:textId="77777777" w:rsidR="009C2BBB" w:rsidRPr="003D41E8" w:rsidRDefault="009C2BBB" w:rsidP="009C2B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69115460" w14:textId="77777777" w:rsidR="00710575" w:rsidRPr="003D41E8" w:rsidRDefault="00710575" w:rsidP="003D41E8">
      <w:pPr>
        <w:rPr>
          <w:b/>
          <w:bCs/>
        </w:rPr>
      </w:pPr>
    </w:p>
    <w:p w14:paraId="58DEDD56" w14:textId="77777777" w:rsidR="00710575" w:rsidRPr="003D41E8" w:rsidRDefault="00710575" w:rsidP="003D41E8"/>
    <w:p w14:paraId="78DE0CBF" w14:textId="77777777" w:rsidR="00710575" w:rsidRPr="003D41E8" w:rsidRDefault="00710575" w:rsidP="003D41E8"/>
    <w:p w14:paraId="799BF9CA" w14:textId="77777777" w:rsidR="00710575" w:rsidRPr="003D41E8" w:rsidRDefault="00710575" w:rsidP="003D41E8"/>
    <w:p w14:paraId="6FCAA4B4" w14:textId="77777777" w:rsidR="00710575" w:rsidRPr="003D41E8" w:rsidRDefault="00710575" w:rsidP="003D41E8"/>
    <w:p w14:paraId="4C1D8400" w14:textId="77777777" w:rsidR="00710575" w:rsidRPr="003D41E8" w:rsidRDefault="00710575" w:rsidP="003D41E8"/>
    <w:p w14:paraId="235DE285" w14:textId="77777777" w:rsidR="00710575" w:rsidRPr="003D41E8" w:rsidRDefault="00710575" w:rsidP="003D41E8"/>
    <w:p w14:paraId="63C7DF15" w14:textId="77777777" w:rsidR="00710575" w:rsidRPr="003D41E8" w:rsidRDefault="00710575" w:rsidP="003D41E8"/>
    <w:p w14:paraId="05C60F82" w14:textId="77777777" w:rsidR="00135230" w:rsidRPr="003D41E8" w:rsidRDefault="005C6533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  <w:r w:rsidRPr="003D41E8">
        <w:tab/>
      </w:r>
    </w:p>
    <w:p w14:paraId="1A4DB0C4" w14:textId="77777777" w:rsidR="009E3C9A" w:rsidRPr="003D41E8" w:rsidRDefault="00135230" w:rsidP="00CE0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br w:type="page"/>
      </w:r>
      <w:r w:rsidR="009E3C9A" w:rsidRPr="003D41E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E3C9A" w:rsidRPr="003D41E8">
        <w:rPr>
          <w:rFonts w:ascii="Angsana New" w:hAnsi="Angsana New" w:hint="cs"/>
          <w:sz w:val="30"/>
          <w:szCs w:val="30"/>
          <w:cs/>
        </w:rPr>
        <w:t>ระหว่างกาล</w:t>
      </w:r>
      <w:r w:rsidR="009E3C9A" w:rsidRPr="003D41E8">
        <w:rPr>
          <w:rFonts w:ascii="Angsana New" w:hAnsi="Angsana New"/>
          <w:sz w:val="30"/>
          <w:szCs w:val="30"/>
          <w:cs/>
        </w:rPr>
        <w:t>นี้</w:t>
      </w:r>
    </w:p>
    <w:p w14:paraId="31830E12" w14:textId="77777777" w:rsidR="009E3C9A" w:rsidRPr="003D41E8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hint="cs"/>
          <w:sz w:val="24"/>
          <w:szCs w:val="24"/>
          <w:cs/>
        </w:rPr>
      </w:pPr>
    </w:p>
    <w:p w14:paraId="0BBF8B3B" w14:textId="77777777" w:rsidR="0009267B" w:rsidRPr="003F08B5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3F08B5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3F08B5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D03FD3" w:rsidRPr="003F08B5">
        <w:rPr>
          <w:rFonts w:ascii="Angsana New" w:hAnsi="Angsana New" w:hint="cs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17</w:t>
      </w:r>
      <w:r w:rsidR="00D03FD3" w:rsidRPr="003F08B5">
        <w:rPr>
          <w:rFonts w:ascii="Angsana New" w:hAnsi="Angsana New"/>
          <w:sz w:val="30"/>
          <w:szCs w:val="30"/>
        </w:rPr>
        <w:t xml:space="preserve"> </w:t>
      </w:r>
      <w:r w:rsidR="00D03FD3" w:rsidRPr="003F08B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B78BF" w:rsidRPr="007B78BF">
        <w:rPr>
          <w:rFonts w:ascii="Angsana New" w:hAnsi="Angsana New"/>
          <w:sz w:val="30"/>
          <w:szCs w:val="30"/>
        </w:rPr>
        <w:t>2564</w:t>
      </w:r>
    </w:p>
    <w:p w14:paraId="4E4CFCDF" w14:textId="77777777" w:rsidR="0009267B" w:rsidRPr="003F08B5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A8DD7D1" w14:textId="77777777" w:rsidR="0009267B" w:rsidRPr="003F08B5" w:rsidRDefault="0009267B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3F08B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E9D60D7" w14:textId="77777777" w:rsidR="0009267B" w:rsidRPr="003F08B5" w:rsidRDefault="0009267B" w:rsidP="003D41E8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6698F1F1" w14:textId="77777777" w:rsidR="0009267B" w:rsidRPr="00CE0D7F" w:rsidRDefault="0036371E" w:rsidP="003F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F08B5">
        <w:rPr>
          <w:rFonts w:ascii="Angsana New" w:hAnsi="Angsana New"/>
          <w:sz w:val="30"/>
          <w:szCs w:val="30"/>
          <w:cs/>
          <w:lang w:val="x-none" w:eastAsia="x-none"/>
        </w:rPr>
        <w:t>บริษัท</w:t>
      </w:r>
      <w:r w:rsidR="00271BF4" w:rsidRPr="003F08B5">
        <w:rPr>
          <w:rFonts w:ascii="Angsana New" w:hAnsi="Angsana New" w:hint="cs"/>
          <w:sz w:val="30"/>
          <w:szCs w:val="30"/>
          <w:cs/>
          <w:lang w:val="x-none" w:eastAsia="x-none"/>
        </w:rPr>
        <w:t>และ</w:t>
      </w:r>
      <w:r w:rsidR="003F08B5" w:rsidRPr="003F08B5">
        <w:rPr>
          <w:rFonts w:ascii="Angsana New" w:hAnsi="Angsana New" w:hint="cs"/>
          <w:sz w:val="30"/>
          <w:szCs w:val="30"/>
          <w:cs/>
          <w:lang w:val="x-none" w:eastAsia="x-none"/>
        </w:rPr>
        <w:t>กลุ่ม</w:t>
      </w:r>
      <w:r w:rsidR="00271BF4" w:rsidRPr="003F08B5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r w:rsidR="0035760D" w:rsidRPr="003F08B5">
        <w:rPr>
          <w:rFonts w:ascii="Angsana New" w:hAnsi="Angsana New" w:hint="cs"/>
          <w:sz w:val="30"/>
          <w:szCs w:val="30"/>
          <w:cs/>
          <w:lang w:val="x-none" w:eastAsia="x-none"/>
        </w:rPr>
        <w:t>ดำเนินธุรกิจหลักเกี่ยวกับการให้บริการให้เช่าวงจรสื่อสัญญาณความเร็วสูง</w:t>
      </w:r>
      <w:r w:rsidR="003F08B5" w:rsidRPr="003F08B5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ร</w:t>
      </w:r>
      <w:r w:rsidR="00271BF4" w:rsidRPr="003F08B5">
        <w:rPr>
          <w:rFonts w:ascii="Angsana New" w:hAnsi="Angsana New" w:hint="cs"/>
          <w:sz w:val="30"/>
          <w:szCs w:val="30"/>
          <w:cs/>
          <w:lang w:val="x-none" w:eastAsia="x-none"/>
        </w:rPr>
        <w:t>ายละเอียดของบริษัทย่อย</w:t>
      </w:r>
      <w:r w:rsidR="00271BF4" w:rsidRPr="003F08B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271BF4" w:rsidRPr="003F08B5">
        <w:rPr>
          <w:rFonts w:ascii="Angsana New" w:hAnsi="Angsana New" w:hint="cs"/>
          <w:sz w:val="30"/>
          <w:szCs w:val="30"/>
          <w:cs/>
          <w:lang w:val="x-none" w:eastAsia="x-none"/>
        </w:rPr>
        <w:t>ณ</w:t>
      </w:r>
      <w:r w:rsidR="00271BF4" w:rsidRPr="003F08B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271BF4" w:rsidRPr="003F08B5">
        <w:rPr>
          <w:rFonts w:ascii="Angsana New" w:hAnsi="Angsana New" w:hint="cs"/>
          <w:sz w:val="30"/>
          <w:szCs w:val="30"/>
          <w:cs/>
          <w:lang w:val="x-none" w:eastAsia="x-none"/>
        </w:rPr>
        <w:t>วันที่</w:t>
      </w:r>
      <w:r w:rsidR="00271BF4" w:rsidRPr="003F08B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7B78BF" w:rsidRPr="007B78BF">
        <w:rPr>
          <w:rFonts w:ascii="Angsana New" w:hAnsi="Angsana New"/>
          <w:sz w:val="30"/>
          <w:szCs w:val="30"/>
          <w:lang w:eastAsia="x-none"/>
        </w:rPr>
        <w:t>31</w:t>
      </w:r>
      <w:r w:rsidR="00271BF4" w:rsidRPr="003F08B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271BF4" w:rsidRPr="003F08B5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มีนาคม </w:t>
      </w:r>
      <w:r w:rsidR="007B78BF" w:rsidRPr="007B78BF">
        <w:rPr>
          <w:rFonts w:ascii="Angsana New" w:hAnsi="Angsana New"/>
          <w:sz w:val="30"/>
          <w:szCs w:val="30"/>
          <w:lang w:eastAsia="x-none"/>
        </w:rPr>
        <w:t>2564</w:t>
      </w:r>
      <w:r w:rsidR="00271BF4" w:rsidRPr="003F08B5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271BF4" w:rsidRPr="003F08B5">
        <w:rPr>
          <w:rFonts w:ascii="Angsana New" w:hAnsi="Angsana New" w:hint="cs"/>
          <w:sz w:val="30"/>
          <w:szCs w:val="30"/>
          <w:cs/>
          <w:lang w:val="x-none" w:eastAsia="x-none"/>
        </w:rPr>
        <w:t>ได้เปิดเผยไว้ในหมายเหตุข้อ</w:t>
      </w:r>
      <w:r w:rsidR="00271BF4" w:rsidRPr="003F08B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7B78BF" w:rsidRPr="007B78BF">
        <w:rPr>
          <w:rFonts w:ascii="Angsana New" w:hAnsi="Angsana New"/>
          <w:sz w:val="30"/>
          <w:szCs w:val="30"/>
          <w:lang w:eastAsia="x-none"/>
        </w:rPr>
        <w:t>5</w:t>
      </w:r>
    </w:p>
    <w:p w14:paraId="1486A297" w14:textId="77777777" w:rsidR="0035760D" w:rsidRPr="003F08B5" w:rsidRDefault="0035760D" w:rsidP="00271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14:paraId="0C182DE3" w14:textId="77777777" w:rsidR="0035760D" w:rsidRPr="003F08B5" w:rsidRDefault="0035760D" w:rsidP="0035760D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08B5">
        <w:rPr>
          <w:rFonts w:ascii="Angsana New" w:hAnsi="Angsana New"/>
          <w:sz w:val="30"/>
          <w:szCs w:val="30"/>
          <w:cs/>
        </w:rPr>
        <w:t>บริษัทได้รับใบอนุญาตจากคณะกรรมการกิจการกระจายเสียง กิจการโทรทัศน์และกิจการโทรคมนาคมแห่งชาติ (</w:t>
      </w:r>
      <w:r w:rsidRPr="003F08B5">
        <w:rPr>
          <w:rFonts w:ascii="Angsana New" w:hAnsi="Angsana New"/>
          <w:sz w:val="30"/>
          <w:szCs w:val="30"/>
        </w:rPr>
        <w:t>“</w:t>
      </w:r>
      <w:r w:rsidRPr="003F08B5">
        <w:rPr>
          <w:rFonts w:ascii="Angsana New" w:hAnsi="Angsana New"/>
          <w:sz w:val="30"/>
          <w:szCs w:val="30"/>
          <w:cs/>
        </w:rPr>
        <w:t>กสทช.</w:t>
      </w:r>
      <w:r w:rsidRPr="003F08B5">
        <w:rPr>
          <w:rFonts w:ascii="Angsana New" w:hAnsi="Angsana New"/>
          <w:sz w:val="30"/>
          <w:szCs w:val="30"/>
        </w:rPr>
        <w:t>”</w:t>
      </w:r>
      <w:r w:rsidRPr="003F08B5">
        <w:rPr>
          <w:rFonts w:ascii="Angsana New" w:hAnsi="Angsana New"/>
          <w:sz w:val="30"/>
          <w:szCs w:val="30"/>
          <w:cs/>
        </w:rPr>
        <w:t>) เพื่อให้บริการโทรคมนาคม</w:t>
      </w:r>
      <w:r w:rsidRPr="003F08B5">
        <w:rPr>
          <w:rFonts w:ascii="Angsana New" w:hAnsi="Angsana New"/>
          <w:sz w:val="30"/>
          <w:szCs w:val="30"/>
        </w:rPr>
        <w:t xml:space="preserve"> </w:t>
      </w:r>
      <w:r w:rsidRPr="003F08B5">
        <w:rPr>
          <w:rFonts w:ascii="Angsana New" w:hAnsi="Angsana New"/>
          <w:sz w:val="30"/>
          <w:szCs w:val="30"/>
          <w:cs/>
        </w:rPr>
        <w:t>ดังนี้</w:t>
      </w:r>
    </w:p>
    <w:p w14:paraId="16A50554" w14:textId="77777777" w:rsidR="0035760D" w:rsidRPr="003F08B5" w:rsidRDefault="0035760D" w:rsidP="0035760D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4320"/>
        <w:gridCol w:w="1710"/>
        <w:gridCol w:w="1530"/>
        <w:gridCol w:w="1710"/>
      </w:tblGrid>
      <w:tr w:rsidR="008D34D0" w:rsidRPr="00822E73" w14:paraId="6B811D9E" w14:textId="77777777" w:rsidTr="008D34D0">
        <w:tc>
          <w:tcPr>
            <w:tcW w:w="4320" w:type="dxa"/>
            <w:shd w:val="clear" w:color="auto" w:fill="auto"/>
            <w:vAlign w:val="bottom"/>
          </w:tcPr>
          <w:p w14:paraId="53CA3344" w14:textId="77777777" w:rsidR="008D34D0" w:rsidRPr="00822E73" w:rsidRDefault="008D34D0" w:rsidP="00E269F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2E73">
              <w:rPr>
                <w:rFonts w:ascii="Angsana New" w:hAnsi="Angsana New"/>
                <w:sz w:val="30"/>
                <w:szCs w:val="30"/>
                <w:cs/>
              </w:rPr>
              <w:t>ประเภทใบอนุญาต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1DAA0C" w14:textId="77777777" w:rsidR="008D34D0" w:rsidRPr="00822E73" w:rsidRDefault="008D34D0" w:rsidP="00E26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E73">
              <w:rPr>
                <w:rFonts w:ascii="Angsana New" w:hAnsi="Angsana New"/>
                <w:sz w:val="30"/>
                <w:szCs w:val="30"/>
                <w:cs/>
              </w:rPr>
              <w:t>วันที่ได้รับอนุญาต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1148E2" w14:textId="77777777" w:rsidR="008D34D0" w:rsidRPr="00822E73" w:rsidRDefault="008D34D0" w:rsidP="00E26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E73">
              <w:rPr>
                <w:rFonts w:ascii="Angsana New" w:hAnsi="Angsana New"/>
                <w:sz w:val="30"/>
                <w:szCs w:val="30"/>
                <w:cs/>
              </w:rPr>
              <w:t>วันที่ใบอนุญาตหมดอายุ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25B442" w14:textId="77777777" w:rsidR="008D34D0" w:rsidRPr="00822E73" w:rsidRDefault="008D34D0" w:rsidP="00E26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E73">
              <w:rPr>
                <w:rFonts w:ascii="Angsana New" w:hAnsi="Angsana New"/>
                <w:sz w:val="30"/>
                <w:szCs w:val="30"/>
                <w:cs/>
              </w:rPr>
              <w:t>วันเปลี่ยนใบอนุญาต</w:t>
            </w:r>
          </w:p>
        </w:tc>
      </w:tr>
      <w:tr w:rsidR="008D34D0" w:rsidRPr="00822E73" w14:paraId="25C639E4" w14:textId="77777777" w:rsidTr="008D34D0">
        <w:tc>
          <w:tcPr>
            <w:tcW w:w="4320" w:type="dxa"/>
            <w:shd w:val="clear" w:color="auto" w:fill="auto"/>
          </w:tcPr>
          <w:p w14:paraId="535A357A" w14:textId="77777777" w:rsidR="008D34D0" w:rsidRPr="00822E73" w:rsidRDefault="008D34D0" w:rsidP="00E269F1">
            <w:pPr>
              <w:rPr>
                <w:rFonts w:ascii="Angsana New" w:hAnsi="Angsana New"/>
                <w:sz w:val="30"/>
                <w:szCs w:val="30"/>
              </w:rPr>
            </w:pPr>
            <w:r w:rsidRPr="00822E73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ใบอนุญาตประกอบกิจการโทรคมนาคมแบบที่หนึ่ง</w:t>
            </w:r>
          </w:p>
        </w:tc>
        <w:tc>
          <w:tcPr>
            <w:tcW w:w="1710" w:type="dxa"/>
            <w:shd w:val="clear" w:color="auto" w:fill="auto"/>
          </w:tcPr>
          <w:p w14:paraId="46C2658F" w14:textId="77777777" w:rsidR="008D34D0" w:rsidRPr="00822E73" w:rsidRDefault="007B78BF" w:rsidP="00E269F1">
            <w:pPr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</w:t>
            </w:r>
            <w:r w:rsidR="008D34D0" w:rsidRPr="00822E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34D0" w:rsidRPr="00822E73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7B78BF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2ABEE96E" w14:textId="77777777" w:rsidR="008D34D0" w:rsidRPr="00822E73" w:rsidRDefault="008D34D0" w:rsidP="00E269F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2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790DE990" w14:textId="77777777" w:rsidR="008D34D0" w:rsidRPr="00822E73" w:rsidRDefault="007B78BF" w:rsidP="00E269F1">
            <w:pPr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31</w:t>
            </w:r>
            <w:r w:rsidR="008D34D0" w:rsidRPr="00822E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34D0" w:rsidRPr="00822E73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7B78B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D34D0" w:rsidRPr="00822E73" w14:paraId="6DD6529C" w14:textId="77777777" w:rsidTr="008D34D0">
        <w:tc>
          <w:tcPr>
            <w:tcW w:w="4320" w:type="dxa"/>
            <w:shd w:val="clear" w:color="auto" w:fill="auto"/>
          </w:tcPr>
          <w:p w14:paraId="40A7ADFB" w14:textId="77777777" w:rsidR="008D34D0" w:rsidRPr="00822E73" w:rsidRDefault="008D34D0" w:rsidP="00E269F1">
            <w:pPr>
              <w:rPr>
                <w:rFonts w:ascii="Angsana New" w:hAnsi="Angsana New"/>
                <w:sz w:val="30"/>
                <w:szCs w:val="30"/>
              </w:rPr>
            </w:pPr>
            <w:r w:rsidRPr="00822E73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1710" w:type="dxa"/>
            <w:shd w:val="clear" w:color="auto" w:fill="auto"/>
          </w:tcPr>
          <w:p w14:paraId="7BCA3AF7" w14:textId="77777777" w:rsidR="008D34D0" w:rsidRPr="00822E73" w:rsidRDefault="007B78BF" w:rsidP="00E269F1">
            <w:pPr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15</w:t>
            </w:r>
            <w:r w:rsidR="008D34D0" w:rsidRPr="00822E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34D0" w:rsidRPr="00822E73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7B78BF">
              <w:rPr>
                <w:rFonts w:ascii="Angsana New" w:hAnsi="Angsana New"/>
                <w:sz w:val="30"/>
                <w:szCs w:val="30"/>
              </w:rPr>
              <w:t>2549</w:t>
            </w:r>
          </w:p>
        </w:tc>
        <w:tc>
          <w:tcPr>
            <w:tcW w:w="1530" w:type="dxa"/>
            <w:shd w:val="clear" w:color="auto" w:fill="auto"/>
          </w:tcPr>
          <w:p w14:paraId="18450C32" w14:textId="77777777" w:rsidR="008D34D0" w:rsidRPr="00822E73" w:rsidRDefault="008D34D0" w:rsidP="00E26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2BF19463" w14:textId="77777777" w:rsidR="008D34D0" w:rsidRPr="00822E73" w:rsidRDefault="007B78BF" w:rsidP="00E269F1">
            <w:pPr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15</w:t>
            </w:r>
            <w:r w:rsidR="008D34D0" w:rsidRPr="00822E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34D0" w:rsidRPr="00822E73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7B78B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D34D0" w:rsidRPr="00822E73" w14:paraId="4850BB2E" w14:textId="77777777" w:rsidTr="008D34D0">
        <w:tc>
          <w:tcPr>
            <w:tcW w:w="4320" w:type="dxa"/>
            <w:shd w:val="clear" w:color="auto" w:fill="auto"/>
          </w:tcPr>
          <w:p w14:paraId="522C10CC" w14:textId="77777777" w:rsidR="008D34D0" w:rsidRPr="00822E73" w:rsidRDefault="008D34D0" w:rsidP="00E269F1">
            <w:pPr>
              <w:rPr>
                <w:rFonts w:ascii="Angsana New" w:hAnsi="Angsana New"/>
                <w:sz w:val="30"/>
                <w:szCs w:val="30"/>
              </w:rPr>
            </w:pPr>
            <w:r w:rsidRPr="00822E73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1710" w:type="dxa"/>
            <w:shd w:val="clear" w:color="auto" w:fill="auto"/>
          </w:tcPr>
          <w:p w14:paraId="7F8D5220" w14:textId="77777777" w:rsidR="008D34D0" w:rsidRPr="00822E73" w:rsidRDefault="007B78BF" w:rsidP="00E269F1">
            <w:pPr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10</w:t>
            </w:r>
            <w:r w:rsidR="008D34D0" w:rsidRPr="00822E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34D0" w:rsidRPr="00822E73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7B78BF">
              <w:rPr>
                <w:rFonts w:ascii="Angsana New" w:hAnsi="Angsana New"/>
                <w:sz w:val="30"/>
                <w:szCs w:val="30"/>
              </w:rPr>
              <w:t>2554</w:t>
            </w:r>
          </w:p>
        </w:tc>
        <w:tc>
          <w:tcPr>
            <w:tcW w:w="1530" w:type="dxa"/>
            <w:shd w:val="clear" w:color="auto" w:fill="auto"/>
          </w:tcPr>
          <w:p w14:paraId="6B9484AB" w14:textId="77777777" w:rsidR="008D34D0" w:rsidRPr="00822E73" w:rsidRDefault="007B78BF" w:rsidP="00E269F1">
            <w:pPr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9</w:t>
            </w:r>
            <w:r w:rsidR="008D34D0" w:rsidRPr="00822E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34D0" w:rsidRPr="00822E73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7B78B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10" w:type="dxa"/>
            <w:shd w:val="clear" w:color="auto" w:fill="auto"/>
          </w:tcPr>
          <w:p w14:paraId="3BB27574" w14:textId="77777777" w:rsidR="008D34D0" w:rsidRPr="00822E73" w:rsidRDefault="008D34D0" w:rsidP="00E26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C29BDF5" w14:textId="77777777" w:rsidR="003F08B5" w:rsidRPr="003F08B5" w:rsidRDefault="003F08B5" w:rsidP="0035760D">
      <w:pPr>
        <w:tabs>
          <w:tab w:val="left" w:pos="540"/>
        </w:tabs>
        <w:ind w:left="810" w:hanging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8694F92" w14:textId="77777777" w:rsidR="008D34D0" w:rsidRDefault="008D34D0" w:rsidP="008D34D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73023">
        <w:rPr>
          <w:rFonts w:ascii="Angsana New" w:hAnsi="Angsana New" w:hint="cs"/>
          <w:sz w:val="30"/>
          <w:szCs w:val="30"/>
          <w:cs/>
        </w:rPr>
        <w:t>ตามประกาศคณะกรรมการกิจการกระจายเสียง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กิจการโทรทัศน์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และกิจการโทรคมนาคมแห่งชาติ</w:t>
      </w:r>
      <w:r w:rsidRPr="00873023">
        <w:rPr>
          <w:rFonts w:ascii="Angsana New" w:hAnsi="Angsana New"/>
          <w:sz w:val="30"/>
          <w:szCs w:val="30"/>
          <w:cs/>
        </w:rPr>
        <w:t xml:space="preserve"> (</w:t>
      </w:r>
      <w:r w:rsidRPr="00873023">
        <w:rPr>
          <w:rFonts w:ascii="Angsana New" w:hAnsi="Angsana New" w:hint="cs"/>
          <w:sz w:val="30"/>
          <w:szCs w:val="30"/>
          <w:cs/>
        </w:rPr>
        <w:t>กสทช</w:t>
      </w:r>
      <w:r w:rsidRPr="00873023">
        <w:rPr>
          <w:rFonts w:ascii="Angsana New" w:hAnsi="Angsana New"/>
          <w:sz w:val="30"/>
          <w:szCs w:val="30"/>
          <w:cs/>
        </w:rPr>
        <w:t xml:space="preserve">.) </w:t>
      </w:r>
      <w:r w:rsidRPr="00873023">
        <w:rPr>
          <w:rFonts w:ascii="Angsana New" w:hAnsi="Angsana New" w:hint="cs"/>
          <w:sz w:val="30"/>
          <w:szCs w:val="30"/>
          <w:cs/>
        </w:rPr>
        <w:t>เรื่องหลักเกณฑ์และวิธีการอนุญาตประกอบกิจการโทรคมนาคม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ในราชกิจจานุเบกษา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ลงวันที่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  <w:lang w:val="en-US"/>
        </w:rPr>
        <w:t>19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มีนาคม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  <w:lang w:val="en-US"/>
        </w:rPr>
        <w:t>2563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และมติที่ประชุมของ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กสทช</w:t>
      </w:r>
      <w:r w:rsidRPr="00873023">
        <w:rPr>
          <w:rFonts w:ascii="Angsana New" w:hAnsi="Angsana New"/>
          <w:sz w:val="30"/>
          <w:szCs w:val="30"/>
          <w:cs/>
        </w:rPr>
        <w:t xml:space="preserve">. </w:t>
      </w:r>
      <w:r w:rsidRPr="00873023">
        <w:rPr>
          <w:rFonts w:ascii="Angsana New" w:hAnsi="Angsana New" w:hint="cs"/>
          <w:sz w:val="30"/>
          <w:szCs w:val="30"/>
          <w:cs/>
        </w:rPr>
        <w:t>ครั้งที่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  <w:lang w:val="en-US"/>
        </w:rPr>
        <w:t>9</w:t>
      </w:r>
      <w:r>
        <w:rPr>
          <w:rFonts w:ascii="Angsana New" w:hAnsi="Angsana New"/>
          <w:sz w:val="30"/>
          <w:szCs w:val="30"/>
          <w:lang w:val="en-US"/>
        </w:rPr>
        <w:t>/</w:t>
      </w:r>
      <w:r w:rsidR="007B78BF" w:rsidRPr="007B78BF">
        <w:rPr>
          <w:rFonts w:ascii="Angsana New" w:hAnsi="Angsana New"/>
          <w:sz w:val="30"/>
          <w:szCs w:val="30"/>
          <w:lang w:val="en-US"/>
        </w:rPr>
        <w:t>2563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  <w:lang w:val="en-US"/>
        </w:rPr>
        <w:t>27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พฤษภาคม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  <w:lang w:val="en-US"/>
        </w:rPr>
        <w:t>2563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กสทช</w:t>
      </w:r>
      <w:r w:rsidRPr="00873023">
        <w:rPr>
          <w:rFonts w:ascii="Angsana New" w:hAnsi="Angsana New"/>
          <w:sz w:val="30"/>
          <w:szCs w:val="30"/>
          <w:cs/>
        </w:rPr>
        <w:t xml:space="preserve">. </w:t>
      </w:r>
      <w:r w:rsidRPr="00873023">
        <w:rPr>
          <w:rFonts w:ascii="Angsana New" w:hAnsi="Angsana New" w:hint="cs"/>
          <w:sz w:val="30"/>
          <w:szCs w:val="30"/>
          <w:cs/>
        </w:rPr>
        <w:t>เห็นชอบแนวทางการปรับปรุงใบอนุญาตประกอบกิจการโทรคมนาคม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ส่งผลให้มีการเปลี่ยนแปลงเงื่อนไขสำคัญบางประการ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ดังนี้</w:t>
      </w:r>
    </w:p>
    <w:p w14:paraId="0B1E7FA4" w14:textId="77777777" w:rsidR="008D34D0" w:rsidRPr="00873023" w:rsidRDefault="008D34D0" w:rsidP="008D34D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C1363C3" w14:textId="77777777" w:rsidR="008D34D0" w:rsidRPr="00873023" w:rsidRDefault="008D34D0" w:rsidP="008D34D0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873023">
        <w:rPr>
          <w:rFonts w:ascii="Angsana New" w:hAnsi="Angsana New" w:hint="cs"/>
          <w:sz w:val="30"/>
          <w:szCs w:val="30"/>
          <w:cs/>
        </w:rPr>
        <w:t>รวมการอนุญาตประกอบกิจการโทรคมนาคมและการให้บริการอินเตอร์เน็ตแบบเดียวกัน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โดยให้อยู่ภายใต้ใบอนุญาตเดียวกัน</w:t>
      </w:r>
    </w:p>
    <w:p w14:paraId="7EE6F79E" w14:textId="77777777" w:rsidR="008D34D0" w:rsidRDefault="008D34D0" w:rsidP="008D34D0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873023">
        <w:rPr>
          <w:rFonts w:ascii="Angsana New" w:hAnsi="Angsana New" w:hint="cs"/>
          <w:sz w:val="30"/>
          <w:szCs w:val="30"/>
          <w:cs/>
        </w:rPr>
        <w:t>ใบอนุญาตประกอบกิจการโทรคมนาคมแบบที่หนึ่งและแบบที่สอง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ให้กระทำได้ตลอดระยะเวลาที่ยังคงให้บริการ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โดย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กสทช</w:t>
      </w:r>
      <w:r w:rsidRPr="00873023">
        <w:rPr>
          <w:rFonts w:ascii="Angsana New" w:hAnsi="Angsana New"/>
          <w:sz w:val="30"/>
          <w:szCs w:val="30"/>
          <w:cs/>
        </w:rPr>
        <w:t xml:space="preserve">. </w:t>
      </w:r>
      <w:r w:rsidRPr="00873023">
        <w:rPr>
          <w:rFonts w:ascii="Angsana New" w:hAnsi="Angsana New" w:hint="cs"/>
          <w:sz w:val="30"/>
          <w:szCs w:val="30"/>
          <w:cs/>
        </w:rPr>
        <w:t>เห็นชอบให้กำหนดระยะเวลาการใช้ใบอนุญาตดังกล่าว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เป็นระยะเวลา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5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ปี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และจะดำเนินการเปลี่ยนใบอนุญาตใหม่</w:t>
      </w:r>
      <w:r w:rsidRPr="00873023">
        <w:rPr>
          <w:rFonts w:ascii="Angsana New" w:hAnsi="Angsana New"/>
          <w:sz w:val="30"/>
          <w:szCs w:val="30"/>
          <w:cs/>
        </w:rPr>
        <w:t xml:space="preserve"> </w:t>
      </w:r>
      <w:r w:rsidRPr="00873023">
        <w:rPr>
          <w:rFonts w:ascii="Angsana New" w:hAnsi="Angsana New" w:hint="cs"/>
          <w:sz w:val="30"/>
          <w:szCs w:val="30"/>
          <w:cs/>
        </w:rPr>
        <w:t>เมื่อผู้รับใบอนุญาตยังคงให้บริการและไม่กระทำผิดเงื่อนไขที่กำหนด</w:t>
      </w:r>
    </w:p>
    <w:p w14:paraId="7DB6690C" w14:textId="77777777" w:rsidR="008D34D0" w:rsidRPr="00873023" w:rsidRDefault="008D34D0" w:rsidP="008D34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59E8ECEA" w14:textId="77777777" w:rsidR="0035760D" w:rsidRPr="003F08B5" w:rsidRDefault="008D34D0" w:rsidP="008D34D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บริษัทมีภาระผูกพันที่จะต้องปฏิบัติตามข้อกำหนดตามเงื่อนไขในใบอนุญาต และชำระค่าธรรมเนียมตามใบอนุญาต และเงื่อนไขในการจัดให้มีบริการโทรคมนาคมพื้นฐานโดยทั่วถึงและบริการเพื่อสังคมของคณะกรรมการกิจการกระจายเสียง กิจการโทรทัศน์ และกิจการโทรคมนาคมแห่งชาติ</w:t>
      </w:r>
    </w:p>
    <w:p w14:paraId="57D5BB14" w14:textId="77777777" w:rsidR="0035760D" w:rsidRPr="0035760D" w:rsidRDefault="0035760D" w:rsidP="0035760D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76C196" w14:textId="77777777" w:rsidR="0009267B" w:rsidRPr="003D41E8" w:rsidRDefault="0009267B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D41E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  <w:r w:rsidRPr="003D41E8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0FED70BC" w14:textId="77777777" w:rsidR="0009267B" w:rsidRPr="003D41E8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hint="cs"/>
          <w:sz w:val="30"/>
          <w:szCs w:val="30"/>
          <w:cs/>
        </w:rPr>
      </w:pPr>
    </w:p>
    <w:p w14:paraId="230A9C96" w14:textId="77777777" w:rsidR="0009267B" w:rsidRPr="001B4915" w:rsidRDefault="0009267B" w:rsidP="003D41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B4915">
        <w:rPr>
          <w:rFonts w:ascii="Angsana New" w:hAnsi="Angsana New"/>
          <w:i/>
          <w:iCs/>
          <w:sz w:val="30"/>
          <w:szCs w:val="30"/>
          <w:cs/>
        </w:rPr>
        <w:t>(ก)</w:t>
      </w:r>
      <w:r w:rsidRPr="001B4915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6925FA7C" w14:textId="77777777" w:rsidR="0009267B" w:rsidRPr="003D41E8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0758A3" w14:textId="77777777" w:rsidR="0009267B" w:rsidRDefault="00886BE1" w:rsidP="00DC6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86BE1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>
        <w:rPr>
          <w:rFonts w:ascii="Angsana New" w:hAnsi="Angsana New"/>
          <w:sz w:val="30"/>
          <w:szCs w:val="30"/>
        </w:rPr>
        <w:br/>
      </w:r>
      <w:r w:rsidRPr="00886BE1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886BE1">
        <w:rPr>
          <w:rFonts w:ascii="Angsana New" w:hAnsi="Angsana New"/>
          <w:sz w:val="30"/>
          <w:szCs w:val="30"/>
          <w:cs/>
        </w:rPr>
        <w:t xml:space="preserve"> (“</w:t>
      </w:r>
      <w:r w:rsidRPr="00886BE1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886BE1">
        <w:rPr>
          <w:rFonts w:ascii="Angsana New" w:hAnsi="Angsana New" w:hint="eastAsia"/>
          <w:sz w:val="30"/>
          <w:szCs w:val="30"/>
          <w:cs/>
        </w:rPr>
        <w:t>”</w:t>
      </w:r>
      <w:r w:rsidRPr="00886BE1">
        <w:rPr>
          <w:rFonts w:ascii="Angsana New" w:hAnsi="Angsana New"/>
          <w:sz w:val="30"/>
          <w:szCs w:val="30"/>
          <w:cs/>
        </w:rPr>
        <w:t xml:space="preserve">) </w:t>
      </w:r>
      <w:r w:rsidRPr="00886BE1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="001B4915">
        <w:rPr>
          <w:rFonts w:ascii="Angsana New" w:hAnsi="Angsana New"/>
          <w:sz w:val="30"/>
          <w:szCs w:val="30"/>
        </w:rPr>
        <w:br/>
      </w:r>
      <w:r w:rsidRPr="00886BE1">
        <w:rPr>
          <w:rFonts w:ascii="Angsana New" w:hAnsi="Angsana New" w:hint="cs"/>
          <w:sz w:val="30"/>
          <w:szCs w:val="30"/>
          <w:cs/>
        </w:rPr>
        <w:t>ฉบับที่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34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เรื่อง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1B4915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1E04D24" w14:textId="77777777" w:rsidR="00CE5402" w:rsidRDefault="00CE5402" w:rsidP="00DC6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hint="cs"/>
          <w:sz w:val="30"/>
          <w:szCs w:val="30"/>
        </w:rPr>
      </w:pPr>
    </w:p>
    <w:p w14:paraId="54FC3585" w14:textId="77777777" w:rsidR="00886BE1" w:rsidRDefault="00886BE1" w:rsidP="00886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6BE1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1B4915">
        <w:rPr>
          <w:rFonts w:ascii="Angsana New" w:hAnsi="Angsana New"/>
          <w:sz w:val="30"/>
          <w:szCs w:val="30"/>
        </w:rPr>
        <w:br/>
      </w:r>
      <w:r w:rsidRPr="00886BE1">
        <w:rPr>
          <w:rFonts w:ascii="Angsana New" w:hAnsi="Angsana New" w:hint="cs"/>
          <w:sz w:val="30"/>
          <w:szCs w:val="30"/>
          <w:cs/>
        </w:rPr>
        <w:t>การให้ข้อมูลที่เกี่ยวกับกิจกรรม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31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ธันวาคม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2563</w:t>
      </w:r>
    </w:p>
    <w:p w14:paraId="6A9E082E" w14:textId="77777777" w:rsidR="00345FE7" w:rsidRDefault="00345FE7" w:rsidP="00886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ACB6E2" w14:textId="77777777" w:rsidR="00345FE7" w:rsidRDefault="00345FE7" w:rsidP="00886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5FE7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345FE7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1</w:t>
      </w:r>
      <w:r w:rsidRPr="00345FE7">
        <w:rPr>
          <w:rFonts w:ascii="Angsana New" w:hAnsi="Angsana New"/>
          <w:sz w:val="30"/>
          <w:szCs w:val="30"/>
        </w:rPr>
        <w:t xml:space="preserve"> </w:t>
      </w:r>
      <w:r w:rsidRPr="00345FE7">
        <w:rPr>
          <w:rFonts w:ascii="Angsana New" w:hAnsi="Angsana New" w:hint="cs"/>
          <w:sz w:val="30"/>
          <w:szCs w:val="30"/>
          <w:cs/>
        </w:rPr>
        <w:t>มกราคม</w:t>
      </w:r>
      <w:r w:rsidRPr="00345FE7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2564</w:t>
      </w:r>
      <w:r w:rsidRPr="00345FE7">
        <w:rPr>
          <w:rFonts w:ascii="Angsana New" w:hAnsi="Angsana New"/>
          <w:sz w:val="30"/>
          <w:szCs w:val="30"/>
        </w:rPr>
        <w:t xml:space="preserve"> </w:t>
      </w:r>
      <w:r w:rsidRPr="00345FE7">
        <w:rPr>
          <w:rFonts w:ascii="Angsana New" w:hAnsi="Angsana New" w:hint="cs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345FE7">
        <w:rPr>
          <w:rFonts w:ascii="Angsana New" w:hAnsi="Angsana New"/>
          <w:sz w:val="30"/>
          <w:szCs w:val="30"/>
          <w:cs/>
        </w:rPr>
        <w:t xml:space="preserve"> </w:t>
      </w:r>
      <w:r w:rsidRPr="00345FE7">
        <w:rPr>
          <w:rFonts w:ascii="Angsana New" w:hAnsi="Angsana New" w:hint="cs"/>
          <w:sz w:val="30"/>
          <w:szCs w:val="30"/>
          <w:cs/>
        </w:rPr>
        <w:t>ทั้งนี้</w:t>
      </w:r>
      <w:r w:rsidRPr="00345FE7">
        <w:rPr>
          <w:rFonts w:ascii="Angsana New" w:hAnsi="Angsana New"/>
          <w:sz w:val="30"/>
          <w:szCs w:val="30"/>
          <w:cs/>
        </w:rPr>
        <w:t xml:space="preserve"> </w:t>
      </w:r>
      <w:r w:rsidRPr="00345FE7">
        <w:rPr>
          <w:rFonts w:ascii="Angsana New" w:hAnsi="Angsana New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3BF0E4B4" w14:textId="77777777" w:rsidR="008D34D0" w:rsidRDefault="008D34D0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38296BF" w14:textId="77777777" w:rsidR="008D34D0" w:rsidRDefault="008D34D0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55CA6">
        <w:rPr>
          <w:rFonts w:ascii="Angsana New" w:hAnsi="Angsana New" w:hint="cs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155CA6">
        <w:rPr>
          <w:rFonts w:ascii="Angsana New" w:hAnsi="Angsana New" w:hint="cs"/>
          <w:sz w:val="30"/>
          <w:szCs w:val="30"/>
        </w:rPr>
        <w:t xml:space="preserve"> </w:t>
      </w:r>
      <w:r w:rsidRPr="00155CA6">
        <w:rPr>
          <w:rFonts w:ascii="Angsana New" w:hAnsi="Angsana New" w:hint="cs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3DDF08E" w14:textId="77777777" w:rsidR="00886BE1" w:rsidRPr="001B4915" w:rsidRDefault="00886BE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626940" w14:textId="77777777" w:rsidR="008E531E" w:rsidRPr="001B4915" w:rsidRDefault="00D72DAF" w:rsidP="00886B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eastAsia="MS Mincho" w:hAnsi="Angsana New"/>
          <w:i/>
          <w:iCs/>
          <w:color w:val="0000FF"/>
          <w:sz w:val="30"/>
          <w:szCs w:val="30"/>
          <w:lang w:val="en-GB"/>
        </w:rPr>
      </w:pPr>
      <w:r w:rsidRPr="001B491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9267B" w:rsidRPr="001B4915">
        <w:rPr>
          <w:rFonts w:ascii="Angsana New" w:hAnsi="Angsana New"/>
          <w:i/>
          <w:iCs/>
          <w:sz w:val="30"/>
          <w:szCs w:val="30"/>
          <w:cs/>
        </w:rPr>
        <w:t>ข)</w:t>
      </w:r>
      <w:r w:rsidR="008E531E" w:rsidRPr="001B4915">
        <w:rPr>
          <w:rFonts w:ascii="Angsana New" w:hAnsi="Angsana New"/>
          <w:i/>
          <w:iCs/>
          <w:sz w:val="30"/>
          <w:szCs w:val="30"/>
        </w:rPr>
        <w:tab/>
      </w:r>
      <w:r w:rsidR="008E531E" w:rsidRPr="001B4915"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t>การใช้วิจารณญาณ</w:t>
      </w:r>
      <w:r w:rsidR="00E269F1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 xml:space="preserve"> </w:t>
      </w:r>
      <w:r w:rsidR="00921816" w:rsidRPr="001B4915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การประมาณการ</w:t>
      </w:r>
      <w:r w:rsidR="00E269F1" w:rsidRPr="00E269F1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และนโยบายการบัญชี</w:t>
      </w:r>
    </w:p>
    <w:p w14:paraId="5E6CAB24" w14:textId="77777777" w:rsidR="008E531E" w:rsidRPr="003D41E8" w:rsidRDefault="008E531E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 w:hint="cs"/>
          <w:sz w:val="30"/>
          <w:szCs w:val="30"/>
          <w:cs/>
          <w:lang w:val="en-GB"/>
        </w:rPr>
      </w:pPr>
    </w:p>
    <w:p w14:paraId="09EE7DB1" w14:textId="77777777" w:rsidR="00886BE1" w:rsidRDefault="00886BE1" w:rsidP="00422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886BE1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ทั้งนี้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31</w:t>
      </w:r>
      <w:r w:rsidRPr="00886BE1">
        <w:rPr>
          <w:rFonts w:ascii="Angsana New" w:hAnsi="Angsana New"/>
          <w:sz w:val="30"/>
          <w:szCs w:val="30"/>
        </w:rPr>
        <w:t xml:space="preserve"> </w:t>
      </w:r>
      <w:r w:rsidRPr="00886BE1">
        <w:rPr>
          <w:rFonts w:ascii="Angsana New" w:hAnsi="Angsana New" w:hint="cs"/>
          <w:sz w:val="30"/>
          <w:szCs w:val="30"/>
          <w:cs/>
        </w:rPr>
        <w:t>ธันวาคม</w:t>
      </w:r>
      <w:r w:rsidRPr="00886BE1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2563</w:t>
      </w:r>
    </w:p>
    <w:p w14:paraId="1D589B36" w14:textId="77777777" w:rsidR="00B723E3" w:rsidRDefault="00B723E3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sz w:val="30"/>
          <w:szCs w:val="30"/>
        </w:rPr>
      </w:pPr>
    </w:p>
    <w:p w14:paraId="6B472B06" w14:textId="77777777" w:rsidR="00345FE7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sz w:val="30"/>
          <w:szCs w:val="30"/>
        </w:rPr>
      </w:pPr>
    </w:p>
    <w:p w14:paraId="244A7F2A" w14:textId="77777777" w:rsidR="00345FE7" w:rsidRPr="00A31485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hint="cs"/>
          <w:b/>
          <w:sz w:val="30"/>
          <w:szCs w:val="30"/>
          <w:cs/>
        </w:rPr>
      </w:pPr>
    </w:p>
    <w:p w14:paraId="58FD3D02" w14:textId="77777777" w:rsidR="00F212CE" w:rsidRPr="003D41E8" w:rsidRDefault="00F212CE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D41E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061A4BE6" w14:textId="77777777" w:rsidR="00F212CE" w:rsidRPr="00AA2D5C" w:rsidRDefault="00F212CE" w:rsidP="003D41E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39DE65AF" w14:textId="77777777" w:rsidR="00D01187" w:rsidRDefault="003D518C" w:rsidP="00905F1A">
      <w:pPr>
        <w:ind w:left="540" w:right="65"/>
        <w:jc w:val="thaiDistribute"/>
        <w:rPr>
          <w:rFonts w:ascii="Angsana New" w:hAnsi="Angsana New"/>
          <w:b/>
          <w:sz w:val="30"/>
          <w:szCs w:val="30"/>
        </w:rPr>
      </w:pPr>
      <w:r w:rsidRPr="00AA2D5C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="00CC246F" w:rsidRPr="00AA2D5C">
        <w:rPr>
          <w:rFonts w:ascii="Angsana New" w:hAnsi="Angsana New" w:hint="cs"/>
          <w:b/>
          <w:sz w:val="30"/>
          <w:szCs w:val="30"/>
          <w:cs/>
        </w:rPr>
        <w:t>ที่มี</w:t>
      </w:r>
      <w:r w:rsidR="002F7B3E">
        <w:rPr>
          <w:rFonts w:ascii="Angsana New" w:hAnsi="Angsana New" w:hint="cs"/>
          <w:b/>
          <w:sz w:val="30"/>
          <w:szCs w:val="30"/>
          <w:cs/>
        </w:rPr>
        <w:t>รายการระหว่างกันที่มีนัยสำคัญกับกลุ่มบริษัท</w:t>
      </w:r>
      <w:r w:rsidR="00CC246F" w:rsidRPr="00AA2D5C">
        <w:rPr>
          <w:rFonts w:ascii="Angsana New" w:hAnsi="Angsana New" w:hint="cs"/>
          <w:b/>
          <w:sz w:val="30"/>
          <w:szCs w:val="30"/>
          <w:cs/>
        </w:rPr>
        <w:t>ในระหว่างงวด</w:t>
      </w:r>
      <w:r w:rsidR="002F7B3E">
        <w:rPr>
          <w:rFonts w:ascii="Angsana New" w:hAnsi="Angsana New" w:hint="cs"/>
          <w:b/>
          <w:sz w:val="30"/>
          <w:szCs w:val="30"/>
          <w:cs/>
        </w:rPr>
        <w:t>มี</w:t>
      </w:r>
      <w:r w:rsidR="00CC246F" w:rsidRPr="00AA2D5C">
        <w:rPr>
          <w:rFonts w:ascii="Angsana New" w:hAnsi="Angsana New" w:hint="cs"/>
          <w:b/>
          <w:sz w:val="30"/>
          <w:szCs w:val="30"/>
          <w:cs/>
        </w:rPr>
        <w:t>ดังต่อไปนี้</w:t>
      </w:r>
    </w:p>
    <w:p w14:paraId="23EFCE15" w14:textId="77777777" w:rsidR="00E269F1" w:rsidRPr="00AA2D5C" w:rsidRDefault="00E269F1" w:rsidP="00905F1A">
      <w:pPr>
        <w:ind w:left="540" w:right="6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3240"/>
      </w:tblGrid>
      <w:tr w:rsidR="00526911" w:rsidRPr="003D41E8" w14:paraId="7866D5D6" w14:textId="77777777" w:rsidTr="0098397D">
        <w:trPr>
          <w:trHeight w:val="20"/>
          <w:tblHeader/>
        </w:trPr>
        <w:tc>
          <w:tcPr>
            <w:tcW w:w="4230" w:type="dxa"/>
          </w:tcPr>
          <w:p w14:paraId="41C1B77F" w14:textId="77777777" w:rsidR="00526911" w:rsidRPr="003D41E8" w:rsidRDefault="00E269F1" w:rsidP="003D41E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  <w:r w:rsidR="00526911" w:rsidRPr="003D41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14:paraId="3FA961FF" w14:textId="77777777" w:rsidR="00526911" w:rsidRPr="003D41E8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D41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240" w:type="dxa"/>
          </w:tcPr>
          <w:p w14:paraId="60214BD3" w14:textId="77777777" w:rsidR="00526911" w:rsidRPr="003D41E8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526911" w:rsidRPr="003D41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26911" w:rsidRPr="003D41E8" w14:paraId="297EF0E7" w14:textId="77777777" w:rsidTr="0098397D">
        <w:trPr>
          <w:trHeight w:val="20"/>
        </w:trPr>
        <w:tc>
          <w:tcPr>
            <w:tcW w:w="4230" w:type="dxa"/>
          </w:tcPr>
          <w:p w14:paraId="1C265A12" w14:textId="77777777" w:rsidR="00CC246F" w:rsidRPr="00CC246F" w:rsidRDefault="00271BF4" w:rsidP="003D41E8">
            <w:pPr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71BF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71B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1BF4">
              <w:rPr>
                <w:rFonts w:ascii="Angsana New" w:hAnsi="Angsana New" w:hint="cs"/>
                <w:sz w:val="30"/>
                <w:szCs w:val="30"/>
                <w:cs/>
              </w:rPr>
              <w:t>ไดมอนด์</w:t>
            </w:r>
            <w:r w:rsidRPr="00271B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1BF4">
              <w:rPr>
                <w:rFonts w:ascii="Angsana New" w:hAnsi="Angsana New" w:hint="cs"/>
                <w:sz w:val="30"/>
                <w:szCs w:val="30"/>
                <w:cs/>
              </w:rPr>
              <w:t>ไลน์</w:t>
            </w:r>
            <w:r w:rsidRPr="00271B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1BF4">
              <w:rPr>
                <w:rFonts w:ascii="Angsana New" w:hAnsi="Angsana New" w:hint="cs"/>
                <w:sz w:val="30"/>
                <w:szCs w:val="30"/>
                <w:cs/>
              </w:rPr>
              <w:t>เซอร์วิสเซส</w:t>
            </w:r>
            <w:r w:rsidRPr="00271B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1BF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</w:tcPr>
          <w:p w14:paraId="065A2A9A" w14:textId="77777777" w:rsidR="00526911" w:rsidRPr="00CC246F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246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4C21030D" w14:textId="77777777" w:rsidR="00526911" w:rsidRPr="00CC246F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C246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98397D" w:rsidRPr="003D41E8" w14:paraId="6450C6F1" w14:textId="77777777" w:rsidTr="0098397D">
        <w:trPr>
          <w:trHeight w:val="20"/>
        </w:trPr>
        <w:tc>
          <w:tcPr>
            <w:tcW w:w="4230" w:type="dxa"/>
          </w:tcPr>
          <w:p w14:paraId="05EC85F8" w14:textId="77777777" w:rsidR="0098397D" w:rsidRPr="0026587E" w:rsidRDefault="0098397D" w:rsidP="0098397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587E">
              <w:rPr>
                <w:rFonts w:ascii="Angsana New" w:hAnsi="Angsana New"/>
                <w:sz w:val="30"/>
                <w:szCs w:val="3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20" w:type="dxa"/>
            <w:shd w:val="clear" w:color="auto" w:fill="auto"/>
          </w:tcPr>
          <w:p w14:paraId="5DDC2979" w14:textId="77777777" w:rsidR="0098397D" w:rsidRPr="0026587E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58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622FF181" w14:textId="77777777" w:rsidR="0098397D" w:rsidRPr="0026587E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587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98397D" w:rsidRPr="003D41E8" w14:paraId="3A351EB0" w14:textId="77777777" w:rsidTr="0098397D">
        <w:trPr>
          <w:trHeight w:val="20"/>
        </w:trPr>
        <w:tc>
          <w:tcPr>
            <w:tcW w:w="4230" w:type="dxa"/>
          </w:tcPr>
          <w:p w14:paraId="09ECE6AB" w14:textId="77777777" w:rsidR="0098397D" w:rsidRPr="00CC246F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46F">
              <w:rPr>
                <w:rFonts w:ascii="Angsana New" w:hAnsi="Angsana New"/>
                <w:sz w:val="30"/>
                <w:szCs w:val="30"/>
              </w:rPr>
              <w:t xml:space="preserve">TIME DOTCOM INTERNATIONAL </w:t>
            </w:r>
          </w:p>
          <w:p w14:paraId="6059DCCD" w14:textId="77777777" w:rsidR="0098397D" w:rsidRPr="00CC246F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46F">
              <w:rPr>
                <w:rFonts w:ascii="Angsana New" w:hAnsi="Angsana New"/>
                <w:sz w:val="30"/>
                <w:szCs w:val="30"/>
              </w:rPr>
              <w:t xml:space="preserve">   SDN BHD</w:t>
            </w:r>
          </w:p>
        </w:tc>
        <w:tc>
          <w:tcPr>
            <w:tcW w:w="1620" w:type="dxa"/>
            <w:shd w:val="clear" w:color="auto" w:fill="auto"/>
          </w:tcPr>
          <w:p w14:paraId="72788487" w14:textId="77777777" w:rsidR="0098397D" w:rsidRPr="0025730A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5730A">
              <w:rPr>
                <w:rFonts w:ascii="Angsana New" w:hAnsi="Angsana New" w:hint="cs"/>
                <w:sz w:val="30"/>
                <w:szCs w:val="30"/>
                <w:cs/>
              </w:rPr>
              <w:t>มาเลเ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25730A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3240" w:type="dxa"/>
          </w:tcPr>
          <w:p w14:paraId="14812A01" w14:textId="77777777" w:rsidR="0098397D" w:rsidRPr="0025730A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25730A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5730A">
              <w:rPr>
                <w:rFonts w:ascii="Angsana New" w:hAnsi="Angsana New" w:hint="cs"/>
                <w:sz w:val="30"/>
                <w:szCs w:val="30"/>
                <w:cs/>
              </w:rPr>
              <w:t xml:space="preserve"> ถือหุ้นในบริษัท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D0117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25730A">
              <w:rPr>
                <w:rFonts w:ascii="Angsana New" w:hAnsi="Angsana New" w:hint="cs"/>
                <w:sz w:val="30"/>
                <w:szCs w:val="30"/>
                <w:cs/>
              </w:rPr>
              <w:t>ร้อยล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ะ 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10</w:t>
            </w:r>
            <w:r w:rsidRPr="002573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730A">
              <w:rPr>
                <w:rFonts w:ascii="Angsana New" w:hAnsi="Angsana New" w:hint="cs"/>
                <w:sz w:val="30"/>
                <w:szCs w:val="30"/>
                <w:cs/>
              </w:rPr>
              <w:t>ขึ้นไป</w:t>
            </w:r>
            <w:r w:rsidRPr="002573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730A">
              <w:rPr>
                <w:rFonts w:ascii="Angsana New" w:hAnsi="Angsana New" w:hint="cs"/>
                <w:sz w:val="30"/>
                <w:szCs w:val="30"/>
                <w:cs/>
              </w:rPr>
              <w:t>และมี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ผู้แทนเป็น</w:t>
            </w:r>
            <w:r w:rsidRPr="0025730A">
              <w:rPr>
                <w:rFonts w:ascii="Angsana New" w:hAnsi="Angsana New" w:hint="cs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98397D" w:rsidRPr="003D41E8" w14:paraId="0E238240" w14:textId="77777777" w:rsidTr="0098397D">
        <w:trPr>
          <w:trHeight w:val="20"/>
        </w:trPr>
        <w:tc>
          <w:tcPr>
            <w:tcW w:w="4230" w:type="dxa"/>
          </w:tcPr>
          <w:p w14:paraId="22E713DD" w14:textId="77777777" w:rsidR="0098397D" w:rsidRPr="00CC246F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46F">
              <w:rPr>
                <w:rFonts w:ascii="Angsana New" w:hAnsi="Angsana New"/>
                <w:sz w:val="30"/>
                <w:szCs w:val="30"/>
              </w:rPr>
              <w:t>TIME DOTCOM BERHAD</w:t>
            </w:r>
          </w:p>
        </w:tc>
        <w:tc>
          <w:tcPr>
            <w:tcW w:w="1620" w:type="dxa"/>
            <w:shd w:val="clear" w:color="auto" w:fill="auto"/>
          </w:tcPr>
          <w:p w14:paraId="15F1DB88" w14:textId="77777777" w:rsidR="0098397D" w:rsidRPr="00F72AD2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670A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240" w:type="dxa"/>
          </w:tcPr>
          <w:p w14:paraId="7A7FA680" w14:textId="77777777" w:rsidR="0098397D" w:rsidRPr="0025730A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730A">
              <w:rPr>
                <w:rFonts w:ascii="Angsana New" w:hAnsi="Angsana New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98397D" w:rsidRPr="003D41E8" w14:paraId="30C4322A" w14:textId="77777777" w:rsidTr="0098397D">
        <w:trPr>
          <w:trHeight w:val="20"/>
        </w:trPr>
        <w:tc>
          <w:tcPr>
            <w:tcW w:w="4230" w:type="dxa"/>
          </w:tcPr>
          <w:p w14:paraId="03488D92" w14:textId="77777777" w:rsidR="0098397D" w:rsidRPr="00CC246F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46F">
              <w:rPr>
                <w:rFonts w:ascii="Angsana New" w:hAnsi="Angsana New"/>
                <w:sz w:val="30"/>
                <w:szCs w:val="30"/>
              </w:rPr>
              <w:t xml:space="preserve">TT </w:t>
            </w:r>
            <w:proofErr w:type="spellStart"/>
            <w:r w:rsidRPr="00CC246F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CC246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C246F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="002F7B3E">
              <w:rPr>
                <w:rFonts w:ascii="Angsana New" w:hAnsi="Angsana New"/>
                <w:sz w:val="30"/>
                <w:szCs w:val="30"/>
              </w:rPr>
              <w:t>.</w:t>
            </w:r>
            <w:r w:rsidRPr="00CC246F">
              <w:rPr>
                <w:rFonts w:ascii="Angsana New" w:hAnsi="Angsana New"/>
                <w:sz w:val="30"/>
                <w:szCs w:val="30"/>
              </w:rPr>
              <w:t xml:space="preserve"> Bhd</w:t>
            </w:r>
            <w:r w:rsidR="002F7B3E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116BD5FC" w14:textId="77777777" w:rsidR="0098397D" w:rsidRPr="00F72AD2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670A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240" w:type="dxa"/>
          </w:tcPr>
          <w:p w14:paraId="70FCE403" w14:textId="77777777" w:rsidR="0098397D" w:rsidRPr="00CC246F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46F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3D41E8" w14:paraId="3640C213" w14:textId="77777777" w:rsidTr="0098397D">
        <w:trPr>
          <w:trHeight w:val="20"/>
        </w:trPr>
        <w:tc>
          <w:tcPr>
            <w:tcW w:w="4230" w:type="dxa"/>
            <w:tcBorders>
              <w:bottom w:val="nil"/>
            </w:tcBorders>
          </w:tcPr>
          <w:p w14:paraId="71C53E76" w14:textId="77777777" w:rsidR="0098397D" w:rsidRPr="00CC246F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46F">
              <w:rPr>
                <w:rFonts w:ascii="Angsana New" w:hAnsi="Angsana New"/>
                <w:sz w:val="30"/>
                <w:szCs w:val="30"/>
              </w:rPr>
              <w:t xml:space="preserve">TIME </w:t>
            </w:r>
            <w:proofErr w:type="spellStart"/>
            <w:r w:rsidRPr="00CC246F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CC246F">
              <w:rPr>
                <w:rFonts w:ascii="Angsana New" w:hAnsi="Angsana New"/>
                <w:sz w:val="30"/>
                <w:szCs w:val="30"/>
              </w:rPr>
              <w:t xml:space="preserve"> (Cambodia) Co.,</w:t>
            </w:r>
            <w:r w:rsidRPr="00CC24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246F">
              <w:rPr>
                <w:rFonts w:ascii="Angsana New" w:hAnsi="Angsana New"/>
                <w:sz w:val="30"/>
                <w:szCs w:val="30"/>
              </w:rPr>
              <w:t>Ltd</w:t>
            </w:r>
            <w:r w:rsidR="002F7B3E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36FA2077" w14:textId="77777777" w:rsidR="0098397D" w:rsidRPr="00F72AD2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F72AD2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240" w:type="dxa"/>
          </w:tcPr>
          <w:p w14:paraId="34BC48C7" w14:textId="77777777" w:rsidR="0098397D" w:rsidRPr="00CC246F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46F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3D41E8" w14:paraId="5C005407" w14:textId="77777777" w:rsidTr="0098397D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6D622D30" w14:textId="77777777" w:rsidR="0098397D" w:rsidRPr="00CC246F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CC246F">
              <w:rPr>
                <w:rFonts w:ascii="Angsana New" w:hAnsi="Angsana New"/>
                <w:sz w:val="30"/>
                <w:szCs w:val="30"/>
              </w:rPr>
              <w:t xml:space="preserve">CMC Telecommunication Infrastructure </w:t>
            </w:r>
          </w:p>
          <w:p w14:paraId="6A6C85EB" w14:textId="77777777" w:rsidR="0098397D" w:rsidRPr="00CC246F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CC246F">
              <w:rPr>
                <w:rFonts w:ascii="Angsana New" w:hAnsi="Angsana New"/>
                <w:sz w:val="30"/>
                <w:szCs w:val="30"/>
              </w:rPr>
              <w:t xml:space="preserve">   Corporation</w:t>
            </w:r>
          </w:p>
        </w:tc>
        <w:tc>
          <w:tcPr>
            <w:tcW w:w="1620" w:type="dxa"/>
            <w:shd w:val="clear" w:color="auto" w:fill="auto"/>
          </w:tcPr>
          <w:p w14:paraId="605A6F65" w14:textId="77777777" w:rsidR="0098397D" w:rsidRPr="00F72AD2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2AD2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240" w:type="dxa"/>
          </w:tcPr>
          <w:p w14:paraId="08706C88" w14:textId="77777777" w:rsidR="0098397D" w:rsidRPr="00CC246F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46F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3D41E8" w14:paraId="30C49AB4" w14:textId="77777777" w:rsidTr="0098397D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13A47A58" w14:textId="77777777" w:rsidR="0098397D" w:rsidRPr="00CC246F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0E4B8E">
              <w:rPr>
                <w:rFonts w:ascii="Angsana New" w:hAnsi="Angsana New"/>
                <w:sz w:val="30"/>
                <w:szCs w:val="30"/>
              </w:rPr>
              <w:t>T</w:t>
            </w:r>
            <w:r>
              <w:rPr>
                <w:rFonts w:ascii="Angsana New" w:hAnsi="Angsana New"/>
                <w:sz w:val="30"/>
                <w:szCs w:val="30"/>
              </w:rPr>
              <w:t>IME</w:t>
            </w:r>
            <w:r w:rsidRPr="000E4B8E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0E4B8E">
              <w:rPr>
                <w:rFonts w:ascii="Angsana New" w:hAnsi="Angsana New"/>
                <w:sz w:val="30"/>
                <w:szCs w:val="30"/>
              </w:rPr>
              <w:t>dot</w:t>
            </w:r>
            <w:r>
              <w:rPr>
                <w:rFonts w:ascii="Angsana New" w:hAnsi="Angsana New"/>
                <w:sz w:val="30"/>
                <w:szCs w:val="30"/>
              </w:rPr>
              <w:t>C</w:t>
            </w:r>
            <w:r w:rsidRPr="000E4B8E">
              <w:rPr>
                <w:rFonts w:ascii="Angsana New" w:hAnsi="Angsana New"/>
                <w:sz w:val="30"/>
                <w:szCs w:val="30"/>
              </w:rPr>
              <w:t>om</w:t>
            </w:r>
            <w:proofErr w:type="spellEnd"/>
            <w:r w:rsidRPr="000E4B8E">
              <w:rPr>
                <w:rFonts w:ascii="Angsana New" w:hAnsi="Angsana New"/>
                <w:sz w:val="30"/>
                <w:szCs w:val="30"/>
              </w:rPr>
              <w:t xml:space="preserve"> Global Services </w:t>
            </w:r>
            <w:proofErr w:type="spellStart"/>
            <w:r w:rsidRPr="000E4B8E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="002F7B3E">
              <w:rPr>
                <w:rFonts w:ascii="Angsana New" w:hAnsi="Angsana New"/>
                <w:sz w:val="30"/>
                <w:szCs w:val="30"/>
              </w:rPr>
              <w:t>.</w:t>
            </w:r>
            <w:r w:rsidRPr="000E4B8E">
              <w:rPr>
                <w:rFonts w:ascii="Angsana New" w:hAnsi="Angsana New"/>
                <w:sz w:val="30"/>
                <w:szCs w:val="30"/>
              </w:rPr>
              <w:t xml:space="preserve"> Bhd</w:t>
            </w:r>
            <w:r w:rsidR="002F7B3E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27F647BB" w14:textId="77777777" w:rsidR="0098397D" w:rsidRPr="00F72AD2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2AD2">
              <w:rPr>
                <w:rFonts w:ascii="Angsana New" w:hAnsi="Angsana New" w:hint="cs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240" w:type="dxa"/>
          </w:tcPr>
          <w:p w14:paraId="2E2A8888" w14:textId="77777777" w:rsidR="0098397D" w:rsidRPr="00CC246F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46F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3D41E8" w14:paraId="0A4C1189" w14:textId="77777777" w:rsidTr="0098397D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016FC84E" w14:textId="77777777" w:rsidR="0098397D" w:rsidRPr="00CC246F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CC246F">
              <w:rPr>
                <w:rFonts w:ascii="Angsana New" w:hAnsi="Angsana New"/>
                <w:sz w:val="30"/>
                <w:szCs w:val="30"/>
                <w:cs/>
              </w:rPr>
              <w:t>บริษัท เคิร์ซ จำกัด</w:t>
            </w:r>
          </w:p>
        </w:tc>
        <w:tc>
          <w:tcPr>
            <w:tcW w:w="1620" w:type="dxa"/>
            <w:shd w:val="clear" w:color="auto" w:fill="auto"/>
          </w:tcPr>
          <w:p w14:paraId="386414CE" w14:textId="77777777" w:rsidR="0098397D" w:rsidRPr="00F72AD2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2AD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727EECB7" w14:textId="77777777" w:rsidR="0098397D" w:rsidRPr="00CC246F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46F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23495B5C" w14:textId="77777777" w:rsidR="00671951" w:rsidRPr="0081383F" w:rsidRDefault="00671951" w:rsidP="003D41E8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bCs/>
          <w:sz w:val="30"/>
          <w:szCs w:val="30"/>
          <w:lang w:bidi="th-TH"/>
        </w:rPr>
      </w:pPr>
    </w:p>
    <w:p w14:paraId="5042A0CD" w14:textId="77777777" w:rsidR="008D5C3A" w:rsidRPr="00573A02" w:rsidRDefault="00CC246F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CC246F">
        <w:rPr>
          <w:rFonts w:ascii="Angsana New" w:hAnsi="Angsana New" w:hint="cs"/>
          <w:b/>
          <w:sz w:val="30"/>
          <w:szCs w:val="30"/>
          <w:cs/>
          <w:lang w:val="en-GB"/>
        </w:rPr>
        <w:t>นโยบายการกำหนดราคาระหว่างงวด</w:t>
      </w:r>
      <w:r>
        <w:rPr>
          <w:rFonts w:ascii="Angsana New" w:hAnsi="Angsana New" w:hint="cs"/>
          <w:b/>
          <w:sz w:val="30"/>
          <w:szCs w:val="30"/>
          <w:cs/>
          <w:lang w:val="en-GB"/>
        </w:rPr>
        <w:t>สาม</w:t>
      </w:r>
      <w:r w:rsidRPr="00CC246F">
        <w:rPr>
          <w:rFonts w:ascii="Angsana New" w:hAnsi="Angsana New" w:hint="cs"/>
          <w:b/>
          <w:sz w:val="30"/>
          <w:szCs w:val="30"/>
          <w:cs/>
          <w:lang w:val="en-GB"/>
        </w:rPr>
        <w:t>เดือนสิ้นสุดวันที่</w:t>
      </w:r>
      <w:r w:rsidRPr="00CC246F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="007B78BF" w:rsidRPr="007B78BF">
        <w:rPr>
          <w:rFonts w:ascii="Angsana New" w:hAnsi="Angsana New"/>
          <w:bCs/>
          <w:sz w:val="30"/>
          <w:szCs w:val="30"/>
        </w:rPr>
        <w:t>31</w:t>
      </w:r>
      <w:r w:rsidRPr="00CC246F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val="en-GB"/>
        </w:rPr>
        <w:t>มีนาคม</w:t>
      </w:r>
      <w:r w:rsidRPr="00CC246F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7B78BF" w:rsidRPr="007B78BF">
        <w:rPr>
          <w:rFonts w:ascii="Angsana New" w:hAnsi="Angsana New"/>
          <w:bCs/>
          <w:sz w:val="30"/>
          <w:szCs w:val="30"/>
        </w:rPr>
        <w:t>2564</w:t>
      </w:r>
      <w:r w:rsidRPr="00CC246F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Pr="00CC246F">
        <w:rPr>
          <w:rFonts w:ascii="Angsana New" w:hAnsi="Angsana New" w:hint="cs"/>
          <w:b/>
          <w:sz w:val="30"/>
          <w:szCs w:val="30"/>
          <w:cs/>
          <w:lang w:val="en-GB"/>
        </w:rPr>
        <w:t>มี</w:t>
      </w:r>
      <w:r w:rsidRPr="00573A02">
        <w:rPr>
          <w:rFonts w:ascii="Angsana New" w:hAnsi="Angsana New" w:hint="cs"/>
          <w:b/>
          <w:sz w:val="30"/>
          <w:szCs w:val="30"/>
          <w:cs/>
          <w:lang w:val="en-GB"/>
        </w:rPr>
        <w:t>ดังต่อไปนี้</w:t>
      </w:r>
    </w:p>
    <w:p w14:paraId="271FC425" w14:textId="77777777" w:rsidR="00A4790D" w:rsidRPr="00573A02" w:rsidRDefault="00A4790D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5760"/>
      </w:tblGrid>
      <w:tr w:rsidR="00EB492C" w:rsidRPr="00573A02" w14:paraId="25FCC76C" w14:textId="77777777" w:rsidTr="0081383F">
        <w:trPr>
          <w:trHeight w:val="20"/>
          <w:tblHeader/>
        </w:trPr>
        <w:tc>
          <w:tcPr>
            <w:tcW w:w="3510" w:type="dxa"/>
          </w:tcPr>
          <w:p w14:paraId="08B499F5" w14:textId="77777777" w:rsidR="00EB492C" w:rsidRPr="00573A02" w:rsidRDefault="00EB492C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73A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760" w:type="dxa"/>
          </w:tcPr>
          <w:p w14:paraId="13830FAB" w14:textId="77777777" w:rsidR="00EB492C" w:rsidRPr="00573A02" w:rsidRDefault="00EB492C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A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97BCE" w:rsidRPr="00573A02" w14:paraId="0FA716D2" w14:textId="77777777" w:rsidTr="0081383F">
        <w:trPr>
          <w:trHeight w:val="20"/>
        </w:trPr>
        <w:tc>
          <w:tcPr>
            <w:tcW w:w="3510" w:type="dxa"/>
          </w:tcPr>
          <w:p w14:paraId="6D7B4BD4" w14:textId="77777777" w:rsidR="00997BCE" w:rsidRPr="00573A02" w:rsidRDefault="00371CEC" w:rsidP="0099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73A02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905F1A" w:rsidRPr="00573A02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</w:t>
            </w:r>
            <w:r w:rsidR="005509B3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905F1A" w:rsidRPr="00573A02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760" w:type="dxa"/>
            <w:shd w:val="clear" w:color="auto" w:fill="auto"/>
          </w:tcPr>
          <w:p w14:paraId="2E18FCCD" w14:textId="77777777" w:rsidR="00997BCE" w:rsidRPr="00573A02" w:rsidRDefault="005B39D6" w:rsidP="0090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997BCE" w:rsidRPr="00573A02">
              <w:rPr>
                <w:rFonts w:ascii="Angsana New" w:hAnsi="Angsana New" w:hint="cs"/>
                <w:sz w:val="30"/>
                <w:szCs w:val="30"/>
                <w:cs/>
              </w:rPr>
              <w:t>ที่ตกลงกันตามสัญญา</w:t>
            </w:r>
            <w:r w:rsidR="00905F1A" w:rsidRPr="00573A02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="00905F1A" w:rsidRPr="00573A02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997BCE" w:rsidRPr="00573A02" w14:paraId="263FFEE3" w14:textId="77777777" w:rsidTr="0081383F">
        <w:trPr>
          <w:trHeight w:val="20"/>
        </w:trPr>
        <w:tc>
          <w:tcPr>
            <w:tcW w:w="3510" w:type="dxa"/>
          </w:tcPr>
          <w:p w14:paraId="182341AB" w14:textId="77777777" w:rsidR="00997BCE" w:rsidRPr="00573A02" w:rsidRDefault="00905F1A" w:rsidP="0099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73A02">
              <w:rPr>
                <w:rFonts w:ascii="Angsana New" w:hAnsi="Angsana New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760" w:type="dxa"/>
          </w:tcPr>
          <w:p w14:paraId="1B9B0C9F" w14:textId="77777777" w:rsidR="00997BCE" w:rsidRPr="00573A02" w:rsidRDefault="005B39D6" w:rsidP="0090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997BCE" w:rsidRPr="00573A02">
              <w:rPr>
                <w:rFonts w:ascii="Angsana New" w:hAnsi="Angsana New" w:hint="cs"/>
                <w:sz w:val="30"/>
                <w:szCs w:val="30"/>
                <w:cs/>
              </w:rPr>
              <w:t>ที่ตกลงกันตามสัญญา</w:t>
            </w:r>
          </w:p>
        </w:tc>
      </w:tr>
      <w:tr w:rsidR="0081383F" w:rsidRPr="00573A02" w14:paraId="673AEE9D" w14:textId="77777777" w:rsidTr="0081383F">
        <w:trPr>
          <w:trHeight w:val="20"/>
        </w:trPr>
        <w:tc>
          <w:tcPr>
            <w:tcW w:w="3510" w:type="dxa"/>
          </w:tcPr>
          <w:p w14:paraId="00221D1D" w14:textId="77777777" w:rsidR="0081383F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0" w:type="dxa"/>
          </w:tcPr>
          <w:p w14:paraId="37C3A26D" w14:textId="77777777" w:rsidR="0081383F" w:rsidRPr="00D55686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อัตราที่ตกลงกันตามสัญญา</w:t>
            </w:r>
          </w:p>
        </w:tc>
      </w:tr>
      <w:tr w:rsidR="0081383F" w:rsidRPr="00573A02" w14:paraId="191B2D35" w14:textId="77777777" w:rsidTr="0081383F">
        <w:trPr>
          <w:trHeight w:val="20"/>
        </w:trPr>
        <w:tc>
          <w:tcPr>
            <w:tcW w:w="3510" w:type="dxa"/>
          </w:tcPr>
          <w:p w14:paraId="5AE0DC0B" w14:textId="77777777" w:rsidR="0081383F" w:rsidRPr="00573A02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73A0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0" w:type="dxa"/>
          </w:tcPr>
          <w:p w14:paraId="7F66781F" w14:textId="77777777" w:rsidR="0081383F" w:rsidRPr="00573A02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ที่ตกลงกันตามสัญญา</w:t>
            </w:r>
          </w:p>
        </w:tc>
      </w:tr>
      <w:tr w:rsidR="0081383F" w:rsidRPr="00573A02" w14:paraId="69AC3EB4" w14:textId="77777777" w:rsidTr="0081383F">
        <w:trPr>
          <w:trHeight w:val="20"/>
        </w:trPr>
        <w:tc>
          <w:tcPr>
            <w:tcW w:w="3510" w:type="dxa"/>
          </w:tcPr>
          <w:p w14:paraId="42A20C1E" w14:textId="77777777" w:rsidR="0081383F" w:rsidRPr="00573A02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3A02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60" w:type="dxa"/>
          </w:tcPr>
          <w:p w14:paraId="5DB7A7C6" w14:textId="77777777" w:rsidR="0081383F" w:rsidRPr="00573A02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3A02">
              <w:rPr>
                <w:rFonts w:ascii="Angsana New" w:hAnsi="Angsana New" w:hint="cs"/>
                <w:sz w:val="30"/>
                <w:szCs w:val="30"/>
                <w:cs/>
              </w:rPr>
              <w:t>อนุมัติจากผู้ถือหุ้นและ</w:t>
            </w:r>
            <w:r w:rsidRPr="00573A02">
              <w:rPr>
                <w:rFonts w:ascii="Angsana New" w:hAnsi="Angsana New"/>
                <w:sz w:val="30"/>
                <w:szCs w:val="30"/>
              </w:rPr>
              <w:t>/</w:t>
            </w:r>
            <w:r w:rsidRPr="00573A02">
              <w:rPr>
                <w:rFonts w:ascii="Angsana New" w:hAnsi="Angsana New" w:hint="cs"/>
                <w:sz w:val="30"/>
                <w:szCs w:val="30"/>
                <w:cs/>
              </w:rPr>
              <w:t>หรือคณะกรรมการ/ตามสัญญาจ้างงาน</w:t>
            </w:r>
          </w:p>
        </w:tc>
      </w:tr>
    </w:tbl>
    <w:p w14:paraId="0FEE6F30" w14:textId="77777777" w:rsidR="005F15A8" w:rsidRPr="00573A02" w:rsidRDefault="005F15A8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92C3836" w14:textId="77777777" w:rsidR="001B5DF4" w:rsidRDefault="001B5DF4" w:rsidP="001B5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755D2A" w14:textId="77777777" w:rsidR="001B5DF4" w:rsidRDefault="001B5DF4" w:rsidP="001B5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83DD29" w14:textId="77777777" w:rsidR="001B5DF4" w:rsidRDefault="001B5DF4" w:rsidP="001B5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C863FB" w14:textId="77777777" w:rsidR="001B5DF4" w:rsidRDefault="001B5DF4" w:rsidP="001B5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B07837" w14:textId="77777777" w:rsidR="004F6633" w:rsidRPr="00573A02" w:rsidRDefault="004F6633" w:rsidP="001B5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73A02">
        <w:rPr>
          <w:rFonts w:ascii="Angsana New" w:hAnsi="Angsana New"/>
          <w:sz w:val="30"/>
          <w:szCs w:val="30"/>
          <w:cs/>
        </w:rPr>
        <w:t xml:space="preserve"> </w:t>
      </w:r>
    </w:p>
    <w:p w14:paraId="21009C57" w14:textId="77777777" w:rsidR="004F6633" w:rsidRPr="00573A02" w:rsidRDefault="004F6633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67"/>
        <w:gridCol w:w="1083"/>
      </w:tblGrid>
      <w:tr w:rsidR="004F6633" w:rsidRPr="00573A02" w14:paraId="36FCFED2" w14:textId="77777777" w:rsidTr="0057374C">
        <w:trPr>
          <w:tblHeader/>
        </w:trPr>
        <w:tc>
          <w:tcPr>
            <w:tcW w:w="4050" w:type="dxa"/>
            <w:shd w:val="clear" w:color="auto" w:fill="auto"/>
          </w:tcPr>
          <w:p w14:paraId="2F7A7E96" w14:textId="77777777" w:rsidR="004F6633" w:rsidRPr="001B5DF4" w:rsidRDefault="00512F42" w:rsidP="0051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756540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9571730" w14:textId="77777777" w:rsidR="004F6633" w:rsidRPr="00573A02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A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D2145FB" w14:textId="77777777" w:rsidR="004F6633" w:rsidRPr="00573A02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0869B35" w14:textId="77777777" w:rsidR="004F6633" w:rsidRPr="00573A02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A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C2A" w:rsidRPr="00573A02" w14:paraId="51E22BD4" w14:textId="77777777" w:rsidTr="0057374C">
        <w:trPr>
          <w:tblHeader/>
        </w:trPr>
        <w:tc>
          <w:tcPr>
            <w:tcW w:w="4050" w:type="dxa"/>
            <w:shd w:val="clear" w:color="auto" w:fill="auto"/>
          </w:tcPr>
          <w:p w14:paraId="22C88B78" w14:textId="77777777" w:rsidR="00945C2A" w:rsidRPr="00756540" w:rsidRDefault="00997BCE" w:rsidP="0099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75654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5654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7B78BF" w:rsidRPr="0075654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31</w:t>
            </w:r>
            <w:r w:rsidRPr="0075654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029B3185" w14:textId="77777777" w:rsidR="00945C2A" w:rsidRPr="00573A02" w:rsidRDefault="007B78BF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6C77444" w14:textId="77777777" w:rsidR="00945C2A" w:rsidRPr="00573A02" w:rsidRDefault="00945C2A" w:rsidP="00945C2A">
            <w:pPr>
              <w:pStyle w:val="a1"/>
              <w:ind w:right="72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C409FA" w14:textId="77777777" w:rsidR="00945C2A" w:rsidRPr="00573A02" w:rsidRDefault="007B78BF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BFB249" w14:textId="77777777" w:rsidR="00945C2A" w:rsidRPr="00573A02" w:rsidRDefault="00945C2A" w:rsidP="00945C2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2754BD" w14:textId="77777777" w:rsidR="00945C2A" w:rsidRPr="00573A02" w:rsidRDefault="007B78BF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5FEAB5AB" w14:textId="77777777" w:rsidR="00945C2A" w:rsidRPr="00573A02" w:rsidRDefault="00945C2A" w:rsidP="00945C2A">
            <w:pPr>
              <w:pStyle w:val="a1"/>
              <w:ind w:right="72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A484740" w14:textId="77777777" w:rsidR="00945C2A" w:rsidRPr="00573A02" w:rsidRDefault="007B78BF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945C2A" w:rsidRPr="00573A02" w14:paraId="7DCF640C" w14:textId="77777777" w:rsidTr="0057374C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6CB84C17" w14:textId="77777777" w:rsidR="00945C2A" w:rsidRPr="00573A02" w:rsidRDefault="00945C2A" w:rsidP="00945C2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754BF3A8" w14:textId="77777777" w:rsidR="00945C2A" w:rsidRPr="00573A02" w:rsidRDefault="00945C2A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73A0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73A0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</w:t>
            </w:r>
            <w:r w:rsidRPr="00573A0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นบาท)</w:t>
            </w:r>
          </w:p>
        </w:tc>
      </w:tr>
      <w:tr w:rsidR="00945C2A" w:rsidRPr="00573A02" w14:paraId="72F9C201" w14:textId="77777777" w:rsidTr="0057374C">
        <w:tc>
          <w:tcPr>
            <w:tcW w:w="4050" w:type="dxa"/>
            <w:shd w:val="clear" w:color="auto" w:fill="auto"/>
          </w:tcPr>
          <w:p w14:paraId="183E0F7B" w14:textId="77777777" w:rsidR="00945C2A" w:rsidRPr="00573A02" w:rsidRDefault="00905F1A" w:rsidP="00945C2A">
            <w:pPr>
              <w:tabs>
                <w:tab w:val="left" w:pos="342"/>
              </w:tabs>
              <w:jc w:val="both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573A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1FE4A38C" w14:textId="77777777" w:rsidR="00945C2A" w:rsidRPr="00573A02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62FEBD" w14:textId="77777777" w:rsidR="00945C2A" w:rsidRPr="00573A02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D35A12" w14:textId="77777777" w:rsidR="00945C2A" w:rsidRPr="00573A02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335455" w14:textId="77777777" w:rsidR="00945C2A" w:rsidRPr="00573A02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371B05" w14:textId="77777777" w:rsidR="00945C2A" w:rsidRPr="00573A02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591455FF" w14:textId="77777777" w:rsidR="00945C2A" w:rsidRPr="00573A02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C3406E7" w14:textId="77777777" w:rsidR="00945C2A" w:rsidRPr="00573A02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23DB" w:rsidRPr="00573A02" w14:paraId="441A00B6" w14:textId="77777777" w:rsidTr="0057374C">
        <w:tc>
          <w:tcPr>
            <w:tcW w:w="4050" w:type="dxa"/>
            <w:shd w:val="clear" w:color="auto" w:fill="auto"/>
          </w:tcPr>
          <w:p w14:paraId="72948464" w14:textId="77777777" w:rsidR="005D23DB" w:rsidRPr="00573A02" w:rsidRDefault="005D23DB" w:rsidP="005D23D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  <w:r w:rsidRPr="00573A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6A7DD0D" w14:textId="77777777" w:rsidR="005D23DB" w:rsidRPr="00573A02" w:rsidRDefault="007B78BF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30D804C7" w14:textId="77777777" w:rsidR="005D23DB" w:rsidRPr="00573A02" w:rsidRDefault="005D23DB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3C23F3" w14:textId="77777777" w:rsidR="005D23DB" w:rsidRPr="00573A02" w:rsidRDefault="007B78BF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03C236E" w14:textId="77777777" w:rsidR="005D23DB" w:rsidRPr="00573A02" w:rsidRDefault="005D23DB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27F9FE" w14:textId="77777777" w:rsidR="005D23DB" w:rsidRPr="00A16299" w:rsidRDefault="007B78BF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67" w:type="dxa"/>
            <w:shd w:val="clear" w:color="auto" w:fill="auto"/>
          </w:tcPr>
          <w:p w14:paraId="1EAE669C" w14:textId="77777777" w:rsidR="005D23DB" w:rsidRPr="00573A02" w:rsidRDefault="005D23DB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3A32047" w14:textId="77777777" w:rsidR="005D23DB" w:rsidRPr="00573A02" w:rsidRDefault="007B78BF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29</w:t>
            </w:r>
          </w:p>
        </w:tc>
      </w:tr>
      <w:tr w:rsidR="005D23DB" w:rsidRPr="00573A02" w14:paraId="70886D02" w14:textId="77777777" w:rsidTr="0057374C">
        <w:tc>
          <w:tcPr>
            <w:tcW w:w="4050" w:type="dxa"/>
            <w:shd w:val="clear" w:color="auto" w:fill="auto"/>
          </w:tcPr>
          <w:p w14:paraId="349A1372" w14:textId="77777777" w:rsidR="005D23DB" w:rsidRPr="00573A02" w:rsidRDefault="005D23DB" w:rsidP="005D23DB">
            <w:pPr>
              <w:tabs>
                <w:tab w:val="left" w:pos="342"/>
              </w:tabs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73A0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15E8C147" w14:textId="77777777" w:rsidR="005D23DB" w:rsidRPr="00A16299" w:rsidRDefault="007B78BF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1D4B7180" w14:textId="77777777" w:rsidR="005D23DB" w:rsidRPr="00573A02" w:rsidRDefault="005D23DB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4DF185" w14:textId="77777777" w:rsidR="005D23DB" w:rsidRPr="00573A02" w:rsidRDefault="007B78BF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D23DB" w:rsidRPr="00573A0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3377A19" w14:textId="77777777" w:rsidR="005D23DB" w:rsidRPr="00573A02" w:rsidRDefault="005D23DB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53D171" w14:textId="77777777" w:rsidR="005D23DB" w:rsidRPr="00A16299" w:rsidRDefault="007B78BF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</w:p>
        </w:tc>
        <w:tc>
          <w:tcPr>
            <w:tcW w:w="267" w:type="dxa"/>
            <w:shd w:val="clear" w:color="auto" w:fill="auto"/>
          </w:tcPr>
          <w:p w14:paraId="1496DD61" w14:textId="77777777" w:rsidR="005D23DB" w:rsidRPr="00573A02" w:rsidRDefault="005D23DB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AB7997E" w14:textId="77777777" w:rsidR="005D23DB" w:rsidRPr="00573A02" w:rsidRDefault="007B78BF" w:rsidP="005D23D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D23DB" w:rsidRPr="00573A0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81383F" w:rsidRPr="00573A02" w14:paraId="043B1A1D" w14:textId="77777777" w:rsidTr="0057374C">
        <w:tc>
          <w:tcPr>
            <w:tcW w:w="4050" w:type="dxa"/>
            <w:shd w:val="clear" w:color="auto" w:fill="auto"/>
          </w:tcPr>
          <w:p w14:paraId="3CCAD7D8" w14:textId="77777777" w:rsidR="0081383F" w:rsidRPr="00D55686" w:rsidRDefault="0081383F" w:rsidP="0081383F">
            <w:pPr>
              <w:tabs>
                <w:tab w:val="left" w:pos="342"/>
              </w:tabs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CC74585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C2E72C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2B2D05" w14:textId="77777777" w:rsidR="0081383F" w:rsidRPr="00E269F1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6AEED6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594F4D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7844025A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41B3E8A" w14:textId="77777777" w:rsidR="0081383F" w:rsidRPr="00E269F1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</w:tr>
      <w:tr w:rsidR="001A2B64" w:rsidRPr="00573A02" w14:paraId="05CA6447" w14:textId="77777777" w:rsidTr="0057374C">
        <w:tc>
          <w:tcPr>
            <w:tcW w:w="4050" w:type="dxa"/>
            <w:shd w:val="clear" w:color="auto" w:fill="auto"/>
          </w:tcPr>
          <w:p w14:paraId="6A65862D" w14:textId="77777777" w:rsidR="001A2B64" w:rsidRDefault="001A2B64" w:rsidP="0081383F">
            <w:pPr>
              <w:tabs>
                <w:tab w:val="left" w:pos="342"/>
              </w:tabs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53D95CAA" w14:textId="77777777" w:rsidR="001A2B64" w:rsidRDefault="007B78B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54C4CA50" w14:textId="77777777" w:rsidR="001A2B64" w:rsidRPr="00573A02" w:rsidRDefault="001A2B64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922FC3" w14:textId="77777777" w:rsidR="001A2B64" w:rsidRDefault="001A2B64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3F175E" w14:textId="77777777" w:rsidR="001A2B64" w:rsidRPr="00573A02" w:rsidRDefault="001A2B64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704E96" w14:textId="77777777" w:rsidR="001A2B64" w:rsidRDefault="007B78B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67" w:type="dxa"/>
            <w:shd w:val="clear" w:color="auto" w:fill="auto"/>
          </w:tcPr>
          <w:p w14:paraId="49839760" w14:textId="77777777" w:rsidR="001A2B64" w:rsidRPr="00573A02" w:rsidRDefault="001A2B64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8531145" w14:textId="77777777" w:rsidR="001A2B64" w:rsidRDefault="001A2B64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21FE" w:rsidRPr="00573A02" w14:paraId="7FA9EDA4" w14:textId="77777777" w:rsidTr="0057374C">
        <w:tc>
          <w:tcPr>
            <w:tcW w:w="4050" w:type="dxa"/>
            <w:shd w:val="clear" w:color="auto" w:fill="auto"/>
          </w:tcPr>
          <w:p w14:paraId="4075B3F6" w14:textId="77777777" w:rsidR="000C21FE" w:rsidRDefault="000C21FE" w:rsidP="0081383F">
            <w:pPr>
              <w:tabs>
                <w:tab w:val="left" w:pos="342"/>
              </w:tabs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7E85B8BC" w14:textId="77777777" w:rsidR="000C21FE" w:rsidRDefault="007B78B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45F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6B0CF25D" w14:textId="77777777" w:rsidR="000C21FE" w:rsidRPr="00573A02" w:rsidRDefault="000C21FE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BAD38B" w14:textId="77777777" w:rsidR="000C21FE" w:rsidRDefault="000C21FE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25BC8" w14:textId="77777777" w:rsidR="000C21FE" w:rsidRPr="00573A02" w:rsidRDefault="000C21FE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97CACB" w14:textId="77777777" w:rsidR="000C21FE" w:rsidRDefault="007B78B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45F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267" w:type="dxa"/>
            <w:shd w:val="clear" w:color="auto" w:fill="auto"/>
          </w:tcPr>
          <w:p w14:paraId="404B9DFF" w14:textId="77777777" w:rsidR="000C21FE" w:rsidRPr="00573A02" w:rsidRDefault="000C21FE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FF907B8" w14:textId="77777777" w:rsidR="000C21FE" w:rsidRDefault="000C21FE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83F" w:rsidRPr="00573A02" w14:paraId="08E9E52A" w14:textId="77777777" w:rsidTr="0057374C">
        <w:tc>
          <w:tcPr>
            <w:tcW w:w="4050" w:type="dxa"/>
            <w:shd w:val="clear" w:color="auto" w:fill="auto"/>
          </w:tcPr>
          <w:p w14:paraId="350E9794" w14:textId="77777777" w:rsidR="0081383F" w:rsidRDefault="0081383F" w:rsidP="0081383F">
            <w:pPr>
              <w:tabs>
                <w:tab w:val="left" w:pos="342"/>
              </w:tabs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0BD9CAEE" w14:textId="77777777" w:rsidR="0081383F" w:rsidRPr="00DB4451" w:rsidRDefault="007B78B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44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3D4ACED9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EE321F" w14:textId="77777777" w:rsidR="0081383F" w:rsidRDefault="0081383F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05C08E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B8D3A3" w14:textId="77777777" w:rsidR="0081383F" w:rsidRPr="00DB4451" w:rsidRDefault="007B78B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44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051</w:t>
            </w:r>
          </w:p>
        </w:tc>
        <w:tc>
          <w:tcPr>
            <w:tcW w:w="267" w:type="dxa"/>
            <w:shd w:val="clear" w:color="auto" w:fill="auto"/>
          </w:tcPr>
          <w:p w14:paraId="5A9BFC10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D21E8BA" w14:textId="77777777" w:rsidR="0081383F" w:rsidRDefault="0081383F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83F" w:rsidRPr="00573A02" w14:paraId="29CA3DB8" w14:textId="77777777" w:rsidTr="0057374C">
        <w:tc>
          <w:tcPr>
            <w:tcW w:w="4050" w:type="dxa"/>
            <w:shd w:val="clear" w:color="auto" w:fill="auto"/>
          </w:tcPr>
          <w:p w14:paraId="10093B93" w14:textId="77777777" w:rsidR="0081383F" w:rsidRPr="00573A02" w:rsidRDefault="0081383F" w:rsidP="0081383F">
            <w:pPr>
              <w:tabs>
                <w:tab w:val="left" w:pos="342"/>
              </w:tabs>
              <w:jc w:val="both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573A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73A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D3F3C89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022E36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B38A50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CDD77B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D08145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46FC0A02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E18D5AD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383F" w:rsidRPr="00573A02" w14:paraId="74610962" w14:textId="77777777" w:rsidTr="0057374C">
        <w:tc>
          <w:tcPr>
            <w:tcW w:w="4050" w:type="dxa"/>
            <w:shd w:val="clear" w:color="auto" w:fill="auto"/>
          </w:tcPr>
          <w:p w14:paraId="4EAE7696" w14:textId="77777777" w:rsidR="0081383F" w:rsidRPr="00573A02" w:rsidRDefault="0081383F" w:rsidP="008138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160841EB" w14:textId="77777777" w:rsidR="0081383F" w:rsidRPr="001A2B64" w:rsidRDefault="007B78BF" w:rsidP="00880D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B4451" w:rsidRPr="00880D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shd w:val="clear" w:color="auto" w:fill="auto"/>
          </w:tcPr>
          <w:p w14:paraId="55D59DA6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0DDBDE" w14:textId="77777777" w:rsidR="0081383F" w:rsidRPr="00573A02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1383F" w:rsidRPr="00573A0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51B8C96F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1495D8" w14:textId="77777777" w:rsidR="0081383F" w:rsidRPr="00573A02" w:rsidRDefault="007B78BF" w:rsidP="0081383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B44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043</w:t>
            </w:r>
          </w:p>
        </w:tc>
        <w:tc>
          <w:tcPr>
            <w:tcW w:w="267" w:type="dxa"/>
            <w:shd w:val="clear" w:color="auto" w:fill="auto"/>
          </w:tcPr>
          <w:p w14:paraId="65C5563C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E8A22AC" w14:textId="77777777" w:rsidR="0081383F" w:rsidRPr="00573A02" w:rsidRDefault="007B78BF" w:rsidP="0081383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1383F" w:rsidRPr="00573A0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</w:tr>
      <w:tr w:rsidR="0081383F" w:rsidRPr="00573A02" w14:paraId="038E0FC3" w14:textId="77777777" w:rsidTr="0057374C">
        <w:tc>
          <w:tcPr>
            <w:tcW w:w="4050" w:type="dxa"/>
            <w:shd w:val="clear" w:color="auto" w:fill="auto"/>
          </w:tcPr>
          <w:p w14:paraId="49B1D9D4" w14:textId="77777777" w:rsidR="0081383F" w:rsidRPr="00573A02" w:rsidRDefault="0081383F" w:rsidP="0081383F">
            <w:pPr>
              <w:tabs>
                <w:tab w:val="left" w:pos="342"/>
              </w:tabs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46FE8324" w14:textId="77777777" w:rsidR="0081383F" w:rsidRPr="00880D78" w:rsidRDefault="007B78BF" w:rsidP="00880D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345F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</w:p>
        </w:tc>
        <w:tc>
          <w:tcPr>
            <w:tcW w:w="270" w:type="dxa"/>
            <w:shd w:val="clear" w:color="auto" w:fill="auto"/>
          </w:tcPr>
          <w:p w14:paraId="2CF9CFD9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A79486" w14:textId="77777777" w:rsidR="0081383F" w:rsidRPr="00573A02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1383F" w:rsidRPr="00573A0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7565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501</w:t>
            </w:r>
          </w:p>
        </w:tc>
        <w:tc>
          <w:tcPr>
            <w:tcW w:w="270" w:type="dxa"/>
            <w:shd w:val="clear" w:color="auto" w:fill="auto"/>
          </w:tcPr>
          <w:p w14:paraId="65F9803D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B9A0C4" w14:textId="77777777" w:rsidR="0081383F" w:rsidRPr="00573A02" w:rsidRDefault="007B78BF" w:rsidP="0081383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345F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</w:p>
        </w:tc>
        <w:tc>
          <w:tcPr>
            <w:tcW w:w="267" w:type="dxa"/>
            <w:shd w:val="clear" w:color="auto" w:fill="auto"/>
          </w:tcPr>
          <w:p w14:paraId="7F595BA9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21E6825" w14:textId="77777777" w:rsidR="0081383F" w:rsidRPr="00573A02" w:rsidRDefault="007B78BF" w:rsidP="0081383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1383F" w:rsidRPr="00573A0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65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501</w:t>
            </w:r>
          </w:p>
        </w:tc>
      </w:tr>
      <w:tr w:rsidR="0081383F" w:rsidRPr="00573A02" w14:paraId="10513DAE" w14:textId="77777777" w:rsidTr="0057374C">
        <w:tc>
          <w:tcPr>
            <w:tcW w:w="4050" w:type="dxa"/>
            <w:shd w:val="clear" w:color="auto" w:fill="auto"/>
          </w:tcPr>
          <w:p w14:paraId="7BFF67C7" w14:textId="77777777" w:rsidR="0081383F" w:rsidRPr="00573A02" w:rsidRDefault="0081383F" w:rsidP="008138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73A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03D497D" w14:textId="77777777" w:rsidR="0081383F" w:rsidRPr="00573A02" w:rsidRDefault="0081383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A38EE32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16A6F8" w14:textId="77777777" w:rsidR="0081383F" w:rsidRPr="00573A02" w:rsidRDefault="0081383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110316B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4487A1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113CFFB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01E9544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383F" w:rsidRPr="00573A02" w14:paraId="37A12A57" w14:textId="77777777" w:rsidTr="0057374C">
        <w:tc>
          <w:tcPr>
            <w:tcW w:w="4050" w:type="dxa"/>
            <w:shd w:val="clear" w:color="auto" w:fill="auto"/>
          </w:tcPr>
          <w:p w14:paraId="17B7E5E0" w14:textId="77777777" w:rsidR="0081383F" w:rsidRPr="00573A02" w:rsidRDefault="0081383F" w:rsidP="008138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73A0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4FA758E" w14:textId="77777777" w:rsidR="0081383F" w:rsidRPr="00573A02" w:rsidRDefault="0081383F" w:rsidP="0081383F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7C7E63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095F7A" w14:textId="77777777" w:rsidR="0081383F" w:rsidRPr="00573A02" w:rsidRDefault="0081383F" w:rsidP="0081383F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A0980B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F5DE32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3A5A1C33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DF8AA11" w14:textId="77777777" w:rsidR="0081383F" w:rsidRPr="00573A02" w:rsidRDefault="0081383F" w:rsidP="0081383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383F" w:rsidRPr="00573A02" w14:paraId="7E5DE13C" w14:textId="77777777" w:rsidTr="0057374C">
        <w:trPr>
          <w:trHeight w:val="80"/>
        </w:trPr>
        <w:tc>
          <w:tcPr>
            <w:tcW w:w="4050" w:type="dxa"/>
            <w:shd w:val="clear" w:color="auto" w:fill="auto"/>
          </w:tcPr>
          <w:p w14:paraId="3CE20F1E" w14:textId="77777777" w:rsidR="0081383F" w:rsidRPr="00756540" w:rsidRDefault="0081383F" w:rsidP="008138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565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5654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476ABEA0" w14:textId="77777777" w:rsidR="0081383F" w:rsidRPr="00756540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75654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005C6" w:rsidRPr="007565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65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651FD9F6" w14:textId="77777777" w:rsidR="0081383F" w:rsidRPr="00756540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F9AA68" w14:textId="77777777" w:rsidR="0081383F" w:rsidRPr="00756540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5654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1383F" w:rsidRPr="0075654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756540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  <w:shd w:val="clear" w:color="auto" w:fill="auto"/>
          </w:tcPr>
          <w:p w14:paraId="320B0ACF" w14:textId="77777777" w:rsidR="0081383F" w:rsidRPr="00756540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AA756C" w14:textId="77777777" w:rsidR="0081383F" w:rsidRPr="00756540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 w:rsidRPr="0075654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005C6" w:rsidRPr="0075654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7565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538</w:t>
            </w:r>
          </w:p>
        </w:tc>
        <w:tc>
          <w:tcPr>
            <w:tcW w:w="267" w:type="dxa"/>
            <w:shd w:val="clear" w:color="auto" w:fill="auto"/>
          </w:tcPr>
          <w:p w14:paraId="6267A259" w14:textId="77777777" w:rsidR="0081383F" w:rsidRPr="00756540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CCC22C0" w14:textId="77777777" w:rsidR="0081383F" w:rsidRPr="00756540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5654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1383F" w:rsidRPr="0075654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756540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</w:tr>
      <w:tr w:rsidR="0081383F" w:rsidRPr="00573A02" w14:paraId="7809B1F9" w14:textId="77777777" w:rsidTr="0057374C">
        <w:trPr>
          <w:trHeight w:val="80"/>
        </w:trPr>
        <w:tc>
          <w:tcPr>
            <w:tcW w:w="4050" w:type="dxa"/>
            <w:shd w:val="clear" w:color="auto" w:fill="auto"/>
          </w:tcPr>
          <w:p w14:paraId="7296B18E" w14:textId="77777777" w:rsidR="0081383F" w:rsidRPr="00756540" w:rsidRDefault="0081383F" w:rsidP="008138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565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5654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26910B" w14:textId="77777777" w:rsidR="0081383F" w:rsidRPr="00756540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56540">
              <w:rPr>
                <w:rFonts w:ascii="Angsana New" w:hAnsi="Angsana New" w:hint="cs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54972198" w14:textId="77777777" w:rsidR="0081383F" w:rsidRPr="00756540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F0B2D0" w14:textId="77777777" w:rsidR="0081383F" w:rsidRPr="00756540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56540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6108B34C" w14:textId="77777777" w:rsidR="0081383F" w:rsidRPr="00756540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D34D5E" w14:textId="77777777" w:rsidR="0081383F" w:rsidRPr="00756540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56540">
              <w:rPr>
                <w:rFonts w:ascii="Angsana New" w:hAnsi="Angsana New" w:hint="cs"/>
                <w:sz w:val="30"/>
                <w:szCs w:val="30"/>
                <w:lang w:val="en-US"/>
              </w:rPr>
              <w:t>208</w:t>
            </w:r>
          </w:p>
        </w:tc>
        <w:tc>
          <w:tcPr>
            <w:tcW w:w="267" w:type="dxa"/>
            <w:shd w:val="clear" w:color="auto" w:fill="auto"/>
          </w:tcPr>
          <w:p w14:paraId="364BD20F" w14:textId="77777777" w:rsidR="0081383F" w:rsidRPr="00756540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5C66B29" w14:textId="77777777" w:rsidR="0081383F" w:rsidRPr="00756540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56540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</w:p>
        </w:tc>
      </w:tr>
      <w:tr w:rsidR="0081383F" w:rsidRPr="00573A02" w14:paraId="2600F533" w14:textId="77777777" w:rsidTr="0057374C">
        <w:trPr>
          <w:trHeight w:val="80"/>
        </w:trPr>
        <w:tc>
          <w:tcPr>
            <w:tcW w:w="4050" w:type="dxa"/>
            <w:shd w:val="clear" w:color="auto" w:fill="auto"/>
          </w:tcPr>
          <w:p w14:paraId="26FD927F" w14:textId="77777777" w:rsidR="0081383F" w:rsidRPr="00756540" w:rsidRDefault="0081383F" w:rsidP="008138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565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56540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9E17C" w14:textId="77777777" w:rsidR="0081383F" w:rsidRPr="00756540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</w:pPr>
            <w:r w:rsidRPr="007565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E005C6" w:rsidRPr="0075654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75654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6F7C3998" w14:textId="77777777" w:rsidR="0081383F" w:rsidRPr="00756540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A7D79" w14:textId="77777777" w:rsidR="0081383F" w:rsidRPr="00756540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565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81383F" w:rsidRPr="0075654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7565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0C6C4B2D" w14:textId="77777777" w:rsidR="0081383F" w:rsidRPr="00756540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CA403" w14:textId="77777777" w:rsidR="0081383F" w:rsidRPr="00756540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</w:pPr>
            <w:r w:rsidRPr="007565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E005C6" w:rsidRPr="0075654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75654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746</w:t>
            </w:r>
          </w:p>
        </w:tc>
        <w:tc>
          <w:tcPr>
            <w:tcW w:w="267" w:type="dxa"/>
            <w:shd w:val="clear" w:color="auto" w:fill="auto"/>
          </w:tcPr>
          <w:p w14:paraId="7B7CD670" w14:textId="77777777" w:rsidR="0081383F" w:rsidRPr="00756540" w:rsidRDefault="0081383F" w:rsidP="0081383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B6E3C" w14:textId="77777777" w:rsidR="0081383F" w:rsidRPr="00756540" w:rsidRDefault="007B78BF" w:rsidP="0081383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</w:pPr>
            <w:r w:rsidRPr="007565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81383F" w:rsidRPr="0075654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7565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058</w:t>
            </w:r>
          </w:p>
        </w:tc>
      </w:tr>
    </w:tbl>
    <w:p w14:paraId="0DCB73AE" w14:textId="77777777" w:rsidR="0081383F" w:rsidRDefault="0081383F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1219EFF" w14:textId="77777777" w:rsidR="00A662CB" w:rsidRPr="00573A02" w:rsidRDefault="004F6633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73A02">
        <w:rPr>
          <w:rFonts w:ascii="Angsana New" w:hAnsi="Angsana New"/>
          <w:sz w:val="30"/>
          <w:szCs w:val="30"/>
          <w:cs/>
        </w:rPr>
        <w:t>ยอดคงเหลือ</w:t>
      </w:r>
      <w:r w:rsidRPr="00573A02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573A02">
        <w:rPr>
          <w:rFonts w:ascii="Angsana New" w:hAnsi="Angsana New"/>
          <w:sz w:val="30"/>
          <w:szCs w:val="30"/>
        </w:rPr>
        <w:t xml:space="preserve"> </w:t>
      </w:r>
      <w:r w:rsidRPr="00573A02">
        <w:rPr>
          <w:rFonts w:ascii="Angsana New" w:hAnsi="Angsana New"/>
          <w:sz w:val="30"/>
          <w:szCs w:val="30"/>
          <w:cs/>
        </w:rPr>
        <w:t>ณ วันที่</w:t>
      </w:r>
      <w:r w:rsidR="00371CEC" w:rsidRPr="00573A02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31</w:t>
      </w:r>
      <w:r w:rsidRPr="00573A02">
        <w:rPr>
          <w:rFonts w:ascii="Angsana New" w:hAnsi="Angsana New"/>
          <w:sz w:val="30"/>
          <w:szCs w:val="30"/>
          <w:cs/>
        </w:rPr>
        <w:t xml:space="preserve"> </w:t>
      </w:r>
      <w:r w:rsidRPr="00573A0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B78BF" w:rsidRPr="007B78BF">
        <w:rPr>
          <w:rFonts w:ascii="Angsana New" w:hAnsi="Angsana New"/>
          <w:sz w:val="30"/>
          <w:szCs w:val="30"/>
        </w:rPr>
        <w:t>2564</w:t>
      </w:r>
      <w:r w:rsidRPr="00573A02">
        <w:rPr>
          <w:rFonts w:ascii="Angsana New" w:hAnsi="Angsana New"/>
          <w:sz w:val="30"/>
          <w:szCs w:val="30"/>
        </w:rPr>
        <w:t xml:space="preserve"> </w:t>
      </w:r>
      <w:r w:rsidRPr="00573A0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B78BF" w:rsidRPr="007B78BF">
        <w:rPr>
          <w:rFonts w:ascii="Angsana New" w:hAnsi="Angsana New"/>
          <w:sz w:val="30"/>
          <w:szCs w:val="30"/>
        </w:rPr>
        <w:t>31</w:t>
      </w:r>
      <w:r w:rsidRPr="00573A02">
        <w:rPr>
          <w:rFonts w:ascii="Angsana New" w:hAnsi="Angsana New"/>
          <w:sz w:val="30"/>
          <w:szCs w:val="30"/>
        </w:rPr>
        <w:t xml:space="preserve"> </w:t>
      </w:r>
      <w:r w:rsidRPr="00573A0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B78BF" w:rsidRPr="007B78BF">
        <w:rPr>
          <w:rFonts w:ascii="Angsana New" w:hAnsi="Angsana New"/>
          <w:sz w:val="30"/>
          <w:szCs w:val="30"/>
        </w:rPr>
        <w:t>25</w:t>
      </w:r>
      <w:r w:rsidR="007B78BF" w:rsidRPr="007B78BF">
        <w:rPr>
          <w:rFonts w:ascii="Angsana New" w:hAnsi="Angsana New" w:hint="cs"/>
          <w:sz w:val="30"/>
          <w:szCs w:val="30"/>
        </w:rPr>
        <w:t>6</w:t>
      </w:r>
      <w:r w:rsidR="007B78BF" w:rsidRPr="007B78BF">
        <w:rPr>
          <w:rFonts w:ascii="Angsana New" w:hAnsi="Angsana New"/>
          <w:sz w:val="30"/>
          <w:szCs w:val="30"/>
        </w:rPr>
        <w:t>3</w:t>
      </w:r>
      <w:r w:rsidRPr="00573A02">
        <w:rPr>
          <w:rFonts w:ascii="Angsana New" w:hAnsi="Angsana New"/>
          <w:sz w:val="30"/>
          <w:szCs w:val="30"/>
        </w:rPr>
        <w:t xml:space="preserve"> </w:t>
      </w:r>
      <w:r w:rsidRPr="00573A02">
        <w:rPr>
          <w:rFonts w:ascii="Angsana New" w:hAnsi="Angsana New"/>
          <w:sz w:val="30"/>
          <w:szCs w:val="30"/>
          <w:cs/>
        </w:rPr>
        <w:t>มีดังนี้</w:t>
      </w:r>
    </w:p>
    <w:p w14:paraId="11DD6CBD" w14:textId="77777777" w:rsidR="00945C2A" w:rsidRPr="006462B9" w:rsidRDefault="00945C2A" w:rsidP="00945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52"/>
        <w:gridCol w:w="1116"/>
        <w:gridCol w:w="236"/>
        <w:gridCol w:w="1096"/>
        <w:gridCol w:w="272"/>
        <w:gridCol w:w="1080"/>
      </w:tblGrid>
      <w:tr w:rsidR="00945C2A" w:rsidRPr="006462B9" w14:paraId="35A8AC01" w14:textId="77777777" w:rsidTr="00362FB5">
        <w:trPr>
          <w:cantSplit/>
          <w:trHeight w:val="425"/>
          <w:tblHeader/>
        </w:trPr>
        <w:tc>
          <w:tcPr>
            <w:tcW w:w="4050" w:type="dxa"/>
          </w:tcPr>
          <w:p w14:paraId="76A148CD" w14:textId="77777777" w:rsidR="00945C2A" w:rsidRPr="006462B9" w:rsidRDefault="00945C2A" w:rsidP="000D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48" w:type="dxa"/>
            <w:gridSpan w:val="3"/>
          </w:tcPr>
          <w:p w14:paraId="2472DEE1" w14:textId="77777777" w:rsidR="00945C2A" w:rsidRPr="006462B9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5DD21B2" w14:textId="77777777" w:rsidR="00945C2A" w:rsidRPr="006462B9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6F62A033" w14:textId="77777777" w:rsidR="00945C2A" w:rsidRPr="006462B9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CEC" w:rsidRPr="006462B9" w14:paraId="18A5BCE6" w14:textId="77777777" w:rsidTr="00362FB5">
        <w:trPr>
          <w:cantSplit/>
          <w:tblHeader/>
        </w:trPr>
        <w:tc>
          <w:tcPr>
            <w:tcW w:w="4050" w:type="dxa"/>
          </w:tcPr>
          <w:p w14:paraId="22DB765C" w14:textId="77777777" w:rsidR="00371CEC" w:rsidRPr="006462B9" w:rsidRDefault="00371CEC" w:rsidP="00371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5872A6" w14:textId="77777777" w:rsidR="00371CEC" w:rsidRPr="006462B9" w:rsidRDefault="007B78BF" w:rsidP="00371C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371CEC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2" w:type="dxa"/>
          </w:tcPr>
          <w:p w14:paraId="5433323B" w14:textId="77777777" w:rsidR="00371CEC" w:rsidRPr="006462B9" w:rsidRDefault="00371CEC" w:rsidP="00371C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</w:tcPr>
          <w:p w14:paraId="4B1AD8CD" w14:textId="77777777" w:rsidR="00371CEC" w:rsidRPr="006462B9" w:rsidRDefault="007B78BF" w:rsidP="00371C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71CEC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FFC025E" w14:textId="77777777" w:rsidR="00371CEC" w:rsidRPr="006462B9" w:rsidRDefault="00371CEC" w:rsidP="00371C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</w:tcPr>
          <w:p w14:paraId="61F3BE71" w14:textId="77777777" w:rsidR="00371CEC" w:rsidRPr="006462B9" w:rsidRDefault="007B78BF" w:rsidP="00371C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371CEC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2" w:type="dxa"/>
          </w:tcPr>
          <w:p w14:paraId="5EDDDD46" w14:textId="77777777" w:rsidR="00371CEC" w:rsidRPr="006462B9" w:rsidRDefault="00371CEC" w:rsidP="00371C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7EB9AC" w14:textId="77777777" w:rsidR="00371CEC" w:rsidRPr="006462B9" w:rsidRDefault="007B78BF" w:rsidP="00371C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6325F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71CEC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D23DB" w:rsidRPr="006462B9" w14:paraId="0DC4B45F" w14:textId="77777777" w:rsidTr="004C0B71">
        <w:trPr>
          <w:cantSplit/>
          <w:tblHeader/>
        </w:trPr>
        <w:tc>
          <w:tcPr>
            <w:tcW w:w="4050" w:type="dxa"/>
          </w:tcPr>
          <w:p w14:paraId="294C8CFD" w14:textId="77777777" w:rsidR="005D23DB" w:rsidRPr="006462B9" w:rsidRDefault="005D23DB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6462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8C9852F" w14:textId="77777777" w:rsidR="005D23DB" w:rsidRPr="00573A02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" w:type="dxa"/>
            <w:shd w:val="clear" w:color="auto" w:fill="auto"/>
          </w:tcPr>
          <w:p w14:paraId="66075844" w14:textId="77777777" w:rsidR="005D23DB" w:rsidRPr="00573A02" w:rsidRDefault="005D23DB" w:rsidP="005D23DB">
            <w:pPr>
              <w:pStyle w:val="a1"/>
              <w:ind w:right="72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2D2186C" w14:textId="77777777" w:rsidR="005D23DB" w:rsidRPr="00573A02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0FFBA68" w14:textId="77777777" w:rsidR="005D23DB" w:rsidRPr="00573A02" w:rsidRDefault="005D23DB" w:rsidP="005D23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3D9EF316" w14:textId="77777777" w:rsidR="005D23DB" w:rsidRPr="00573A02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15E05B87" w14:textId="77777777" w:rsidR="005D23DB" w:rsidRPr="00573A02" w:rsidRDefault="005D23DB" w:rsidP="005D23DB">
            <w:pPr>
              <w:pStyle w:val="a1"/>
              <w:ind w:right="72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23F6EC" w14:textId="77777777" w:rsidR="005D23DB" w:rsidRPr="00573A02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945C2A" w:rsidRPr="006462B9" w14:paraId="278CC2CF" w14:textId="77777777" w:rsidTr="00362FB5">
        <w:trPr>
          <w:cantSplit/>
          <w:tblHeader/>
        </w:trPr>
        <w:tc>
          <w:tcPr>
            <w:tcW w:w="4050" w:type="dxa"/>
          </w:tcPr>
          <w:p w14:paraId="4E4864EC" w14:textId="77777777" w:rsidR="00945C2A" w:rsidRPr="006462B9" w:rsidRDefault="00945C2A" w:rsidP="00945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  <w:shd w:val="clear" w:color="auto" w:fill="auto"/>
          </w:tcPr>
          <w:p w14:paraId="4A54855B" w14:textId="77777777" w:rsidR="00945C2A" w:rsidRPr="006462B9" w:rsidRDefault="00945C2A" w:rsidP="0094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2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325F" w:rsidRPr="006462B9" w14:paraId="5F07D819" w14:textId="77777777" w:rsidTr="00362FB5">
        <w:trPr>
          <w:cantSplit/>
        </w:trPr>
        <w:tc>
          <w:tcPr>
            <w:tcW w:w="4050" w:type="dxa"/>
          </w:tcPr>
          <w:p w14:paraId="5E1A555E" w14:textId="77777777" w:rsidR="0076325F" w:rsidRPr="006462B9" w:rsidRDefault="00362FB5" w:rsidP="0076325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6462B9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="005509B3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6462B9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080" w:type="dxa"/>
          </w:tcPr>
          <w:p w14:paraId="3349CCA5" w14:textId="77777777" w:rsidR="0076325F" w:rsidRPr="006462B9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2" w:type="dxa"/>
          </w:tcPr>
          <w:p w14:paraId="313C9316" w14:textId="77777777" w:rsidR="0076325F" w:rsidRPr="006462B9" w:rsidRDefault="0076325F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BE36EDB" w14:textId="77777777" w:rsidR="0076325F" w:rsidRPr="006462B9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5F20CCC8" w14:textId="77777777" w:rsidR="0076325F" w:rsidRPr="006462B9" w:rsidRDefault="0076325F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085CED00" w14:textId="77777777" w:rsidR="0076325F" w:rsidRPr="006462B9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14:paraId="6FFCD264" w14:textId="77777777" w:rsidR="0076325F" w:rsidRPr="006462B9" w:rsidRDefault="0076325F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04BC6" w14:textId="77777777" w:rsidR="0076325F" w:rsidRPr="006462B9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345FE7" w:rsidRPr="006462B9" w14:paraId="44822044" w14:textId="77777777" w:rsidTr="00362FB5">
        <w:trPr>
          <w:cantSplit/>
        </w:trPr>
        <w:tc>
          <w:tcPr>
            <w:tcW w:w="4050" w:type="dxa"/>
          </w:tcPr>
          <w:p w14:paraId="4AFA29DF" w14:textId="77777777" w:rsidR="00345FE7" w:rsidRPr="006462B9" w:rsidRDefault="00345FE7" w:rsidP="0076325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45FE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A253456" w14:textId="77777777" w:rsidR="00345FE7" w:rsidRPr="00E06505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52" w:type="dxa"/>
          </w:tcPr>
          <w:p w14:paraId="0055CFC4" w14:textId="77777777" w:rsidR="00345FE7" w:rsidRPr="006462B9" w:rsidRDefault="00345FE7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71043E1" w14:textId="77777777" w:rsidR="00345FE7" w:rsidRPr="00E06505" w:rsidRDefault="00345FE7" w:rsidP="0096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08F8FD" w14:textId="77777777" w:rsidR="00345FE7" w:rsidRPr="006462B9" w:rsidRDefault="00345FE7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6144D980" w14:textId="77777777" w:rsidR="00345FE7" w:rsidRPr="00E06505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2" w:type="dxa"/>
          </w:tcPr>
          <w:p w14:paraId="2958EA4E" w14:textId="77777777" w:rsidR="00345FE7" w:rsidRPr="006462B9" w:rsidRDefault="00345FE7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16DE7" w14:textId="77777777" w:rsidR="00345FE7" w:rsidRPr="00E06505" w:rsidRDefault="009620A9" w:rsidP="0096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325F" w:rsidRPr="006462B9" w14:paraId="562409D0" w14:textId="77777777" w:rsidTr="00362FB5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F1CB961" w14:textId="77777777" w:rsidR="0076325F" w:rsidRPr="006462B9" w:rsidRDefault="0076325F" w:rsidP="0076325F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462B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5509B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462B9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1C008E90" w14:textId="77777777" w:rsidR="0076325F" w:rsidRPr="006462B9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</w:t>
            </w:r>
            <w:r w:rsidR="005C60FF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52" w:type="dxa"/>
          </w:tcPr>
          <w:p w14:paraId="5C69F95C" w14:textId="77777777" w:rsidR="0076325F" w:rsidRPr="006462B9" w:rsidRDefault="0076325F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8903076" w14:textId="77777777" w:rsidR="0076325F" w:rsidRPr="006462B9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236" w:type="dxa"/>
          </w:tcPr>
          <w:p w14:paraId="7EA00A3C" w14:textId="77777777" w:rsidR="0076325F" w:rsidRPr="006462B9" w:rsidRDefault="0076325F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CB5AB29" w14:textId="77777777" w:rsidR="0076325F" w:rsidRPr="006462B9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</w:t>
            </w:r>
            <w:r w:rsidR="005C60FF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2" w:type="dxa"/>
          </w:tcPr>
          <w:p w14:paraId="40743E67" w14:textId="77777777" w:rsidR="0076325F" w:rsidRPr="006462B9" w:rsidRDefault="0076325F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8ACE95" w14:textId="77777777" w:rsidR="0076325F" w:rsidRPr="006462B9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575</w:t>
            </w:r>
          </w:p>
        </w:tc>
      </w:tr>
      <w:tr w:rsidR="00924E06" w:rsidRPr="006462B9" w14:paraId="7B7C57A9" w14:textId="77777777" w:rsidTr="00362FB5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F9948AE" w14:textId="77777777" w:rsidR="00924E06" w:rsidRPr="006462B9" w:rsidRDefault="00924E06" w:rsidP="00924E06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6462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6860610" w14:textId="77777777" w:rsidR="00924E06" w:rsidRPr="002D4FB1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C60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52" w:type="dxa"/>
          </w:tcPr>
          <w:p w14:paraId="0EA37F43" w14:textId="77777777" w:rsidR="00924E06" w:rsidRPr="002D4FB1" w:rsidRDefault="00924E06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5F319" w14:textId="77777777" w:rsidR="00924E06" w:rsidRPr="002D4FB1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36" w:type="dxa"/>
          </w:tcPr>
          <w:p w14:paraId="495BE40B" w14:textId="77777777" w:rsidR="00924E06" w:rsidRPr="002D4FB1" w:rsidRDefault="00924E06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65484B4B" w14:textId="77777777" w:rsidR="00924E06" w:rsidRPr="002D4FB1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C60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72" w:type="dxa"/>
          </w:tcPr>
          <w:p w14:paraId="217D5929" w14:textId="77777777" w:rsidR="00924E06" w:rsidRPr="002D4FB1" w:rsidRDefault="00924E06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D2365C" w14:textId="77777777" w:rsidR="00924E06" w:rsidRPr="002D4FB1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</w:tr>
    </w:tbl>
    <w:p w14:paraId="6C3BF257" w14:textId="77777777" w:rsidR="00472212" w:rsidRDefault="00472212">
      <w:pPr>
        <w:rPr>
          <w:rFonts w:ascii="Angsana New" w:hAnsi="Angsana New"/>
          <w:sz w:val="30"/>
          <w:szCs w:val="30"/>
        </w:rPr>
      </w:pPr>
    </w:p>
    <w:p w14:paraId="52CCEEDD" w14:textId="77777777" w:rsidR="001B5DF4" w:rsidRDefault="001B5DF4">
      <w:pPr>
        <w:rPr>
          <w:rFonts w:ascii="Angsana New" w:hAnsi="Angsana New"/>
          <w:sz w:val="30"/>
          <w:szCs w:val="30"/>
        </w:rPr>
      </w:pPr>
    </w:p>
    <w:p w14:paraId="1AF4667C" w14:textId="77777777" w:rsidR="001B5DF4" w:rsidRPr="006462B9" w:rsidRDefault="001B5DF4">
      <w:pPr>
        <w:rPr>
          <w:rFonts w:ascii="Angsana New" w:hAnsi="Angsana New" w:hint="cs"/>
          <w:sz w:val="30"/>
          <w:szCs w:val="30"/>
        </w:rPr>
      </w:pP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3"/>
        <w:gridCol w:w="1083"/>
        <w:gridCol w:w="252"/>
        <w:gridCol w:w="18"/>
        <w:gridCol w:w="1080"/>
        <w:gridCol w:w="18"/>
        <w:gridCol w:w="236"/>
        <w:gridCol w:w="12"/>
        <w:gridCol w:w="1086"/>
        <w:gridCol w:w="272"/>
        <w:gridCol w:w="1082"/>
      </w:tblGrid>
      <w:tr w:rsidR="008F79B9" w:rsidRPr="006462B9" w14:paraId="7386C02B" w14:textId="77777777" w:rsidTr="009620A9">
        <w:trPr>
          <w:cantSplit/>
          <w:trHeight w:val="425"/>
          <w:tblHeader/>
        </w:trPr>
        <w:tc>
          <w:tcPr>
            <w:tcW w:w="4046" w:type="dxa"/>
          </w:tcPr>
          <w:p w14:paraId="2D0C607D" w14:textId="77777777" w:rsidR="008F79B9" w:rsidRPr="006462B9" w:rsidRDefault="008F79B9" w:rsidP="00644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448" w:type="dxa"/>
            <w:gridSpan w:val="5"/>
          </w:tcPr>
          <w:p w14:paraId="4EDE7327" w14:textId="77777777" w:rsidR="008F79B9" w:rsidRPr="006462B9" w:rsidRDefault="008F79B9" w:rsidP="00644C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6F46D8B" w14:textId="77777777" w:rsidR="008F79B9" w:rsidRPr="006462B9" w:rsidRDefault="008F79B9" w:rsidP="00644C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2" w:type="dxa"/>
            <w:gridSpan w:val="4"/>
          </w:tcPr>
          <w:p w14:paraId="2A1B4730" w14:textId="77777777" w:rsidR="008F79B9" w:rsidRPr="006462B9" w:rsidRDefault="008F79B9" w:rsidP="00644C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9B9" w:rsidRPr="006462B9" w14:paraId="58432A05" w14:textId="77777777" w:rsidTr="009620A9">
        <w:trPr>
          <w:cantSplit/>
          <w:tblHeader/>
        </w:trPr>
        <w:tc>
          <w:tcPr>
            <w:tcW w:w="4046" w:type="dxa"/>
          </w:tcPr>
          <w:p w14:paraId="1387399E" w14:textId="77777777" w:rsidR="008F79B9" w:rsidRPr="006462B9" w:rsidRDefault="008F79B9" w:rsidP="00644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BA2FF3" w14:textId="77777777" w:rsidR="008F79B9" w:rsidRPr="006462B9" w:rsidRDefault="007B78BF" w:rsidP="00644C3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8F79B9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2" w:type="dxa"/>
          </w:tcPr>
          <w:p w14:paraId="12CE570B" w14:textId="77777777" w:rsidR="008F79B9" w:rsidRPr="006462B9" w:rsidRDefault="008F79B9" w:rsidP="00644C3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  <w:gridSpan w:val="3"/>
          </w:tcPr>
          <w:p w14:paraId="10EE0BB4" w14:textId="77777777" w:rsidR="008F79B9" w:rsidRPr="006462B9" w:rsidRDefault="007B78BF" w:rsidP="00644C3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F79B9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1743AF8A" w14:textId="77777777" w:rsidR="008F79B9" w:rsidRPr="006462B9" w:rsidRDefault="008F79B9" w:rsidP="00644C3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8" w:type="dxa"/>
            <w:gridSpan w:val="2"/>
          </w:tcPr>
          <w:p w14:paraId="1AB20EFC" w14:textId="77777777" w:rsidR="008F79B9" w:rsidRPr="006462B9" w:rsidRDefault="007B78BF" w:rsidP="00644C3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8F79B9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2" w:type="dxa"/>
          </w:tcPr>
          <w:p w14:paraId="3BF5A8D2" w14:textId="77777777" w:rsidR="008F79B9" w:rsidRPr="006462B9" w:rsidRDefault="008F79B9" w:rsidP="00644C3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2" w:type="dxa"/>
          </w:tcPr>
          <w:p w14:paraId="5A5A60DF" w14:textId="77777777" w:rsidR="008F79B9" w:rsidRPr="006462B9" w:rsidRDefault="007B78BF" w:rsidP="00644C3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F79B9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D23DB" w:rsidRPr="006462B9" w14:paraId="15313021" w14:textId="77777777" w:rsidTr="009620A9">
        <w:trPr>
          <w:cantSplit/>
          <w:tblHeader/>
        </w:trPr>
        <w:tc>
          <w:tcPr>
            <w:tcW w:w="4046" w:type="dxa"/>
          </w:tcPr>
          <w:p w14:paraId="23AFE7F2" w14:textId="77777777" w:rsidR="005D23DB" w:rsidRPr="006462B9" w:rsidRDefault="005D23DB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6462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</w:tcPr>
          <w:p w14:paraId="2E61F87F" w14:textId="77777777" w:rsidR="005D23DB" w:rsidRPr="00573A02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" w:type="dxa"/>
            <w:shd w:val="clear" w:color="auto" w:fill="auto"/>
          </w:tcPr>
          <w:p w14:paraId="7F86E1D8" w14:textId="77777777" w:rsidR="005D23DB" w:rsidRPr="00573A02" w:rsidRDefault="005D23DB" w:rsidP="005D23DB">
            <w:pPr>
              <w:pStyle w:val="a1"/>
              <w:ind w:right="72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  <w:gridSpan w:val="3"/>
            <w:shd w:val="clear" w:color="auto" w:fill="auto"/>
          </w:tcPr>
          <w:p w14:paraId="74932722" w14:textId="77777777" w:rsidR="005D23DB" w:rsidRPr="00573A02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C51335E" w14:textId="77777777" w:rsidR="005D23DB" w:rsidRPr="00573A02" w:rsidRDefault="005D23DB" w:rsidP="005D23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622C8C44" w14:textId="77777777" w:rsidR="005D23DB" w:rsidRPr="00573A02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620DF4DA" w14:textId="77777777" w:rsidR="005D23DB" w:rsidRPr="00573A02" w:rsidRDefault="005D23DB" w:rsidP="005D23DB">
            <w:pPr>
              <w:pStyle w:val="a1"/>
              <w:ind w:right="72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4C773B77" w14:textId="77777777" w:rsidR="005D23DB" w:rsidRPr="00573A02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F79B9" w:rsidRPr="006462B9" w14:paraId="5B4E62D1" w14:textId="77777777" w:rsidTr="009620A9">
        <w:trPr>
          <w:cantSplit/>
          <w:tblHeader/>
        </w:trPr>
        <w:tc>
          <w:tcPr>
            <w:tcW w:w="4046" w:type="dxa"/>
          </w:tcPr>
          <w:p w14:paraId="1B102B0C" w14:textId="77777777" w:rsidR="008F79B9" w:rsidRPr="006462B9" w:rsidRDefault="008F79B9" w:rsidP="00644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10"/>
            <w:shd w:val="clear" w:color="auto" w:fill="auto"/>
          </w:tcPr>
          <w:p w14:paraId="565022A8" w14:textId="77777777" w:rsidR="008F79B9" w:rsidRPr="006462B9" w:rsidRDefault="008F79B9" w:rsidP="0064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2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83F" w:rsidRPr="006462B9" w14:paraId="6FB0A54A" w14:textId="77777777" w:rsidTr="009620A9">
        <w:trPr>
          <w:cantSplit/>
        </w:trPr>
        <w:tc>
          <w:tcPr>
            <w:tcW w:w="4046" w:type="dxa"/>
            <w:shd w:val="clear" w:color="auto" w:fill="auto"/>
            <w:vAlign w:val="center"/>
          </w:tcPr>
          <w:p w14:paraId="6931D952" w14:textId="77777777" w:rsidR="0081383F" w:rsidRPr="006462B9" w:rsidRDefault="0081383F" w:rsidP="0081383F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386B001F" w14:textId="77777777" w:rsidR="0081383F" w:rsidRPr="006462B9" w:rsidRDefault="005C60FF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BF07D39" w14:textId="77777777" w:rsidR="0081383F" w:rsidRPr="006462B9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shd w:val="clear" w:color="auto" w:fill="auto"/>
          </w:tcPr>
          <w:p w14:paraId="5400FD59" w14:textId="77777777" w:rsidR="0081383F" w:rsidRPr="006462B9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14:paraId="45043319" w14:textId="77777777" w:rsidR="0081383F" w:rsidRPr="006462B9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D2911E9" w14:textId="77777777" w:rsidR="0081383F" w:rsidRPr="006462B9" w:rsidRDefault="005C60FF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BA0EA97" w14:textId="77777777" w:rsidR="0081383F" w:rsidRPr="006462B9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7547F9E" w14:textId="77777777" w:rsidR="0081383F" w:rsidRPr="006462B9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81383F" w:rsidRPr="006462B9" w14:paraId="712FB4D3" w14:textId="77777777" w:rsidTr="009620A9">
        <w:trPr>
          <w:cantSplit/>
        </w:trPr>
        <w:tc>
          <w:tcPr>
            <w:tcW w:w="4046" w:type="dxa"/>
            <w:shd w:val="clear" w:color="auto" w:fill="auto"/>
            <w:vAlign w:val="center"/>
          </w:tcPr>
          <w:p w14:paraId="66C2005E" w14:textId="77777777" w:rsidR="0081383F" w:rsidRPr="006462B9" w:rsidRDefault="0081383F" w:rsidP="0081383F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6462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B94F2FC" w14:textId="77777777" w:rsidR="0081383F" w:rsidRPr="0057374C" w:rsidRDefault="005C60FF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7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C3A8968" w14:textId="77777777" w:rsidR="0081383F" w:rsidRPr="002D4FB1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64F25" w14:textId="77777777" w:rsidR="0081383F" w:rsidRPr="002D4FB1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14:paraId="09071BA8" w14:textId="77777777" w:rsidR="0081383F" w:rsidRPr="002D4FB1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BCAE01" w14:textId="77777777" w:rsidR="0081383F" w:rsidRPr="0057374C" w:rsidRDefault="005C60FF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7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16C627D" w14:textId="77777777" w:rsidR="0081383F" w:rsidRPr="002D4FB1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60B0E49" w14:textId="77777777" w:rsidR="0081383F" w:rsidRPr="002D4FB1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</w:tr>
      <w:tr w:rsidR="009620A9" w:rsidRPr="006462B9" w14:paraId="2DE21E4F" w14:textId="77777777" w:rsidTr="005A3F58">
        <w:trPr>
          <w:cantSplit/>
        </w:trPr>
        <w:tc>
          <w:tcPr>
            <w:tcW w:w="4046" w:type="dxa"/>
            <w:shd w:val="clear" w:color="auto" w:fill="auto"/>
            <w:vAlign w:val="center"/>
          </w:tcPr>
          <w:p w14:paraId="4E38E63B" w14:textId="77777777" w:rsidR="009620A9" w:rsidRPr="00FC5916" w:rsidRDefault="009620A9" w:rsidP="0081383F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77E54EB4" w14:textId="77777777" w:rsidR="009620A9" w:rsidRPr="00FC5916" w:rsidRDefault="009620A9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33095776" w14:textId="77777777" w:rsidR="009620A9" w:rsidRPr="00FC5916" w:rsidRDefault="009620A9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6D1E51" w14:textId="77777777" w:rsidR="009620A9" w:rsidRPr="00FC5916" w:rsidRDefault="009620A9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D30B1BC" w14:textId="77777777" w:rsidR="009620A9" w:rsidRPr="00FC5916" w:rsidRDefault="009620A9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301F6EDC" w14:textId="77777777" w:rsidR="009620A9" w:rsidRPr="00FC5916" w:rsidRDefault="009620A9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40ECC789" w14:textId="77777777" w:rsidR="009620A9" w:rsidRPr="00FC5916" w:rsidRDefault="009620A9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AFB5E6" w14:textId="77777777" w:rsidR="009620A9" w:rsidRPr="00FC5916" w:rsidRDefault="009620A9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45C2A" w:rsidRPr="006462B9" w14:paraId="7A559680" w14:textId="77777777" w:rsidTr="009620A9">
        <w:trPr>
          <w:cantSplit/>
          <w:trHeight w:val="425"/>
          <w:tblHeader/>
        </w:trPr>
        <w:tc>
          <w:tcPr>
            <w:tcW w:w="4046" w:type="dxa"/>
          </w:tcPr>
          <w:p w14:paraId="56B189CD" w14:textId="77777777" w:rsidR="00945C2A" w:rsidRPr="006462B9" w:rsidRDefault="00945C2A" w:rsidP="00945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2B9">
              <w:rPr>
                <w:sz w:val="30"/>
                <w:szCs w:val="30"/>
              </w:rPr>
              <w:br w:type="page"/>
            </w:r>
            <w:r w:rsidRPr="006462B9">
              <w:rPr>
                <w:sz w:val="30"/>
                <w:szCs w:val="30"/>
              </w:rPr>
              <w:br w:type="page"/>
            </w:r>
            <w:r w:rsidRPr="006462B9">
              <w:rPr>
                <w:sz w:val="30"/>
                <w:szCs w:val="30"/>
              </w:rPr>
              <w:br w:type="page"/>
            </w:r>
            <w:r w:rsidRPr="006462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34" w:type="dxa"/>
            <w:gridSpan w:val="4"/>
          </w:tcPr>
          <w:p w14:paraId="740053CA" w14:textId="77777777" w:rsidR="00945C2A" w:rsidRPr="006462B9" w:rsidRDefault="00945C2A" w:rsidP="00945C2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gridSpan w:val="3"/>
          </w:tcPr>
          <w:p w14:paraId="4B9B4FD0" w14:textId="77777777" w:rsidR="00945C2A" w:rsidRPr="006462B9" w:rsidRDefault="00945C2A" w:rsidP="00945C2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2051B9E7" w14:textId="77777777" w:rsidR="00945C2A" w:rsidRPr="006462B9" w:rsidRDefault="00945C2A" w:rsidP="00945C2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5646" w:rsidRPr="006462B9" w14:paraId="296C5335" w14:textId="77777777" w:rsidTr="009620A9">
        <w:trPr>
          <w:cantSplit/>
          <w:tblHeader/>
        </w:trPr>
        <w:tc>
          <w:tcPr>
            <w:tcW w:w="4046" w:type="dxa"/>
          </w:tcPr>
          <w:p w14:paraId="407BA68F" w14:textId="77777777" w:rsidR="00465646" w:rsidRPr="006462B9" w:rsidRDefault="00465646" w:rsidP="0046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62B191BE" w14:textId="77777777" w:rsidR="00465646" w:rsidRPr="006462B9" w:rsidRDefault="007B78BF" w:rsidP="0046564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465646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5130FF0A" w14:textId="77777777" w:rsidR="00465646" w:rsidRPr="006462B9" w:rsidRDefault="00465646" w:rsidP="0046564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FB4F461" w14:textId="77777777" w:rsidR="00465646" w:rsidRPr="006462B9" w:rsidRDefault="007B78BF" w:rsidP="0046564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465646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6" w:type="dxa"/>
            <w:gridSpan w:val="3"/>
          </w:tcPr>
          <w:p w14:paraId="3C100D99" w14:textId="77777777" w:rsidR="00465646" w:rsidRPr="006462B9" w:rsidRDefault="00465646" w:rsidP="0046564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2" w:type="dxa"/>
          </w:tcPr>
          <w:p w14:paraId="4EE670AF" w14:textId="77777777" w:rsidR="00465646" w:rsidRPr="006462B9" w:rsidRDefault="007B78BF" w:rsidP="0046564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465646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2" w:type="dxa"/>
          </w:tcPr>
          <w:p w14:paraId="797DDC10" w14:textId="77777777" w:rsidR="00465646" w:rsidRPr="006462B9" w:rsidRDefault="00465646" w:rsidP="0046564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2" w:type="dxa"/>
          </w:tcPr>
          <w:p w14:paraId="6C7040A1" w14:textId="77777777" w:rsidR="00465646" w:rsidRPr="006462B9" w:rsidRDefault="007B78BF" w:rsidP="0046564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465646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D23DB" w:rsidRPr="006462B9" w14:paraId="0AF22DCF" w14:textId="77777777" w:rsidTr="009620A9">
        <w:trPr>
          <w:cantSplit/>
          <w:tblHeader/>
        </w:trPr>
        <w:tc>
          <w:tcPr>
            <w:tcW w:w="4046" w:type="dxa"/>
          </w:tcPr>
          <w:p w14:paraId="3BC0CF54" w14:textId="77777777" w:rsidR="005D23DB" w:rsidRPr="006462B9" w:rsidRDefault="0081383F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2658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4" w:type="dxa"/>
            <w:shd w:val="clear" w:color="auto" w:fill="auto"/>
          </w:tcPr>
          <w:p w14:paraId="6EDE9065" w14:textId="77777777" w:rsidR="005D23DB" w:rsidRPr="00573A02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566C73" w14:textId="77777777" w:rsidR="005D23DB" w:rsidRPr="00573A02" w:rsidRDefault="005D23DB" w:rsidP="005D23DB">
            <w:pPr>
              <w:pStyle w:val="a1"/>
              <w:ind w:right="72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8B580F" w14:textId="77777777" w:rsidR="005D23DB" w:rsidRPr="00573A02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6" w:type="dxa"/>
            <w:gridSpan w:val="3"/>
            <w:shd w:val="clear" w:color="auto" w:fill="auto"/>
          </w:tcPr>
          <w:p w14:paraId="15BE2107" w14:textId="77777777" w:rsidR="005D23DB" w:rsidRPr="00573A02" w:rsidRDefault="005D23DB" w:rsidP="005D23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3A05BA79" w14:textId="77777777" w:rsidR="005D23DB" w:rsidRPr="00573A02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08CF7EE4" w14:textId="77777777" w:rsidR="005D23DB" w:rsidRPr="00573A02" w:rsidRDefault="005D23DB" w:rsidP="005D23DB">
            <w:pPr>
              <w:pStyle w:val="a1"/>
              <w:ind w:right="72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1B439685" w14:textId="77777777" w:rsidR="005D23DB" w:rsidRPr="00573A02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945C2A" w:rsidRPr="006462B9" w14:paraId="56CE087B" w14:textId="77777777" w:rsidTr="009620A9">
        <w:trPr>
          <w:cantSplit/>
          <w:tblHeader/>
        </w:trPr>
        <w:tc>
          <w:tcPr>
            <w:tcW w:w="4046" w:type="dxa"/>
          </w:tcPr>
          <w:p w14:paraId="07D4083D" w14:textId="77777777" w:rsidR="00945C2A" w:rsidRPr="006462B9" w:rsidRDefault="00945C2A" w:rsidP="00945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10"/>
            <w:shd w:val="clear" w:color="auto" w:fill="auto"/>
          </w:tcPr>
          <w:p w14:paraId="6C4CBBD0" w14:textId="77777777" w:rsidR="00945C2A" w:rsidRPr="005C60FF" w:rsidRDefault="00945C2A" w:rsidP="0094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0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83F" w:rsidRPr="006462B9" w14:paraId="38EFC82D" w14:textId="77777777" w:rsidTr="009620A9">
        <w:trPr>
          <w:cantSplit/>
        </w:trPr>
        <w:tc>
          <w:tcPr>
            <w:tcW w:w="4046" w:type="dxa"/>
            <w:shd w:val="clear" w:color="auto" w:fill="auto"/>
            <w:vAlign w:val="center"/>
          </w:tcPr>
          <w:p w14:paraId="39284282" w14:textId="77777777" w:rsidR="0081383F" w:rsidRPr="006462B9" w:rsidRDefault="0081383F" w:rsidP="0081383F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  <w:tcBorders>
              <w:left w:val="nil"/>
            </w:tcBorders>
          </w:tcPr>
          <w:p w14:paraId="588C3750" w14:textId="77777777" w:rsidR="0081383F" w:rsidRPr="006462B9" w:rsidRDefault="007B78B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70" w:type="dxa"/>
            <w:gridSpan w:val="2"/>
          </w:tcPr>
          <w:p w14:paraId="1632D9D9" w14:textId="77777777" w:rsidR="0081383F" w:rsidRPr="006462B9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DC0EE2" w14:textId="77777777" w:rsidR="0081383F" w:rsidRPr="006462B9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655</w:t>
            </w:r>
          </w:p>
        </w:tc>
        <w:tc>
          <w:tcPr>
            <w:tcW w:w="266" w:type="dxa"/>
            <w:gridSpan w:val="3"/>
          </w:tcPr>
          <w:p w14:paraId="1033BEA9" w14:textId="77777777" w:rsidR="0081383F" w:rsidRPr="006462B9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91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26029B" w14:textId="77777777" w:rsidR="0081383F" w:rsidRPr="005C60FF" w:rsidRDefault="007B78B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72" w:type="dxa"/>
          </w:tcPr>
          <w:p w14:paraId="493ECA67" w14:textId="77777777" w:rsidR="0081383F" w:rsidRPr="006462B9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91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8E79FF2" w14:textId="77777777" w:rsidR="0081383F" w:rsidRPr="006462B9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655</w:t>
            </w:r>
          </w:p>
        </w:tc>
      </w:tr>
      <w:tr w:rsidR="0081383F" w:rsidRPr="006462B9" w14:paraId="2FC26638" w14:textId="77777777" w:rsidTr="009620A9">
        <w:trPr>
          <w:cantSplit/>
        </w:trPr>
        <w:tc>
          <w:tcPr>
            <w:tcW w:w="4046" w:type="dxa"/>
            <w:shd w:val="clear" w:color="auto" w:fill="auto"/>
            <w:vAlign w:val="center"/>
          </w:tcPr>
          <w:p w14:paraId="61DF4834" w14:textId="77777777" w:rsidR="0081383F" w:rsidRPr="006462B9" w:rsidRDefault="0081383F" w:rsidP="0081383F">
            <w:pPr>
              <w:tabs>
                <w:tab w:val="clear" w:pos="227"/>
                <w:tab w:val="left" w:pos="31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DE1D545" w14:textId="77777777" w:rsidR="0081383F" w:rsidRPr="002D4FB1" w:rsidRDefault="007B78B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70" w:type="dxa"/>
            <w:gridSpan w:val="2"/>
          </w:tcPr>
          <w:p w14:paraId="6BBFA4DC" w14:textId="77777777" w:rsidR="0081383F" w:rsidRPr="002D4FB1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4823C" w14:textId="77777777" w:rsidR="0081383F" w:rsidRPr="002D4FB1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66" w:type="dxa"/>
            <w:gridSpan w:val="3"/>
          </w:tcPr>
          <w:p w14:paraId="3DA50A71" w14:textId="77777777" w:rsidR="0081383F" w:rsidRPr="002D4FB1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91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F8E784C" w14:textId="77777777" w:rsidR="0081383F" w:rsidRPr="002D4FB1" w:rsidRDefault="007B78B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72" w:type="dxa"/>
          </w:tcPr>
          <w:p w14:paraId="17AA075A" w14:textId="77777777" w:rsidR="0081383F" w:rsidRPr="002D4FB1" w:rsidRDefault="0081383F" w:rsidP="0081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91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0E8D864" w14:textId="77777777" w:rsidR="0081383F" w:rsidRPr="002D4FB1" w:rsidRDefault="007B78BF" w:rsidP="002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b/>
                <w:bCs/>
                <w:sz w:val="30"/>
                <w:szCs w:val="30"/>
              </w:rPr>
              <w:t>655</w:t>
            </w:r>
          </w:p>
        </w:tc>
      </w:tr>
    </w:tbl>
    <w:p w14:paraId="4FD84FC7" w14:textId="77777777" w:rsidR="00EB6D37" w:rsidRPr="00FC5916" w:rsidRDefault="00EB6D37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1170"/>
        <w:gridCol w:w="1350"/>
        <w:gridCol w:w="226"/>
        <w:gridCol w:w="1214"/>
        <w:gridCol w:w="267"/>
        <w:gridCol w:w="1083"/>
        <w:gridCol w:w="226"/>
        <w:gridCol w:w="1092"/>
        <w:gridCol w:w="226"/>
        <w:gridCol w:w="976"/>
        <w:gridCol w:w="226"/>
        <w:gridCol w:w="1124"/>
      </w:tblGrid>
      <w:tr w:rsidR="00C519D4" w:rsidRPr="0026587E" w14:paraId="6AAB8C19" w14:textId="77777777" w:rsidTr="00C519D4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3879728A" w14:textId="77777777" w:rsidR="00C519D4" w:rsidRPr="0026587E" w:rsidRDefault="00C519D4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262BEB88" w14:textId="77777777" w:rsidR="00C519D4" w:rsidRPr="0026587E" w:rsidRDefault="00C519D4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58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2658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587E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7DF77A3F" w14:textId="77777777" w:rsidR="00C519D4" w:rsidRPr="0026587E" w:rsidRDefault="00C519D4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3" w:type="dxa"/>
            <w:gridSpan w:val="7"/>
            <w:shd w:val="clear" w:color="auto" w:fill="auto"/>
            <w:vAlign w:val="bottom"/>
          </w:tcPr>
          <w:p w14:paraId="1A19CBC9" w14:textId="77777777" w:rsidR="00C519D4" w:rsidRPr="0026587E" w:rsidRDefault="00C519D4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58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งบการเงินรวม/ งบการเงินเฉพาะกิจการ</w:t>
            </w:r>
          </w:p>
        </w:tc>
      </w:tr>
      <w:tr w:rsidR="00C519D4" w:rsidRPr="0026587E" w14:paraId="2AAE3452" w14:textId="77777777" w:rsidTr="00C519D4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522A901F" w14:textId="77777777" w:rsidR="00C519D4" w:rsidRPr="0026587E" w:rsidRDefault="00C519D4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E7C476" w14:textId="77777777" w:rsidR="00C519D4" w:rsidRPr="0026587E" w:rsidRDefault="00C519D4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58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768BC7B" w14:textId="77777777" w:rsidR="00C519D4" w:rsidRPr="0026587E" w:rsidRDefault="007B78BF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31</w:t>
            </w:r>
            <w:r w:rsidR="00C519D4" w:rsidRPr="002658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19D4" w:rsidRPr="0026587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38139DD1" w14:textId="77777777" w:rsidR="00C519D4" w:rsidRPr="0026587E" w:rsidRDefault="00C519D4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639A1A50" w14:textId="77777777" w:rsidR="00C519D4" w:rsidRDefault="00C519D4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29F06287" w14:textId="77777777" w:rsidR="00C519D4" w:rsidRPr="0026587E" w:rsidRDefault="007B78BF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C519D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7" w:type="dxa"/>
          </w:tcPr>
          <w:p w14:paraId="0600AB5D" w14:textId="77777777" w:rsidR="00C519D4" w:rsidRPr="0026587E" w:rsidRDefault="00C519D4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2BACBDA" w14:textId="77777777" w:rsidR="00C519D4" w:rsidRPr="0026587E" w:rsidRDefault="00C519D4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58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32B4576" w14:textId="77777777" w:rsidR="00C519D4" w:rsidRPr="0026587E" w:rsidRDefault="007B78BF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31</w:t>
            </w:r>
            <w:r w:rsidR="00C519D4" w:rsidRPr="002658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19D4" w:rsidRPr="0026587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1E147C7D" w14:textId="77777777" w:rsidR="00C519D4" w:rsidRPr="0026587E" w:rsidRDefault="00C519D4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2F878DE" w14:textId="77777777" w:rsidR="00C519D4" w:rsidRPr="0026587E" w:rsidRDefault="00C519D4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61418BA0" w14:textId="77777777" w:rsidR="00C519D4" w:rsidRPr="0026587E" w:rsidRDefault="00C519D4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A96750F" w14:textId="77777777" w:rsidR="00C519D4" w:rsidRPr="0026587E" w:rsidRDefault="00C519D4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6915848F" w14:textId="77777777" w:rsidR="00C519D4" w:rsidRPr="0026587E" w:rsidRDefault="00C519D4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798B400E" w14:textId="77777777" w:rsidR="00C519D4" w:rsidRDefault="00C519D4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6E255EAE" w14:textId="77777777" w:rsidR="00C519D4" w:rsidRPr="0026587E" w:rsidRDefault="007B78BF" w:rsidP="00C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C519D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F7B3E" w:rsidRPr="0026587E" w14:paraId="009D360A" w14:textId="77777777" w:rsidTr="00C519D4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7819F20C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26587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67A269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20CE46ED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483AF17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6AE0D9A6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F0A9C68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651F1938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5177892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587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20796337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BDFF74A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587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0A1EC893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5A015816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F7B3E" w:rsidRPr="0026587E" w14:paraId="24BF5821" w14:textId="77777777" w:rsidTr="00C519D4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2A2EBC48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DF9D4CC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58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58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67" w:type="dxa"/>
          </w:tcPr>
          <w:p w14:paraId="546575C1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3" w:type="dxa"/>
            <w:gridSpan w:val="7"/>
            <w:shd w:val="clear" w:color="auto" w:fill="auto"/>
            <w:vAlign w:val="bottom"/>
          </w:tcPr>
          <w:p w14:paraId="536354F7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58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7B3E" w:rsidRPr="0026587E" w14:paraId="46F7C1C9" w14:textId="77777777" w:rsidTr="00C519D4">
        <w:tc>
          <w:tcPr>
            <w:tcW w:w="1170" w:type="dxa"/>
            <w:shd w:val="clear" w:color="auto" w:fill="auto"/>
          </w:tcPr>
          <w:p w14:paraId="5BA4C001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393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5A66D448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93A">
              <w:rPr>
                <w:rFonts w:ascii="Angsana New" w:hAnsi="Angsana New"/>
                <w:sz w:val="30"/>
                <w:szCs w:val="30"/>
              </w:rPr>
              <w:t>MLR-</w:t>
            </w:r>
            <w:r w:rsidRPr="007B78BF">
              <w:rPr>
                <w:rFonts w:ascii="Angsana New" w:hAnsi="Angsana New"/>
                <w:sz w:val="30"/>
                <w:szCs w:val="30"/>
              </w:rPr>
              <w:t>2</w:t>
            </w:r>
            <w:r w:rsidRPr="00E8393A">
              <w:rPr>
                <w:rFonts w:ascii="Angsana New" w:hAnsi="Angsana New"/>
                <w:sz w:val="30"/>
                <w:szCs w:val="30"/>
              </w:rPr>
              <w:t>.</w:t>
            </w:r>
            <w:r w:rsidRPr="007B78BF">
              <w:rPr>
                <w:rFonts w:ascii="Angsana New" w:hAnsi="Angsana New"/>
                <w:sz w:val="30"/>
                <w:szCs w:val="30"/>
              </w:rPr>
              <w:t>25</w:t>
            </w:r>
            <w:r w:rsidRPr="00E8393A">
              <w:rPr>
                <w:rFonts w:ascii="Angsana New" w:hAnsi="Angsana New"/>
                <w:sz w:val="30"/>
                <w:szCs w:val="30"/>
              </w:rPr>
              <w:t>+</w:t>
            </w:r>
            <w:r w:rsidRPr="007B78B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6" w:type="dxa"/>
            <w:shd w:val="clear" w:color="auto" w:fill="auto"/>
          </w:tcPr>
          <w:p w14:paraId="35EAB9E7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8EAB467" w14:textId="77777777" w:rsidR="002F7B3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E8393A">
              <w:rPr>
                <w:rFonts w:ascii="Angsana New" w:hAnsi="Angsana New"/>
                <w:sz w:val="30"/>
                <w:szCs w:val="30"/>
              </w:rPr>
              <w:t>MLR-</w:t>
            </w:r>
            <w:r w:rsidRPr="007B78BF">
              <w:rPr>
                <w:rFonts w:ascii="Angsana New" w:hAnsi="Angsana New"/>
                <w:sz w:val="30"/>
                <w:szCs w:val="30"/>
              </w:rPr>
              <w:t>2</w:t>
            </w:r>
            <w:r w:rsidRPr="00E8393A">
              <w:rPr>
                <w:rFonts w:ascii="Angsana New" w:hAnsi="Angsana New"/>
                <w:sz w:val="30"/>
                <w:szCs w:val="30"/>
              </w:rPr>
              <w:t>.</w:t>
            </w:r>
            <w:r w:rsidRPr="007B78BF">
              <w:rPr>
                <w:rFonts w:ascii="Angsana New" w:hAnsi="Angsana New"/>
                <w:sz w:val="30"/>
                <w:szCs w:val="30"/>
              </w:rPr>
              <w:t>25</w:t>
            </w:r>
            <w:r w:rsidRPr="00E8393A">
              <w:rPr>
                <w:rFonts w:ascii="Angsana New" w:hAnsi="Angsana New"/>
                <w:sz w:val="30"/>
                <w:szCs w:val="30"/>
              </w:rPr>
              <w:t>+</w:t>
            </w:r>
            <w:r w:rsidRPr="007B78B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2F1792F5" w14:textId="77777777" w:rsidR="002F7B3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366D9C0B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26" w:type="dxa"/>
            <w:shd w:val="clear" w:color="auto" w:fill="auto"/>
          </w:tcPr>
          <w:p w14:paraId="26082013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0C336B8" w14:textId="77777777" w:rsidR="002F7B3E" w:rsidRPr="005C60FF" w:rsidRDefault="002F7B3E" w:rsidP="002F7B3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26" w:type="dxa"/>
            <w:shd w:val="clear" w:color="auto" w:fill="auto"/>
          </w:tcPr>
          <w:p w14:paraId="7C17050F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14:paraId="1A2A16F3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6" w:type="dxa"/>
            <w:shd w:val="clear" w:color="auto" w:fill="auto"/>
          </w:tcPr>
          <w:p w14:paraId="5BBF1D8D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4DDD89AE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2F7B3E" w:rsidRPr="0026587E" w14:paraId="7CA72E8C" w14:textId="77777777" w:rsidTr="00C519D4">
        <w:tc>
          <w:tcPr>
            <w:tcW w:w="1170" w:type="dxa"/>
            <w:shd w:val="clear" w:color="auto" w:fill="auto"/>
            <w:vAlign w:val="center"/>
          </w:tcPr>
          <w:p w14:paraId="29D2133D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2658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B38CF1E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4D6EA86F" w14:textId="77777777" w:rsidR="002F7B3E" w:rsidRPr="0026587E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94091F4" w14:textId="77777777" w:rsidR="002F7B3E" w:rsidRPr="00E31D5A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D2BF923" w14:textId="77777777" w:rsidR="002F7B3E" w:rsidRPr="00E31D5A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16FBC" w14:textId="77777777" w:rsidR="002F7B3E" w:rsidRPr="00E31D5A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Pr="00E31D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26" w:type="dxa"/>
            <w:shd w:val="clear" w:color="auto" w:fill="auto"/>
          </w:tcPr>
          <w:p w14:paraId="512845BB" w14:textId="77777777" w:rsidR="002F7B3E" w:rsidRPr="00E31D5A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1107E6E3" w14:textId="77777777" w:rsidR="002F7B3E" w:rsidRPr="00E31D5A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77313EAB" w14:textId="77777777" w:rsidR="002F7B3E" w:rsidRPr="00E31D5A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14:paraId="373E2CC5" w14:textId="77777777" w:rsidR="002F7B3E" w:rsidRPr="00E31D5A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674844C6" w14:textId="77777777" w:rsidR="002F7B3E" w:rsidRPr="00E31D5A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35D82" w14:textId="77777777" w:rsidR="002F7B3E" w:rsidRPr="00C519D4" w:rsidRDefault="002F7B3E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b/>
                <w:bCs/>
                <w:sz w:val="30"/>
                <w:szCs w:val="30"/>
              </w:rPr>
              <w:t>107</w:t>
            </w:r>
            <w:r w:rsidRPr="00C519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</w:tr>
    </w:tbl>
    <w:p w14:paraId="34B1A766" w14:textId="77777777" w:rsidR="002D4FB1" w:rsidRPr="00FC5916" w:rsidRDefault="002D4FB1" w:rsidP="002D4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1E6FB552" w14:textId="77777777" w:rsidR="002D4FB1" w:rsidRDefault="002D4FB1" w:rsidP="002D4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6587E">
        <w:rPr>
          <w:rFonts w:ascii="Angsana New" w:hAnsi="Angsana New"/>
          <w:sz w:val="30"/>
          <w:szCs w:val="30"/>
          <w:cs/>
        </w:rPr>
        <w:t>เงินให้กู้ยืมแก่กิจการที่เกี่ยวข้องกันมีกำหนดชำระคืนภายใน</w:t>
      </w:r>
      <w:r w:rsidRPr="0026587E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7</w:t>
      </w:r>
      <w:r w:rsidRPr="0026587E">
        <w:rPr>
          <w:rFonts w:ascii="Angsana New" w:hAnsi="Angsana New"/>
          <w:sz w:val="30"/>
          <w:szCs w:val="30"/>
        </w:rPr>
        <w:t xml:space="preserve"> </w:t>
      </w:r>
      <w:r w:rsidRPr="0026587E">
        <w:rPr>
          <w:rFonts w:ascii="Angsana New" w:hAnsi="Angsana New"/>
          <w:sz w:val="30"/>
          <w:szCs w:val="30"/>
          <w:cs/>
        </w:rPr>
        <w:t>ปี</w:t>
      </w:r>
      <w:r w:rsidRPr="0026587E">
        <w:rPr>
          <w:rFonts w:ascii="Angsana New" w:hAnsi="Angsana New"/>
          <w:sz w:val="30"/>
          <w:szCs w:val="30"/>
        </w:rPr>
        <w:t xml:space="preserve"> </w:t>
      </w:r>
      <w:r w:rsidRPr="0026587E">
        <w:rPr>
          <w:rFonts w:ascii="Angsana New" w:hAnsi="Angsana New"/>
          <w:sz w:val="30"/>
          <w:szCs w:val="30"/>
          <w:cs/>
        </w:rPr>
        <w:t xml:space="preserve">นับตั้งแต่วันที่เบิกใช้ครั้งแรก โดยจะเริ่มชำระในเดือนสิงหาคม </w:t>
      </w:r>
      <w:r w:rsidR="007B78BF" w:rsidRPr="007B78BF">
        <w:rPr>
          <w:rFonts w:ascii="Angsana New" w:hAnsi="Angsana New"/>
          <w:sz w:val="30"/>
          <w:szCs w:val="30"/>
        </w:rPr>
        <w:t>2565</w:t>
      </w:r>
      <w:r w:rsidRPr="0026587E">
        <w:rPr>
          <w:rFonts w:ascii="Angsana New" w:hAnsi="Angsana New"/>
          <w:sz w:val="30"/>
          <w:szCs w:val="30"/>
          <w:cs/>
        </w:rPr>
        <w:t xml:space="preserve"> ถึงเดือนกรกฎาคม </w:t>
      </w:r>
      <w:r w:rsidR="007B78BF" w:rsidRPr="007B78BF">
        <w:rPr>
          <w:rFonts w:ascii="Angsana New" w:hAnsi="Angsana New"/>
          <w:sz w:val="30"/>
          <w:szCs w:val="30"/>
        </w:rPr>
        <w:t>2570</w:t>
      </w:r>
    </w:p>
    <w:p w14:paraId="3E8BC648" w14:textId="77777777" w:rsidR="002D4FB1" w:rsidRPr="00FC5916" w:rsidRDefault="002D4FB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hint="cs"/>
          <w:sz w:val="22"/>
          <w:szCs w:val="22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9"/>
        <w:gridCol w:w="990"/>
        <w:gridCol w:w="236"/>
        <w:gridCol w:w="1120"/>
        <w:gridCol w:w="273"/>
        <w:gridCol w:w="1071"/>
        <w:gridCol w:w="272"/>
        <w:gridCol w:w="1106"/>
      </w:tblGrid>
      <w:tr w:rsidR="0081383F" w:rsidRPr="006462B9" w14:paraId="3D6DE0D1" w14:textId="77777777" w:rsidTr="001B5DF4">
        <w:trPr>
          <w:cantSplit/>
          <w:trHeight w:val="425"/>
          <w:tblHeader/>
        </w:trPr>
        <w:tc>
          <w:tcPr>
            <w:tcW w:w="4049" w:type="dxa"/>
          </w:tcPr>
          <w:p w14:paraId="13429A8A" w14:textId="77777777" w:rsidR="0081383F" w:rsidRPr="006462B9" w:rsidRDefault="0081383F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2B9">
              <w:rPr>
                <w:sz w:val="30"/>
                <w:szCs w:val="30"/>
              </w:rPr>
              <w:br w:type="page"/>
            </w:r>
            <w:r w:rsidRPr="006462B9">
              <w:rPr>
                <w:sz w:val="30"/>
                <w:szCs w:val="30"/>
              </w:rPr>
              <w:br w:type="page"/>
            </w:r>
            <w:r w:rsidRPr="006462B9">
              <w:rPr>
                <w:sz w:val="30"/>
                <w:szCs w:val="30"/>
              </w:rPr>
              <w:br w:type="page"/>
            </w:r>
            <w:r w:rsidRPr="006462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346" w:type="dxa"/>
            <w:gridSpan w:val="3"/>
          </w:tcPr>
          <w:p w14:paraId="7D2F6690" w14:textId="77777777" w:rsidR="0081383F" w:rsidRPr="006462B9" w:rsidRDefault="0081383F" w:rsidP="005572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1E7E98A0" w14:textId="77777777" w:rsidR="0081383F" w:rsidRPr="006462B9" w:rsidRDefault="0081383F" w:rsidP="005572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9" w:type="dxa"/>
            <w:gridSpan w:val="3"/>
          </w:tcPr>
          <w:p w14:paraId="79B204C5" w14:textId="77777777" w:rsidR="0081383F" w:rsidRPr="006462B9" w:rsidRDefault="0081383F" w:rsidP="005572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83F" w:rsidRPr="006462B9" w14:paraId="1060014E" w14:textId="77777777" w:rsidTr="001B5DF4">
        <w:trPr>
          <w:cantSplit/>
          <w:tblHeader/>
        </w:trPr>
        <w:tc>
          <w:tcPr>
            <w:tcW w:w="4049" w:type="dxa"/>
          </w:tcPr>
          <w:p w14:paraId="3B569774" w14:textId="77777777" w:rsidR="0081383F" w:rsidRPr="006462B9" w:rsidRDefault="0081383F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FD1BB4" w14:textId="77777777" w:rsidR="0081383F" w:rsidRPr="006462B9" w:rsidRDefault="007B78BF" w:rsidP="0055725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81383F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201C84B6" w14:textId="77777777" w:rsidR="0081383F" w:rsidRPr="006462B9" w:rsidRDefault="0081383F" w:rsidP="0055725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11BF610" w14:textId="77777777" w:rsidR="0081383F" w:rsidRPr="006462B9" w:rsidRDefault="007B78BF" w:rsidP="0055725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81383F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28BB8347" w14:textId="77777777" w:rsidR="0081383F" w:rsidRPr="006462B9" w:rsidRDefault="0081383F" w:rsidP="0055725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</w:tcPr>
          <w:p w14:paraId="3CA80EDD" w14:textId="77777777" w:rsidR="0081383F" w:rsidRPr="006462B9" w:rsidRDefault="007B78BF" w:rsidP="0055725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81383F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2" w:type="dxa"/>
          </w:tcPr>
          <w:p w14:paraId="164F11FC" w14:textId="77777777" w:rsidR="0081383F" w:rsidRPr="006462B9" w:rsidRDefault="0081383F" w:rsidP="0055725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6" w:type="dxa"/>
          </w:tcPr>
          <w:p w14:paraId="7271BCAC" w14:textId="77777777" w:rsidR="0081383F" w:rsidRPr="006462B9" w:rsidRDefault="007B78BF" w:rsidP="0055725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81383F" w:rsidRPr="006462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1383F" w:rsidRPr="006462B9" w14:paraId="52DB8C1D" w14:textId="77777777" w:rsidTr="001B5DF4">
        <w:trPr>
          <w:cantSplit/>
          <w:tblHeader/>
        </w:trPr>
        <w:tc>
          <w:tcPr>
            <w:tcW w:w="4049" w:type="dxa"/>
          </w:tcPr>
          <w:p w14:paraId="4E1ED9B0" w14:textId="77777777" w:rsidR="0081383F" w:rsidRPr="006462B9" w:rsidRDefault="0081383F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2F7B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1092124D" w14:textId="77777777" w:rsidR="0081383F" w:rsidRPr="00573A02" w:rsidRDefault="007B78BF" w:rsidP="0055725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ED4D3E3" w14:textId="77777777" w:rsidR="0081383F" w:rsidRPr="00573A02" w:rsidRDefault="0081383F" w:rsidP="00557257">
            <w:pPr>
              <w:pStyle w:val="a1"/>
              <w:ind w:right="72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55D182FB" w14:textId="77777777" w:rsidR="0081383F" w:rsidRPr="00573A02" w:rsidRDefault="007B78BF" w:rsidP="0055725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3" w:type="dxa"/>
            <w:shd w:val="clear" w:color="auto" w:fill="auto"/>
          </w:tcPr>
          <w:p w14:paraId="619AB704" w14:textId="77777777" w:rsidR="0081383F" w:rsidRPr="00573A02" w:rsidRDefault="0081383F" w:rsidP="0055725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076BFA82" w14:textId="77777777" w:rsidR="0081383F" w:rsidRPr="00573A02" w:rsidRDefault="007B78BF" w:rsidP="0055725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54760FD6" w14:textId="77777777" w:rsidR="0081383F" w:rsidRPr="00573A02" w:rsidRDefault="0081383F" w:rsidP="00557257">
            <w:pPr>
              <w:pStyle w:val="a1"/>
              <w:ind w:right="72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14:paraId="504A70F0" w14:textId="77777777" w:rsidR="0081383F" w:rsidRPr="00573A02" w:rsidRDefault="007B78BF" w:rsidP="0055725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1383F" w:rsidRPr="006462B9" w14:paraId="062796C0" w14:textId="77777777" w:rsidTr="001B5DF4">
        <w:trPr>
          <w:cantSplit/>
          <w:tblHeader/>
        </w:trPr>
        <w:tc>
          <w:tcPr>
            <w:tcW w:w="4049" w:type="dxa"/>
          </w:tcPr>
          <w:p w14:paraId="4B9B2813" w14:textId="77777777" w:rsidR="0081383F" w:rsidRPr="006462B9" w:rsidRDefault="0081383F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68" w:type="dxa"/>
            <w:gridSpan w:val="7"/>
            <w:shd w:val="clear" w:color="auto" w:fill="auto"/>
          </w:tcPr>
          <w:p w14:paraId="1A5D3E31" w14:textId="77777777" w:rsidR="0081383F" w:rsidRPr="006462B9" w:rsidRDefault="0081383F" w:rsidP="00557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2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5916" w:rsidRPr="006462B9" w14:paraId="69ACBB0C" w14:textId="77777777" w:rsidTr="001B5DF4">
        <w:trPr>
          <w:cantSplit/>
        </w:trPr>
        <w:tc>
          <w:tcPr>
            <w:tcW w:w="4049" w:type="dxa"/>
            <w:shd w:val="clear" w:color="auto" w:fill="auto"/>
            <w:vAlign w:val="center"/>
          </w:tcPr>
          <w:p w14:paraId="37CEF906" w14:textId="77777777" w:rsidR="00FC5916" w:rsidRPr="00E8393A" w:rsidRDefault="00FC5916" w:rsidP="00FC5916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8393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left w:val="nil"/>
            </w:tcBorders>
          </w:tcPr>
          <w:p w14:paraId="1A343AA4" w14:textId="77777777" w:rsidR="00FC5916" w:rsidRPr="00E06505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5</w:t>
            </w:r>
            <w:r w:rsidR="00FC5916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36" w:type="dxa"/>
          </w:tcPr>
          <w:p w14:paraId="60BA68CA" w14:textId="77777777" w:rsidR="00FC5916" w:rsidRPr="006462B9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6A52E499" w14:textId="77777777" w:rsidR="00FC5916" w:rsidRPr="00E06505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</w:t>
            </w:r>
            <w:r w:rsidR="00FC5916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273" w:type="dxa"/>
          </w:tcPr>
          <w:p w14:paraId="0918ABE9" w14:textId="77777777" w:rsidR="00FC5916" w:rsidRPr="006462B9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91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287B375" w14:textId="77777777" w:rsidR="00FC5916" w:rsidRPr="00E06505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5</w:t>
            </w:r>
            <w:r w:rsidR="00FC5916" w:rsidRPr="005C60FF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72" w:type="dxa"/>
          </w:tcPr>
          <w:p w14:paraId="7AFC509D" w14:textId="77777777" w:rsidR="00FC5916" w:rsidRPr="006462B9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91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CAD9152" w14:textId="77777777" w:rsidR="00FC5916" w:rsidRPr="00E06505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</w:t>
            </w:r>
            <w:r w:rsidR="00FC5916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FC5916" w:rsidRPr="006462B9" w14:paraId="5B5D62C7" w14:textId="77777777" w:rsidTr="001B5DF4">
        <w:trPr>
          <w:cantSplit/>
        </w:trPr>
        <w:tc>
          <w:tcPr>
            <w:tcW w:w="4049" w:type="dxa"/>
            <w:shd w:val="clear" w:color="auto" w:fill="auto"/>
            <w:vAlign w:val="center"/>
          </w:tcPr>
          <w:p w14:paraId="2290A768" w14:textId="77777777" w:rsidR="00FC5916" w:rsidRPr="006462B9" w:rsidRDefault="00FC5916" w:rsidP="00FC5916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462B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462B9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</w:tcPr>
          <w:p w14:paraId="227317C6" w14:textId="77777777" w:rsidR="00FC5916" w:rsidRPr="006462B9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236" w:type="dxa"/>
          </w:tcPr>
          <w:p w14:paraId="3463DC59" w14:textId="77777777" w:rsidR="00FC5916" w:rsidRPr="006462B9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76091EDE" w14:textId="77777777" w:rsidR="00FC5916" w:rsidRPr="006462B9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</w:t>
            </w:r>
            <w:r w:rsidR="00FC5916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73" w:type="dxa"/>
          </w:tcPr>
          <w:p w14:paraId="56F21100" w14:textId="77777777" w:rsidR="00FC5916" w:rsidRPr="006462B9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91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830BA3" w14:textId="77777777" w:rsidR="00FC5916" w:rsidRPr="005C60FF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272" w:type="dxa"/>
          </w:tcPr>
          <w:p w14:paraId="01622F81" w14:textId="77777777" w:rsidR="00FC5916" w:rsidRPr="006462B9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91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2EC51FB0" w14:textId="77777777" w:rsidR="00FC5916" w:rsidRPr="006462B9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</w:t>
            </w:r>
            <w:r w:rsidR="00FC5916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FC5916" w:rsidRPr="006462B9" w14:paraId="77413181" w14:textId="77777777" w:rsidTr="001B5DF4">
        <w:trPr>
          <w:cantSplit/>
        </w:trPr>
        <w:tc>
          <w:tcPr>
            <w:tcW w:w="4049" w:type="dxa"/>
            <w:shd w:val="clear" w:color="auto" w:fill="auto"/>
            <w:vAlign w:val="center"/>
          </w:tcPr>
          <w:p w14:paraId="28A34858" w14:textId="77777777" w:rsidR="00FC5916" w:rsidRPr="006462B9" w:rsidRDefault="00FC5916" w:rsidP="00FC5916">
            <w:pPr>
              <w:tabs>
                <w:tab w:val="clear" w:pos="227"/>
                <w:tab w:val="left" w:pos="31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B1B2440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B5DF4" w:rsidRPr="003210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236" w:type="dxa"/>
          </w:tcPr>
          <w:p w14:paraId="7B4A5B47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C9D30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B5DF4" w:rsidRPr="003210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73" w:type="dxa"/>
          </w:tcPr>
          <w:p w14:paraId="094737F2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91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C39FBFC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B5DF4" w:rsidRPr="003210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272" w:type="dxa"/>
          </w:tcPr>
          <w:p w14:paraId="2784A773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91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2718A365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B5DF4" w:rsidRPr="003210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</w:tr>
      <w:tr w:rsidR="001B5DF4" w:rsidRPr="006462B9" w14:paraId="474C19E9" w14:textId="77777777" w:rsidTr="001B5DF4">
        <w:trPr>
          <w:cantSplit/>
        </w:trPr>
        <w:tc>
          <w:tcPr>
            <w:tcW w:w="4049" w:type="dxa"/>
            <w:shd w:val="clear" w:color="auto" w:fill="auto"/>
            <w:vAlign w:val="center"/>
          </w:tcPr>
          <w:p w14:paraId="1B151D93" w14:textId="77777777" w:rsidR="001B5DF4" w:rsidRPr="006462B9" w:rsidRDefault="001B5DF4" w:rsidP="00FC5916">
            <w:pPr>
              <w:tabs>
                <w:tab w:val="clear" w:pos="227"/>
                <w:tab w:val="left" w:pos="31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</w:tcBorders>
          </w:tcPr>
          <w:p w14:paraId="141C3FAF" w14:textId="77777777" w:rsidR="001B5DF4" w:rsidRPr="00B5040A" w:rsidRDefault="001B5DF4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C3E7A8" w14:textId="77777777" w:rsidR="001B5DF4" w:rsidRPr="002D4FB1" w:rsidRDefault="001B5DF4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</w:tcPr>
          <w:p w14:paraId="689ACBA8" w14:textId="77777777" w:rsidR="001B5DF4" w:rsidRPr="00B5040A" w:rsidRDefault="001B5DF4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583CBA5" w14:textId="77777777" w:rsidR="001B5DF4" w:rsidRPr="002D4FB1" w:rsidRDefault="001B5DF4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91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7C2823B9" w14:textId="77777777" w:rsidR="001B5DF4" w:rsidRPr="00B5040A" w:rsidRDefault="001B5DF4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AEF658C" w14:textId="77777777" w:rsidR="001B5DF4" w:rsidRPr="002D4FB1" w:rsidRDefault="001B5DF4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91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14:paraId="3D1770B8" w14:textId="77777777" w:rsidR="001B5DF4" w:rsidRPr="00B5040A" w:rsidRDefault="001B5DF4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201B" w:rsidRPr="006462B9" w14:paraId="3B0D5B7B" w14:textId="77777777" w:rsidTr="001B5DF4">
        <w:trPr>
          <w:cantSplit/>
          <w:trHeight w:val="425"/>
          <w:tblHeader/>
        </w:trPr>
        <w:tc>
          <w:tcPr>
            <w:tcW w:w="4049" w:type="dxa"/>
          </w:tcPr>
          <w:p w14:paraId="4D8ADC08" w14:textId="77777777" w:rsidR="00F2201B" w:rsidRPr="006462B9" w:rsidRDefault="00557257" w:rsidP="00644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hint="cs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001B45">
              <w:rPr>
                <w:rFonts w:ascii="Angsana New" w:hAnsi="Angsana New"/>
                <w:sz w:val="30"/>
                <w:szCs w:val="30"/>
              </w:rPr>
              <w:br w:type="page"/>
            </w:r>
            <w:r w:rsidR="00001B45">
              <w:br w:type="page"/>
            </w:r>
            <w:r w:rsidR="00001B45">
              <w:br w:type="page"/>
            </w:r>
            <w:r w:rsidR="00001B45">
              <w:rPr>
                <w:rFonts w:ascii="Angsana New" w:hAnsi="Angsana New"/>
                <w:sz w:val="30"/>
                <w:szCs w:val="30"/>
              </w:rPr>
              <w:br w:type="page"/>
            </w:r>
            <w:r w:rsidR="00F2201B" w:rsidRPr="006462B9">
              <w:rPr>
                <w:sz w:val="30"/>
                <w:szCs w:val="30"/>
              </w:rPr>
              <w:br w:type="page"/>
            </w:r>
            <w:r w:rsidR="00F2201B" w:rsidRPr="006462B9">
              <w:rPr>
                <w:sz w:val="30"/>
                <w:szCs w:val="30"/>
              </w:rPr>
              <w:br w:type="page"/>
            </w:r>
            <w:r w:rsidR="00F2201B" w:rsidRPr="006462B9">
              <w:rPr>
                <w:sz w:val="30"/>
                <w:szCs w:val="30"/>
              </w:rPr>
              <w:br w:type="page"/>
            </w:r>
            <w:r w:rsidR="00F2201B" w:rsidRPr="006462B9">
              <w:rPr>
                <w:sz w:val="30"/>
                <w:szCs w:val="30"/>
              </w:rPr>
              <w:br w:type="page"/>
            </w:r>
          </w:p>
        </w:tc>
        <w:tc>
          <w:tcPr>
            <w:tcW w:w="2346" w:type="dxa"/>
            <w:gridSpan w:val="3"/>
          </w:tcPr>
          <w:p w14:paraId="6327F752" w14:textId="77777777" w:rsidR="00F2201B" w:rsidRPr="006462B9" w:rsidRDefault="00F2201B" w:rsidP="00644C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F47EB85" w14:textId="77777777" w:rsidR="00F2201B" w:rsidRPr="006462B9" w:rsidRDefault="00F2201B" w:rsidP="00644C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9" w:type="dxa"/>
            <w:gridSpan w:val="3"/>
          </w:tcPr>
          <w:p w14:paraId="552301EA" w14:textId="77777777" w:rsidR="00F2201B" w:rsidRPr="006462B9" w:rsidRDefault="00F2201B" w:rsidP="00644C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01B" w:rsidRPr="00B400EE" w14:paraId="634F45EE" w14:textId="77777777" w:rsidTr="001B5DF4">
        <w:trPr>
          <w:cantSplit/>
          <w:tblHeader/>
        </w:trPr>
        <w:tc>
          <w:tcPr>
            <w:tcW w:w="4049" w:type="dxa"/>
          </w:tcPr>
          <w:p w14:paraId="0A7B3FA0" w14:textId="77777777" w:rsidR="00F2201B" w:rsidRPr="00B400EE" w:rsidRDefault="00F2201B" w:rsidP="00644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448A9C" w14:textId="77777777" w:rsidR="00F2201B" w:rsidRPr="00B400EE" w:rsidRDefault="007B78BF" w:rsidP="00644C3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F220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21863FF7" w14:textId="77777777" w:rsidR="00F2201B" w:rsidRPr="00B400EE" w:rsidRDefault="00F2201B" w:rsidP="00644C3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3650B089" w14:textId="77777777" w:rsidR="00F2201B" w:rsidRPr="00B400EE" w:rsidRDefault="007B78BF" w:rsidP="00644C3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F220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50914E63" w14:textId="77777777" w:rsidR="00F2201B" w:rsidRPr="00B400EE" w:rsidRDefault="00F2201B" w:rsidP="00644C3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</w:tcPr>
          <w:p w14:paraId="717904E7" w14:textId="77777777" w:rsidR="00F2201B" w:rsidRPr="00B400EE" w:rsidRDefault="007B78BF" w:rsidP="00644C3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F220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2" w:type="dxa"/>
          </w:tcPr>
          <w:p w14:paraId="4ABE030F" w14:textId="77777777" w:rsidR="00F2201B" w:rsidRPr="00B400EE" w:rsidRDefault="00F2201B" w:rsidP="00644C3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6" w:type="dxa"/>
          </w:tcPr>
          <w:p w14:paraId="76883B13" w14:textId="77777777" w:rsidR="00F2201B" w:rsidRPr="00B400EE" w:rsidRDefault="007B78BF" w:rsidP="00644C3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F220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D23DB" w:rsidRPr="00B400EE" w14:paraId="0957042F" w14:textId="77777777" w:rsidTr="001B5DF4">
        <w:trPr>
          <w:cantSplit/>
          <w:tblHeader/>
        </w:trPr>
        <w:tc>
          <w:tcPr>
            <w:tcW w:w="4049" w:type="dxa"/>
          </w:tcPr>
          <w:p w14:paraId="733AA961" w14:textId="77777777" w:rsidR="005D23DB" w:rsidRPr="00321030" w:rsidRDefault="005D23DB" w:rsidP="005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10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2C80D9FD" w14:textId="77777777" w:rsidR="005D23DB" w:rsidRPr="00321030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103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6377A2D" w14:textId="77777777" w:rsidR="005D23DB" w:rsidRPr="00321030" w:rsidRDefault="005D23DB" w:rsidP="005D23DB">
            <w:pPr>
              <w:pStyle w:val="a1"/>
              <w:ind w:right="72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7957042F" w14:textId="77777777" w:rsidR="005D23DB" w:rsidRPr="00321030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2103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32103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3" w:type="dxa"/>
            <w:shd w:val="clear" w:color="auto" w:fill="auto"/>
          </w:tcPr>
          <w:p w14:paraId="1A48783C" w14:textId="77777777" w:rsidR="005D23DB" w:rsidRPr="00321030" w:rsidRDefault="005D23DB" w:rsidP="005D23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693964B2" w14:textId="77777777" w:rsidR="005D23DB" w:rsidRPr="00321030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103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59D8E4C4" w14:textId="77777777" w:rsidR="005D23DB" w:rsidRPr="00321030" w:rsidRDefault="005D23DB" w:rsidP="005D23DB">
            <w:pPr>
              <w:pStyle w:val="a1"/>
              <w:ind w:right="72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14:paraId="70CD26D1" w14:textId="77777777" w:rsidR="005D23DB" w:rsidRPr="00321030" w:rsidRDefault="007B78BF" w:rsidP="005D23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2103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32103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2201B" w:rsidRPr="00B400EE" w14:paraId="2B899C65" w14:textId="77777777" w:rsidTr="001B5DF4">
        <w:trPr>
          <w:cantSplit/>
          <w:tblHeader/>
        </w:trPr>
        <w:tc>
          <w:tcPr>
            <w:tcW w:w="4049" w:type="dxa"/>
          </w:tcPr>
          <w:p w14:paraId="6A48340C" w14:textId="77777777" w:rsidR="00F2201B" w:rsidRPr="00321030" w:rsidRDefault="00F2201B" w:rsidP="00644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68" w:type="dxa"/>
            <w:gridSpan w:val="7"/>
            <w:shd w:val="clear" w:color="auto" w:fill="auto"/>
          </w:tcPr>
          <w:p w14:paraId="6F019A4E" w14:textId="77777777" w:rsidR="00F2201B" w:rsidRPr="00321030" w:rsidRDefault="00F2201B" w:rsidP="0064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0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5916" w:rsidRPr="00B400EE" w14:paraId="65845913" w14:textId="77777777" w:rsidTr="001B5DF4">
        <w:trPr>
          <w:cantSplit/>
        </w:trPr>
        <w:tc>
          <w:tcPr>
            <w:tcW w:w="4049" w:type="dxa"/>
            <w:shd w:val="clear" w:color="auto" w:fill="auto"/>
            <w:vAlign w:val="center"/>
          </w:tcPr>
          <w:p w14:paraId="5941A47C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21030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90" w:type="dxa"/>
            <w:tcBorders>
              <w:left w:val="nil"/>
            </w:tcBorders>
          </w:tcPr>
          <w:p w14:paraId="46500210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321030">
              <w:rPr>
                <w:rFonts w:ascii="Angsana New" w:hAnsi="Angsana New"/>
                <w:sz w:val="30"/>
                <w:szCs w:val="30"/>
              </w:rPr>
              <w:t>2</w:t>
            </w:r>
            <w:r w:rsidR="00FC5916" w:rsidRPr="00321030">
              <w:rPr>
                <w:rFonts w:ascii="Angsana New" w:hAnsi="Angsana New"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36" w:type="dxa"/>
          </w:tcPr>
          <w:p w14:paraId="066BF190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761EDB4E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321030">
              <w:rPr>
                <w:rFonts w:ascii="Angsana New" w:hAnsi="Angsana New"/>
                <w:sz w:val="30"/>
                <w:szCs w:val="30"/>
              </w:rPr>
              <w:t>2</w:t>
            </w:r>
            <w:r w:rsidR="001B5DF4" w:rsidRPr="00321030">
              <w:rPr>
                <w:rFonts w:ascii="Angsana New" w:hAnsi="Angsana New"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73" w:type="dxa"/>
          </w:tcPr>
          <w:p w14:paraId="18D02FCE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5C6BE0B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 w:hint="cs"/>
                <w:sz w:val="30"/>
                <w:szCs w:val="30"/>
              </w:rPr>
            </w:pPr>
            <w:r w:rsidRPr="00321030">
              <w:rPr>
                <w:rFonts w:ascii="Angsana New" w:hAnsi="Angsana New"/>
                <w:sz w:val="30"/>
                <w:szCs w:val="30"/>
              </w:rPr>
              <w:t>2</w:t>
            </w:r>
            <w:r w:rsidR="00FC5916" w:rsidRPr="00321030">
              <w:rPr>
                <w:rFonts w:ascii="Angsana New" w:hAnsi="Angsana New"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2" w:type="dxa"/>
          </w:tcPr>
          <w:p w14:paraId="3475550F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44CE89C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 w:hint="cs"/>
                <w:sz w:val="30"/>
                <w:szCs w:val="30"/>
              </w:rPr>
            </w:pPr>
            <w:r w:rsidRPr="00321030">
              <w:rPr>
                <w:rFonts w:ascii="Angsana New" w:hAnsi="Angsana New"/>
                <w:sz w:val="30"/>
                <w:szCs w:val="30"/>
              </w:rPr>
              <w:t>2</w:t>
            </w:r>
            <w:r w:rsidR="001B5DF4" w:rsidRPr="00321030">
              <w:rPr>
                <w:rFonts w:ascii="Angsana New" w:hAnsi="Angsana New"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FC5916" w:rsidRPr="00B400EE" w14:paraId="2DA5D27A" w14:textId="77777777" w:rsidTr="001B5DF4">
        <w:trPr>
          <w:cantSplit/>
        </w:trPr>
        <w:tc>
          <w:tcPr>
            <w:tcW w:w="4049" w:type="dxa"/>
            <w:shd w:val="clear" w:color="auto" w:fill="auto"/>
            <w:vAlign w:val="center"/>
          </w:tcPr>
          <w:p w14:paraId="215A14C8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21030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left w:val="nil"/>
            </w:tcBorders>
          </w:tcPr>
          <w:p w14:paraId="17DBFF32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321030">
              <w:rPr>
                <w:rFonts w:ascii="Angsana New" w:hAnsi="Angsana New"/>
                <w:sz w:val="30"/>
                <w:szCs w:val="30"/>
              </w:rPr>
              <w:t>11</w:t>
            </w:r>
            <w:r w:rsidR="00FC5916" w:rsidRPr="00321030">
              <w:rPr>
                <w:rFonts w:ascii="Angsana New" w:hAnsi="Angsana New"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36" w:type="dxa"/>
          </w:tcPr>
          <w:p w14:paraId="6DD9E007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5A745597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321030">
              <w:rPr>
                <w:rFonts w:ascii="Angsana New" w:hAnsi="Angsana New"/>
                <w:sz w:val="30"/>
                <w:szCs w:val="30"/>
              </w:rPr>
              <w:t>3</w:t>
            </w:r>
            <w:r w:rsidR="00FC5916" w:rsidRPr="00321030">
              <w:rPr>
                <w:rFonts w:ascii="Angsana New" w:hAnsi="Angsana New"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3" w:type="dxa"/>
          </w:tcPr>
          <w:p w14:paraId="3C04752C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20FE15E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 w:hint="cs"/>
                <w:sz w:val="30"/>
                <w:szCs w:val="30"/>
              </w:rPr>
            </w:pPr>
            <w:r w:rsidRPr="00321030">
              <w:rPr>
                <w:rFonts w:ascii="Angsana New" w:hAnsi="Angsana New"/>
                <w:sz w:val="30"/>
                <w:szCs w:val="30"/>
              </w:rPr>
              <w:t>11</w:t>
            </w:r>
            <w:r w:rsidR="00FC5916" w:rsidRPr="00321030">
              <w:rPr>
                <w:rFonts w:ascii="Angsana New" w:hAnsi="Angsana New"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2" w:type="dxa"/>
          </w:tcPr>
          <w:p w14:paraId="06459876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6F69B05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 w:hint="cs"/>
                <w:sz w:val="30"/>
                <w:szCs w:val="30"/>
              </w:rPr>
            </w:pPr>
            <w:r w:rsidRPr="00321030">
              <w:rPr>
                <w:rFonts w:ascii="Angsana New" w:hAnsi="Angsana New"/>
                <w:sz w:val="30"/>
                <w:szCs w:val="30"/>
              </w:rPr>
              <w:t>3</w:t>
            </w:r>
            <w:r w:rsidR="00FC5916" w:rsidRPr="00321030">
              <w:rPr>
                <w:rFonts w:ascii="Angsana New" w:hAnsi="Angsana New"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FC5916" w:rsidRPr="00B400EE" w14:paraId="695841FC" w14:textId="77777777" w:rsidTr="001B5DF4">
        <w:trPr>
          <w:cantSplit/>
        </w:trPr>
        <w:tc>
          <w:tcPr>
            <w:tcW w:w="4049" w:type="dxa"/>
            <w:shd w:val="clear" w:color="auto" w:fill="auto"/>
            <w:vAlign w:val="center"/>
          </w:tcPr>
          <w:p w14:paraId="4D886CFC" w14:textId="77777777" w:rsidR="00FC5916" w:rsidRPr="00321030" w:rsidRDefault="00FC5916" w:rsidP="00FC5916">
            <w:pPr>
              <w:tabs>
                <w:tab w:val="clear" w:pos="227"/>
                <w:tab w:val="left" w:pos="31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3210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5C9D126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1B5DF4" w:rsidRPr="003210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2A694ADD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9D2A2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C5916" w:rsidRPr="003210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73" w:type="dxa"/>
          </w:tcPr>
          <w:p w14:paraId="0AC25C3C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D5912EE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1B5DF4" w:rsidRPr="003210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2" w:type="dxa"/>
          </w:tcPr>
          <w:p w14:paraId="3D3829F3" w14:textId="77777777" w:rsidR="00FC5916" w:rsidRPr="00321030" w:rsidRDefault="00FC5916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2EAE21ED" w14:textId="77777777" w:rsidR="00FC5916" w:rsidRPr="00321030" w:rsidRDefault="007B78BF" w:rsidP="00FC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C5916" w:rsidRPr="003210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21030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</w:tr>
    </w:tbl>
    <w:p w14:paraId="79E845EC" w14:textId="77777777" w:rsidR="00FC5916" w:rsidRPr="00D377A9" w:rsidRDefault="00FC5916" w:rsidP="00FC5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hint="cs"/>
          <w:b/>
          <w:bCs/>
          <w:sz w:val="16"/>
          <w:szCs w:val="16"/>
          <w:lang w:val="th-TH"/>
        </w:rPr>
      </w:pPr>
    </w:p>
    <w:p w14:paraId="5ECF65B8" w14:textId="77777777" w:rsidR="00686806" w:rsidRPr="00EC0A60" w:rsidRDefault="00686806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EC0A60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557E2EC4" w14:textId="77777777" w:rsidR="00C24C04" w:rsidRPr="00D377A9" w:rsidRDefault="00C24C04" w:rsidP="00813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1"/>
        </w:tabs>
        <w:ind w:left="540"/>
        <w:rPr>
          <w:rFonts w:ascii="Angsana New" w:hAnsi="Angsana New" w:hint="cs"/>
          <w:sz w:val="16"/>
          <w:szCs w:val="16"/>
          <w:cs/>
          <w:lang w:val="th-TH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90"/>
        <w:gridCol w:w="994"/>
        <w:gridCol w:w="90"/>
        <w:gridCol w:w="172"/>
        <w:gridCol w:w="90"/>
        <w:gridCol w:w="994"/>
        <w:gridCol w:w="90"/>
        <w:gridCol w:w="180"/>
        <w:gridCol w:w="90"/>
        <w:gridCol w:w="998"/>
        <w:gridCol w:w="90"/>
        <w:gridCol w:w="180"/>
        <w:gridCol w:w="90"/>
        <w:gridCol w:w="982"/>
        <w:gridCol w:w="90"/>
      </w:tblGrid>
      <w:tr w:rsidR="00852D47" w:rsidRPr="00EC0A60" w14:paraId="7BA8418C" w14:textId="77777777" w:rsidTr="00D377A9">
        <w:trPr>
          <w:gridAfter w:val="1"/>
          <w:wAfter w:w="90" w:type="dxa"/>
          <w:tblHeader/>
        </w:trPr>
        <w:tc>
          <w:tcPr>
            <w:tcW w:w="3150" w:type="dxa"/>
          </w:tcPr>
          <w:p w14:paraId="64D4F6C2" w14:textId="77777777" w:rsidR="00852D47" w:rsidRPr="00EC0A60" w:rsidRDefault="00852D47" w:rsidP="00C24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Hlk39352964"/>
          </w:p>
        </w:tc>
        <w:tc>
          <w:tcPr>
            <w:tcW w:w="900" w:type="dxa"/>
          </w:tcPr>
          <w:p w14:paraId="590B5D59" w14:textId="77777777" w:rsidR="00852D47" w:rsidRPr="00EC0A60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6"/>
            <w:vAlign w:val="bottom"/>
            <w:hideMark/>
          </w:tcPr>
          <w:p w14:paraId="2408F640" w14:textId="77777777" w:rsidR="00852D47" w:rsidRPr="00EC0A60" w:rsidRDefault="00852D4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0A6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6DBC3B4" w14:textId="77777777" w:rsidR="00852D47" w:rsidRPr="00EC0A60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6"/>
            <w:vAlign w:val="bottom"/>
            <w:hideMark/>
          </w:tcPr>
          <w:p w14:paraId="37EF8AB0" w14:textId="77777777" w:rsidR="00852D47" w:rsidRPr="00EC0A60" w:rsidRDefault="00852D4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A6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bookmarkEnd w:id="0"/>
      <w:tr w:rsidR="00001B45" w:rsidRPr="00EC0A60" w14:paraId="5AFF6881" w14:textId="77777777" w:rsidTr="00D377A9">
        <w:trPr>
          <w:gridAfter w:val="1"/>
          <w:wAfter w:w="90" w:type="dxa"/>
          <w:tblHeader/>
        </w:trPr>
        <w:tc>
          <w:tcPr>
            <w:tcW w:w="3150" w:type="dxa"/>
          </w:tcPr>
          <w:p w14:paraId="00E7A03C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0FAC163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ED9D785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C0A6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  <w:gridSpan w:val="2"/>
            <w:hideMark/>
          </w:tcPr>
          <w:p w14:paraId="462DE57A" w14:textId="77777777" w:rsidR="00001B45" w:rsidRPr="00EC0A60" w:rsidRDefault="007B78BF" w:rsidP="00001B45">
            <w:pPr>
              <w:pStyle w:val="a1"/>
              <w:ind w:left="-1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01B45" w:rsidRPr="00EC0A6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  <w:r w:rsidR="00001B45" w:rsidRPr="00EC0A6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  <w:gridSpan w:val="2"/>
          </w:tcPr>
          <w:p w14:paraId="69C96331" w14:textId="77777777" w:rsidR="00001B45" w:rsidRPr="00EC0A60" w:rsidRDefault="00001B45" w:rsidP="00001B4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gridSpan w:val="2"/>
            <w:hideMark/>
          </w:tcPr>
          <w:p w14:paraId="6DEF41E3" w14:textId="77777777" w:rsidR="00001B45" w:rsidRPr="00EC0A60" w:rsidRDefault="007B78BF" w:rsidP="00001B45">
            <w:pPr>
              <w:pStyle w:val="a1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01B45" w:rsidRPr="00EC0A6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="00001B45" w:rsidRPr="00EC0A6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0EBFA1AC" w14:textId="77777777" w:rsidR="00001B45" w:rsidRPr="00EC0A60" w:rsidRDefault="00001B45" w:rsidP="00001B4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  <w:gridSpan w:val="2"/>
            <w:hideMark/>
          </w:tcPr>
          <w:p w14:paraId="68A9EEDE" w14:textId="77777777" w:rsidR="00001B45" w:rsidRPr="00EC0A60" w:rsidRDefault="007B78BF" w:rsidP="00001B45">
            <w:pPr>
              <w:pStyle w:val="a1"/>
              <w:ind w:left="-18"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01B45" w:rsidRPr="00EC0A6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  <w:r w:rsidR="00001B45" w:rsidRPr="00EC0A6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gridSpan w:val="2"/>
          </w:tcPr>
          <w:p w14:paraId="5A3D9B01" w14:textId="77777777" w:rsidR="00001B45" w:rsidRPr="00EC0A60" w:rsidRDefault="00001B45" w:rsidP="00001B4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2" w:type="dxa"/>
            <w:gridSpan w:val="2"/>
            <w:hideMark/>
          </w:tcPr>
          <w:p w14:paraId="087065D6" w14:textId="77777777" w:rsidR="00001B45" w:rsidRPr="00EC0A60" w:rsidRDefault="007B78BF" w:rsidP="00001B45">
            <w:pPr>
              <w:pStyle w:val="a1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01B45" w:rsidRPr="00EC0A6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="00001B45" w:rsidRPr="00EC0A6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001B45" w:rsidRPr="00EC0A60" w14:paraId="197A65E5" w14:textId="77777777" w:rsidTr="00D377A9">
        <w:trPr>
          <w:gridAfter w:val="1"/>
          <w:wAfter w:w="90" w:type="dxa"/>
          <w:tblHeader/>
        </w:trPr>
        <w:tc>
          <w:tcPr>
            <w:tcW w:w="3150" w:type="dxa"/>
          </w:tcPr>
          <w:p w14:paraId="13590BAF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A2204DA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4"/>
            <w:vAlign w:val="bottom"/>
            <w:hideMark/>
          </w:tcPr>
          <w:p w14:paraId="6620F596" w14:textId="77777777" w:rsidR="00001B45" w:rsidRPr="00EC0A60" w:rsidRDefault="00001B45" w:rsidP="00001B4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0A6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1B45" w:rsidRPr="00EC0A60" w14:paraId="339BD00F" w14:textId="77777777" w:rsidTr="00D377A9">
        <w:trPr>
          <w:gridAfter w:val="1"/>
          <w:wAfter w:w="90" w:type="dxa"/>
        </w:trPr>
        <w:tc>
          <w:tcPr>
            <w:tcW w:w="3150" w:type="dxa"/>
            <w:hideMark/>
          </w:tcPr>
          <w:p w14:paraId="07A3B2F9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A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2E15B773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gridSpan w:val="2"/>
          </w:tcPr>
          <w:p w14:paraId="122B8B13" w14:textId="77777777" w:rsidR="00001B45" w:rsidRPr="00EC0A60" w:rsidRDefault="00001B45" w:rsidP="00001B45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gridSpan w:val="2"/>
          </w:tcPr>
          <w:p w14:paraId="2B8318A4" w14:textId="77777777" w:rsidR="00001B45" w:rsidRPr="00EC0A60" w:rsidRDefault="00001B45" w:rsidP="00001B4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2"/>
          </w:tcPr>
          <w:p w14:paraId="5F552305" w14:textId="77777777" w:rsidR="00001B45" w:rsidRPr="00EC0A60" w:rsidRDefault="00001B45" w:rsidP="00001B45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2D4FAE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4556B062" w14:textId="77777777" w:rsidR="00001B45" w:rsidRPr="00EC0A60" w:rsidRDefault="00001B45" w:rsidP="00001B45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B98834" w14:textId="77777777" w:rsidR="00001B45" w:rsidRPr="00EC0A60" w:rsidRDefault="00001B45" w:rsidP="00001B4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4DAAFC3F" w14:textId="77777777" w:rsidR="00001B45" w:rsidRPr="00EC0A60" w:rsidRDefault="00001B45" w:rsidP="00001B45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B45" w:rsidRPr="00EC0A60" w14:paraId="47F6F994" w14:textId="77777777" w:rsidTr="00D377A9">
        <w:trPr>
          <w:gridAfter w:val="1"/>
          <w:wAfter w:w="90" w:type="dxa"/>
        </w:trPr>
        <w:tc>
          <w:tcPr>
            <w:tcW w:w="3150" w:type="dxa"/>
            <w:hideMark/>
          </w:tcPr>
          <w:p w14:paraId="7B899AC0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EC0A6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hideMark/>
          </w:tcPr>
          <w:p w14:paraId="6902A6A4" w14:textId="77777777" w:rsidR="00001B45" w:rsidRPr="00EC0A60" w:rsidRDefault="007B78BF" w:rsidP="00001B45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B78BF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4" w:type="dxa"/>
            <w:gridSpan w:val="2"/>
          </w:tcPr>
          <w:p w14:paraId="25BFDB30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</w:t>
            </w:r>
            <w:r w:rsid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62" w:type="dxa"/>
            <w:gridSpan w:val="2"/>
          </w:tcPr>
          <w:p w14:paraId="4C4892B5" w14:textId="77777777" w:rsidR="00001B45" w:rsidRPr="00EC0A60" w:rsidRDefault="00001B45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2"/>
          </w:tcPr>
          <w:p w14:paraId="17311488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70" w:type="dxa"/>
            <w:gridSpan w:val="2"/>
          </w:tcPr>
          <w:p w14:paraId="50ED52AA" w14:textId="77777777" w:rsidR="00001B45" w:rsidRPr="00EC0A60" w:rsidRDefault="00001B45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gridSpan w:val="2"/>
          </w:tcPr>
          <w:p w14:paraId="3B891282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</w:t>
            </w:r>
            <w:r w:rsid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70" w:type="dxa"/>
            <w:gridSpan w:val="2"/>
          </w:tcPr>
          <w:p w14:paraId="1497DB66" w14:textId="77777777" w:rsidR="00001B45" w:rsidRPr="00EC0A60" w:rsidRDefault="00001B45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14:paraId="20C88730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001B45" w:rsidRPr="00EC0A60" w14:paraId="23A454E8" w14:textId="77777777" w:rsidTr="00D377A9">
        <w:trPr>
          <w:gridAfter w:val="1"/>
          <w:wAfter w:w="90" w:type="dxa"/>
        </w:trPr>
        <w:tc>
          <w:tcPr>
            <w:tcW w:w="3150" w:type="dxa"/>
            <w:hideMark/>
          </w:tcPr>
          <w:p w14:paraId="68D184FF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48E8097F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12555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244</w:t>
            </w:r>
            <w:r w:rsid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62" w:type="dxa"/>
            <w:gridSpan w:val="2"/>
          </w:tcPr>
          <w:p w14:paraId="74C1D956" w14:textId="77777777" w:rsidR="00001B45" w:rsidRPr="00EC0A60" w:rsidRDefault="00001B45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B9F91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232</w:t>
            </w:r>
            <w:r w:rsidR="00001B45"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70" w:type="dxa"/>
            <w:gridSpan w:val="2"/>
          </w:tcPr>
          <w:p w14:paraId="77E56A18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24148E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244</w:t>
            </w:r>
            <w:r w:rsid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70" w:type="dxa"/>
            <w:gridSpan w:val="2"/>
          </w:tcPr>
          <w:p w14:paraId="7E354C8C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68334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232</w:t>
            </w:r>
            <w:r w:rsidR="00001B45"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001B45" w:rsidRPr="00EC0A60" w14:paraId="6165D8CD" w14:textId="77777777" w:rsidTr="00D377A9">
        <w:trPr>
          <w:gridAfter w:val="1"/>
          <w:wAfter w:w="90" w:type="dxa"/>
        </w:trPr>
        <w:tc>
          <w:tcPr>
            <w:tcW w:w="3150" w:type="dxa"/>
          </w:tcPr>
          <w:p w14:paraId="725A1B26" w14:textId="77777777" w:rsidR="00001B45" w:rsidRPr="002F7B3E" w:rsidRDefault="002F7B3E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2F7B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5D07CF7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A56C275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  <w:r w:rsidR="00C24F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62" w:type="dxa"/>
            <w:gridSpan w:val="2"/>
          </w:tcPr>
          <w:p w14:paraId="5D6EDB38" w14:textId="77777777" w:rsidR="00001B45" w:rsidRPr="00EC0A60" w:rsidRDefault="00001B45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0DCCF96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  <w:r w:rsidR="00001B45"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70" w:type="dxa"/>
            <w:gridSpan w:val="2"/>
          </w:tcPr>
          <w:p w14:paraId="3214519C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8B9647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  <w:r w:rsidR="00C24F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70" w:type="dxa"/>
            <w:gridSpan w:val="2"/>
          </w:tcPr>
          <w:p w14:paraId="16110783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659E2FD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  <w:r w:rsidR="00001B45"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</w:tr>
      <w:tr w:rsidR="00001B45" w:rsidRPr="00EC0A60" w14:paraId="795C3FA4" w14:textId="77777777" w:rsidTr="00D377A9">
        <w:trPr>
          <w:gridAfter w:val="1"/>
          <w:wAfter w:w="90" w:type="dxa"/>
          <w:trHeight w:val="794"/>
        </w:trPr>
        <w:tc>
          <w:tcPr>
            <w:tcW w:w="3150" w:type="dxa"/>
          </w:tcPr>
          <w:p w14:paraId="1B3B28F6" w14:textId="77777777" w:rsidR="002F7B3E" w:rsidRDefault="00001B45" w:rsidP="00001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C0A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C5916" w:rsidRPr="00FC591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479F1BD7" w14:textId="77777777" w:rsidR="00001B45" w:rsidRPr="00EC0A60" w:rsidRDefault="002F7B3E" w:rsidP="00001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C5916" w:rsidRPr="00FC5916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3DFBE2F8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F1219" w14:textId="77777777" w:rsidR="00001B45" w:rsidRPr="00EC0A60" w:rsidRDefault="00C24F70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898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gridSpan w:val="2"/>
            <w:vAlign w:val="bottom"/>
          </w:tcPr>
          <w:p w14:paraId="25A5FFEE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825CD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18</w:t>
            </w:r>
            <w:r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333</w:t>
            </w:r>
            <w:r w:rsidRPr="00EC0A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CAF203D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473E4" w14:textId="77777777" w:rsidR="00001B45" w:rsidRPr="00EC0A60" w:rsidRDefault="00C24F70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17</w:t>
            </w:r>
            <w:r w:rsidR="00FC5916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837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F8EC05A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62453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18</w:t>
            </w:r>
            <w:r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272</w:t>
            </w:r>
            <w:r w:rsidRPr="00EC0A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1B45" w:rsidRPr="00EC0A60" w14:paraId="45AF0854" w14:textId="77777777" w:rsidTr="00D377A9">
        <w:trPr>
          <w:gridAfter w:val="1"/>
          <w:wAfter w:w="90" w:type="dxa"/>
        </w:trPr>
        <w:tc>
          <w:tcPr>
            <w:tcW w:w="3150" w:type="dxa"/>
          </w:tcPr>
          <w:p w14:paraId="63027F52" w14:textId="77777777" w:rsidR="00001B45" w:rsidRPr="00EC0A60" w:rsidRDefault="002F7B3E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1DB59A8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70B7F51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FC59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262" w:type="dxa"/>
            <w:gridSpan w:val="2"/>
          </w:tcPr>
          <w:p w14:paraId="5F1FEE83" w14:textId="77777777" w:rsidR="00001B45" w:rsidRPr="00EC0A60" w:rsidRDefault="00001B45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0DF83F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  <w:r w:rsidR="00001B45"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  <w:gridSpan w:val="2"/>
          </w:tcPr>
          <w:p w14:paraId="1DF96EDE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1EF64C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FC59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270" w:type="dxa"/>
            <w:gridSpan w:val="2"/>
          </w:tcPr>
          <w:p w14:paraId="0FDB6534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C63A14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  <w:r w:rsidR="00001B45"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</w:p>
        </w:tc>
      </w:tr>
      <w:tr w:rsidR="00001B45" w:rsidRPr="00EC0A60" w14:paraId="424A9627" w14:textId="77777777" w:rsidTr="00D377A9">
        <w:trPr>
          <w:gridAfter w:val="1"/>
          <w:wAfter w:w="90" w:type="dxa"/>
        </w:trPr>
        <w:tc>
          <w:tcPr>
            <w:tcW w:w="3150" w:type="dxa"/>
          </w:tcPr>
          <w:p w14:paraId="66DF4A1E" w14:textId="77777777" w:rsidR="00001B45" w:rsidRPr="00D377A9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F2B454E" w14:textId="77777777" w:rsidR="00001B45" w:rsidRPr="00D377A9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A0E8419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  <w:gridSpan w:val="2"/>
          </w:tcPr>
          <w:p w14:paraId="79EE86D9" w14:textId="77777777" w:rsidR="00001B45" w:rsidRPr="00D377A9" w:rsidRDefault="00001B45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B835E2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BF7ED1B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4FDBA8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FAA945F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0AE045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1B45" w:rsidRPr="00EC0A60" w14:paraId="6E92284A" w14:textId="77777777" w:rsidTr="00D377A9">
        <w:trPr>
          <w:gridAfter w:val="1"/>
          <w:wAfter w:w="90" w:type="dxa"/>
        </w:trPr>
        <w:tc>
          <w:tcPr>
            <w:tcW w:w="3150" w:type="dxa"/>
          </w:tcPr>
          <w:p w14:paraId="426F1CE7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A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3BB48F61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</w:tcPr>
          <w:p w14:paraId="18ED3E54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gridSpan w:val="2"/>
          </w:tcPr>
          <w:p w14:paraId="607CD7EF" w14:textId="77777777" w:rsidR="00001B45" w:rsidRPr="00EC0A60" w:rsidRDefault="00001B45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vAlign w:val="center"/>
          </w:tcPr>
          <w:p w14:paraId="3074C73D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B0C39B8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left w:val="nil"/>
              <w:right w:val="nil"/>
            </w:tcBorders>
            <w:vAlign w:val="center"/>
          </w:tcPr>
          <w:p w14:paraId="6F0EF10D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B427C2E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left w:val="nil"/>
              <w:right w:val="nil"/>
            </w:tcBorders>
            <w:vAlign w:val="center"/>
          </w:tcPr>
          <w:p w14:paraId="30A2BF50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B45" w:rsidRPr="00EC0A60" w14:paraId="73A6053A" w14:textId="77777777" w:rsidTr="00D377A9">
        <w:trPr>
          <w:gridAfter w:val="1"/>
          <w:wAfter w:w="90" w:type="dxa"/>
        </w:trPr>
        <w:tc>
          <w:tcPr>
            <w:tcW w:w="3150" w:type="dxa"/>
          </w:tcPr>
          <w:p w14:paraId="7820A2FA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EC0A6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17195A04" w14:textId="77777777" w:rsidR="00001B45" w:rsidRPr="00EC0A60" w:rsidRDefault="007B78BF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B78BF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</w:tcPr>
          <w:p w14:paraId="429F1568" w14:textId="77777777" w:rsidR="00001B45" w:rsidRPr="00EC0A60" w:rsidRDefault="00C24F70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</w:tcPr>
          <w:p w14:paraId="6C051B55" w14:textId="77777777" w:rsidR="00001B45" w:rsidRPr="00EC0A60" w:rsidRDefault="00001B45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1AF682F1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  <w:gridSpan w:val="2"/>
          </w:tcPr>
          <w:p w14:paraId="7E0A2326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left w:val="nil"/>
              <w:right w:val="nil"/>
            </w:tcBorders>
          </w:tcPr>
          <w:p w14:paraId="65F37392" w14:textId="77777777" w:rsidR="00001B45" w:rsidRPr="00EC0A60" w:rsidRDefault="00C24F70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7A5912A" w14:textId="77777777" w:rsidR="00001B45" w:rsidRPr="00EC0A60" w:rsidRDefault="00001B45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35BECC07" w14:textId="77777777" w:rsidR="00001B45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BA14FF" w:rsidRPr="00EC0A60" w14:paraId="0659550D" w14:textId="77777777" w:rsidTr="00D377A9">
        <w:trPr>
          <w:gridAfter w:val="1"/>
          <w:wAfter w:w="90" w:type="dxa"/>
        </w:trPr>
        <w:tc>
          <w:tcPr>
            <w:tcW w:w="3150" w:type="dxa"/>
          </w:tcPr>
          <w:p w14:paraId="4323765C" w14:textId="77777777" w:rsidR="00BA14FF" w:rsidRPr="00EC0A60" w:rsidRDefault="00BA14FF" w:rsidP="00BA1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42807DAA" w14:textId="77777777" w:rsidR="00BA14FF" w:rsidRPr="00EC0A60" w:rsidRDefault="00BA14FF" w:rsidP="00BA1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vAlign w:val="center"/>
          </w:tcPr>
          <w:p w14:paraId="5661BF38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27</w:t>
            </w:r>
            <w:r w:rsidR="00BA14FF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62" w:type="dxa"/>
            <w:gridSpan w:val="2"/>
            <w:vAlign w:val="center"/>
          </w:tcPr>
          <w:p w14:paraId="7EF1A6B9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14:paraId="1796102E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23</w:t>
            </w:r>
            <w:r w:rsidR="00BA14FF"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gridSpan w:val="2"/>
            <w:vAlign w:val="center"/>
          </w:tcPr>
          <w:p w14:paraId="72F769AF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left w:val="nil"/>
              <w:right w:val="nil"/>
            </w:tcBorders>
            <w:vAlign w:val="center"/>
          </w:tcPr>
          <w:p w14:paraId="189E4887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27</w:t>
            </w:r>
            <w:r w:rsidR="00BA14FF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70" w:type="dxa"/>
            <w:gridSpan w:val="2"/>
            <w:vAlign w:val="center"/>
          </w:tcPr>
          <w:p w14:paraId="0B511087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3FF3C856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23</w:t>
            </w:r>
            <w:r w:rsidR="00BA14FF"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BA14FF" w:rsidRPr="00EC0A60" w14:paraId="0AF5C873" w14:textId="77777777" w:rsidTr="00D377A9">
        <w:trPr>
          <w:gridAfter w:val="1"/>
          <w:wAfter w:w="90" w:type="dxa"/>
        </w:trPr>
        <w:tc>
          <w:tcPr>
            <w:tcW w:w="3150" w:type="dxa"/>
            <w:hideMark/>
          </w:tcPr>
          <w:p w14:paraId="2C2083FA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A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673E6C2" w14:textId="77777777" w:rsidR="00BA14FF" w:rsidRPr="00EC0A60" w:rsidRDefault="00BA14FF" w:rsidP="00BA1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8919E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BA14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62" w:type="dxa"/>
            <w:gridSpan w:val="2"/>
          </w:tcPr>
          <w:p w14:paraId="61A73F07" w14:textId="77777777" w:rsidR="00BA14FF" w:rsidRPr="00EC0A60" w:rsidRDefault="00BA14FF" w:rsidP="00BA14F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9C735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BA14FF"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270" w:type="dxa"/>
            <w:gridSpan w:val="2"/>
          </w:tcPr>
          <w:p w14:paraId="25CC2A07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505FE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BA14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70" w:type="dxa"/>
            <w:gridSpan w:val="2"/>
          </w:tcPr>
          <w:p w14:paraId="3873A4A2" w14:textId="77777777" w:rsidR="00BA14FF" w:rsidRPr="00EC0A60" w:rsidRDefault="00BA14FF" w:rsidP="00BA14F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FC001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BA14FF"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</w:tr>
      <w:tr w:rsidR="00001B45" w:rsidRPr="00BA14FF" w14:paraId="471D0B0B" w14:textId="77777777" w:rsidTr="00D377A9">
        <w:trPr>
          <w:gridAfter w:val="1"/>
          <w:wAfter w:w="90" w:type="dxa"/>
        </w:trPr>
        <w:tc>
          <w:tcPr>
            <w:tcW w:w="3150" w:type="dxa"/>
          </w:tcPr>
          <w:p w14:paraId="12178E57" w14:textId="77777777" w:rsidR="00001B45" w:rsidRPr="00D377A9" w:rsidRDefault="00001B45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CBC59AD" w14:textId="77777777" w:rsidR="00001B45" w:rsidRPr="00D377A9" w:rsidRDefault="00001B45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4" w:type="dxa"/>
            <w:gridSpan w:val="2"/>
          </w:tcPr>
          <w:p w14:paraId="50C912EB" w14:textId="77777777" w:rsidR="00001B45" w:rsidRPr="00D377A9" w:rsidRDefault="00001B45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  <w:gridSpan w:val="2"/>
          </w:tcPr>
          <w:p w14:paraId="4CE7AFBD" w14:textId="77777777" w:rsidR="00001B45" w:rsidRPr="00D377A9" w:rsidRDefault="00001B45" w:rsidP="0057374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3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6F4DD4DA" w14:textId="77777777" w:rsidR="00001B45" w:rsidRPr="00D377A9" w:rsidRDefault="00001B45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7EB9E51" w14:textId="77777777" w:rsidR="00001B45" w:rsidRPr="00D377A9" w:rsidRDefault="00001B45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  <w:gridSpan w:val="2"/>
          </w:tcPr>
          <w:p w14:paraId="45254B4A" w14:textId="77777777" w:rsidR="00001B45" w:rsidRPr="00D377A9" w:rsidRDefault="00001B45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2C622C2" w14:textId="77777777" w:rsidR="00001B45" w:rsidRPr="00D377A9" w:rsidRDefault="00001B45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</w:tcPr>
          <w:p w14:paraId="46305441" w14:textId="77777777" w:rsidR="00001B45" w:rsidRPr="00D377A9" w:rsidRDefault="00001B45" w:rsidP="0057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1B45" w:rsidRPr="00EC0A60" w14:paraId="58958525" w14:textId="77777777" w:rsidTr="00D377A9">
        <w:trPr>
          <w:gridAfter w:val="1"/>
          <w:wAfter w:w="90" w:type="dxa"/>
        </w:trPr>
        <w:tc>
          <w:tcPr>
            <w:tcW w:w="3150" w:type="dxa"/>
            <w:hideMark/>
          </w:tcPr>
          <w:p w14:paraId="403D7F23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A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124328E6" w14:textId="77777777" w:rsidR="00001B45" w:rsidRPr="00EC0A60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gridSpan w:val="2"/>
          </w:tcPr>
          <w:p w14:paraId="3584C876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gridSpan w:val="2"/>
          </w:tcPr>
          <w:p w14:paraId="420B2697" w14:textId="77777777" w:rsidR="00001B45" w:rsidRPr="00EC0A60" w:rsidRDefault="00001B45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2"/>
          </w:tcPr>
          <w:p w14:paraId="40D452E3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C7C94C0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42634BC3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5E52A6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1B95B034" w14:textId="77777777" w:rsidR="00001B45" w:rsidRPr="00EC0A60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4FF" w:rsidRPr="00EC0A60" w14:paraId="1B8A282F" w14:textId="77777777" w:rsidTr="00D377A9">
        <w:trPr>
          <w:gridAfter w:val="1"/>
          <w:wAfter w:w="90" w:type="dxa"/>
        </w:trPr>
        <w:tc>
          <w:tcPr>
            <w:tcW w:w="3150" w:type="dxa"/>
          </w:tcPr>
          <w:p w14:paraId="7B21B680" w14:textId="77777777" w:rsidR="00BA14FF" w:rsidRPr="00EC0A60" w:rsidRDefault="00BA14FF" w:rsidP="00BA1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EC0A6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57635970" w14:textId="77777777" w:rsidR="00BA14FF" w:rsidRPr="00E42D0E" w:rsidRDefault="007B78BF" w:rsidP="00BA1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4" w:type="dxa"/>
            <w:gridSpan w:val="2"/>
          </w:tcPr>
          <w:p w14:paraId="196B1128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62" w:type="dxa"/>
            <w:gridSpan w:val="2"/>
          </w:tcPr>
          <w:p w14:paraId="3B7DDB7C" w14:textId="77777777" w:rsidR="00BA14FF" w:rsidRPr="00EC0A60" w:rsidRDefault="00BA14FF" w:rsidP="00BA14F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2"/>
          </w:tcPr>
          <w:p w14:paraId="665A077A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  <w:gridSpan w:val="2"/>
          </w:tcPr>
          <w:p w14:paraId="26DDAE96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217F6D1D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70" w:type="dxa"/>
            <w:gridSpan w:val="2"/>
          </w:tcPr>
          <w:p w14:paraId="3089A2FD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2B3E9941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655</w:t>
            </w:r>
          </w:p>
        </w:tc>
      </w:tr>
      <w:tr w:rsidR="00BA14FF" w:rsidRPr="00EC0A60" w14:paraId="66F2D110" w14:textId="77777777" w:rsidTr="00D377A9">
        <w:trPr>
          <w:gridAfter w:val="1"/>
          <w:wAfter w:w="90" w:type="dxa"/>
        </w:trPr>
        <w:tc>
          <w:tcPr>
            <w:tcW w:w="3150" w:type="dxa"/>
            <w:hideMark/>
          </w:tcPr>
          <w:p w14:paraId="1E345730" w14:textId="77777777" w:rsidR="00BA14FF" w:rsidRPr="00EC0A60" w:rsidRDefault="00BA14FF" w:rsidP="00BA1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5901842F" w14:textId="77777777" w:rsidR="00BA14FF" w:rsidRPr="00EC0A60" w:rsidRDefault="00BA14FF" w:rsidP="00BA1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8DE4F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262" w:type="dxa"/>
            <w:gridSpan w:val="2"/>
            <w:vAlign w:val="center"/>
          </w:tcPr>
          <w:p w14:paraId="62B5515E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F66BA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  <w:gridSpan w:val="2"/>
            <w:vAlign w:val="center"/>
          </w:tcPr>
          <w:p w14:paraId="4114D6C5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801E4E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270" w:type="dxa"/>
            <w:gridSpan w:val="2"/>
            <w:vAlign w:val="center"/>
          </w:tcPr>
          <w:p w14:paraId="69176EE6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66238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BA14FF" w:rsidRPr="00EC0A60" w14:paraId="08ED714A" w14:textId="77777777" w:rsidTr="00D377A9">
        <w:trPr>
          <w:gridAfter w:val="1"/>
          <w:wAfter w:w="90" w:type="dxa"/>
        </w:trPr>
        <w:tc>
          <w:tcPr>
            <w:tcW w:w="3150" w:type="dxa"/>
            <w:hideMark/>
          </w:tcPr>
          <w:p w14:paraId="0C4B4109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A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E0AB12A" w14:textId="77777777" w:rsidR="00BA14FF" w:rsidRPr="00EC0A60" w:rsidRDefault="00BA14FF" w:rsidP="00BA1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3B6942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A14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62" w:type="dxa"/>
            <w:gridSpan w:val="2"/>
            <w:vAlign w:val="center"/>
          </w:tcPr>
          <w:p w14:paraId="7141CA03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EFC869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70" w:type="dxa"/>
            <w:gridSpan w:val="2"/>
            <w:vAlign w:val="center"/>
          </w:tcPr>
          <w:p w14:paraId="20E8063D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441E71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A14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  <w:gridSpan w:val="2"/>
            <w:vAlign w:val="center"/>
          </w:tcPr>
          <w:p w14:paraId="50508514" w14:textId="77777777" w:rsidR="00BA14FF" w:rsidRPr="00EC0A60" w:rsidRDefault="00BA14F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E3AAA" w14:textId="77777777" w:rsidR="00BA14FF" w:rsidRPr="00EC0A60" w:rsidRDefault="007B78BF" w:rsidP="00BA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</w:tr>
      <w:tr w:rsidR="00001B45" w:rsidRPr="00EC0A60" w14:paraId="75E0BEC0" w14:textId="77777777" w:rsidTr="00D377A9">
        <w:trPr>
          <w:gridAfter w:val="1"/>
          <w:wAfter w:w="90" w:type="dxa"/>
        </w:trPr>
        <w:tc>
          <w:tcPr>
            <w:tcW w:w="3150" w:type="dxa"/>
          </w:tcPr>
          <w:p w14:paraId="181FDC15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94ACDF3" w14:textId="77777777" w:rsidR="00001B45" w:rsidRPr="00D377A9" w:rsidRDefault="00001B45" w:rsidP="00001B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CB9F38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gridSpan w:val="2"/>
            <w:vAlign w:val="center"/>
          </w:tcPr>
          <w:p w14:paraId="4FA80D2C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0E250D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2B05C49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D11A09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AE0A9FC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E5CC6F" w14:textId="77777777" w:rsidR="00001B45" w:rsidRPr="00D377A9" w:rsidRDefault="00001B45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</w:p>
        </w:tc>
      </w:tr>
      <w:tr w:rsidR="002106EB" w:rsidRPr="00EC0A60" w14:paraId="08AB9706" w14:textId="77777777" w:rsidTr="000F30F8">
        <w:trPr>
          <w:gridAfter w:val="1"/>
          <w:wAfter w:w="90" w:type="dxa"/>
        </w:trPr>
        <w:tc>
          <w:tcPr>
            <w:tcW w:w="4050" w:type="dxa"/>
            <w:gridSpan w:val="2"/>
            <w:hideMark/>
          </w:tcPr>
          <w:p w14:paraId="4A02B254" w14:textId="77777777" w:rsidR="002106EB" w:rsidRPr="00EC0A60" w:rsidRDefault="002106EB" w:rsidP="002106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06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800D9D" w14:textId="77777777" w:rsidR="002106EB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  <w:r w:rsidR="00210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62" w:type="dxa"/>
            <w:gridSpan w:val="2"/>
            <w:vAlign w:val="bottom"/>
          </w:tcPr>
          <w:p w14:paraId="1F973CB8" w14:textId="77777777" w:rsidR="002106EB" w:rsidRPr="00EC0A60" w:rsidRDefault="002106EB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011BEA" w14:textId="77777777" w:rsidR="002106EB" w:rsidRPr="00EC0A60" w:rsidRDefault="007B78BF" w:rsidP="00D2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  <w:r w:rsidR="002106EB"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70" w:type="dxa"/>
            <w:gridSpan w:val="2"/>
            <w:vAlign w:val="bottom"/>
          </w:tcPr>
          <w:p w14:paraId="2D9894E9" w14:textId="77777777" w:rsidR="002106EB" w:rsidRPr="00EC0A60" w:rsidRDefault="002106EB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956B43" w14:textId="77777777" w:rsidR="002106EB" w:rsidRPr="00EC0A60" w:rsidRDefault="007B78BF" w:rsidP="000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  <w:r w:rsidR="00210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70" w:type="dxa"/>
            <w:gridSpan w:val="2"/>
            <w:vAlign w:val="bottom"/>
          </w:tcPr>
          <w:p w14:paraId="6C40C127" w14:textId="77777777" w:rsidR="002106EB" w:rsidRPr="00EC0A60" w:rsidRDefault="002106EB" w:rsidP="00001B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3EF0E1" w14:textId="77777777" w:rsidR="002106EB" w:rsidRPr="00EC0A60" w:rsidRDefault="007B78BF" w:rsidP="00D2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  <w:r w:rsidR="002106EB"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</w:tr>
      <w:tr w:rsidR="003B3990" w:rsidRPr="004B7658" w14:paraId="0A3A682A" w14:textId="77777777" w:rsidTr="00D377A9">
        <w:trPr>
          <w:tblHeader/>
        </w:trPr>
        <w:tc>
          <w:tcPr>
            <w:tcW w:w="4140" w:type="dxa"/>
            <w:gridSpan w:val="3"/>
          </w:tcPr>
          <w:p w14:paraId="39CD65E5" w14:textId="77777777" w:rsidR="003B3990" w:rsidRPr="004B7658" w:rsidRDefault="003B3990" w:rsidP="00557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  <w:vAlign w:val="bottom"/>
            <w:hideMark/>
          </w:tcPr>
          <w:p w14:paraId="17CADC2F" w14:textId="77777777" w:rsidR="003B3990" w:rsidRPr="004B7658" w:rsidRDefault="003B3990" w:rsidP="0055725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765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C6DB051" w14:textId="77777777" w:rsidR="003B3990" w:rsidRPr="004B7658" w:rsidRDefault="003B3990" w:rsidP="00557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6"/>
            <w:vAlign w:val="bottom"/>
            <w:hideMark/>
          </w:tcPr>
          <w:p w14:paraId="77120AEF" w14:textId="77777777" w:rsidR="003B3990" w:rsidRPr="004B7658" w:rsidRDefault="003B3990" w:rsidP="0055725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65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B3990" w:rsidRPr="004B7658" w14:paraId="00B5A69E" w14:textId="77777777" w:rsidTr="00D377A9">
        <w:trPr>
          <w:tblHeader/>
        </w:trPr>
        <w:tc>
          <w:tcPr>
            <w:tcW w:w="4140" w:type="dxa"/>
            <w:gridSpan w:val="3"/>
          </w:tcPr>
          <w:p w14:paraId="7DBAD81D" w14:textId="77777777" w:rsidR="00FE715E" w:rsidRDefault="00FE715E" w:rsidP="00557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01CDF8" w14:textId="77777777" w:rsidR="003B3990" w:rsidRPr="004B7658" w:rsidRDefault="00FE715E" w:rsidP="00557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  <w:gridSpan w:val="2"/>
            <w:hideMark/>
          </w:tcPr>
          <w:p w14:paraId="54475944" w14:textId="77777777" w:rsidR="003B3990" w:rsidRPr="004B7658" w:rsidRDefault="007B78BF" w:rsidP="00557257">
            <w:pPr>
              <w:pStyle w:val="a1"/>
              <w:ind w:left="-1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B3990"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  <w:r w:rsidR="003B3990"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  <w:gridSpan w:val="2"/>
          </w:tcPr>
          <w:p w14:paraId="50386C0E" w14:textId="77777777" w:rsidR="003B3990" w:rsidRPr="004B7658" w:rsidRDefault="003B3990" w:rsidP="0055725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gridSpan w:val="2"/>
            <w:hideMark/>
          </w:tcPr>
          <w:p w14:paraId="1F963393" w14:textId="77777777" w:rsidR="003B3990" w:rsidRPr="004B7658" w:rsidRDefault="007B78BF" w:rsidP="00557257">
            <w:pPr>
              <w:pStyle w:val="a1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B3990"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="003B3990"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604543C0" w14:textId="77777777" w:rsidR="003B3990" w:rsidRPr="004B7658" w:rsidRDefault="003B3990" w:rsidP="0055725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  <w:gridSpan w:val="2"/>
            <w:hideMark/>
          </w:tcPr>
          <w:p w14:paraId="5C45032D" w14:textId="77777777" w:rsidR="003B3990" w:rsidRPr="004B7658" w:rsidRDefault="007B78BF" w:rsidP="00557257">
            <w:pPr>
              <w:pStyle w:val="a1"/>
              <w:ind w:left="-18"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B3990"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  <w:r w:rsidR="003B3990"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gridSpan w:val="2"/>
          </w:tcPr>
          <w:p w14:paraId="5E97BACD" w14:textId="77777777" w:rsidR="003B3990" w:rsidRPr="004B7658" w:rsidRDefault="003B3990" w:rsidP="0055725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2" w:type="dxa"/>
            <w:gridSpan w:val="2"/>
            <w:hideMark/>
          </w:tcPr>
          <w:p w14:paraId="7DE6220F" w14:textId="77777777" w:rsidR="003B3990" w:rsidRPr="004B7658" w:rsidRDefault="007B78BF" w:rsidP="00557257">
            <w:pPr>
              <w:pStyle w:val="a1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B3990"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="003B3990" w:rsidRPr="004B7658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3B3990" w:rsidRPr="004B7658" w14:paraId="6CFAF267" w14:textId="77777777" w:rsidTr="00D377A9">
        <w:trPr>
          <w:tblHeader/>
        </w:trPr>
        <w:tc>
          <w:tcPr>
            <w:tcW w:w="4140" w:type="dxa"/>
            <w:gridSpan w:val="3"/>
          </w:tcPr>
          <w:p w14:paraId="53C5B6F7" w14:textId="77777777" w:rsidR="003B3990" w:rsidRPr="004B7658" w:rsidRDefault="003B3990" w:rsidP="00557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14"/>
            <w:vAlign w:val="bottom"/>
            <w:hideMark/>
          </w:tcPr>
          <w:p w14:paraId="63090B14" w14:textId="77777777" w:rsidR="003B3990" w:rsidRPr="004B7658" w:rsidRDefault="003B3990" w:rsidP="005572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765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3990" w:rsidRPr="004B7658" w14:paraId="02617D97" w14:textId="77777777" w:rsidTr="00D377A9">
        <w:tc>
          <w:tcPr>
            <w:tcW w:w="4140" w:type="dxa"/>
            <w:gridSpan w:val="3"/>
            <w:hideMark/>
          </w:tcPr>
          <w:p w14:paraId="72324816" w14:textId="77777777" w:rsidR="003B3990" w:rsidRPr="00EC0A60" w:rsidRDefault="003B3990" w:rsidP="003B3990">
            <w:pPr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4" w:type="dxa"/>
            <w:gridSpan w:val="2"/>
          </w:tcPr>
          <w:p w14:paraId="0E0458C6" w14:textId="77777777" w:rsidR="003B3990" w:rsidRPr="004B7658" w:rsidRDefault="007B78BF" w:rsidP="00C24F7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262" w:type="dxa"/>
            <w:gridSpan w:val="2"/>
          </w:tcPr>
          <w:p w14:paraId="57CE633E" w14:textId="77777777" w:rsidR="003B3990" w:rsidRPr="004B7658" w:rsidRDefault="003B3990" w:rsidP="003B399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2"/>
          </w:tcPr>
          <w:p w14:paraId="23C22E06" w14:textId="77777777" w:rsidR="003B3990" w:rsidRPr="00EC0A6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126</w:t>
            </w:r>
            <w:r w:rsidR="003B3990"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312</w:t>
            </w:r>
          </w:p>
        </w:tc>
        <w:tc>
          <w:tcPr>
            <w:tcW w:w="270" w:type="dxa"/>
            <w:gridSpan w:val="2"/>
          </w:tcPr>
          <w:p w14:paraId="6B6C5041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354FB0AB" w14:textId="77777777" w:rsidR="003B3990" w:rsidRPr="00C24F70" w:rsidRDefault="007B78BF" w:rsidP="00C24F7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  <w:r w:rsidR="00C24F7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70" w:type="dxa"/>
            <w:gridSpan w:val="2"/>
          </w:tcPr>
          <w:p w14:paraId="4D396F0E" w14:textId="77777777" w:rsidR="003B3990" w:rsidRPr="004B7658" w:rsidRDefault="003B3990" w:rsidP="003B399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2F664B3F" w14:textId="77777777" w:rsidR="003B3990" w:rsidRPr="00EC0A6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126</w:t>
            </w:r>
            <w:r w:rsidR="003B3990"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312</w:t>
            </w:r>
          </w:p>
        </w:tc>
      </w:tr>
      <w:tr w:rsidR="003B3990" w:rsidRPr="004B7658" w14:paraId="275DC28D" w14:textId="77777777" w:rsidTr="00D377A9">
        <w:tc>
          <w:tcPr>
            <w:tcW w:w="4140" w:type="dxa"/>
            <w:gridSpan w:val="3"/>
            <w:hideMark/>
          </w:tcPr>
          <w:p w14:paraId="711BCB31" w14:textId="77777777" w:rsidR="003B3990" w:rsidRPr="00EC0A60" w:rsidRDefault="003B3990" w:rsidP="003B3990">
            <w:pPr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4" w:type="dxa"/>
            <w:gridSpan w:val="2"/>
          </w:tcPr>
          <w:p w14:paraId="524EFFA1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gridSpan w:val="2"/>
          </w:tcPr>
          <w:p w14:paraId="3BB19263" w14:textId="77777777" w:rsidR="003B3990" w:rsidRPr="004B7658" w:rsidRDefault="003B3990" w:rsidP="003B399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2"/>
          </w:tcPr>
          <w:p w14:paraId="2649C412" w14:textId="77777777" w:rsidR="003B3990" w:rsidRPr="00EC0A60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F3B3C9" w14:textId="77777777" w:rsidR="003B3990" w:rsidRPr="004B7658" w:rsidRDefault="003B3990" w:rsidP="003B399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gridSpan w:val="2"/>
          </w:tcPr>
          <w:p w14:paraId="7E4530A2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F67B88E" w14:textId="77777777" w:rsidR="003B3990" w:rsidRPr="004B7658" w:rsidRDefault="003B3990" w:rsidP="003B399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14:paraId="091FE340" w14:textId="77777777" w:rsidR="003B3990" w:rsidRPr="00EC0A60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3B3990" w:rsidRPr="004B7658" w14:paraId="24DC25BA" w14:textId="77777777" w:rsidTr="00D377A9">
        <w:tc>
          <w:tcPr>
            <w:tcW w:w="4140" w:type="dxa"/>
            <w:gridSpan w:val="3"/>
            <w:hideMark/>
          </w:tcPr>
          <w:p w14:paraId="52FD6CD2" w14:textId="77777777" w:rsidR="003B3990" w:rsidRPr="00EC0BB4" w:rsidRDefault="007B78BF" w:rsidP="003B39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</w:t>
            </w:r>
            <w:r w:rsidR="00D377A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B78BF">
              <w:rPr>
                <w:rFonts w:ascii="Angsana New" w:hAnsi="Angsana New"/>
                <w:sz w:val="30"/>
                <w:szCs w:val="30"/>
              </w:rPr>
              <w:t>90</w:t>
            </w:r>
            <w:r w:rsidR="00D377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77A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</w:tcPr>
          <w:p w14:paraId="5F4486B5" w14:textId="77777777" w:rsidR="003B3990" w:rsidRPr="004B7658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66</w:t>
            </w:r>
            <w:r w:rsid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62" w:type="dxa"/>
            <w:gridSpan w:val="2"/>
          </w:tcPr>
          <w:p w14:paraId="62F0C676" w14:textId="77777777" w:rsidR="003B3990" w:rsidRPr="004B7658" w:rsidRDefault="003B3990" w:rsidP="003B399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</w:tcPr>
          <w:p w14:paraId="49FA8E9C" w14:textId="77777777" w:rsidR="003B3990" w:rsidRPr="00EC0A6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72</w:t>
            </w:r>
            <w:r w:rsidR="003B3990"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480</w:t>
            </w:r>
          </w:p>
        </w:tc>
        <w:tc>
          <w:tcPr>
            <w:tcW w:w="270" w:type="dxa"/>
            <w:gridSpan w:val="2"/>
          </w:tcPr>
          <w:p w14:paraId="2C3DC62C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8E8551C" w14:textId="77777777" w:rsidR="003B3990" w:rsidRPr="004B7658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66</w:t>
            </w:r>
            <w:r w:rsid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  <w:gridSpan w:val="2"/>
          </w:tcPr>
          <w:p w14:paraId="6415E5D1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right w:val="nil"/>
            </w:tcBorders>
          </w:tcPr>
          <w:p w14:paraId="371E6A2E" w14:textId="77777777" w:rsidR="003B3990" w:rsidRPr="00EC0A6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72</w:t>
            </w:r>
            <w:r w:rsidR="003B3990"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480</w:t>
            </w:r>
          </w:p>
        </w:tc>
      </w:tr>
      <w:tr w:rsidR="003B3990" w:rsidRPr="004B7658" w14:paraId="636CAD30" w14:textId="77777777" w:rsidTr="00D377A9">
        <w:tc>
          <w:tcPr>
            <w:tcW w:w="4140" w:type="dxa"/>
            <w:gridSpan w:val="3"/>
          </w:tcPr>
          <w:p w14:paraId="2CA02132" w14:textId="77777777" w:rsidR="003B3990" w:rsidRPr="00EC0BB4" w:rsidRDefault="007B78BF" w:rsidP="003B39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91</w:t>
            </w:r>
            <w:r w:rsidR="003B3990" w:rsidRPr="00EC0BB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180</w:t>
            </w:r>
            <w:r w:rsidR="003B3990" w:rsidRPr="00EC0B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77A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</w:tcPr>
          <w:p w14:paraId="16263FBA" w14:textId="77777777" w:rsidR="003B3990" w:rsidRPr="00C24F7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11</w:t>
            </w:r>
            <w:r w:rsidR="00C24F70" w:rsidRP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62" w:type="dxa"/>
            <w:gridSpan w:val="2"/>
          </w:tcPr>
          <w:p w14:paraId="54677DC3" w14:textId="77777777" w:rsidR="003B3990" w:rsidRPr="004B7658" w:rsidRDefault="003B3990" w:rsidP="003B399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</w:tcPr>
          <w:p w14:paraId="21508EB6" w14:textId="77777777" w:rsidR="003B3990" w:rsidRPr="00EC0A6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10</w:t>
            </w:r>
            <w:r w:rsidR="003B3990"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800</w:t>
            </w:r>
          </w:p>
        </w:tc>
        <w:tc>
          <w:tcPr>
            <w:tcW w:w="270" w:type="dxa"/>
            <w:gridSpan w:val="2"/>
          </w:tcPr>
          <w:p w14:paraId="2A7FB309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left w:val="nil"/>
              <w:right w:val="nil"/>
            </w:tcBorders>
            <w:vAlign w:val="center"/>
          </w:tcPr>
          <w:p w14:paraId="00042EB9" w14:textId="77777777" w:rsidR="003B3990" w:rsidRPr="00C24F7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11</w:t>
            </w:r>
            <w:r w:rsidR="00C24F70" w:rsidRP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  <w:gridSpan w:val="2"/>
          </w:tcPr>
          <w:p w14:paraId="3B812980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left w:val="nil"/>
              <w:right w:val="nil"/>
            </w:tcBorders>
          </w:tcPr>
          <w:p w14:paraId="6521F97A" w14:textId="77777777" w:rsidR="003B3990" w:rsidRPr="00EC0A6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10</w:t>
            </w:r>
            <w:r w:rsidR="003B3990"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800</w:t>
            </w:r>
          </w:p>
        </w:tc>
      </w:tr>
      <w:tr w:rsidR="003B3990" w:rsidRPr="004B7658" w14:paraId="4F1AB95B" w14:textId="77777777" w:rsidTr="00D377A9">
        <w:tc>
          <w:tcPr>
            <w:tcW w:w="4140" w:type="dxa"/>
            <w:gridSpan w:val="3"/>
          </w:tcPr>
          <w:p w14:paraId="5B3CEB8B" w14:textId="77777777" w:rsidR="003B3990" w:rsidRPr="00EC0BB4" w:rsidRDefault="007B78BF" w:rsidP="003B39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181</w:t>
            </w:r>
            <w:r w:rsidR="003B3990" w:rsidRPr="00EC0B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B3990" w:rsidRPr="00EC0BB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360</w:t>
            </w:r>
            <w:r w:rsidR="003B3990" w:rsidRPr="00EC0B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77A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251CEB" w14:textId="77777777" w:rsidR="003B3990" w:rsidRPr="004B7658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7</w:t>
            </w:r>
            <w:r w:rsid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62" w:type="dxa"/>
            <w:gridSpan w:val="2"/>
            <w:vAlign w:val="bottom"/>
          </w:tcPr>
          <w:p w14:paraId="69D35303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</w:tcPr>
          <w:p w14:paraId="6B248CA7" w14:textId="77777777" w:rsidR="003B3990" w:rsidRPr="00EC0A6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5</w:t>
            </w:r>
            <w:r w:rsidR="003B3990"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802</w:t>
            </w:r>
          </w:p>
        </w:tc>
        <w:tc>
          <w:tcPr>
            <w:tcW w:w="270" w:type="dxa"/>
            <w:gridSpan w:val="2"/>
            <w:vAlign w:val="bottom"/>
          </w:tcPr>
          <w:p w14:paraId="7434D874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60C8A9" w14:textId="77777777" w:rsidR="003B3990" w:rsidRPr="00C24F7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7</w:t>
            </w:r>
            <w:r w:rsid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  <w:gridSpan w:val="2"/>
            <w:vAlign w:val="bottom"/>
          </w:tcPr>
          <w:p w14:paraId="5DFED23C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right w:val="nil"/>
            </w:tcBorders>
          </w:tcPr>
          <w:p w14:paraId="13D435A5" w14:textId="77777777" w:rsidR="003B3990" w:rsidRPr="00EC0A6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5</w:t>
            </w:r>
            <w:r w:rsidR="003B3990"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802</w:t>
            </w:r>
          </w:p>
        </w:tc>
      </w:tr>
      <w:tr w:rsidR="003B3990" w:rsidRPr="004B7658" w14:paraId="3AE8A455" w14:textId="77777777" w:rsidTr="00D377A9">
        <w:tc>
          <w:tcPr>
            <w:tcW w:w="4140" w:type="dxa"/>
            <w:gridSpan w:val="3"/>
          </w:tcPr>
          <w:p w14:paraId="4F45BDA9" w14:textId="77777777" w:rsidR="003B3990" w:rsidRPr="00EC0BB4" w:rsidRDefault="003B3990" w:rsidP="003B39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0BB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7B78BF" w:rsidRPr="007B78BF">
              <w:rPr>
                <w:rFonts w:ascii="Angsana New" w:hAnsi="Angsana New" w:hint="cs"/>
                <w:sz w:val="30"/>
                <w:szCs w:val="30"/>
              </w:rPr>
              <w:t>360</w:t>
            </w:r>
            <w:r w:rsidR="00D377A9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9E1EC" w14:textId="77777777" w:rsidR="003B3990" w:rsidRPr="004B7658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21</w:t>
            </w:r>
            <w:r w:rsid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028</w:t>
            </w:r>
          </w:p>
        </w:tc>
        <w:tc>
          <w:tcPr>
            <w:tcW w:w="262" w:type="dxa"/>
            <w:gridSpan w:val="2"/>
            <w:vAlign w:val="bottom"/>
          </w:tcPr>
          <w:p w14:paraId="61ACF94B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494ED" w14:textId="77777777" w:rsidR="003B3990" w:rsidRPr="00EC0A6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17</w:t>
            </w:r>
            <w:r w:rsidR="003B3990"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579</w:t>
            </w:r>
          </w:p>
        </w:tc>
        <w:tc>
          <w:tcPr>
            <w:tcW w:w="270" w:type="dxa"/>
            <w:gridSpan w:val="2"/>
            <w:vAlign w:val="bottom"/>
          </w:tcPr>
          <w:p w14:paraId="33322A68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973F" w14:textId="77777777" w:rsidR="003B3990" w:rsidRPr="00C24F7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20</w:t>
            </w:r>
            <w:r w:rsidR="00C24F70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270" w:type="dxa"/>
            <w:gridSpan w:val="2"/>
            <w:vAlign w:val="bottom"/>
          </w:tcPr>
          <w:p w14:paraId="3A641FF5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ACC34" w14:textId="77777777" w:rsidR="003B3990" w:rsidRPr="00EC0A6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17</w:t>
            </w:r>
            <w:r w:rsidR="003B3990"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sz w:val="30"/>
                <w:szCs w:val="30"/>
              </w:rPr>
              <w:t>518</w:t>
            </w:r>
          </w:p>
        </w:tc>
      </w:tr>
      <w:tr w:rsidR="003B3990" w:rsidRPr="004B7658" w14:paraId="05179FAE" w14:textId="77777777" w:rsidTr="00D377A9">
        <w:tc>
          <w:tcPr>
            <w:tcW w:w="4140" w:type="dxa"/>
            <w:gridSpan w:val="3"/>
          </w:tcPr>
          <w:p w14:paraId="09F528A0" w14:textId="77777777" w:rsidR="003B3990" w:rsidRPr="004B7658" w:rsidRDefault="003B3990" w:rsidP="003B39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B76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D242A24" w14:textId="77777777" w:rsidR="003B3990" w:rsidRPr="002E42A7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  <w:r w:rsidR="00C24F70" w:rsidRPr="002E42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62" w:type="dxa"/>
            <w:gridSpan w:val="2"/>
          </w:tcPr>
          <w:p w14:paraId="0F715A68" w14:textId="77777777" w:rsidR="003B3990" w:rsidRPr="002E42A7" w:rsidRDefault="003B3990" w:rsidP="003B399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AA60B85" w14:textId="77777777" w:rsidR="003B3990" w:rsidRPr="002E42A7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b/>
                <w:bCs/>
                <w:sz w:val="30"/>
                <w:szCs w:val="30"/>
              </w:rPr>
              <w:t>232</w:t>
            </w:r>
            <w:r w:rsidR="003B3990" w:rsidRPr="002E42A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70" w:type="dxa"/>
            <w:gridSpan w:val="2"/>
          </w:tcPr>
          <w:p w14:paraId="1F14A896" w14:textId="77777777" w:rsidR="003B3990" w:rsidRPr="002E42A7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944FF7" w14:textId="77777777" w:rsidR="003B3990" w:rsidRPr="002E42A7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  <w:r w:rsidR="00C24F70" w:rsidRPr="002E42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70" w:type="dxa"/>
            <w:gridSpan w:val="2"/>
          </w:tcPr>
          <w:p w14:paraId="32CCAFE4" w14:textId="77777777" w:rsidR="003B3990" w:rsidRPr="002E42A7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848CBA" w14:textId="77777777" w:rsidR="003B3990" w:rsidRPr="002E42A7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  <w:r w:rsidR="003B3990" w:rsidRPr="002E42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</w:tr>
      <w:tr w:rsidR="003B3990" w:rsidRPr="004B7658" w14:paraId="2D658E63" w14:textId="77777777" w:rsidTr="00D377A9">
        <w:tc>
          <w:tcPr>
            <w:tcW w:w="4140" w:type="dxa"/>
            <w:gridSpan w:val="3"/>
            <w:vAlign w:val="bottom"/>
          </w:tcPr>
          <w:p w14:paraId="76557D19" w14:textId="77777777" w:rsidR="003B3990" w:rsidRPr="00EC0A60" w:rsidRDefault="003B3990" w:rsidP="003B39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C0A6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AD0C56" w14:textId="77777777" w:rsidR="003B3990" w:rsidRPr="00C24F70" w:rsidRDefault="00C24F7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24F70"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17</w:t>
            </w:r>
            <w:r w:rsidR="00D377A9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898</w:t>
            </w:r>
            <w:r w:rsidRPr="00C24F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gridSpan w:val="2"/>
          </w:tcPr>
          <w:p w14:paraId="31BF1A95" w14:textId="77777777" w:rsidR="003B3990" w:rsidRPr="004B7658" w:rsidRDefault="003B3990" w:rsidP="003B399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6B89B8" w14:textId="77777777" w:rsidR="003B3990" w:rsidRPr="00EC0A60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sz w:val="30"/>
                <w:szCs w:val="30"/>
              </w:rPr>
            </w:pPr>
            <w:r w:rsidRPr="00EC0A60">
              <w:rPr>
                <w:rFonts w:ascii="Angsana New" w:hAnsi="Angsana New" w:hint="cs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 w:hint="cs"/>
                <w:sz w:val="30"/>
                <w:szCs w:val="30"/>
              </w:rPr>
              <w:t>18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 w:hint="cs"/>
                <w:sz w:val="30"/>
                <w:szCs w:val="30"/>
              </w:rPr>
              <w:t>333</w:t>
            </w:r>
            <w:r w:rsidRPr="00EC0A6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78F052D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C66512" w14:textId="77777777" w:rsidR="003B3990" w:rsidRPr="00C24F70" w:rsidRDefault="00C24F7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C24F70"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17</w:t>
            </w:r>
            <w:r w:rsidR="00D377A9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837</w:t>
            </w:r>
            <w:r w:rsidRPr="00C24F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A200F39" w14:textId="77777777" w:rsidR="003B3990" w:rsidRPr="004B7658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F4D393" w14:textId="77777777" w:rsidR="003B3990" w:rsidRPr="00EC0A60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C0A60"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18</w:t>
            </w:r>
            <w:r w:rsidRPr="00EC0A60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272</w:t>
            </w:r>
            <w:r w:rsidRPr="00EC0A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3990" w:rsidRPr="004B7658" w14:paraId="636E93D3" w14:textId="77777777" w:rsidTr="00D377A9">
        <w:tc>
          <w:tcPr>
            <w:tcW w:w="4140" w:type="dxa"/>
            <w:gridSpan w:val="3"/>
            <w:shd w:val="clear" w:color="auto" w:fill="auto"/>
          </w:tcPr>
          <w:p w14:paraId="2C143998" w14:textId="77777777" w:rsidR="003B3990" w:rsidRPr="00EC0A60" w:rsidRDefault="003B3990" w:rsidP="003B399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A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F23697" w14:textId="77777777" w:rsidR="003B3990" w:rsidRPr="003B399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D377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262" w:type="dxa"/>
            <w:gridSpan w:val="2"/>
          </w:tcPr>
          <w:p w14:paraId="4D250570" w14:textId="77777777" w:rsidR="003B3990" w:rsidRPr="003B3990" w:rsidRDefault="003B3990" w:rsidP="003B399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E7793" w14:textId="77777777" w:rsidR="003B3990" w:rsidRPr="00EC0A6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  <w:r w:rsidR="003B3990"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  <w:gridSpan w:val="2"/>
          </w:tcPr>
          <w:p w14:paraId="7D4E0CBA" w14:textId="77777777" w:rsidR="003B3990" w:rsidRPr="003B3990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4B42F7" w14:textId="77777777" w:rsidR="003B3990" w:rsidRPr="003B399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D377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270" w:type="dxa"/>
            <w:gridSpan w:val="2"/>
          </w:tcPr>
          <w:p w14:paraId="0054E044" w14:textId="77777777" w:rsidR="003B3990" w:rsidRPr="003B3990" w:rsidRDefault="003B3990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2C3EB5" w14:textId="77777777" w:rsidR="003B3990" w:rsidRPr="00EC0A60" w:rsidRDefault="007B78BF" w:rsidP="003B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8808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B3990" w:rsidRPr="00EC0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</w:p>
        </w:tc>
      </w:tr>
    </w:tbl>
    <w:p w14:paraId="2429E75C" w14:textId="77777777" w:rsidR="004B7658" w:rsidRPr="00EC0A60" w:rsidRDefault="004B7658" w:rsidP="000E5D0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tbl>
      <w:tblPr>
        <w:tblW w:w="9259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29"/>
        <w:gridCol w:w="1080"/>
        <w:gridCol w:w="270"/>
        <w:gridCol w:w="1080"/>
        <w:gridCol w:w="270"/>
        <w:gridCol w:w="1080"/>
        <w:gridCol w:w="270"/>
        <w:gridCol w:w="1080"/>
      </w:tblGrid>
      <w:tr w:rsidR="00AA28B3" w:rsidRPr="00AA28B3" w14:paraId="0C62A99D" w14:textId="77777777" w:rsidTr="0057374C">
        <w:trPr>
          <w:cantSplit/>
          <w:tblHeader/>
        </w:trPr>
        <w:tc>
          <w:tcPr>
            <w:tcW w:w="4129" w:type="dxa"/>
            <w:vAlign w:val="bottom"/>
            <w:hideMark/>
          </w:tcPr>
          <w:p w14:paraId="769D88DD" w14:textId="77777777" w:rsidR="00AA28B3" w:rsidRPr="003328D3" w:rsidRDefault="00AA28B3" w:rsidP="0055725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32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332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14987B53" w14:textId="77777777" w:rsidR="00AA28B3" w:rsidRPr="00AA28B3" w:rsidRDefault="00AA28B3" w:rsidP="00557257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A28B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BFEE81" w14:textId="77777777" w:rsidR="00AA28B3" w:rsidRPr="00AA28B3" w:rsidRDefault="00AA28B3" w:rsidP="0055725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2D8C0D" w14:textId="77777777" w:rsidR="00AA28B3" w:rsidRPr="00AA28B3" w:rsidRDefault="00AA28B3" w:rsidP="0055725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AA28B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8D3" w:rsidRPr="00AA28B3" w14:paraId="46214D3B" w14:textId="77777777" w:rsidTr="0057374C">
        <w:trPr>
          <w:cantSplit/>
          <w:tblHeader/>
        </w:trPr>
        <w:tc>
          <w:tcPr>
            <w:tcW w:w="4129" w:type="dxa"/>
            <w:vAlign w:val="bottom"/>
          </w:tcPr>
          <w:p w14:paraId="4011AC2D" w14:textId="77777777" w:rsidR="003328D3" w:rsidRPr="003328D3" w:rsidRDefault="003328D3" w:rsidP="003328D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hint="cs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332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332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งวดสาม</w:t>
            </w:r>
            <w:r w:rsidRPr="00332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</w:t>
            </w:r>
            <w:r w:rsidRPr="00332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ที่ </w:t>
            </w:r>
            <w:r w:rsidR="007B78BF" w:rsidRPr="007B78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32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01070069" w14:textId="77777777" w:rsidR="003328D3" w:rsidRPr="00EC0A60" w:rsidRDefault="007B78BF" w:rsidP="003328D3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04A76941" w14:textId="77777777" w:rsidR="003328D3" w:rsidRPr="00EC0A60" w:rsidRDefault="003328D3" w:rsidP="003328D3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57DA36E" w14:textId="77777777" w:rsidR="003328D3" w:rsidRPr="00EC0A60" w:rsidRDefault="007B78BF" w:rsidP="003328D3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5FF37681" w14:textId="77777777" w:rsidR="003328D3" w:rsidRPr="00EC0A60" w:rsidRDefault="003328D3" w:rsidP="003328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160E9E" w14:textId="77777777" w:rsidR="003328D3" w:rsidRPr="00EC0A60" w:rsidRDefault="007B78BF" w:rsidP="003328D3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B3B73CD" w14:textId="77777777" w:rsidR="003328D3" w:rsidRPr="00EC0A60" w:rsidRDefault="003328D3" w:rsidP="003328D3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6665A" w14:textId="77777777" w:rsidR="003328D3" w:rsidRPr="00EC0A60" w:rsidRDefault="007B78BF" w:rsidP="003328D3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AA28B3" w:rsidRPr="00AA28B3" w14:paraId="1294CB38" w14:textId="77777777" w:rsidTr="0057374C">
        <w:trPr>
          <w:cantSplit/>
          <w:tblHeader/>
        </w:trPr>
        <w:tc>
          <w:tcPr>
            <w:tcW w:w="4129" w:type="dxa"/>
            <w:vAlign w:val="bottom"/>
            <w:hideMark/>
          </w:tcPr>
          <w:p w14:paraId="069CB5AA" w14:textId="77777777" w:rsidR="00AA28B3" w:rsidRPr="00AA28B3" w:rsidRDefault="00AA28B3" w:rsidP="00AA28B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44F1FD72" w14:textId="77777777" w:rsidR="00AA28B3" w:rsidRPr="00AA28B3" w:rsidRDefault="00AA28B3" w:rsidP="0055725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AA28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328D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28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377A9" w:rsidRPr="00AA28B3" w14:paraId="006C2D2A" w14:textId="77777777" w:rsidTr="0057374C">
        <w:trPr>
          <w:cantSplit/>
        </w:trPr>
        <w:tc>
          <w:tcPr>
            <w:tcW w:w="4129" w:type="dxa"/>
          </w:tcPr>
          <w:p w14:paraId="7144DDC9" w14:textId="77777777" w:rsidR="00D377A9" w:rsidRPr="003328D3" w:rsidRDefault="00D377A9" w:rsidP="00D377A9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="Angsana New" w:hAnsi="Angsana New"/>
                <w:sz w:val="30"/>
                <w:szCs w:val="30"/>
                <w:cs/>
              </w:rPr>
            </w:pPr>
            <w:r w:rsidRPr="003328D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79FD5BEE" w14:textId="77777777" w:rsidR="00D377A9" w:rsidRPr="00AA28B3" w:rsidRDefault="007B78BF" w:rsidP="008B0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07BCB9AB" w14:textId="77777777" w:rsidR="00D377A9" w:rsidRPr="00AA28B3" w:rsidRDefault="00D377A9" w:rsidP="00D377A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B8081" w14:textId="77777777" w:rsidR="00D377A9" w:rsidRPr="00AA28B3" w:rsidRDefault="007B78BF" w:rsidP="00D377A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  <w:tc>
          <w:tcPr>
            <w:tcW w:w="270" w:type="dxa"/>
          </w:tcPr>
          <w:p w14:paraId="15EDB539" w14:textId="77777777" w:rsidR="00D377A9" w:rsidRPr="00AA28B3" w:rsidRDefault="00D377A9" w:rsidP="00D377A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4E15F6" w14:textId="77777777" w:rsidR="00D377A9" w:rsidRPr="00AA28B3" w:rsidRDefault="007B78BF" w:rsidP="008B0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5DAD586E" w14:textId="77777777" w:rsidR="00D377A9" w:rsidRPr="00AA28B3" w:rsidRDefault="00D377A9" w:rsidP="00D377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65A89" w14:textId="77777777" w:rsidR="00D377A9" w:rsidRPr="00AA28B3" w:rsidRDefault="007B78BF" w:rsidP="00D377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</w:tr>
      <w:tr w:rsidR="00D377A9" w:rsidRPr="00AA28B3" w14:paraId="2A707D6A" w14:textId="77777777" w:rsidTr="0057374C">
        <w:trPr>
          <w:cantSplit/>
        </w:trPr>
        <w:tc>
          <w:tcPr>
            <w:tcW w:w="4129" w:type="dxa"/>
          </w:tcPr>
          <w:p w14:paraId="510D4D3E" w14:textId="77777777" w:rsidR="00D377A9" w:rsidRPr="003328D3" w:rsidRDefault="00D377A9" w:rsidP="00D377A9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="Angsana New" w:hAnsi="Angsana New"/>
                <w:sz w:val="30"/>
                <w:szCs w:val="30"/>
                <w:cs/>
              </w:rPr>
            </w:pPr>
            <w:r w:rsidRPr="003328D3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06592B14" w14:textId="77777777" w:rsidR="00D377A9" w:rsidRPr="00AA28B3" w:rsidRDefault="00D377A9" w:rsidP="00D377A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B78BF" w:rsidRPr="007B78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5D65E42" w14:textId="77777777" w:rsidR="00D377A9" w:rsidRPr="00AA28B3" w:rsidRDefault="00D377A9" w:rsidP="00D377A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AC219" w14:textId="77777777" w:rsidR="00D377A9" w:rsidRPr="00AA28B3" w:rsidRDefault="00D377A9" w:rsidP="00D377A9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279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514CB" w14:textId="77777777" w:rsidR="00D377A9" w:rsidRPr="00AA28B3" w:rsidRDefault="00D377A9" w:rsidP="00D377A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B962C" w14:textId="77777777" w:rsidR="00D377A9" w:rsidRPr="00AA28B3" w:rsidRDefault="002E42A7" w:rsidP="002E42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377A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377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B78BF" w:rsidRPr="007B78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</w:t>
            </w:r>
            <w:r w:rsidR="00D377A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8DCFB6F" w14:textId="77777777" w:rsidR="00D377A9" w:rsidRPr="00AA28B3" w:rsidRDefault="00D377A9" w:rsidP="00D377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A6CF6E" w14:textId="77777777" w:rsidR="00D377A9" w:rsidRPr="00AA28B3" w:rsidRDefault="00D377A9" w:rsidP="00D377A9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279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88805CE" w14:textId="77777777" w:rsidR="00D23BBA" w:rsidRPr="003D41E8" w:rsidRDefault="00D23BB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hint="cs"/>
          <w:color w:val="000000"/>
          <w:sz w:val="30"/>
          <w:szCs w:val="30"/>
        </w:rPr>
        <w:sectPr w:rsidR="00D23BBA" w:rsidRPr="003D41E8" w:rsidSect="00A50E8E">
          <w:headerReference w:type="default" r:id="rId11"/>
          <w:footerReference w:type="default" r:id="rId12"/>
          <w:pgSz w:w="11909" w:h="16834" w:code="9"/>
          <w:pgMar w:top="691" w:right="1152" w:bottom="720" w:left="1152" w:header="691" w:footer="576" w:gutter="0"/>
          <w:pgNumType w:start="13"/>
          <w:cols w:space="720"/>
          <w:docGrid w:linePitch="245"/>
        </w:sectPr>
      </w:pPr>
    </w:p>
    <w:p w14:paraId="55536F73" w14:textId="77777777" w:rsidR="00F212CE" w:rsidRDefault="00F212CE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hanging="9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D41E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</w:t>
      </w:r>
      <w:r w:rsidRPr="003D41E8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</w:t>
      </w:r>
      <w:r w:rsidRPr="003D41E8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ในบริษัทย่อย</w:t>
      </w:r>
    </w:p>
    <w:p w14:paraId="7CE770C8" w14:textId="77777777" w:rsidR="003328D3" w:rsidRDefault="003328D3" w:rsidP="0033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1458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1710"/>
        <w:gridCol w:w="1525"/>
        <w:gridCol w:w="725"/>
        <w:gridCol w:w="236"/>
        <w:gridCol w:w="662"/>
        <w:gridCol w:w="264"/>
        <w:gridCol w:w="720"/>
        <w:gridCol w:w="238"/>
        <w:gridCol w:w="668"/>
        <w:gridCol w:w="236"/>
        <w:gridCol w:w="742"/>
        <w:gridCol w:w="236"/>
        <w:gridCol w:w="34"/>
        <w:gridCol w:w="630"/>
        <w:gridCol w:w="261"/>
        <w:gridCol w:w="729"/>
        <w:gridCol w:w="236"/>
        <w:gridCol w:w="664"/>
        <w:gridCol w:w="236"/>
        <w:gridCol w:w="754"/>
        <w:gridCol w:w="249"/>
        <w:gridCol w:w="6"/>
        <w:gridCol w:w="8"/>
        <w:gridCol w:w="649"/>
        <w:gridCol w:w="243"/>
        <w:gridCol w:w="839"/>
        <w:gridCol w:w="243"/>
        <w:gridCol w:w="837"/>
      </w:tblGrid>
      <w:tr w:rsidR="009C2BBB" w:rsidRPr="00D55686" w14:paraId="27DA66CE" w14:textId="77777777" w:rsidTr="00973827">
        <w:tc>
          <w:tcPr>
            <w:tcW w:w="1710" w:type="dxa"/>
          </w:tcPr>
          <w:p w14:paraId="55DE98F9" w14:textId="77777777" w:rsidR="009C2BBB" w:rsidRPr="00D55686" w:rsidDel="00685444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579F6D16" w14:textId="77777777" w:rsidR="009C2BBB" w:rsidRPr="00D55686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3" w:type="dxa"/>
            <w:gridSpan w:val="26"/>
          </w:tcPr>
          <w:p w14:paraId="1A28BCA9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2BBB" w:rsidRPr="00D55686" w14:paraId="41B16C54" w14:textId="77777777" w:rsidTr="00973827">
        <w:tc>
          <w:tcPr>
            <w:tcW w:w="1710" w:type="dxa"/>
          </w:tcPr>
          <w:p w14:paraId="00A6A449" w14:textId="77777777" w:rsidR="009C2BBB" w:rsidRPr="00D55686" w:rsidDel="00685444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3F947E2" w14:textId="77777777" w:rsidR="009C2BBB" w:rsidRPr="00D55686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3" w:type="dxa"/>
            <w:gridSpan w:val="3"/>
          </w:tcPr>
          <w:p w14:paraId="5D4767E4" w14:textId="77777777" w:rsidR="009C2BBB" w:rsidRPr="00D55686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264" w:type="dxa"/>
          </w:tcPr>
          <w:p w14:paraId="1769836A" w14:textId="77777777" w:rsidR="009C2BBB" w:rsidRPr="00D55686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6" w:type="dxa"/>
            <w:gridSpan w:val="3"/>
          </w:tcPr>
          <w:p w14:paraId="45E332C1" w14:textId="77777777" w:rsidR="009C2BBB" w:rsidRPr="00D55686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81EE743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2" w:type="dxa"/>
            <w:gridSpan w:val="4"/>
          </w:tcPr>
          <w:p w14:paraId="149AC451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106A1C23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629" w:type="dxa"/>
            <w:gridSpan w:val="3"/>
            <w:shd w:val="clear" w:color="auto" w:fill="auto"/>
          </w:tcPr>
          <w:p w14:paraId="51C633D8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BBFCA19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666" w:type="dxa"/>
            <w:gridSpan w:val="5"/>
            <w:shd w:val="clear" w:color="auto" w:fill="auto"/>
          </w:tcPr>
          <w:p w14:paraId="47B8F8BF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1E2BA529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917" w:type="dxa"/>
            <w:gridSpan w:val="3"/>
          </w:tcPr>
          <w:p w14:paraId="0B6BCD58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hanging="1"/>
              <w:jc w:val="center"/>
              <w:rPr>
                <w:rFonts w:ascii="Angsana New" w:hAnsi="Angsana New"/>
                <w:cs/>
                <w:lang w:val="en-US"/>
              </w:rPr>
            </w:pPr>
            <w:r w:rsidRPr="00D55686">
              <w:rPr>
                <w:rFonts w:ascii="Angsana New" w:hAnsi="Angsana New"/>
                <w:cs/>
                <w:lang w:val="en-US"/>
              </w:rPr>
              <w:t>เงินปันผลรับ</w:t>
            </w:r>
            <w:r w:rsidRPr="00D55686">
              <w:rPr>
                <w:rFonts w:ascii="Angsana New" w:hAnsi="Angsana New" w:hint="cs"/>
                <w:cs/>
                <w:lang w:val="en-US"/>
              </w:rPr>
              <w:t>สำหรับ</w:t>
            </w:r>
          </w:p>
        </w:tc>
      </w:tr>
      <w:tr w:rsidR="009C2BBB" w:rsidRPr="00D55686" w14:paraId="5A35D074" w14:textId="77777777" w:rsidTr="00973827">
        <w:tc>
          <w:tcPr>
            <w:tcW w:w="1710" w:type="dxa"/>
          </w:tcPr>
          <w:p w14:paraId="4E95B7AB" w14:textId="77777777" w:rsidR="009C2BBB" w:rsidRPr="00D55686" w:rsidDel="00685444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</w:tcPr>
          <w:p w14:paraId="60B3FD33" w14:textId="77777777" w:rsidR="009C2BBB" w:rsidRPr="00D55686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ลักษณะ</w:t>
            </w:r>
            <w:r w:rsidRPr="00D5568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ธุรกิจ</w:t>
            </w:r>
          </w:p>
        </w:tc>
        <w:tc>
          <w:tcPr>
            <w:tcW w:w="1623" w:type="dxa"/>
            <w:gridSpan w:val="3"/>
          </w:tcPr>
          <w:p w14:paraId="740584CF" w14:textId="77777777" w:rsidR="009C2BBB" w:rsidRPr="00D55686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64" w:type="dxa"/>
          </w:tcPr>
          <w:p w14:paraId="12C50000" w14:textId="77777777" w:rsidR="009C2BBB" w:rsidRPr="00D55686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6" w:type="dxa"/>
            <w:gridSpan w:val="3"/>
          </w:tcPr>
          <w:p w14:paraId="2A9DAAC9" w14:textId="77777777" w:rsidR="009C2BBB" w:rsidRPr="00D55686" w:rsidDel="00685444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7DADAFFE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2" w:type="dxa"/>
            <w:gridSpan w:val="4"/>
          </w:tcPr>
          <w:p w14:paraId="0B458E59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cs/>
                <w:lang w:val="en-US"/>
              </w:rPr>
            </w:pPr>
            <w:r w:rsidRPr="00D5568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61" w:type="dxa"/>
            <w:shd w:val="clear" w:color="auto" w:fill="auto"/>
          </w:tcPr>
          <w:p w14:paraId="0672B58A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629" w:type="dxa"/>
            <w:gridSpan w:val="3"/>
            <w:shd w:val="clear" w:color="auto" w:fill="auto"/>
          </w:tcPr>
          <w:p w14:paraId="79AB345D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cs/>
                <w:lang w:val="en-US"/>
              </w:rPr>
            </w:pPr>
            <w:r w:rsidRPr="00D55686">
              <w:rPr>
                <w:rFonts w:ascii="Angsana New" w:hAnsi="Angsana New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3804CDB2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666" w:type="dxa"/>
            <w:gridSpan w:val="5"/>
            <w:shd w:val="clear" w:color="auto" w:fill="auto"/>
          </w:tcPr>
          <w:p w14:paraId="2B53ED86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  <w:r w:rsidRPr="00D55686">
              <w:rPr>
                <w:rFonts w:ascii="Angsana New" w:hAnsi="Angsana New"/>
                <w:cs/>
                <w:lang w:val="en-US"/>
              </w:rPr>
              <w:t>ราคาทุน - สุทธิ</w:t>
            </w:r>
          </w:p>
        </w:tc>
        <w:tc>
          <w:tcPr>
            <w:tcW w:w="243" w:type="dxa"/>
            <w:shd w:val="clear" w:color="auto" w:fill="auto"/>
          </w:tcPr>
          <w:p w14:paraId="4DCBE893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917" w:type="dxa"/>
            <w:gridSpan w:val="3"/>
          </w:tcPr>
          <w:p w14:paraId="22A62067" w14:textId="77777777" w:rsidR="009C2BBB" w:rsidRPr="009C2BBB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03" w:hanging="1"/>
              <w:jc w:val="center"/>
              <w:rPr>
                <w:rFonts w:ascii="Angsana New" w:hAnsi="Angsana New"/>
                <w:spacing w:val="-4"/>
                <w:cs/>
                <w:lang w:val="en-US"/>
              </w:rPr>
            </w:pPr>
            <w:r w:rsidRPr="009C2BBB">
              <w:rPr>
                <w:rFonts w:ascii="Angsana New" w:hAnsi="Angsana New" w:hint="cs"/>
                <w:spacing w:val="-4"/>
                <w:cs/>
                <w:lang w:val="en-US"/>
              </w:rPr>
              <w:t>งวดสามเดือนสิ้นสุดวันที่</w:t>
            </w:r>
          </w:p>
        </w:tc>
      </w:tr>
      <w:tr w:rsidR="009C2BBB" w:rsidRPr="00D55686" w14:paraId="2CD988C4" w14:textId="77777777" w:rsidTr="00973827">
        <w:tc>
          <w:tcPr>
            <w:tcW w:w="1710" w:type="dxa"/>
          </w:tcPr>
          <w:p w14:paraId="5D8AE574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349181E3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</w:tcPr>
          <w:p w14:paraId="4D30A6C6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B78B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5E7AD471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dxa"/>
          </w:tcPr>
          <w:p w14:paraId="2934DD13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B78B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4" w:type="dxa"/>
          </w:tcPr>
          <w:p w14:paraId="6C11FC90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Merge w:val="restart"/>
          </w:tcPr>
          <w:p w14:paraId="09131847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B78B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  <w:p w14:paraId="3C9707ED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D3DB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0917E86A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8" w:type="dxa"/>
          </w:tcPr>
          <w:p w14:paraId="753BF1C3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dxa"/>
          </w:tcPr>
          <w:p w14:paraId="17B6BC14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B78B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85A1704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2" w:type="dxa"/>
          </w:tcPr>
          <w:p w14:paraId="1331E6CC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B78B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7C6FDAA0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gridSpan w:val="2"/>
          </w:tcPr>
          <w:p w14:paraId="6A232701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B78B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14:paraId="619C4D5E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44510097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B78B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72907AD7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14:paraId="2BC59014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B78B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5352069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7229517B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B78B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63" w:type="dxa"/>
            <w:gridSpan w:val="3"/>
            <w:shd w:val="clear" w:color="auto" w:fill="auto"/>
          </w:tcPr>
          <w:p w14:paraId="3627C6C2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auto"/>
          </w:tcPr>
          <w:p w14:paraId="2F00C9AF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B78B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C4603CF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</w:tcPr>
          <w:p w14:paraId="350CEFBF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B78B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43" w:type="dxa"/>
          </w:tcPr>
          <w:p w14:paraId="4C563A2B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23025DE9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B78B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9C2BBB" w:rsidRPr="00D55686" w14:paraId="4D4C5379" w14:textId="77777777" w:rsidTr="00973827">
        <w:tc>
          <w:tcPr>
            <w:tcW w:w="1710" w:type="dxa"/>
          </w:tcPr>
          <w:p w14:paraId="306087DE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02492020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5" w:type="dxa"/>
          </w:tcPr>
          <w:p w14:paraId="4A62223F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 w:rsidRPr="009D3DB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6" w:type="dxa"/>
          </w:tcPr>
          <w:p w14:paraId="31C8B4B0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dxa"/>
          </w:tcPr>
          <w:p w14:paraId="7BC8A0B2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 w:rsidRPr="009D3DB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64" w:type="dxa"/>
          </w:tcPr>
          <w:p w14:paraId="5AC9C7EB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Merge/>
          </w:tcPr>
          <w:p w14:paraId="0A077AEF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C03E044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68" w:type="dxa"/>
          </w:tcPr>
          <w:p w14:paraId="1BBF6872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 w:rsidRPr="009D3DB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1916ABCB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2" w:type="dxa"/>
          </w:tcPr>
          <w:p w14:paraId="15C93E13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 w:rsidRPr="009D3DB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6" w:type="dxa"/>
          </w:tcPr>
          <w:p w14:paraId="645F22A3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gridSpan w:val="2"/>
          </w:tcPr>
          <w:p w14:paraId="30C0A8D9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 w:rsidRPr="009D3DB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14:paraId="6A1A5A4E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10075B80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 w:rsidRPr="009D3DB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054DE5F7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14:paraId="187BEB81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 w:rsidRPr="009D3DB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506853C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463232AD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 w:rsidRPr="009D3DB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63" w:type="dxa"/>
            <w:gridSpan w:val="3"/>
            <w:shd w:val="clear" w:color="auto" w:fill="auto"/>
          </w:tcPr>
          <w:p w14:paraId="0ECEF58F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auto"/>
          </w:tcPr>
          <w:p w14:paraId="34AF3934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 w:rsidRPr="009D3DB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43" w:type="dxa"/>
            <w:shd w:val="clear" w:color="auto" w:fill="auto"/>
          </w:tcPr>
          <w:p w14:paraId="413259F4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</w:tcPr>
          <w:p w14:paraId="43B1CC38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 w:rsidRPr="009D3DB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43" w:type="dxa"/>
          </w:tcPr>
          <w:p w14:paraId="16F44D5F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354904DD" w14:textId="77777777" w:rsidR="009C2BBB" w:rsidRPr="009D3DB3" w:rsidRDefault="0057374C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9C2BBB" w:rsidRPr="00D55686" w14:paraId="1633EDD8" w14:textId="77777777" w:rsidTr="00973827">
        <w:tc>
          <w:tcPr>
            <w:tcW w:w="1710" w:type="dxa"/>
          </w:tcPr>
          <w:p w14:paraId="042B23D9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060AFBF9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5" w:type="dxa"/>
          </w:tcPr>
          <w:p w14:paraId="6E714583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0A84AC6D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dxa"/>
          </w:tcPr>
          <w:p w14:paraId="1ED79290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4" w:type="dxa"/>
          </w:tcPr>
          <w:p w14:paraId="4F1E644C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Merge/>
          </w:tcPr>
          <w:p w14:paraId="5BFA841C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4AB1178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dxa"/>
          </w:tcPr>
          <w:p w14:paraId="21CA06A2" w14:textId="77777777" w:rsidR="009C2BBB" w:rsidRPr="00D55686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5E6D26C1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2" w:type="dxa"/>
          </w:tcPr>
          <w:p w14:paraId="1C7492E8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3F348B20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gridSpan w:val="2"/>
          </w:tcPr>
          <w:p w14:paraId="5DCA10FB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2BFA5C87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3EBC7DBC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0307534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14:paraId="3E0D38E9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C4D2780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6F11FB5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63" w:type="dxa"/>
            <w:gridSpan w:val="3"/>
            <w:shd w:val="clear" w:color="auto" w:fill="auto"/>
          </w:tcPr>
          <w:p w14:paraId="7B5A4428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auto"/>
          </w:tcPr>
          <w:p w14:paraId="50F5B7D4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7D9A1F3F" w14:textId="77777777" w:rsidR="009C2BBB" w:rsidRPr="00D55686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</w:tcPr>
          <w:p w14:paraId="1CADAEEC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43" w:type="dxa"/>
          </w:tcPr>
          <w:p w14:paraId="4E1C511A" w14:textId="77777777" w:rsidR="009C2BBB" w:rsidRPr="009D3DB3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2F602338" w14:textId="77777777" w:rsidR="009C2BBB" w:rsidRPr="009D3DB3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78B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9C2BBB" w:rsidRPr="00D55686" w14:paraId="45959AB3" w14:textId="77777777" w:rsidTr="00973827">
        <w:tc>
          <w:tcPr>
            <w:tcW w:w="1710" w:type="dxa"/>
          </w:tcPr>
          <w:p w14:paraId="61382A6B" w14:textId="77777777" w:rsidR="009C2BBB" w:rsidRPr="00D55686" w:rsidRDefault="009C2BBB" w:rsidP="00557257">
            <w:pPr>
              <w:pStyle w:val="10"/>
              <w:tabs>
                <w:tab w:val="clear" w:pos="1080"/>
                <w:tab w:val="left" w:pos="270"/>
              </w:tabs>
              <w:ind w:right="-11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525" w:type="dxa"/>
          </w:tcPr>
          <w:p w14:paraId="42C0387E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623" w:type="dxa"/>
            <w:gridSpan w:val="3"/>
          </w:tcPr>
          <w:p w14:paraId="634409A5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D55686">
              <w:rPr>
                <w:rFonts w:ascii="Angsana New" w:hAnsi="Angsana New"/>
                <w:i/>
                <w:iCs/>
                <w:cs/>
              </w:rPr>
              <w:t>(ร้อยละ)</w:t>
            </w:r>
          </w:p>
        </w:tc>
        <w:tc>
          <w:tcPr>
            <w:tcW w:w="264" w:type="dxa"/>
          </w:tcPr>
          <w:p w14:paraId="4432F0E8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9456" w:type="dxa"/>
            <w:gridSpan w:val="22"/>
          </w:tcPr>
          <w:p w14:paraId="7150D8AF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lang w:val="en-US"/>
              </w:rPr>
            </w:pPr>
            <w:r w:rsidRPr="00D55686">
              <w:rPr>
                <w:rFonts w:ascii="Angsana New" w:hAnsi="Angsana New"/>
                <w:i/>
                <w:iCs/>
                <w:cs/>
              </w:rPr>
              <w:t>(</w:t>
            </w:r>
            <w:r w:rsidRPr="00D55686">
              <w:rPr>
                <w:rFonts w:ascii="Angsana New" w:hAnsi="Angsana New" w:hint="cs"/>
                <w:i/>
                <w:iCs/>
                <w:cs/>
              </w:rPr>
              <w:t>พันบาท</w:t>
            </w:r>
            <w:r w:rsidRPr="00D55686">
              <w:rPr>
                <w:rFonts w:ascii="Angsana New" w:hAnsi="Angsana New"/>
                <w:i/>
                <w:iCs/>
                <w:cs/>
              </w:rPr>
              <w:t>)</w:t>
            </w:r>
          </w:p>
        </w:tc>
      </w:tr>
      <w:tr w:rsidR="009C2BBB" w:rsidRPr="00D55686" w14:paraId="7D81C36E" w14:textId="77777777" w:rsidTr="00973827">
        <w:tc>
          <w:tcPr>
            <w:tcW w:w="1710" w:type="dxa"/>
          </w:tcPr>
          <w:p w14:paraId="175C98E0" w14:textId="77777777" w:rsidR="009C2BBB" w:rsidRPr="00D55686" w:rsidRDefault="009C2BBB" w:rsidP="00557257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56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5" w:type="dxa"/>
          </w:tcPr>
          <w:p w14:paraId="566186AA" w14:textId="77777777" w:rsidR="009C2BBB" w:rsidRPr="00D55686" w:rsidRDefault="009C2BBB" w:rsidP="00557257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5" w:type="dxa"/>
          </w:tcPr>
          <w:p w14:paraId="767817EC" w14:textId="77777777" w:rsidR="009C2BBB" w:rsidRPr="00D55686" w:rsidRDefault="009C2BBB" w:rsidP="00557257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3AB5B6" w14:textId="77777777" w:rsidR="009C2BBB" w:rsidRPr="00D55686" w:rsidRDefault="009C2BBB" w:rsidP="00557257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" w:type="dxa"/>
          </w:tcPr>
          <w:p w14:paraId="7F5A066B" w14:textId="77777777" w:rsidR="009C2BBB" w:rsidRPr="00D55686" w:rsidRDefault="009C2BBB" w:rsidP="00557257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3BB52817" w14:textId="77777777" w:rsidR="009C2BBB" w:rsidRPr="00D55686" w:rsidRDefault="009C2BBB" w:rsidP="00557257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720" w:type="dxa"/>
          </w:tcPr>
          <w:p w14:paraId="2FCFBF84" w14:textId="77777777" w:rsidR="009C2BBB" w:rsidRPr="00D55686" w:rsidRDefault="009C2BBB" w:rsidP="00557257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238" w:type="dxa"/>
          </w:tcPr>
          <w:p w14:paraId="4FF2F787" w14:textId="77777777" w:rsidR="009C2BBB" w:rsidRPr="00D55686" w:rsidRDefault="009C2BBB" w:rsidP="00557257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8" w:type="dxa"/>
          </w:tcPr>
          <w:p w14:paraId="370EE84F" w14:textId="77777777" w:rsidR="009C2BBB" w:rsidRPr="00D55686" w:rsidRDefault="009C2BBB" w:rsidP="00557257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2F89D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42" w:type="dxa"/>
          </w:tcPr>
          <w:p w14:paraId="713877AC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E53FD1E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630" w:type="dxa"/>
          </w:tcPr>
          <w:p w14:paraId="172236A7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1697547A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46907B73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DCCE49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664" w:type="dxa"/>
            <w:shd w:val="clear" w:color="auto" w:fill="auto"/>
          </w:tcPr>
          <w:p w14:paraId="44E28263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0B0EED3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5EC6ECD7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left="-84" w:right="-11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078EC4B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left="-84" w:right="-11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57" w:type="dxa"/>
            <w:gridSpan w:val="2"/>
            <w:shd w:val="clear" w:color="auto" w:fill="auto"/>
          </w:tcPr>
          <w:p w14:paraId="0A0DBA36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4BAD6F9A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839" w:type="dxa"/>
          </w:tcPr>
          <w:p w14:paraId="579F3372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lang w:val="en-US"/>
              </w:rPr>
            </w:pPr>
          </w:p>
        </w:tc>
        <w:tc>
          <w:tcPr>
            <w:tcW w:w="243" w:type="dxa"/>
          </w:tcPr>
          <w:p w14:paraId="118587B7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837" w:type="dxa"/>
          </w:tcPr>
          <w:p w14:paraId="4AB42F27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lang w:val="en-US"/>
              </w:rPr>
            </w:pPr>
          </w:p>
        </w:tc>
      </w:tr>
      <w:tr w:rsidR="009C2BBB" w:rsidRPr="00D55686" w14:paraId="412A70FD" w14:textId="77777777" w:rsidTr="00973827">
        <w:tc>
          <w:tcPr>
            <w:tcW w:w="1710" w:type="dxa"/>
          </w:tcPr>
          <w:p w14:paraId="7633521C" w14:textId="77777777" w:rsidR="009C2BBB" w:rsidRPr="00D55686" w:rsidRDefault="009C2BBB" w:rsidP="00557257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55686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D556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55686">
              <w:rPr>
                <w:rFonts w:ascii="Angsana New" w:hAnsi="Angsana New" w:cs="Angsana New" w:hint="cs"/>
                <w:sz w:val="28"/>
                <w:szCs w:val="28"/>
                <w:cs/>
              </w:rPr>
              <w:t>ไดมอนด์</w:t>
            </w:r>
            <w:r w:rsidRPr="00D556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556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ไลน์ </w:t>
            </w:r>
          </w:p>
        </w:tc>
        <w:tc>
          <w:tcPr>
            <w:tcW w:w="1525" w:type="dxa"/>
          </w:tcPr>
          <w:p w14:paraId="29E205D1" w14:textId="77777777" w:rsidR="009C2BBB" w:rsidRPr="00D55686" w:rsidRDefault="009C2BBB" w:rsidP="00557257">
            <w:pPr>
              <w:pStyle w:val="10"/>
              <w:tabs>
                <w:tab w:val="clear" w:pos="1080"/>
              </w:tabs>
              <w:ind w:left="-54" w:right="-11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cs="Angsana New" w:hint="cs"/>
                <w:sz w:val="28"/>
                <w:szCs w:val="28"/>
                <w:cs/>
              </w:rPr>
              <w:t>ให้บริการติดตั้ง</w:t>
            </w:r>
          </w:p>
        </w:tc>
        <w:tc>
          <w:tcPr>
            <w:tcW w:w="725" w:type="dxa"/>
          </w:tcPr>
          <w:p w14:paraId="5F05F053" w14:textId="77777777" w:rsidR="009C2BBB" w:rsidRPr="00D55686" w:rsidRDefault="009C2BBB" w:rsidP="00557257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E19259" w14:textId="77777777" w:rsidR="009C2BBB" w:rsidRPr="00D55686" w:rsidRDefault="009C2BBB" w:rsidP="00557257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" w:type="dxa"/>
          </w:tcPr>
          <w:p w14:paraId="45B80CEA" w14:textId="77777777" w:rsidR="009C2BBB" w:rsidRPr="00D55686" w:rsidRDefault="009C2BBB" w:rsidP="00557257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40D449C6" w14:textId="77777777" w:rsidR="009C2BBB" w:rsidRPr="00D55686" w:rsidRDefault="009C2BBB" w:rsidP="00557257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720" w:type="dxa"/>
          </w:tcPr>
          <w:p w14:paraId="2B1EF677" w14:textId="77777777" w:rsidR="009C2BBB" w:rsidRPr="00D55686" w:rsidRDefault="009C2BBB" w:rsidP="00557257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238" w:type="dxa"/>
          </w:tcPr>
          <w:p w14:paraId="5DE1FC49" w14:textId="77777777" w:rsidR="009C2BBB" w:rsidRPr="00D55686" w:rsidRDefault="009C2BBB" w:rsidP="00557257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8" w:type="dxa"/>
          </w:tcPr>
          <w:p w14:paraId="41985A2E" w14:textId="77777777" w:rsidR="009C2BBB" w:rsidRPr="00D55686" w:rsidRDefault="009C2BBB" w:rsidP="00557257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87280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42" w:type="dxa"/>
          </w:tcPr>
          <w:p w14:paraId="00DD5F89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7A6C5BD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630" w:type="dxa"/>
          </w:tcPr>
          <w:p w14:paraId="63FCBBA0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71B6D7DE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0E844B53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44A6362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664" w:type="dxa"/>
            <w:shd w:val="clear" w:color="auto" w:fill="auto"/>
          </w:tcPr>
          <w:p w14:paraId="34D34ADE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EBFD31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05D12C7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left="-84" w:right="-11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DA604D5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left="-84" w:right="-11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57" w:type="dxa"/>
            <w:gridSpan w:val="2"/>
            <w:shd w:val="clear" w:color="auto" w:fill="auto"/>
          </w:tcPr>
          <w:p w14:paraId="35141D1F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5FAE09E1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839" w:type="dxa"/>
          </w:tcPr>
          <w:p w14:paraId="32BDE411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lang w:val="en-US"/>
              </w:rPr>
            </w:pPr>
          </w:p>
        </w:tc>
        <w:tc>
          <w:tcPr>
            <w:tcW w:w="243" w:type="dxa"/>
          </w:tcPr>
          <w:p w14:paraId="39E32629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837" w:type="dxa"/>
          </w:tcPr>
          <w:p w14:paraId="5A3BBF65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lang w:val="en-US"/>
              </w:rPr>
            </w:pPr>
          </w:p>
        </w:tc>
      </w:tr>
      <w:tr w:rsidR="009C2BBB" w:rsidRPr="00D55686" w14:paraId="3C23A5B7" w14:textId="77777777" w:rsidTr="00973827">
        <w:trPr>
          <w:trHeight w:val="70"/>
        </w:trPr>
        <w:tc>
          <w:tcPr>
            <w:tcW w:w="1710" w:type="dxa"/>
          </w:tcPr>
          <w:p w14:paraId="143D77F3" w14:textId="77777777" w:rsidR="009C2BBB" w:rsidRPr="00D55686" w:rsidRDefault="009C2BBB" w:rsidP="00557257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เซอร์วิสเซส</w:t>
            </w:r>
            <w:r w:rsidRPr="00D556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55686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25" w:type="dxa"/>
          </w:tcPr>
          <w:p w14:paraId="152F572F" w14:textId="77777777" w:rsidR="009C2BBB" w:rsidRPr="00D55686" w:rsidRDefault="009C2BBB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>อุปกรณ์โครงข่าย</w:t>
            </w:r>
          </w:p>
        </w:tc>
        <w:tc>
          <w:tcPr>
            <w:tcW w:w="725" w:type="dxa"/>
          </w:tcPr>
          <w:p w14:paraId="54305880" w14:textId="77777777" w:rsidR="009C2BBB" w:rsidRPr="00D55686" w:rsidRDefault="007B78BF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14:paraId="5DC009B4" w14:textId="77777777" w:rsidR="009C2BBB" w:rsidRPr="00D55686" w:rsidRDefault="009C2BBB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dxa"/>
          </w:tcPr>
          <w:p w14:paraId="2B412B1D" w14:textId="77777777" w:rsidR="009C2BBB" w:rsidRPr="00D55686" w:rsidRDefault="007B78BF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64" w:type="dxa"/>
          </w:tcPr>
          <w:p w14:paraId="7E1FC083" w14:textId="77777777" w:rsidR="009C2BBB" w:rsidRPr="00D55686" w:rsidRDefault="009C2BBB" w:rsidP="00557257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3295EA6" w14:textId="77777777" w:rsidR="009C2BBB" w:rsidRPr="00D55686" w:rsidRDefault="007B78BF" w:rsidP="00557257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hint="cs"/>
                <w:sz w:val="28"/>
                <w:szCs w:val="28"/>
                <w:cs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5</w:t>
            </w:r>
            <w:r w:rsidR="009C2BBB" w:rsidRPr="00D55686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8" w:type="dxa"/>
          </w:tcPr>
          <w:p w14:paraId="0520BFEE" w14:textId="77777777" w:rsidR="009C2BBB" w:rsidRPr="00D55686" w:rsidRDefault="009C2BBB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dxa"/>
          </w:tcPr>
          <w:p w14:paraId="546FB4B9" w14:textId="77777777" w:rsidR="009C2BBB" w:rsidRPr="00D55686" w:rsidRDefault="007B78BF" w:rsidP="00557257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5</w:t>
            </w:r>
            <w:r w:rsidR="009C2BBB" w:rsidRPr="00D55686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5C74FDF0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1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42" w:type="dxa"/>
            <w:tcBorders>
              <w:bottom w:val="double" w:sz="4" w:space="0" w:color="auto"/>
            </w:tcBorders>
          </w:tcPr>
          <w:p w14:paraId="0F3ECD23" w14:textId="77777777" w:rsidR="009C2BBB" w:rsidRPr="00D55686" w:rsidRDefault="007B78BF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 w:hint="cs"/>
                <w:b/>
                <w:bCs/>
                <w:lang w:val="en-US"/>
              </w:rPr>
            </w:pPr>
            <w:r w:rsidRPr="007B78BF">
              <w:rPr>
                <w:rFonts w:ascii="Angsana New" w:hAnsi="Angsana New"/>
                <w:b/>
                <w:bCs/>
                <w:lang w:val="en-US"/>
              </w:rPr>
              <w:t>5</w:t>
            </w:r>
            <w:r w:rsidR="009C2BBB" w:rsidRPr="00D55686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7B78BF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14:paraId="77506F3C" w14:textId="77777777" w:rsidR="009C2BBB" w:rsidRPr="00D55686" w:rsidRDefault="009C2BBB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63C8417D" w14:textId="77777777" w:rsidR="009C2BBB" w:rsidRPr="00D55686" w:rsidRDefault="007B78BF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B78BF">
              <w:rPr>
                <w:rFonts w:ascii="Angsana New" w:hAnsi="Angsana New"/>
                <w:b/>
                <w:bCs/>
                <w:lang w:val="en-US"/>
              </w:rPr>
              <w:t>5</w:t>
            </w:r>
            <w:r w:rsidR="009C2BBB" w:rsidRPr="00D55686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7B78BF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61" w:type="dxa"/>
            <w:shd w:val="clear" w:color="auto" w:fill="auto"/>
          </w:tcPr>
          <w:p w14:paraId="14853972" w14:textId="77777777" w:rsidR="009C2BBB" w:rsidRPr="00D55686" w:rsidRDefault="009C2BBB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</w:tcPr>
          <w:p w14:paraId="55F98681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right"/>
              <w:rPr>
                <w:rFonts w:ascii="Angsana New" w:hAnsi="Angsana New"/>
                <w:b/>
                <w:bCs/>
                <w:lang w:val="en-GB"/>
              </w:rPr>
            </w:pPr>
            <w:r w:rsidRPr="00D55686">
              <w:rPr>
                <w:rFonts w:ascii="Angsana New" w:hAnsi="Angsana New" w:hint="cs"/>
                <w:b/>
                <w:bCs/>
                <w:cs/>
                <w:lang w:val="en-US"/>
              </w:rPr>
              <w:t>(</w:t>
            </w:r>
            <w:r w:rsidR="007B78BF" w:rsidRPr="007B78BF">
              <w:rPr>
                <w:rFonts w:ascii="Angsana New" w:hAnsi="Angsana New" w:hint="cs"/>
                <w:b/>
                <w:bCs/>
                <w:lang w:val="en-US"/>
              </w:rPr>
              <w:t>5</w:t>
            </w:r>
            <w:r w:rsidRPr="00D55686">
              <w:rPr>
                <w:rFonts w:ascii="Angsana New" w:hAnsi="Angsana New"/>
                <w:b/>
                <w:bCs/>
                <w:lang w:val="en-GB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lang w:val="en-US"/>
              </w:rPr>
              <w:t>000</w:t>
            </w:r>
            <w:r w:rsidRPr="00D55686">
              <w:rPr>
                <w:rFonts w:ascii="Angsana New" w:hAnsi="Angsana New"/>
                <w:b/>
                <w:bCs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A9F6A0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  <w:tab w:val="decimal" w:pos="522"/>
                <w:tab w:val="decimal" w:pos="621"/>
              </w:tabs>
              <w:ind w:left="-84" w:right="-112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</w:tcPr>
          <w:p w14:paraId="73674A50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lang w:val="en-US"/>
              </w:rPr>
              <w:t>(</w:t>
            </w:r>
            <w:r w:rsidR="007B78BF" w:rsidRPr="007B78BF">
              <w:rPr>
                <w:rFonts w:ascii="Angsana New" w:hAnsi="Angsana New"/>
                <w:b/>
                <w:bCs/>
                <w:lang w:val="en-US"/>
              </w:rPr>
              <w:t>5</w:t>
            </w:r>
            <w:r w:rsidRPr="00D55686"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lang w:val="en-US"/>
              </w:rPr>
              <w:t>000</w:t>
            </w:r>
            <w:r w:rsidRPr="00D55686">
              <w:rPr>
                <w:rFonts w:ascii="Angsana New" w:hAnsi="Angsana New"/>
                <w:b/>
                <w:b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9AD85F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3B6B9159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49" w:type="dxa"/>
          </w:tcPr>
          <w:p w14:paraId="28B3DF32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63" w:type="dxa"/>
            <w:gridSpan w:val="3"/>
            <w:tcBorders>
              <w:bottom w:val="double" w:sz="4" w:space="0" w:color="auto"/>
            </w:tcBorders>
          </w:tcPr>
          <w:p w14:paraId="17864F2B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697DB79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5ACB62EF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479F4A95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44FD1537" w14:textId="77777777" w:rsidR="009C2BBB" w:rsidRPr="00D55686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</w:tr>
    </w:tbl>
    <w:p w14:paraId="3E9922F0" w14:textId="77777777" w:rsidR="003328D3" w:rsidRDefault="003328D3" w:rsidP="0033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3DE39A4" w14:textId="77777777" w:rsidR="003328D3" w:rsidRDefault="003328D3" w:rsidP="0033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F5603FF" w14:textId="77777777" w:rsidR="003328D3" w:rsidRDefault="003328D3" w:rsidP="0033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1E4290D" w14:textId="77777777" w:rsidR="003328D3" w:rsidRDefault="003328D3" w:rsidP="0033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907A247" w14:textId="77777777" w:rsidR="003328D3" w:rsidRDefault="003328D3" w:rsidP="0033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4E94D5E" w14:textId="77777777" w:rsidR="003328D3" w:rsidRDefault="003328D3" w:rsidP="0033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549E53E" w14:textId="77777777" w:rsidR="003328D3" w:rsidRDefault="003328D3" w:rsidP="0033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EEC4A0C" w14:textId="77777777" w:rsidR="00973827" w:rsidRDefault="00973827" w:rsidP="0033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both"/>
        <w:rPr>
          <w:rFonts w:ascii="Angsana New" w:hAnsi="Angsana New" w:hint="cs"/>
          <w:b/>
          <w:bCs/>
          <w:sz w:val="30"/>
          <w:szCs w:val="30"/>
          <w:lang w:val="th-TH"/>
        </w:rPr>
      </w:pPr>
    </w:p>
    <w:p w14:paraId="59E195FC" w14:textId="77777777" w:rsidR="003328D3" w:rsidRDefault="003328D3" w:rsidP="0033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both"/>
        <w:rPr>
          <w:rFonts w:ascii="Angsana New" w:hAnsi="Angsana New" w:hint="cs"/>
          <w:b/>
          <w:bCs/>
          <w:sz w:val="30"/>
          <w:szCs w:val="30"/>
          <w:lang w:val="th-TH"/>
        </w:rPr>
      </w:pPr>
    </w:p>
    <w:p w14:paraId="3E43C667" w14:textId="77777777" w:rsidR="009C2BBB" w:rsidRDefault="009C2BBB" w:rsidP="009C2BB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hanging="9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14:paraId="491F3FCC" w14:textId="77777777" w:rsidR="009C2BBB" w:rsidRPr="00B2722B" w:rsidRDefault="009C2BBB" w:rsidP="009C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 w:hint="cs"/>
          <w:sz w:val="20"/>
          <w:szCs w:val="20"/>
        </w:rPr>
      </w:pPr>
    </w:p>
    <w:tbl>
      <w:tblPr>
        <w:tblW w:w="139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160"/>
        <w:gridCol w:w="1440"/>
        <w:gridCol w:w="810"/>
        <w:gridCol w:w="236"/>
        <w:gridCol w:w="754"/>
        <w:gridCol w:w="264"/>
        <w:gridCol w:w="816"/>
        <w:gridCol w:w="238"/>
        <w:gridCol w:w="752"/>
        <w:gridCol w:w="236"/>
        <w:gridCol w:w="844"/>
        <w:gridCol w:w="236"/>
        <w:gridCol w:w="34"/>
        <w:gridCol w:w="810"/>
        <w:gridCol w:w="261"/>
        <w:gridCol w:w="819"/>
        <w:gridCol w:w="236"/>
        <w:gridCol w:w="754"/>
        <w:gridCol w:w="236"/>
        <w:gridCol w:w="844"/>
        <w:gridCol w:w="243"/>
        <w:gridCol w:w="927"/>
      </w:tblGrid>
      <w:tr w:rsidR="009C2BBB" w:rsidRPr="00EC0A60" w14:paraId="4E9C89E2" w14:textId="77777777" w:rsidTr="00557257">
        <w:tc>
          <w:tcPr>
            <w:tcW w:w="2160" w:type="dxa"/>
          </w:tcPr>
          <w:p w14:paraId="4EDF61E8" w14:textId="77777777" w:rsidR="009C2BBB" w:rsidRPr="00EC0A60" w:rsidDel="00685444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BBD13A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42569701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4" w:type="dxa"/>
          </w:tcPr>
          <w:p w14:paraId="0EEBE1A6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0A3C6072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94C9F4C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44" w:type="dxa"/>
            <w:gridSpan w:val="12"/>
          </w:tcPr>
          <w:p w14:paraId="1B88150E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hanging="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C2BBB" w:rsidRPr="00EC0A60" w14:paraId="3A2E9B52" w14:textId="77777777" w:rsidTr="00557257">
        <w:tc>
          <w:tcPr>
            <w:tcW w:w="2160" w:type="dxa"/>
          </w:tcPr>
          <w:p w14:paraId="66628E19" w14:textId="77777777" w:rsidR="009C2BBB" w:rsidRPr="00EC0A60" w:rsidDel="00685444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F23D9B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01324C10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</w:t>
            </w:r>
          </w:p>
        </w:tc>
        <w:tc>
          <w:tcPr>
            <w:tcW w:w="264" w:type="dxa"/>
          </w:tcPr>
          <w:p w14:paraId="019CB2E5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7387ADB1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71F54F9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4"/>
          </w:tcPr>
          <w:p w14:paraId="480BB4BD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0421A02A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9" w:type="dxa"/>
            <w:gridSpan w:val="3"/>
            <w:shd w:val="clear" w:color="auto" w:fill="auto"/>
          </w:tcPr>
          <w:p w14:paraId="190A1525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  <w:shd w:val="clear" w:color="auto" w:fill="auto"/>
          </w:tcPr>
          <w:p w14:paraId="32D9F486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14" w:type="dxa"/>
            <w:gridSpan w:val="3"/>
          </w:tcPr>
          <w:p w14:paraId="6E86887A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hanging="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เงินปันผลรับสำหรับ</w:t>
            </w:r>
          </w:p>
        </w:tc>
      </w:tr>
      <w:tr w:rsidR="009C2BBB" w:rsidRPr="00EC0A60" w14:paraId="09934298" w14:textId="77777777" w:rsidTr="00557257">
        <w:tc>
          <w:tcPr>
            <w:tcW w:w="2160" w:type="dxa"/>
          </w:tcPr>
          <w:p w14:paraId="29095AF4" w14:textId="77777777" w:rsidR="009C2BBB" w:rsidRPr="00EC0A60" w:rsidDel="00685444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6F30506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ลักษณะ</w:t>
            </w:r>
            <w:r w:rsidRPr="00EC0A6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ธุรกิจ</w:t>
            </w:r>
          </w:p>
        </w:tc>
        <w:tc>
          <w:tcPr>
            <w:tcW w:w="1800" w:type="dxa"/>
            <w:gridSpan w:val="3"/>
          </w:tcPr>
          <w:p w14:paraId="1414B4D6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64" w:type="dxa"/>
          </w:tcPr>
          <w:p w14:paraId="796A40AB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7C3FD289" w14:textId="77777777" w:rsidR="009C2BBB" w:rsidRPr="00EC0A60" w:rsidDel="00685444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377CB9B2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4"/>
          </w:tcPr>
          <w:p w14:paraId="46ECB91B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1" w:type="dxa"/>
            <w:shd w:val="clear" w:color="auto" w:fill="auto"/>
          </w:tcPr>
          <w:p w14:paraId="028619AD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9" w:type="dxa"/>
            <w:gridSpan w:val="3"/>
            <w:shd w:val="clear" w:color="auto" w:fill="auto"/>
          </w:tcPr>
          <w:p w14:paraId="6D93C5A8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5912A6A2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14" w:type="dxa"/>
            <w:gridSpan w:val="3"/>
          </w:tcPr>
          <w:p w14:paraId="3B8F7549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03" w:hanging="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งวดสามเดือนสิ้นสุดวันที่</w:t>
            </w:r>
          </w:p>
        </w:tc>
      </w:tr>
      <w:tr w:rsidR="009C2BBB" w:rsidRPr="00EC0A60" w14:paraId="03DB79B5" w14:textId="77777777" w:rsidTr="00557257">
        <w:tc>
          <w:tcPr>
            <w:tcW w:w="2160" w:type="dxa"/>
          </w:tcPr>
          <w:p w14:paraId="716E8939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933EE7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03E0ECAD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66E46AA2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3DBB51F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64" w:type="dxa"/>
          </w:tcPr>
          <w:p w14:paraId="7EC05228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6" w:type="dxa"/>
            <w:vMerge w:val="restart"/>
          </w:tcPr>
          <w:p w14:paraId="331CB7F3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6FC9C303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  <w:p w14:paraId="2A4B2CD9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8" w:type="dxa"/>
          </w:tcPr>
          <w:p w14:paraId="210443E5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3BAD7179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07E6FB2A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433E2352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41DDC8F2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</w:tcPr>
          <w:p w14:paraId="7472C2AE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61" w:type="dxa"/>
            <w:shd w:val="clear" w:color="auto" w:fill="auto"/>
          </w:tcPr>
          <w:p w14:paraId="71A37416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26A958F8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49C6E800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6EBF33E5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3836C79C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28948969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43" w:type="dxa"/>
          </w:tcPr>
          <w:p w14:paraId="65683D89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6B0D9A0B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</w:tr>
      <w:tr w:rsidR="009C2BBB" w:rsidRPr="00EC0A60" w14:paraId="71C5110D" w14:textId="77777777" w:rsidTr="00557257">
        <w:tc>
          <w:tcPr>
            <w:tcW w:w="2160" w:type="dxa"/>
          </w:tcPr>
          <w:p w14:paraId="15D8C2D6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B75A6B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10148A13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236" w:type="dxa"/>
          </w:tcPr>
          <w:p w14:paraId="7F01AE26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7E82F14B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64" w:type="dxa"/>
          </w:tcPr>
          <w:p w14:paraId="006FD671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dxa"/>
            <w:vMerge/>
          </w:tcPr>
          <w:p w14:paraId="5D825AD5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CE3768B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52" w:type="dxa"/>
          </w:tcPr>
          <w:p w14:paraId="6D479DA4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6F779330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595686F5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236" w:type="dxa"/>
          </w:tcPr>
          <w:p w14:paraId="67843BD8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</w:tcPr>
          <w:p w14:paraId="56F8BB50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14:paraId="1F36D0D8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14F6ADB6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5672DE48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0FC64EB8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5C6A529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70BAF833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243" w:type="dxa"/>
          </w:tcPr>
          <w:p w14:paraId="4FD0A25B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11F15135" w14:textId="77777777" w:rsidR="009C2BBB" w:rsidRPr="00EC0A60" w:rsidRDefault="0057374C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9C2BBB" w:rsidRPr="00EC0A60" w14:paraId="75FE5BFD" w14:textId="77777777" w:rsidTr="00557257">
        <w:tc>
          <w:tcPr>
            <w:tcW w:w="2160" w:type="dxa"/>
          </w:tcPr>
          <w:p w14:paraId="302C25C5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1CEC2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4855BA4C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1BD8DCF0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9A0A92B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64" w:type="dxa"/>
          </w:tcPr>
          <w:p w14:paraId="5386C97C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dxa"/>
            <w:vMerge/>
          </w:tcPr>
          <w:p w14:paraId="74EC8557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0C45F01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787D81B3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01E5B627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6489AF09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110CE74F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</w:tcPr>
          <w:p w14:paraId="37126F8E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594E7AB8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32C6C068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DD02E46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068BFAC4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31FE1AF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3921BE0E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43" w:type="dxa"/>
          </w:tcPr>
          <w:p w14:paraId="5E8503DD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2FF21AE4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</w:tr>
      <w:tr w:rsidR="009C2BBB" w:rsidRPr="00EC0A60" w14:paraId="415506B2" w14:textId="77777777" w:rsidTr="00557257">
        <w:tc>
          <w:tcPr>
            <w:tcW w:w="2160" w:type="dxa"/>
          </w:tcPr>
          <w:p w14:paraId="3A1BFDD5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E5B735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2DB25C7F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A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4" w:type="dxa"/>
          </w:tcPr>
          <w:p w14:paraId="2E9351B9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6" w:type="dxa"/>
            <w:gridSpan w:val="16"/>
          </w:tcPr>
          <w:p w14:paraId="64B2FB06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A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C2BBB" w:rsidRPr="00EC0A60" w14:paraId="6DFBBA0A" w14:textId="77777777" w:rsidTr="00557257">
        <w:tc>
          <w:tcPr>
            <w:tcW w:w="2160" w:type="dxa"/>
          </w:tcPr>
          <w:p w14:paraId="75EEBB9E" w14:textId="77777777" w:rsidR="009C2BBB" w:rsidRPr="00EC0A60" w:rsidRDefault="009C2BBB" w:rsidP="009C2BBB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C0A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62A09E3F" w14:textId="77777777" w:rsidR="009C2BBB" w:rsidRPr="00EC0A60" w:rsidRDefault="009C2BBB" w:rsidP="009C2BBB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6E3CED9" w14:textId="77777777" w:rsidR="009C2BBB" w:rsidRPr="00EC0A60" w:rsidRDefault="009C2BBB" w:rsidP="009C2BBB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C832D41" w14:textId="77777777" w:rsidR="009C2BBB" w:rsidRPr="00EC0A60" w:rsidRDefault="009C2BBB" w:rsidP="009C2BBB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4" w:type="dxa"/>
          </w:tcPr>
          <w:p w14:paraId="3F6BE8F6" w14:textId="77777777" w:rsidR="009C2BBB" w:rsidRPr="00EC0A60" w:rsidRDefault="009C2BBB" w:rsidP="009C2BBB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4" w:type="dxa"/>
          </w:tcPr>
          <w:p w14:paraId="29D4F0BF" w14:textId="77777777" w:rsidR="009C2BBB" w:rsidRPr="00EC0A60" w:rsidRDefault="009C2BBB" w:rsidP="009C2BBB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u w:val="double"/>
              </w:rPr>
            </w:pPr>
          </w:p>
        </w:tc>
        <w:tc>
          <w:tcPr>
            <w:tcW w:w="816" w:type="dxa"/>
          </w:tcPr>
          <w:p w14:paraId="69249EE2" w14:textId="77777777" w:rsidR="009C2BBB" w:rsidRPr="00EC0A60" w:rsidRDefault="009C2BBB" w:rsidP="009C2BBB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u w:val="double"/>
              </w:rPr>
            </w:pPr>
          </w:p>
        </w:tc>
        <w:tc>
          <w:tcPr>
            <w:tcW w:w="238" w:type="dxa"/>
          </w:tcPr>
          <w:p w14:paraId="3CF03997" w14:textId="77777777" w:rsidR="009C2BBB" w:rsidRPr="00EC0A60" w:rsidRDefault="009C2BBB" w:rsidP="009C2BBB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2" w:type="dxa"/>
          </w:tcPr>
          <w:p w14:paraId="66DE2880" w14:textId="77777777" w:rsidR="009C2BBB" w:rsidRPr="00EC0A60" w:rsidRDefault="009C2BBB" w:rsidP="009C2BBB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C49DC0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14:paraId="58E4B420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8DF26AF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03DBF978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28FE27AB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9449201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6A203C3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07709AF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1BB611B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14:paraId="1C891D2E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</w:tcPr>
          <w:p w14:paraId="5331356B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927" w:type="dxa"/>
          </w:tcPr>
          <w:p w14:paraId="21DB1D32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C2BBB" w:rsidRPr="00EC0A60" w14:paraId="5C09A324" w14:textId="77777777" w:rsidTr="00F15C9B">
        <w:tc>
          <w:tcPr>
            <w:tcW w:w="2160" w:type="dxa"/>
          </w:tcPr>
          <w:p w14:paraId="6D1CF848" w14:textId="77777777" w:rsidR="009C2BBB" w:rsidRPr="00EC0A60" w:rsidRDefault="009C2BBB" w:rsidP="009C2BBB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0A60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เอมส์ ดาต้า เซ็นเตอร์</w:t>
            </w:r>
          </w:p>
        </w:tc>
        <w:tc>
          <w:tcPr>
            <w:tcW w:w="1440" w:type="dxa"/>
          </w:tcPr>
          <w:p w14:paraId="0B6DDCAB" w14:textId="77777777" w:rsidR="009C2BBB" w:rsidRPr="00EC0A60" w:rsidRDefault="009C2BBB" w:rsidP="009C2BBB">
            <w:pPr>
              <w:pStyle w:val="10"/>
              <w:tabs>
                <w:tab w:val="clear" w:pos="1080"/>
              </w:tabs>
              <w:ind w:left="-54" w:right="-11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A60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ให้บริการธุรกิจ</w:t>
            </w:r>
          </w:p>
        </w:tc>
        <w:tc>
          <w:tcPr>
            <w:tcW w:w="810" w:type="dxa"/>
          </w:tcPr>
          <w:p w14:paraId="10B73F00" w14:textId="77777777" w:rsidR="009C2BBB" w:rsidRPr="00EC0A60" w:rsidRDefault="009C2BBB" w:rsidP="009C2BBB">
            <w:pPr>
              <w:pStyle w:val="10"/>
              <w:tabs>
                <w:tab w:val="clear" w:pos="1080"/>
              </w:tabs>
              <w:ind w:right="-112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0F8A349" w14:textId="77777777" w:rsidR="009C2BBB" w:rsidRPr="00EC0A60" w:rsidRDefault="009C2BBB" w:rsidP="009C2BBB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4" w:type="dxa"/>
          </w:tcPr>
          <w:p w14:paraId="3D9D21E1" w14:textId="77777777" w:rsidR="009C2BBB" w:rsidRPr="00EC0A60" w:rsidRDefault="009C2BBB" w:rsidP="009C2BBB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4" w:type="dxa"/>
          </w:tcPr>
          <w:p w14:paraId="50297FF7" w14:textId="77777777" w:rsidR="009C2BBB" w:rsidRPr="00EC0A60" w:rsidRDefault="009C2BBB" w:rsidP="009C2BBB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u w:val="double"/>
              </w:rPr>
            </w:pPr>
          </w:p>
        </w:tc>
        <w:tc>
          <w:tcPr>
            <w:tcW w:w="816" w:type="dxa"/>
          </w:tcPr>
          <w:p w14:paraId="631F0EA7" w14:textId="77777777" w:rsidR="009C2BBB" w:rsidRPr="00EC0A60" w:rsidRDefault="009C2BBB" w:rsidP="009C2BBB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u w:val="double"/>
              </w:rPr>
            </w:pPr>
          </w:p>
        </w:tc>
        <w:tc>
          <w:tcPr>
            <w:tcW w:w="238" w:type="dxa"/>
          </w:tcPr>
          <w:p w14:paraId="39821A66" w14:textId="77777777" w:rsidR="009C2BBB" w:rsidRPr="00EC0A60" w:rsidRDefault="009C2BBB" w:rsidP="009C2BBB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2" w:type="dxa"/>
          </w:tcPr>
          <w:p w14:paraId="4F3B8CF3" w14:textId="77777777" w:rsidR="009C2BBB" w:rsidRPr="00EC0A60" w:rsidRDefault="009C2BBB" w:rsidP="009C2BBB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9B3493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14:paraId="6F3CAD43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5CFD695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1167D3B2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573104AB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E8CE605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6115BF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D8C289C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4FEDBEA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14:paraId="40476192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</w:tcPr>
          <w:p w14:paraId="0D76F569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927" w:type="dxa"/>
          </w:tcPr>
          <w:p w14:paraId="27B168AE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C2BBB" w:rsidRPr="00EC0A60" w14:paraId="23EF572B" w14:textId="77777777" w:rsidTr="00557257">
        <w:trPr>
          <w:trHeight w:val="70"/>
        </w:trPr>
        <w:tc>
          <w:tcPr>
            <w:tcW w:w="2160" w:type="dxa"/>
          </w:tcPr>
          <w:p w14:paraId="78C4844D" w14:textId="77777777" w:rsidR="009C2BBB" w:rsidRPr="00EC0A60" w:rsidRDefault="009C2BBB" w:rsidP="009C2BBB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A60">
              <w:rPr>
                <w:rFonts w:ascii="Angsana New" w:hAnsi="Angsana New" w:cs="Angsana New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440" w:type="dxa"/>
          </w:tcPr>
          <w:p w14:paraId="26147137" w14:textId="77777777" w:rsidR="009C2BBB" w:rsidRPr="00EC0A60" w:rsidRDefault="009C2BBB" w:rsidP="009C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</w:rPr>
              <w:t xml:space="preserve">   ศูนย์ข้อมูล</w:t>
            </w:r>
          </w:p>
        </w:tc>
        <w:tc>
          <w:tcPr>
            <w:tcW w:w="810" w:type="dxa"/>
          </w:tcPr>
          <w:p w14:paraId="79480C8A" w14:textId="77777777" w:rsidR="009C2BBB" w:rsidRPr="00EC0A60" w:rsidRDefault="007B78BF" w:rsidP="009C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8BF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36" w:type="dxa"/>
          </w:tcPr>
          <w:p w14:paraId="5C1607DC" w14:textId="77777777" w:rsidR="009C2BBB" w:rsidRPr="00EC0A60" w:rsidRDefault="009C2BBB" w:rsidP="009C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54387B55" w14:textId="77777777" w:rsidR="009C2BBB" w:rsidRPr="00EC0A60" w:rsidRDefault="007B78BF" w:rsidP="009C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8BF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64" w:type="dxa"/>
          </w:tcPr>
          <w:p w14:paraId="15E041C0" w14:textId="77777777" w:rsidR="009C2BBB" w:rsidRPr="00EC0A60" w:rsidRDefault="009C2BBB" w:rsidP="009C2BBB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57471C5E" w14:textId="77777777" w:rsidR="009C2BBB" w:rsidRPr="00EC0A60" w:rsidRDefault="007B78BF" w:rsidP="009C2BBB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</w:rPr>
              <w:t>100</w:t>
            </w:r>
            <w:r w:rsidR="009C2BBB" w:rsidRPr="00EC0A60">
              <w:rPr>
                <w:rFonts w:ascii="Angsana New" w:hAnsi="Angsana New"/>
                <w:sz w:val="26"/>
                <w:szCs w:val="26"/>
              </w:rPr>
              <w:t>,</w:t>
            </w:r>
            <w:r w:rsidRPr="007B78BF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8" w:type="dxa"/>
          </w:tcPr>
          <w:p w14:paraId="5E183623" w14:textId="77777777" w:rsidR="009C2BBB" w:rsidRPr="00EC0A60" w:rsidRDefault="009C2BBB" w:rsidP="009C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61E1BD72" w14:textId="77777777" w:rsidR="009C2BBB" w:rsidRPr="00EC0A60" w:rsidRDefault="007B78BF" w:rsidP="009C2BBB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8BF">
              <w:rPr>
                <w:rFonts w:ascii="Angsana New" w:hAnsi="Angsana New"/>
                <w:sz w:val="26"/>
                <w:szCs w:val="26"/>
              </w:rPr>
              <w:t>100</w:t>
            </w:r>
            <w:r w:rsidR="009C2BBB" w:rsidRPr="00EC0A60">
              <w:rPr>
                <w:rFonts w:ascii="Angsana New" w:hAnsi="Angsana New"/>
                <w:sz w:val="26"/>
                <w:szCs w:val="26"/>
              </w:rPr>
              <w:t>,</w:t>
            </w:r>
            <w:r w:rsidRPr="007B78BF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2C2DAB5D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1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6F13C64E" w14:textId="77777777" w:rsidR="009C2BBB" w:rsidRPr="00EC0A60" w:rsidRDefault="007B78BF" w:rsidP="009C2BB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</w:t>
            </w:r>
            <w:r w:rsidR="009C2BBB" w:rsidRPr="00EC0A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14:paraId="64AB8F07" w14:textId="77777777" w:rsidR="009C2BBB" w:rsidRPr="00EC0A60" w:rsidRDefault="009C2BBB" w:rsidP="009C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49AE094" w14:textId="77777777" w:rsidR="009C2BBB" w:rsidRPr="00EC0A60" w:rsidRDefault="007B78BF" w:rsidP="009C2BB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</w:t>
            </w:r>
            <w:r w:rsidR="009C2BBB" w:rsidRPr="00EC0A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61" w:type="dxa"/>
            <w:shd w:val="clear" w:color="auto" w:fill="auto"/>
          </w:tcPr>
          <w:p w14:paraId="64A649DB" w14:textId="77777777" w:rsidR="009C2BBB" w:rsidRPr="00EC0A60" w:rsidRDefault="009C2BBB" w:rsidP="009C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5A6C4A52" w14:textId="77777777" w:rsidR="009C2BBB" w:rsidRPr="00F000C8" w:rsidRDefault="007B78BF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</w:t>
            </w:r>
            <w:r w:rsidR="00F000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879</w:t>
            </w:r>
          </w:p>
        </w:tc>
        <w:tc>
          <w:tcPr>
            <w:tcW w:w="236" w:type="dxa"/>
            <w:shd w:val="clear" w:color="auto" w:fill="auto"/>
          </w:tcPr>
          <w:p w14:paraId="076C1DFC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  <w:tab w:val="decimal" w:pos="522"/>
                <w:tab w:val="decimal" w:pos="621"/>
              </w:tabs>
              <w:ind w:left="-84" w:right="-11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9C6F921" w14:textId="77777777" w:rsidR="009C2BBB" w:rsidRPr="002C2EA1" w:rsidRDefault="007B78BF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</w:t>
            </w:r>
            <w:r w:rsidR="002C2EA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993</w:t>
            </w:r>
          </w:p>
        </w:tc>
        <w:tc>
          <w:tcPr>
            <w:tcW w:w="236" w:type="dxa"/>
            <w:shd w:val="clear" w:color="auto" w:fill="auto"/>
          </w:tcPr>
          <w:p w14:paraId="415043C0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F43F1A5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3" w:type="dxa"/>
          </w:tcPr>
          <w:p w14:paraId="2C9A1910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2EC057A6" w14:textId="77777777" w:rsidR="009C2BBB" w:rsidRPr="00EC0A60" w:rsidRDefault="009C2BBB" w:rsidP="009C2BB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</w:tbl>
    <w:p w14:paraId="2FEFDA9F" w14:textId="77777777" w:rsidR="009C2BBB" w:rsidRPr="00B2722B" w:rsidRDefault="009C2BBB" w:rsidP="009C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810"/>
        <w:jc w:val="both"/>
        <w:rPr>
          <w:rFonts w:ascii="Angsana New" w:hAnsi="Angsana New"/>
          <w:sz w:val="20"/>
          <w:szCs w:val="20"/>
          <w:lang w:val="th-TH"/>
        </w:rPr>
      </w:pPr>
    </w:p>
    <w:tbl>
      <w:tblPr>
        <w:tblW w:w="13953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700"/>
        <w:gridCol w:w="725"/>
        <w:gridCol w:w="236"/>
        <w:gridCol w:w="662"/>
        <w:gridCol w:w="264"/>
        <w:gridCol w:w="720"/>
        <w:gridCol w:w="238"/>
        <w:gridCol w:w="668"/>
        <w:gridCol w:w="236"/>
        <w:gridCol w:w="742"/>
        <w:gridCol w:w="236"/>
        <w:gridCol w:w="34"/>
        <w:gridCol w:w="630"/>
        <w:gridCol w:w="261"/>
        <w:gridCol w:w="729"/>
        <w:gridCol w:w="236"/>
        <w:gridCol w:w="664"/>
        <w:gridCol w:w="236"/>
        <w:gridCol w:w="754"/>
        <w:gridCol w:w="249"/>
        <w:gridCol w:w="6"/>
        <w:gridCol w:w="8"/>
        <w:gridCol w:w="649"/>
        <w:gridCol w:w="243"/>
        <w:gridCol w:w="747"/>
        <w:gridCol w:w="243"/>
        <w:gridCol w:w="837"/>
      </w:tblGrid>
      <w:tr w:rsidR="009C2BBB" w:rsidRPr="00EC0A60" w14:paraId="24116BDF" w14:textId="77777777" w:rsidTr="00557257">
        <w:tc>
          <w:tcPr>
            <w:tcW w:w="2700" w:type="dxa"/>
          </w:tcPr>
          <w:p w14:paraId="1FA2E2FA" w14:textId="77777777" w:rsidR="009C2BBB" w:rsidRPr="00EC0A60" w:rsidDel="00685444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3" w:type="dxa"/>
            <w:gridSpan w:val="26"/>
          </w:tcPr>
          <w:p w14:paraId="46EA42CC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BBB" w:rsidRPr="00EC0A60" w14:paraId="39EC846A" w14:textId="77777777" w:rsidTr="00557257">
        <w:tc>
          <w:tcPr>
            <w:tcW w:w="2700" w:type="dxa"/>
          </w:tcPr>
          <w:p w14:paraId="4B6402BB" w14:textId="77777777" w:rsidR="009C2BBB" w:rsidRPr="00EC0A60" w:rsidDel="00685444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3"/>
          </w:tcPr>
          <w:p w14:paraId="56C9AD07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</w:t>
            </w:r>
          </w:p>
        </w:tc>
        <w:tc>
          <w:tcPr>
            <w:tcW w:w="264" w:type="dxa"/>
          </w:tcPr>
          <w:p w14:paraId="11FFD15E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6" w:type="dxa"/>
            <w:gridSpan w:val="3"/>
          </w:tcPr>
          <w:p w14:paraId="1E0FC53D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E0E7094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2" w:type="dxa"/>
            <w:gridSpan w:val="4"/>
          </w:tcPr>
          <w:p w14:paraId="6B01B92D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3C29E444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9" w:type="dxa"/>
            <w:gridSpan w:val="3"/>
            <w:shd w:val="clear" w:color="auto" w:fill="auto"/>
          </w:tcPr>
          <w:p w14:paraId="2E26D45A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AD5DC2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66" w:type="dxa"/>
            <w:gridSpan w:val="5"/>
            <w:shd w:val="clear" w:color="auto" w:fill="auto"/>
          </w:tcPr>
          <w:p w14:paraId="6FF2A5E1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4AD290BD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27" w:type="dxa"/>
            <w:gridSpan w:val="3"/>
          </w:tcPr>
          <w:p w14:paraId="0B078100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hanging="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เงินปันผลรับสำหรับ</w:t>
            </w:r>
          </w:p>
        </w:tc>
      </w:tr>
      <w:tr w:rsidR="009C2BBB" w:rsidRPr="00EC0A60" w14:paraId="71B8FC5F" w14:textId="77777777" w:rsidTr="00557257">
        <w:tc>
          <w:tcPr>
            <w:tcW w:w="2700" w:type="dxa"/>
          </w:tcPr>
          <w:p w14:paraId="41A09ED0" w14:textId="77777777" w:rsidR="009C2BBB" w:rsidRPr="00EC0A60" w:rsidDel="00685444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3" w:type="dxa"/>
            <w:gridSpan w:val="3"/>
          </w:tcPr>
          <w:p w14:paraId="49F97644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64" w:type="dxa"/>
          </w:tcPr>
          <w:p w14:paraId="023AED57" w14:textId="77777777" w:rsidR="009C2BBB" w:rsidRPr="00EC0A60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6" w:type="dxa"/>
            <w:gridSpan w:val="3"/>
          </w:tcPr>
          <w:p w14:paraId="29AFE5E5" w14:textId="77777777" w:rsidR="009C2BBB" w:rsidRPr="00EC0A60" w:rsidDel="00685444" w:rsidRDefault="009C2BBB" w:rsidP="00557257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5C133A04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2" w:type="dxa"/>
            <w:gridSpan w:val="4"/>
          </w:tcPr>
          <w:p w14:paraId="68A5824B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1" w:type="dxa"/>
            <w:shd w:val="clear" w:color="auto" w:fill="auto"/>
          </w:tcPr>
          <w:p w14:paraId="30846518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9" w:type="dxa"/>
            <w:gridSpan w:val="3"/>
            <w:shd w:val="clear" w:color="auto" w:fill="auto"/>
          </w:tcPr>
          <w:p w14:paraId="62270822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0E6FE5F5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66" w:type="dxa"/>
            <w:gridSpan w:val="5"/>
            <w:shd w:val="clear" w:color="auto" w:fill="auto"/>
          </w:tcPr>
          <w:p w14:paraId="75D5A72A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</w:t>
            </w:r>
            <w:r w:rsidRPr="00EC0A6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C0A60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243" w:type="dxa"/>
            <w:shd w:val="clear" w:color="auto" w:fill="auto"/>
          </w:tcPr>
          <w:p w14:paraId="207AFB2F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27" w:type="dxa"/>
            <w:gridSpan w:val="3"/>
          </w:tcPr>
          <w:p w14:paraId="2902F68B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03" w:hanging="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งวดสามเดือนสิ้นสุดวันที่</w:t>
            </w:r>
          </w:p>
        </w:tc>
      </w:tr>
      <w:tr w:rsidR="009C2BBB" w:rsidRPr="00EC0A60" w14:paraId="107B6EA8" w14:textId="77777777" w:rsidTr="00557257">
        <w:tc>
          <w:tcPr>
            <w:tcW w:w="2700" w:type="dxa"/>
          </w:tcPr>
          <w:p w14:paraId="60B6CC75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</w:tcPr>
          <w:p w14:paraId="5FCE9FC2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14D3CDF7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2" w:type="dxa"/>
          </w:tcPr>
          <w:p w14:paraId="1C913335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64" w:type="dxa"/>
          </w:tcPr>
          <w:p w14:paraId="09662DC2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Merge w:val="restart"/>
          </w:tcPr>
          <w:p w14:paraId="2FF6131D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0E481CC0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มีนาคม</w:t>
            </w:r>
          </w:p>
          <w:p w14:paraId="7F83A3B9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8" w:type="dxa"/>
          </w:tcPr>
          <w:p w14:paraId="782CF653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14:paraId="6FF2D3BF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51B2417E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2" w:type="dxa"/>
          </w:tcPr>
          <w:p w14:paraId="3E876966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6BE333BC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</w:tcPr>
          <w:p w14:paraId="0644B0A8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61" w:type="dxa"/>
            <w:shd w:val="clear" w:color="auto" w:fill="auto"/>
          </w:tcPr>
          <w:p w14:paraId="1439CC2A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shd w:val="clear" w:color="auto" w:fill="auto"/>
          </w:tcPr>
          <w:p w14:paraId="085A2467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05333F4A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</w:tcPr>
          <w:p w14:paraId="1A0FB262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673B0B6D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5F324CC8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63" w:type="dxa"/>
            <w:gridSpan w:val="3"/>
            <w:shd w:val="clear" w:color="auto" w:fill="auto"/>
          </w:tcPr>
          <w:p w14:paraId="27B87BFC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  <w:shd w:val="clear" w:color="auto" w:fill="auto"/>
          </w:tcPr>
          <w:p w14:paraId="6B793887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43" w:type="dxa"/>
            <w:shd w:val="clear" w:color="auto" w:fill="auto"/>
          </w:tcPr>
          <w:p w14:paraId="247A85E9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" w:type="dxa"/>
          </w:tcPr>
          <w:p w14:paraId="0B7000A8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243" w:type="dxa"/>
          </w:tcPr>
          <w:p w14:paraId="62D5EBAB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7" w:type="dxa"/>
          </w:tcPr>
          <w:p w14:paraId="43BEF9A1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</w:tr>
      <w:tr w:rsidR="009C2BBB" w:rsidRPr="00EC0A60" w14:paraId="2DACE617" w14:textId="77777777" w:rsidTr="00557257">
        <w:tc>
          <w:tcPr>
            <w:tcW w:w="2700" w:type="dxa"/>
          </w:tcPr>
          <w:p w14:paraId="6A50DC59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</w:tcPr>
          <w:p w14:paraId="3B2240D0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236" w:type="dxa"/>
          </w:tcPr>
          <w:p w14:paraId="2C1D366B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2" w:type="dxa"/>
          </w:tcPr>
          <w:p w14:paraId="77BD6BF4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64" w:type="dxa"/>
          </w:tcPr>
          <w:p w14:paraId="38E35B9D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Merge/>
          </w:tcPr>
          <w:p w14:paraId="053E6623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5E106DC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68" w:type="dxa"/>
          </w:tcPr>
          <w:p w14:paraId="64D0FDF6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0ABB09E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2" w:type="dxa"/>
          </w:tcPr>
          <w:p w14:paraId="15A3669B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236" w:type="dxa"/>
          </w:tcPr>
          <w:p w14:paraId="38A40D8B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</w:tcPr>
          <w:p w14:paraId="08A8610B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14:paraId="3E9FAAC7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shd w:val="clear" w:color="auto" w:fill="auto"/>
          </w:tcPr>
          <w:p w14:paraId="0E676E96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310A1F40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</w:tcPr>
          <w:p w14:paraId="6C5D9AE9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E0CD37B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2D19F2D2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263" w:type="dxa"/>
            <w:gridSpan w:val="3"/>
            <w:shd w:val="clear" w:color="auto" w:fill="auto"/>
          </w:tcPr>
          <w:p w14:paraId="578533A9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  <w:shd w:val="clear" w:color="auto" w:fill="auto"/>
          </w:tcPr>
          <w:p w14:paraId="2C1BBE47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43" w:type="dxa"/>
            <w:shd w:val="clear" w:color="auto" w:fill="auto"/>
          </w:tcPr>
          <w:p w14:paraId="3F5F6224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" w:type="dxa"/>
          </w:tcPr>
          <w:p w14:paraId="4944C955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A60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243" w:type="dxa"/>
          </w:tcPr>
          <w:p w14:paraId="6EEC9BF1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7" w:type="dxa"/>
          </w:tcPr>
          <w:p w14:paraId="06275322" w14:textId="77777777" w:rsidR="009C2BBB" w:rsidRPr="00EC0A60" w:rsidRDefault="0057374C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9C2BBB" w:rsidRPr="00EC0A60" w14:paraId="5CF81A95" w14:textId="77777777" w:rsidTr="00557257">
        <w:tc>
          <w:tcPr>
            <w:tcW w:w="2700" w:type="dxa"/>
          </w:tcPr>
          <w:p w14:paraId="5D03D6AC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</w:tcPr>
          <w:p w14:paraId="774F67E9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3C525745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2" w:type="dxa"/>
          </w:tcPr>
          <w:p w14:paraId="3DEAD532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64" w:type="dxa"/>
          </w:tcPr>
          <w:p w14:paraId="7501C4EA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Merge/>
          </w:tcPr>
          <w:p w14:paraId="5FEC3878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43F505A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14:paraId="0BFA50BC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1CF7ED14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2" w:type="dxa"/>
          </w:tcPr>
          <w:p w14:paraId="6E4ED541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61581945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</w:tcPr>
          <w:p w14:paraId="0BCE533F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055C4FF0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shd w:val="clear" w:color="auto" w:fill="auto"/>
          </w:tcPr>
          <w:p w14:paraId="41735891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1199D3A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</w:tcPr>
          <w:p w14:paraId="4EB178C9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9739223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31BA02DC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63" w:type="dxa"/>
            <w:gridSpan w:val="3"/>
            <w:shd w:val="clear" w:color="auto" w:fill="auto"/>
          </w:tcPr>
          <w:p w14:paraId="480C89F6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  <w:shd w:val="clear" w:color="auto" w:fill="auto"/>
          </w:tcPr>
          <w:p w14:paraId="24158C9E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69C0529A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" w:type="dxa"/>
          </w:tcPr>
          <w:p w14:paraId="122DC98C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43" w:type="dxa"/>
          </w:tcPr>
          <w:p w14:paraId="0199AD0C" w14:textId="77777777" w:rsidR="009C2BBB" w:rsidRPr="00EC0A60" w:rsidRDefault="009C2BBB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7" w:type="dxa"/>
          </w:tcPr>
          <w:p w14:paraId="7F9046C6" w14:textId="77777777" w:rsidR="009C2BBB" w:rsidRPr="00EC0A60" w:rsidRDefault="007B78BF" w:rsidP="009C2BBB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B78BF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</w:tr>
      <w:tr w:rsidR="009C2BBB" w:rsidRPr="00EC0A60" w14:paraId="3D21161D" w14:textId="77777777" w:rsidTr="00557257">
        <w:tc>
          <w:tcPr>
            <w:tcW w:w="2700" w:type="dxa"/>
          </w:tcPr>
          <w:p w14:paraId="3520A6DD" w14:textId="77777777" w:rsidR="009C2BBB" w:rsidRPr="00EC0A60" w:rsidRDefault="009C2BBB" w:rsidP="00557257">
            <w:pPr>
              <w:pStyle w:val="10"/>
              <w:tabs>
                <w:tab w:val="clear" w:pos="1080"/>
                <w:tab w:val="left" w:pos="270"/>
              </w:tabs>
              <w:ind w:right="-11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623" w:type="dxa"/>
            <w:gridSpan w:val="3"/>
          </w:tcPr>
          <w:p w14:paraId="40AE32DE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C0A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4" w:type="dxa"/>
          </w:tcPr>
          <w:p w14:paraId="75E24C88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66" w:type="dxa"/>
            <w:gridSpan w:val="22"/>
          </w:tcPr>
          <w:p w14:paraId="059EEE1A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EC0A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C2BBB" w:rsidRPr="00EC0A60" w14:paraId="5A5596D2" w14:textId="77777777" w:rsidTr="00557257">
        <w:tc>
          <w:tcPr>
            <w:tcW w:w="2700" w:type="dxa"/>
          </w:tcPr>
          <w:p w14:paraId="395A38FE" w14:textId="77777777" w:rsidR="009C2BBB" w:rsidRPr="00EC0A60" w:rsidRDefault="009C2BBB" w:rsidP="00557257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C0A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25" w:type="dxa"/>
          </w:tcPr>
          <w:p w14:paraId="554935AC" w14:textId="77777777" w:rsidR="009C2BBB" w:rsidRPr="00EC0A60" w:rsidRDefault="009C2BBB" w:rsidP="00557257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49CF9AC" w14:textId="77777777" w:rsidR="009C2BBB" w:rsidRPr="00EC0A60" w:rsidRDefault="009C2BBB" w:rsidP="00557257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452334CB" w14:textId="77777777" w:rsidR="009C2BBB" w:rsidRPr="00EC0A60" w:rsidRDefault="009C2BBB" w:rsidP="00557257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4" w:type="dxa"/>
          </w:tcPr>
          <w:p w14:paraId="72AD2C94" w14:textId="77777777" w:rsidR="009C2BBB" w:rsidRPr="00EC0A60" w:rsidRDefault="009C2BBB" w:rsidP="00557257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u w:val="double"/>
              </w:rPr>
            </w:pPr>
          </w:p>
        </w:tc>
        <w:tc>
          <w:tcPr>
            <w:tcW w:w="720" w:type="dxa"/>
          </w:tcPr>
          <w:p w14:paraId="78942BFD" w14:textId="77777777" w:rsidR="009C2BBB" w:rsidRPr="00EC0A60" w:rsidRDefault="009C2BBB" w:rsidP="00557257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u w:val="double"/>
              </w:rPr>
            </w:pPr>
          </w:p>
        </w:tc>
        <w:tc>
          <w:tcPr>
            <w:tcW w:w="238" w:type="dxa"/>
          </w:tcPr>
          <w:p w14:paraId="67687D6C" w14:textId="77777777" w:rsidR="009C2BBB" w:rsidRPr="00EC0A60" w:rsidRDefault="009C2BBB" w:rsidP="00557257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8" w:type="dxa"/>
          </w:tcPr>
          <w:p w14:paraId="2EA08375" w14:textId="77777777" w:rsidR="009C2BBB" w:rsidRPr="00EC0A60" w:rsidRDefault="009C2BBB" w:rsidP="00557257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DFF692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42" w:type="dxa"/>
          </w:tcPr>
          <w:p w14:paraId="51031B6D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F3FFD02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</w:tcPr>
          <w:p w14:paraId="54DA42D1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544226F6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08DD9FCF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9488604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shd w:val="clear" w:color="auto" w:fill="auto"/>
          </w:tcPr>
          <w:p w14:paraId="2E4A1BAD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C14759D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7F109F5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left="-84" w:right="-11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517FB02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left="-84" w:right="-11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7" w:type="dxa"/>
            <w:gridSpan w:val="2"/>
            <w:shd w:val="clear" w:color="auto" w:fill="auto"/>
          </w:tcPr>
          <w:p w14:paraId="240550FF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7B01153C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47" w:type="dxa"/>
          </w:tcPr>
          <w:p w14:paraId="73988D63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</w:tcPr>
          <w:p w14:paraId="3E751310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14:paraId="2C692FA5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C2BBB" w:rsidRPr="00EC0A60" w14:paraId="57410E48" w14:textId="77777777" w:rsidTr="00557257">
        <w:tc>
          <w:tcPr>
            <w:tcW w:w="2700" w:type="dxa"/>
          </w:tcPr>
          <w:p w14:paraId="2087D3E0" w14:textId="77777777" w:rsidR="009C2BBB" w:rsidRPr="00EC0A60" w:rsidRDefault="009C2BBB" w:rsidP="00557257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0A60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เอมส์ ดาต้า เซ็นเตอร์</w:t>
            </w:r>
          </w:p>
        </w:tc>
        <w:tc>
          <w:tcPr>
            <w:tcW w:w="725" w:type="dxa"/>
          </w:tcPr>
          <w:p w14:paraId="15D80D32" w14:textId="77777777" w:rsidR="009C2BBB" w:rsidRPr="00EC0A60" w:rsidRDefault="009C2BBB" w:rsidP="00557257">
            <w:pPr>
              <w:pStyle w:val="10"/>
              <w:tabs>
                <w:tab w:val="clear" w:pos="1080"/>
              </w:tabs>
              <w:ind w:right="-112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C7F0252" w14:textId="77777777" w:rsidR="009C2BBB" w:rsidRPr="00EC0A60" w:rsidRDefault="009C2BBB" w:rsidP="00557257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4F88BE62" w14:textId="77777777" w:rsidR="009C2BBB" w:rsidRPr="00EC0A60" w:rsidRDefault="009C2BBB" w:rsidP="00557257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4" w:type="dxa"/>
          </w:tcPr>
          <w:p w14:paraId="4BFC9117" w14:textId="77777777" w:rsidR="009C2BBB" w:rsidRPr="00EC0A60" w:rsidRDefault="009C2BBB" w:rsidP="00557257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u w:val="double"/>
              </w:rPr>
            </w:pPr>
          </w:p>
        </w:tc>
        <w:tc>
          <w:tcPr>
            <w:tcW w:w="720" w:type="dxa"/>
          </w:tcPr>
          <w:p w14:paraId="3356F0E1" w14:textId="77777777" w:rsidR="009C2BBB" w:rsidRPr="00EC0A60" w:rsidRDefault="009C2BBB" w:rsidP="00557257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u w:val="double"/>
              </w:rPr>
            </w:pPr>
          </w:p>
        </w:tc>
        <w:tc>
          <w:tcPr>
            <w:tcW w:w="238" w:type="dxa"/>
          </w:tcPr>
          <w:p w14:paraId="2963B331" w14:textId="77777777" w:rsidR="009C2BBB" w:rsidRPr="00EC0A60" w:rsidRDefault="009C2BBB" w:rsidP="00557257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8" w:type="dxa"/>
          </w:tcPr>
          <w:p w14:paraId="70DE3544" w14:textId="77777777" w:rsidR="009C2BBB" w:rsidRPr="00EC0A60" w:rsidRDefault="009C2BBB" w:rsidP="00557257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AE6313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42" w:type="dxa"/>
          </w:tcPr>
          <w:p w14:paraId="181B7CA3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1893D8C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</w:tcPr>
          <w:p w14:paraId="390B16E0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79796251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40BDC08D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90B644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shd w:val="clear" w:color="auto" w:fill="auto"/>
          </w:tcPr>
          <w:p w14:paraId="2CAD2EC3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E7C370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84155EF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left="-84" w:right="-11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D8A9F24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left="-84" w:right="-11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7" w:type="dxa"/>
            <w:gridSpan w:val="2"/>
            <w:shd w:val="clear" w:color="auto" w:fill="auto"/>
          </w:tcPr>
          <w:p w14:paraId="4A0828E1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361522DF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47" w:type="dxa"/>
          </w:tcPr>
          <w:p w14:paraId="63E78466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</w:tcPr>
          <w:p w14:paraId="43CF3085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14:paraId="7E8534A1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C2BBB" w:rsidRPr="00EC0A60" w14:paraId="2572F6F6" w14:textId="77777777" w:rsidTr="00557257">
        <w:trPr>
          <w:trHeight w:val="70"/>
        </w:trPr>
        <w:tc>
          <w:tcPr>
            <w:tcW w:w="2700" w:type="dxa"/>
          </w:tcPr>
          <w:p w14:paraId="75CDBB7E" w14:textId="77777777" w:rsidR="009C2BBB" w:rsidRPr="00EC0A60" w:rsidRDefault="009C2BBB" w:rsidP="00557257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A60">
              <w:rPr>
                <w:rFonts w:ascii="Angsana New" w:hAnsi="Angsana New" w:cs="Angsana New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725" w:type="dxa"/>
          </w:tcPr>
          <w:p w14:paraId="709EBAB8" w14:textId="77777777" w:rsidR="009C2BBB" w:rsidRPr="00EC0A60" w:rsidRDefault="007B78BF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8BF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36" w:type="dxa"/>
          </w:tcPr>
          <w:p w14:paraId="146E1F0E" w14:textId="77777777" w:rsidR="009C2BBB" w:rsidRPr="00EC0A60" w:rsidRDefault="009C2BBB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2" w:type="dxa"/>
          </w:tcPr>
          <w:p w14:paraId="5FAA1973" w14:textId="77777777" w:rsidR="009C2BBB" w:rsidRPr="00EC0A60" w:rsidRDefault="007B78BF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8BF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64" w:type="dxa"/>
          </w:tcPr>
          <w:p w14:paraId="1B9F47EA" w14:textId="77777777" w:rsidR="009C2BBB" w:rsidRPr="00EC0A60" w:rsidRDefault="009C2BBB" w:rsidP="00557257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896AE81" w14:textId="77777777" w:rsidR="009C2BBB" w:rsidRPr="00EC0A60" w:rsidRDefault="007B78BF" w:rsidP="00557257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8BF">
              <w:rPr>
                <w:rFonts w:ascii="Angsana New" w:hAnsi="Angsana New"/>
                <w:sz w:val="26"/>
                <w:szCs w:val="26"/>
              </w:rPr>
              <w:t>100</w:t>
            </w:r>
            <w:r w:rsidR="009C2BBB" w:rsidRPr="00EC0A60">
              <w:rPr>
                <w:rFonts w:ascii="Angsana New" w:hAnsi="Angsana New"/>
                <w:sz w:val="26"/>
                <w:szCs w:val="26"/>
              </w:rPr>
              <w:t>,</w:t>
            </w:r>
            <w:r w:rsidRPr="007B78BF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8" w:type="dxa"/>
          </w:tcPr>
          <w:p w14:paraId="57B1642D" w14:textId="77777777" w:rsidR="009C2BBB" w:rsidRPr="00EC0A60" w:rsidRDefault="009C2BBB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14:paraId="4B5CFFF8" w14:textId="77777777" w:rsidR="009C2BBB" w:rsidRPr="00EC0A60" w:rsidRDefault="007B78BF" w:rsidP="00557257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8BF">
              <w:rPr>
                <w:rFonts w:ascii="Angsana New" w:hAnsi="Angsana New"/>
                <w:sz w:val="26"/>
                <w:szCs w:val="26"/>
              </w:rPr>
              <w:t>100</w:t>
            </w:r>
            <w:r w:rsidR="009C2BBB" w:rsidRPr="00EC0A60">
              <w:rPr>
                <w:rFonts w:ascii="Angsana New" w:hAnsi="Angsana New"/>
                <w:sz w:val="26"/>
                <w:szCs w:val="26"/>
              </w:rPr>
              <w:t>,</w:t>
            </w:r>
            <w:r w:rsidRPr="007B78BF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49D49CF8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1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42" w:type="dxa"/>
            <w:tcBorders>
              <w:bottom w:val="double" w:sz="4" w:space="0" w:color="auto"/>
            </w:tcBorders>
          </w:tcPr>
          <w:p w14:paraId="7C96A1B1" w14:textId="77777777" w:rsidR="009C2BBB" w:rsidRPr="00EC0A60" w:rsidRDefault="007B78BF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</w:t>
            </w:r>
            <w:r w:rsidR="009C2BBB" w:rsidRPr="00EC0A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14:paraId="39C60E12" w14:textId="77777777" w:rsidR="009C2BBB" w:rsidRPr="00EC0A60" w:rsidRDefault="009C2BBB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7E168B4C" w14:textId="77777777" w:rsidR="009C2BBB" w:rsidRPr="00EC0A60" w:rsidRDefault="007B78BF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</w:t>
            </w:r>
            <w:r w:rsidR="009C2BBB" w:rsidRPr="00EC0A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61" w:type="dxa"/>
            <w:shd w:val="clear" w:color="auto" w:fill="auto"/>
          </w:tcPr>
          <w:p w14:paraId="41EADCBE" w14:textId="77777777" w:rsidR="009C2BBB" w:rsidRPr="00EC0A60" w:rsidRDefault="009C2BBB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</w:tcPr>
          <w:p w14:paraId="6A2341DB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C0A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A270C8" w14:textId="77777777" w:rsidR="009C2BBB" w:rsidRPr="00EC0A60" w:rsidRDefault="009C2BBB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</w:tcPr>
          <w:p w14:paraId="23CD9D06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0DA608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0A732E3" w14:textId="77777777" w:rsidR="009C2BBB" w:rsidRPr="00EC0A60" w:rsidRDefault="007B78BF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</w:t>
            </w:r>
            <w:r w:rsidR="009C2BBB" w:rsidRPr="00EC0A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49" w:type="dxa"/>
          </w:tcPr>
          <w:p w14:paraId="2957E7DD" w14:textId="77777777" w:rsidR="009C2BBB" w:rsidRPr="00EC0A60" w:rsidRDefault="009C2BBB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3" w:type="dxa"/>
            <w:gridSpan w:val="3"/>
            <w:tcBorders>
              <w:bottom w:val="double" w:sz="4" w:space="0" w:color="auto"/>
            </w:tcBorders>
          </w:tcPr>
          <w:p w14:paraId="2C66C202" w14:textId="77777777" w:rsidR="009C2BBB" w:rsidRPr="00EC0A60" w:rsidRDefault="007B78BF" w:rsidP="0055725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</w:t>
            </w:r>
            <w:r w:rsidR="009C2BBB" w:rsidRPr="00EC0A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43" w:type="dxa"/>
            <w:shd w:val="clear" w:color="auto" w:fill="auto"/>
          </w:tcPr>
          <w:p w14:paraId="7D2D98F5" w14:textId="77777777" w:rsidR="009C2BBB" w:rsidRPr="00EC0A60" w:rsidRDefault="009C2BBB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" w:type="dxa"/>
            <w:tcBorders>
              <w:bottom w:val="double" w:sz="4" w:space="0" w:color="auto"/>
            </w:tcBorders>
          </w:tcPr>
          <w:p w14:paraId="5951E979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3" w:type="dxa"/>
          </w:tcPr>
          <w:p w14:paraId="3676AFEF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024829A9" w14:textId="77777777" w:rsidR="009C2BBB" w:rsidRPr="00EC0A60" w:rsidRDefault="009C2BBB" w:rsidP="0055725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C0A6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</w:tbl>
    <w:p w14:paraId="4679088C" w14:textId="77777777" w:rsidR="004D33BB" w:rsidRPr="003D41E8" w:rsidRDefault="004D33BB" w:rsidP="003D41E8">
      <w:pPr>
        <w:sectPr w:rsidR="004D33BB" w:rsidRPr="003D41E8" w:rsidSect="00CF799B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810" w:right="1152" w:bottom="576" w:left="720" w:header="720" w:footer="490" w:gutter="0"/>
          <w:cols w:space="720"/>
        </w:sectPr>
      </w:pPr>
    </w:p>
    <w:p w14:paraId="2C49B0C9" w14:textId="77777777" w:rsidR="00973827" w:rsidRPr="00B2722B" w:rsidRDefault="00973827" w:rsidP="00973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722B">
        <w:rPr>
          <w:rFonts w:ascii="Angsana New" w:hAnsi="Angsana New" w:hint="cs"/>
          <w:sz w:val="30"/>
          <w:szCs w:val="30"/>
          <w:cs/>
        </w:rPr>
        <w:lastRenderedPageBreak/>
        <w:t>กลุ่มบริษัทไม่มีเงินลงทุนในบริษัทร่วมซึ่งจดทะเบียนในตลาดหลักทรัพย์</w:t>
      </w:r>
      <w:r w:rsidRPr="00B2722B">
        <w:rPr>
          <w:rFonts w:ascii="Angsana New" w:hAnsi="Angsana New"/>
          <w:sz w:val="30"/>
          <w:szCs w:val="30"/>
          <w:cs/>
        </w:rPr>
        <w:t xml:space="preserve"> </w:t>
      </w:r>
      <w:r w:rsidRPr="00B2722B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220FE544" w14:textId="77777777" w:rsidR="00973827" w:rsidRPr="00973827" w:rsidRDefault="00973827" w:rsidP="00973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 w:hint="cs"/>
          <w:b/>
          <w:bCs/>
          <w:sz w:val="24"/>
          <w:szCs w:val="24"/>
          <w:lang w:val="th-TH"/>
        </w:rPr>
      </w:pPr>
    </w:p>
    <w:p w14:paraId="56DB17CD" w14:textId="77777777" w:rsidR="00645D36" w:rsidRPr="003D41E8" w:rsidRDefault="004253C9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อุปกรณ์โครงข่าย</w:t>
      </w:r>
    </w:p>
    <w:p w14:paraId="2E2CF2DC" w14:textId="77777777" w:rsidR="000C02C2" w:rsidRPr="00973827" w:rsidRDefault="000C02C2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0D6D9E2B" w14:textId="77777777" w:rsidR="00D10420" w:rsidRPr="006462B9" w:rsidRDefault="000C02C2" w:rsidP="00312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462B9">
        <w:rPr>
          <w:rFonts w:ascii="Angsana New" w:hAnsi="Angsana New" w:hint="cs"/>
          <w:sz w:val="30"/>
          <w:szCs w:val="30"/>
          <w:cs/>
        </w:rPr>
        <w:t>การซื้อ</w:t>
      </w:r>
      <w:r w:rsidRPr="006462B9">
        <w:rPr>
          <w:rFonts w:ascii="Angsana New" w:hAnsi="Angsana New"/>
          <w:sz w:val="30"/>
          <w:szCs w:val="30"/>
          <w:cs/>
        </w:rPr>
        <w:t xml:space="preserve"> </w:t>
      </w:r>
      <w:r w:rsidRPr="006462B9">
        <w:rPr>
          <w:rFonts w:ascii="Angsana New" w:hAnsi="Angsana New" w:hint="cs"/>
          <w:sz w:val="30"/>
          <w:szCs w:val="30"/>
          <w:cs/>
        </w:rPr>
        <w:t>จำหน่าย</w:t>
      </w:r>
      <w:r w:rsidRPr="006462B9">
        <w:rPr>
          <w:rFonts w:ascii="Angsana New" w:hAnsi="Angsana New"/>
          <w:sz w:val="30"/>
          <w:szCs w:val="30"/>
          <w:cs/>
        </w:rPr>
        <w:t xml:space="preserve"> </w:t>
      </w:r>
      <w:r w:rsidRPr="006462B9">
        <w:rPr>
          <w:rFonts w:ascii="Angsana New" w:hAnsi="Angsana New" w:hint="cs"/>
          <w:sz w:val="30"/>
          <w:szCs w:val="30"/>
          <w:cs/>
        </w:rPr>
        <w:t>และโอนอุปกรณ์โครงข่ายระหว่างงวดสามเดือนสิ้นสุดวันที่</w:t>
      </w:r>
      <w:r w:rsidRPr="006462B9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31</w:t>
      </w:r>
      <w:r w:rsidRPr="006462B9">
        <w:rPr>
          <w:rFonts w:ascii="Angsana New" w:hAnsi="Angsana New"/>
          <w:sz w:val="30"/>
          <w:szCs w:val="30"/>
          <w:cs/>
        </w:rPr>
        <w:t xml:space="preserve"> </w:t>
      </w:r>
      <w:r w:rsidRPr="00646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B78BF" w:rsidRPr="007B78BF">
        <w:rPr>
          <w:rFonts w:ascii="Angsana New" w:hAnsi="Angsana New"/>
          <w:sz w:val="30"/>
          <w:szCs w:val="30"/>
        </w:rPr>
        <w:t>2564</w:t>
      </w:r>
      <w:r w:rsidR="00BB501B">
        <w:rPr>
          <w:rFonts w:ascii="Angsana New" w:hAnsi="Angsana New"/>
          <w:sz w:val="30"/>
          <w:szCs w:val="30"/>
        </w:rPr>
        <w:t xml:space="preserve"> </w:t>
      </w:r>
      <w:r w:rsidRPr="006462B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1598C98" w14:textId="77777777" w:rsidR="000C02C2" w:rsidRPr="00973827" w:rsidRDefault="000C02C2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2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89"/>
        <w:gridCol w:w="1081"/>
        <w:gridCol w:w="243"/>
        <w:gridCol w:w="1382"/>
        <w:gridCol w:w="239"/>
        <w:gridCol w:w="1016"/>
        <w:gridCol w:w="239"/>
        <w:gridCol w:w="1372"/>
        <w:gridCol w:w="11"/>
      </w:tblGrid>
      <w:tr w:rsidR="009D3DB3" w14:paraId="2B635148" w14:textId="77777777" w:rsidTr="0057374C">
        <w:trPr>
          <w:gridAfter w:val="1"/>
          <w:wAfter w:w="5" w:type="pct"/>
          <w:tblHeader/>
        </w:trPr>
        <w:tc>
          <w:tcPr>
            <w:tcW w:w="1989" w:type="pct"/>
          </w:tcPr>
          <w:p w14:paraId="23738D2B" w14:textId="77777777" w:rsidR="009D3DB3" w:rsidRPr="005A07D7" w:rsidRDefault="009D3D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22FB7E51" w14:textId="77777777" w:rsidR="009D3DB3" w:rsidRPr="005A07D7" w:rsidRDefault="009D3D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529BF25" w14:textId="77777777" w:rsidR="009D3DB3" w:rsidRPr="005A07D7" w:rsidRDefault="009D3D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4D96C07D" w14:textId="77777777" w:rsidR="009D3DB3" w:rsidRPr="005A07D7" w:rsidRDefault="009D3D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BB50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5A07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07D7" w14:paraId="02600F85" w14:textId="77777777" w:rsidTr="0057374C">
        <w:trPr>
          <w:trHeight w:val="1109"/>
          <w:tblHeader/>
        </w:trPr>
        <w:tc>
          <w:tcPr>
            <w:tcW w:w="1989" w:type="pct"/>
          </w:tcPr>
          <w:p w14:paraId="1C31F0C7" w14:textId="77777777" w:rsidR="000C02C2" w:rsidRPr="005A07D7" w:rsidRDefault="000C02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  <w:p w14:paraId="42EECFEB" w14:textId="77777777" w:rsidR="000C02C2" w:rsidRPr="005A07D7" w:rsidRDefault="000C02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  <w:p w14:paraId="5EAB4B1A" w14:textId="77777777" w:rsidR="000C02C2" w:rsidRPr="005A07D7" w:rsidRDefault="000C02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  <w:hideMark/>
          </w:tcPr>
          <w:p w14:paraId="6C6D1163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2F410737" w14:textId="77777777" w:rsidR="005A07D7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5A07D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CBE9362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0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" w:type="pct"/>
          </w:tcPr>
          <w:p w14:paraId="6628FE9A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745" w:type="pct"/>
            <w:hideMark/>
          </w:tcPr>
          <w:p w14:paraId="4DBC3848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48C7EFEE" w14:textId="77777777" w:rsidR="005A07D7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</w:p>
          <w:p w14:paraId="394C6C21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0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43DD12B1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  <w:hideMark/>
          </w:tcPr>
          <w:p w14:paraId="1322EEF0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3E353079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5A07D7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="00BB50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19917025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745" w:type="pct"/>
            <w:gridSpan w:val="2"/>
            <w:hideMark/>
          </w:tcPr>
          <w:p w14:paraId="7B87FB47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2ABFC9B5" w14:textId="77777777" w:rsidR="005A07D7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</w:p>
          <w:p w14:paraId="1AA9E26C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0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C02C2" w14:paraId="6D50150D" w14:textId="77777777" w:rsidTr="0057374C">
        <w:trPr>
          <w:gridAfter w:val="1"/>
          <w:wAfter w:w="5" w:type="pct"/>
          <w:tblHeader/>
        </w:trPr>
        <w:tc>
          <w:tcPr>
            <w:tcW w:w="1989" w:type="pct"/>
          </w:tcPr>
          <w:p w14:paraId="3A402354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3005" w:type="pct"/>
            <w:gridSpan w:val="7"/>
            <w:hideMark/>
          </w:tcPr>
          <w:p w14:paraId="49982855" w14:textId="77777777" w:rsidR="000C02C2" w:rsidRPr="005A07D7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C799E" w:rsidRPr="005A07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5A07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D315A" w14:paraId="2DB0381E" w14:textId="77777777" w:rsidTr="0057374C">
        <w:trPr>
          <w:gridAfter w:val="1"/>
          <w:wAfter w:w="7" w:type="pct"/>
          <w:tblHeader/>
        </w:trPr>
        <w:tc>
          <w:tcPr>
            <w:tcW w:w="1989" w:type="pct"/>
            <w:hideMark/>
          </w:tcPr>
          <w:p w14:paraId="34447B33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hint="cs"/>
                <w:i/>
                <w:iCs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583" w:type="pct"/>
          </w:tcPr>
          <w:p w14:paraId="42372786" w14:textId="77777777" w:rsidR="009D315A" w:rsidRPr="009D315A" w:rsidRDefault="007B78BF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41</w:t>
            </w:r>
            <w:r w:rsidR="009D315A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31" w:type="pct"/>
          </w:tcPr>
          <w:p w14:paraId="58F40AE8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745" w:type="pct"/>
          </w:tcPr>
          <w:p w14:paraId="25534E35" w14:textId="77777777" w:rsidR="009D315A" w:rsidRPr="00054487" w:rsidRDefault="009D315A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767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9" w:type="pct"/>
          </w:tcPr>
          <w:p w14:paraId="07EC1EA0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26" w:right="-110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548" w:type="pct"/>
          </w:tcPr>
          <w:p w14:paraId="085F8BA9" w14:textId="77777777" w:rsidR="009D315A" w:rsidRPr="005A07D7" w:rsidRDefault="007B78BF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08" w:right="-110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41</w:t>
            </w:r>
            <w:r w:rsidR="009D315A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29" w:type="pct"/>
          </w:tcPr>
          <w:p w14:paraId="547D9A53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738" w:type="pct"/>
          </w:tcPr>
          <w:p w14:paraId="71964A60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10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767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9D315A" w14:paraId="598CDD11" w14:textId="77777777" w:rsidTr="0057374C">
        <w:trPr>
          <w:gridAfter w:val="1"/>
          <w:wAfter w:w="7" w:type="pct"/>
          <w:tblHeader/>
        </w:trPr>
        <w:tc>
          <w:tcPr>
            <w:tcW w:w="1989" w:type="pct"/>
            <w:hideMark/>
          </w:tcPr>
          <w:p w14:paraId="5C659876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อุปกรณ์โครงข่ายระหว่างการติดตั้ง</w:t>
            </w:r>
          </w:p>
        </w:tc>
        <w:tc>
          <w:tcPr>
            <w:tcW w:w="583" w:type="pct"/>
          </w:tcPr>
          <w:p w14:paraId="4096BE3C" w14:textId="77777777" w:rsidR="009D315A" w:rsidRPr="005A07D7" w:rsidRDefault="007B78BF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22</w:t>
            </w:r>
            <w:r w:rsidR="009D315A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31" w:type="pct"/>
          </w:tcPr>
          <w:p w14:paraId="720CD5B1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745" w:type="pct"/>
          </w:tcPr>
          <w:p w14:paraId="716ED598" w14:textId="77777777" w:rsidR="009D315A" w:rsidRPr="005A07D7" w:rsidRDefault="009D315A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155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4051072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26" w:right="-110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548" w:type="pct"/>
          </w:tcPr>
          <w:p w14:paraId="1154B25E" w14:textId="77777777" w:rsidR="009D315A" w:rsidRPr="005A07D7" w:rsidRDefault="007B78BF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08" w:right="-110"/>
              <w:rPr>
                <w:rFonts w:ascii="Angsana New" w:hAnsi="Angsana New" w:hint="cs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22</w:t>
            </w:r>
            <w:r w:rsidR="009D315A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29" w:type="pct"/>
          </w:tcPr>
          <w:p w14:paraId="794B8887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738" w:type="pct"/>
          </w:tcPr>
          <w:p w14:paraId="61C18EB7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10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155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315A" w:rsidRPr="00CF799B" w14:paraId="791F1B47" w14:textId="77777777" w:rsidTr="0057374C">
        <w:trPr>
          <w:gridAfter w:val="1"/>
          <w:wAfter w:w="7" w:type="pct"/>
          <w:tblHeader/>
        </w:trPr>
        <w:tc>
          <w:tcPr>
            <w:tcW w:w="1989" w:type="pct"/>
            <w:hideMark/>
          </w:tcPr>
          <w:p w14:paraId="0C09C62C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3629" w14:textId="77777777" w:rsidR="009D315A" w:rsidRPr="0057374C" w:rsidRDefault="007B78BF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10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9D315A" w:rsidRPr="005737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131" w:type="pct"/>
          </w:tcPr>
          <w:p w14:paraId="329EBB3B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1957C" w14:textId="77777777" w:rsidR="009D315A" w:rsidRPr="005A07D7" w:rsidRDefault="009D315A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1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C5081BA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26" w:right="-11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D8194" w14:textId="77777777" w:rsidR="009D315A" w:rsidRPr="0057374C" w:rsidRDefault="007B78BF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9D315A" w:rsidRPr="005737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129" w:type="pct"/>
          </w:tcPr>
          <w:p w14:paraId="6AB0EFC4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B2CB7" w14:textId="77777777" w:rsidR="009D315A" w:rsidRPr="005A07D7" w:rsidRDefault="009D315A" w:rsidP="009D3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1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96678D7" w14:textId="77777777" w:rsidR="000C02C2" w:rsidRPr="00973827" w:rsidRDefault="000C02C2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B36A84C" w14:textId="77777777" w:rsidR="000C02C2" w:rsidRPr="003D41E8" w:rsidRDefault="005003A3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5003A3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</w:t>
      </w:r>
      <w:r w:rsidRPr="005003A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5003A3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อาคารและอุปกรณ์</w:t>
      </w:r>
    </w:p>
    <w:p w14:paraId="6AE33D6E" w14:textId="77777777" w:rsidR="000C02C2" w:rsidRPr="00973827" w:rsidRDefault="000C02C2" w:rsidP="000C0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AB88C4A" w14:textId="77777777" w:rsidR="000C02C2" w:rsidRDefault="000C02C2" w:rsidP="000C0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C02C2">
        <w:rPr>
          <w:rFonts w:ascii="Angsana New" w:hAnsi="Angsana New" w:hint="cs"/>
          <w:sz w:val="30"/>
          <w:szCs w:val="30"/>
          <w:cs/>
        </w:rPr>
        <w:t>การซื้อ</w:t>
      </w:r>
      <w:r w:rsidRPr="000C02C2">
        <w:rPr>
          <w:rFonts w:ascii="Angsana New" w:hAnsi="Angsana New"/>
          <w:sz w:val="30"/>
          <w:szCs w:val="30"/>
          <w:cs/>
        </w:rPr>
        <w:t xml:space="preserve"> </w:t>
      </w:r>
      <w:r w:rsidRPr="000C02C2">
        <w:rPr>
          <w:rFonts w:ascii="Angsana New" w:hAnsi="Angsana New" w:hint="cs"/>
          <w:sz w:val="30"/>
          <w:szCs w:val="30"/>
          <w:cs/>
        </w:rPr>
        <w:t>จำหน่าย</w:t>
      </w:r>
      <w:r w:rsidRPr="000C02C2">
        <w:rPr>
          <w:rFonts w:ascii="Angsana New" w:hAnsi="Angsana New"/>
          <w:sz w:val="30"/>
          <w:szCs w:val="30"/>
          <w:cs/>
        </w:rPr>
        <w:t xml:space="preserve"> </w:t>
      </w:r>
      <w:r w:rsidRPr="000C02C2">
        <w:rPr>
          <w:rFonts w:ascii="Angsana New" w:hAnsi="Angsana New" w:hint="cs"/>
          <w:sz w:val="30"/>
          <w:szCs w:val="30"/>
          <w:cs/>
        </w:rPr>
        <w:t>และโอน</w:t>
      </w:r>
      <w:r w:rsidR="005003A3" w:rsidRPr="005003A3">
        <w:rPr>
          <w:rFonts w:ascii="Angsana New" w:hAnsi="Angsana New" w:hint="cs"/>
          <w:sz w:val="30"/>
          <w:szCs w:val="30"/>
          <w:cs/>
        </w:rPr>
        <w:t>ที่ดิน</w:t>
      </w:r>
      <w:r w:rsidR="005003A3" w:rsidRPr="005003A3">
        <w:rPr>
          <w:rFonts w:ascii="Angsana New" w:hAnsi="Angsana New"/>
          <w:sz w:val="30"/>
          <w:szCs w:val="30"/>
          <w:cs/>
        </w:rPr>
        <w:t xml:space="preserve"> </w:t>
      </w:r>
      <w:r w:rsidR="005003A3" w:rsidRPr="005003A3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0C02C2">
        <w:rPr>
          <w:rFonts w:ascii="Angsana New" w:hAnsi="Angsana New" w:hint="cs"/>
          <w:sz w:val="30"/>
          <w:szCs w:val="30"/>
          <w:cs/>
        </w:rPr>
        <w:t>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0C02C2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C02C2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31</w:t>
      </w:r>
      <w:r w:rsidRPr="000C02C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="00BB501B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02C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4EAB8F2" w14:textId="77777777" w:rsidR="000C02C2" w:rsidRPr="00973827" w:rsidRDefault="000C02C2" w:rsidP="000C0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88"/>
        <w:gridCol w:w="1079"/>
        <w:gridCol w:w="239"/>
        <w:gridCol w:w="1383"/>
        <w:gridCol w:w="239"/>
        <w:gridCol w:w="1023"/>
        <w:gridCol w:w="243"/>
        <w:gridCol w:w="1376"/>
      </w:tblGrid>
      <w:tr w:rsidR="009D3DB3" w:rsidRPr="00644C36" w14:paraId="4E5C58F9" w14:textId="77777777" w:rsidTr="0057374C">
        <w:trPr>
          <w:tblHeader/>
        </w:trPr>
        <w:tc>
          <w:tcPr>
            <w:tcW w:w="1989" w:type="pct"/>
          </w:tcPr>
          <w:p w14:paraId="3BC5C905" w14:textId="77777777" w:rsidR="009D3DB3" w:rsidRPr="00644C36" w:rsidRDefault="009D3DB3" w:rsidP="009D3D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7" w:type="pct"/>
            <w:gridSpan w:val="3"/>
          </w:tcPr>
          <w:p w14:paraId="2DBDABFE" w14:textId="77777777" w:rsidR="009D3DB3" w:rsidRPr="005A07D7" w:rsidRDefault="009D3DB3" w:rsidP="009D3D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07C0DAE" w14:textId="77777777" w:rsidR="009D3DB3" w:rsidRPr="005A07D7" w:rsidRDefault="009D3DB3" w:rsidP="009D3D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14:paraId="1225C752" w14:textId="77777777" w:rsidR="009D3DB3" w:rsidRPr="005A07D7" w:rsidRDefault="009D3DB3" w:rsidP="009D3D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BB50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1D0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5A07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07D7" w:rsidRPr="00644C36" w14:paraId="0127AAC2" w14:textId="77777777" w:rsidTr="0057374C">
        <w:trPr>
          <w:trHeight w:val="1109"/>
          <w:tblHeader/>
        </w:trPr>
        <w:tc>
          <w:tcPr>
            <w:tcW w:w="1989" w:type="pct"/>
          </w:tcPr>
          <w:p w14:paraId="47CE2D89" w14:textId="77777777" w:rsidR="005A07D7" w:rsidRPr="00644C36" w:rsidRDefault="005A07D7" w:rsidP="005A07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B5BBE2" w14:textId="77777777" w:rsidR="005A07D7" w:rsidRPr="00644C36" w:rsidRDefault="005A07D7" w:rsidP="005A07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F5A226" w14:textId="77777777" w:rsidR="005A07D7" w:rsidRPr="00644C36" w:rsidRDefault="005A07D7" w:rsidP="005A07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  <w:hideMark/>
          </w:tcPr>
          <w:p w14:paraId="0B5A4581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21291419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5A07D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3FF4B955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0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2A76B8D6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746" w:type="pct"/>
            <w:hideMark/>
          </w:tcPr>
          <w:p w14:paraId="279DC41C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6A791BE5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</w:p>
          <w:p w14:paraId="43300319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0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23F3A6EF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  <w:hideMark/>
          </w:tcPr>
          <w:p w14:paraId="5557D1ED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251D464B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5A07D7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="00BB50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" w:type="pct"/>
          </w:tcPr>
          <w:p w14:paraId="6F1E72E0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743" w:type="pct"/>
            <w:hideMark/>
          </w:tcPr>
          <w:p w14:paraId="7E29EE16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299FC5CB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</w:p>
          <w:p w14:paraId="7173C3B3" w14:textId="77777777" w:rsidR="005A07D7" w:rsidRPr="005A07D7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5A07D7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0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07D7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C02C2" w:rsidRPr="00644C36" w14:paraId="5F35B76A" w14:textId="77777777" w:rsidTr="0057374C">
        <w:trPr>
          <w:tblHeader/>
        </w:trPr>
        <w:tc>
          <w:tcPr>
            <w:tcW w:w="1989" w:type="pct"/>
          </w:tcPr>
          <w:p w14:paraId="69CE8A59" w14:textId="77777777" w:rsidR="000C02C2" w:rsidRPr="00644C36" w:rsidRDefault="000C02C2" w:rsidP="000F61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1" w:type="pct"/>
            <w:gridSpan w:val="7"/>
            <w:hideMark/>
          </w:tcPr>
          <w:p w14:paraId="339E692D" w14:textId="77777777" w:rsidR="000C02C2" w:rsidRPr="00644C36" w:rsidRDefault="000C02C2" w:rsidP="000F61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C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C799E" w:rsidRPr="00644C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</w:t>
            </w:r>
            <w:r w:rsidRPr="00644C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3E420D" w:rsidRPr="00644C36" w14:paraId="7FA3B4A7" w14:textId="77777777" w:rsidTr="0057374C">
        <w:trPr>
          <w:tblHeader/>
        </w:trPr>
        <w:tc>
          <w:tcPr>
            <w:tcW w:w="1989" w:type="pct"/>
            <w:hideMark/>
          </w:tcPr>
          <w:p w14:paraId="2ACA5612" w14:textId="77777777" w:rsidR="003E420D" w:rsidRPr="00644C36" w:rsidRDefault="003E420D" w:rsidP="003E42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4C3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2" w:type="pct"/>
          </w:tcPr>
          <w:p w14:paraId="2F54ADFB" w14:textId="77777777" w:rsidR="003E420D" w:rsidRPr="00644C36" w:rsidRDefault="007F3714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37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EA34DEC" w14:textId="77777777" w:rsidR="003E420D" w:rsidRPr="00644C36" w:rsidRDefault="003E420D" w:rsidP="0004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</w:tcPr>
          <w:p w14:paraId="39F14B79" w14:textId="77777777" w:rsidR="003E420D" w:rsidRPr="00644C36" w:rsidRDefault="007F3714" w:rsidP="0004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176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E93AA5" w14:textId="77777777" w:rsidR="003E420D" w:rsidRPr="00644C36" w:rsidRDefault="003E420D" w:rsidP="0004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26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67BB60B" w14:textId="77777777" w:rsidR="003E420D" w:rsidRPr="00644C36" w:rsidRDefault="007F3714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37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3037F43" w14:textId="77777777" w:rsidR="003E420D" w:rsidRPr="00644C36" w:rsidRDefault="003E420D" w:rsidP="0004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6836212D" w14:textId="77777777" w:rsidR="003E420D" w:rsidRPr="00644C36" w:rsidRDefault="007F3714" w:rsidP="0004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176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420D" w:rsidRPr="00644C36" w14:paraId="1A2A0473" w14:textId="77777777" w:rsidTr="0057374C">
        <w:trPr>
          <w:trHeight w:val="74"/>
          <w:tblHeader/>
        </w:trPr>
        <w:tc>
          <w:tcPr>
            <w:tcW w:w="1989" w:type="pct"/>
          </w:tcPr>
          <w:p w14:paraId="46566DCB" w14:textId="77777777" w:rsidR="003E420D" w:rsidRPr="00644C36" w:rsidRDefault="003E420D" w:rsidP="003E42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44C36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อาคารและส่วนปรับปรุงสินทรัพย์เช่า</w:t>
            </w:r>
          </w:p>
        </w:tc>
        <w:tc>
          <w:tcPr>
            <w:tcW w:w="582" w:type="pct"/>
          </w:tcPr>
          <w:p w14:paraId="7CBED9C9" w14:textId="77777777" w:rsidR="003E420D" w:rsidRPr="00644C36" w:rsidRDefault="007F3714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37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0B5FA71" w14:textId="77777777" w:rsidR="003E420D" w:rsidRPr="00644C36" w:rsidRDefault="003E420D" w:rsidP="0004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</w:tcPr>
          <w:p w14:paraId="205595CC" w14:textId="77777777" w:rsidR="003E420D" w:rsidRPr="00644C36" w:rsidRDefault="007F3714" w:rsidP="0004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176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E60774C" w14:textId="77777777" w:rsidR="003E420D" w:rsidRPr="00644C36" w:rsidRDefault="003E420D" w:rsidP="0004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26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5CD5D54" w14:textId="77777777" w:rsidR="003E420D" w:rsidRPr="00644C36" w:rsidRDefault="007F3714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37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2821444" w14:textId="77777777" w:rsidR="003E420D" w:rsidRPr="00644C36" w:rsidRDefault="003E420D" w:rsidP="0004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635049BF" w14:textId="77777777" w:rsidR="003E420D" w:rsidRPr="00644C36" w:rsidRDefault="007F3714" w:rsidP="0004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176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527E" w:rsidRPr="00644C36" w14:paraId="316A0062" w14:textId="77777777" w:rsidTr="0057374C">
        <w:trPr>
          <w:tblHeader/>
        </w:trPr>
        <w:tc>
          <w:tcPr>
            <w:tcW w:w="1989" w:type="pct"/>
          </w:tcPr>
          <w:p w14:paraId="58F95E02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644C3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="002F7B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4C36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ติดตั้งและอุปกรณ์สำนักงาน</w:t>
            </w:r>
          </w:p>
        </w:tc>
        <w:tc>
          <w:tcPr>
            <w:tcW w:w="582" w:type="pct"/>
          </w:tcPr>
          <w:p w14:paraId="71984F56" w14:textId="77777777" w:rsidR="00D3527E" w:rsidRPr="00644C36" w:rsidRDefault="007B78BF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9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3</w:t>
            </w:r>
            <w:r w:rsidR="00D3527E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129" w:type="pct"/>
          </w:tcPr>
          <w:p w14:paraId="7B28838F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</w:tcPr>
          <w:p w14:paraId="5C4C05C0" w14:textId="77777777" w:rsidR="00D3527E" w:rsidRPr="00644C36" w:rsidRDefault="00D3527E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6B8579E1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26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7AA1927D" w14:textId="77777777" w:rsidR="00D3527E" w:rsidRPr="00644C36" w:rsidRDefault="007B78BF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9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3</w:t>
            </w:r>
            <w:r w:rsidR="00D3527E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131" w:type="pct"/>
          </w:tcPr>
          <w:p w14:paraId="237DB907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292FFF83" w14:textId="77777777" w:rsidR="00D3527E" w:rsidRPr="00644C36" w:rsidRDefault="00D3527E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176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527E" w:rsidRPr="00644C36" w14:paraId="44EF35BF" w14:textId="77777777" w:rsidTr="0057374C">
        <w:trPr>
          <w:tblHeader/>
        </w:trPr>
        <w:tc>
          <w:tcPr>
            <w:tcW w:w="1989" w:type="pct"/>
          </w:tcPr>
          <w:p w14:paraId="4A9D877E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644C3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2" w:type="pct"/>
          </w:tcPr>
          <w:p w14:paraId="1863C916" w14:textId="77777777" w:rsidR="00D3527E" w:rsidRPr="00644C36" w:rsidRDefault="00D3527E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37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7262270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</w:tcPr>
          <w:p w14:paraId="1D040D8A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176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F881B5C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26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38E630C" w14:textId="77777777" w:rsidR="00D3527E" w:rsidRPr="00644C36" w:rsidRDefault="00D3527E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37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87AC043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482EC2AD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176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527E" w:rsidRPr="00644C36" w14:paraId="6D948CF1" w14:textId="77777777" w:rsidTr="0057374C">
        <w:trPr>
          <w:tblHeader/>
        </w:trPr>
        <w:tc>
          <w:tcPr>
            <w:tcW w:w="1989" w:type="pct"/>
            <w:hideMark/>
          </w:tcPr>
          <w:p w14:paraId="27EDC47E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4C36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สินทรัพย์ระหว่างการติดตั้ง</w:t>
            </w:r>
          </w:p>
        </w:tc>
        <w:tc>
          <w:tcPr>
            <w:tcW w:w="582" w:type="pct"/>
          </w:tcPr>
          <w:p w14:paraId="6797E306" w14:textId="77777777" w:rsidR="00D3527E" w:rsidRPr="00D3527E" w:rsidRDefault="007B78BF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9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8</w:t>
            </w:r>
            <w:r w:rsidR="00D3527E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29" w:type="pct"/>
          </w:tcPr>
          <w:p w14:paraId="48ED416F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" w:type="pct"/>
          </w:tcPr>
          <w:p w14:paraId="50F41A83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176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FA9EF9A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26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7559C2E1" w14:textId="77777777" w:rsidR="00D3527E" w:rsidRPr="00644C36" w:rsidRDefault="007B78BF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9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8</w:t>
            </w:r>
            <w:r w:rsidR="00D3527E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31" w:type="pct"/>
          </w:tcPr>
          <w:p w14:paraId="0F962D13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0F4BE4C8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176" w:right="-190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527E" w:rsidRPr="00BE5068" w14:paraId="0B075A8F" w14:textId="77777777" w:rsidTr="0057374C">
        <w:trPr>
          <w:tblHeader/>
        </w:trPr>
        <w:tc>
          <w:tcPr>
            <w:tcW w:w="1989" w:type="pct"/>
            <w:hideMark/>
          </w:tcPr>
          <w:p w14:paraId="76EFF3E8" w14:textId="77777777" w:rsidR="00D3527E" w:rsidRPr="00644C36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C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6CFCF2" w14:textId="77777777" w:rsidR="00D3527E" w:rsidRPr="0057374C" w:rsidRDefault="007B78BF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3527E" w:rsidRPr="005737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129" w:type="pct"/>
          </w:tcPr>
          <w:p w14:paraId="6630BEE2" w14:textId="77777777" w:rsidR="00D3527E" w:rsidRPr="0057374C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17BE63" w14:textId="77777777" w:rsidR="00D3527E" w:rsidRPr="0057374C" w:rsidRDefault="00D3527E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176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74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7374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64EFD772" w14:textId="77777777" w:rsidR="00D3527E" w:rsidRPr="0057374C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26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91770" w14:textId="77777777" w:rsidR="00D3527E" w:rsidRPr="0057374C" w:rsidRDefault="007B78BF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3527E" w:rsidRPr="005737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131" w:type="pct"/>
          </w:tcPr>
          <w:p w14:paraId="23751A87" w14:textId="77777777" w:rsidR="00D3527E" w:rsidRPr="0057374C" w:rsidRDefault="00D3527E" w:rsidP="00D3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763AA" w14:textId="77777777" w:rsidR="00D3527E" w:rsidRPr="0057374C" w:rsidRDefault="00D3527E" w:rsidP="00573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176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74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7374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429E5B5" w14:textId="77777777" w:rsidR="000F614D" w:rsidRDefault="003E420D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465E2EB7" w14:textId="77777777" w:rsidR="003E420D" w:rsidRPr="006E3C67" w:rsidRDefault="003E420D" w:rsidP="003E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22"/>
          <w:szCs w:val="22"/>
        </w:rPr>
      </w:pPr>
    </w:p>
    <w:p w14:paraId="2632F3C8" w14:textId="77777777" w:rsidR="003E420D" w:rsidRPr="00757B9C" w:rsidRDefault="003E420D" w:rsidP="0035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hint="cs"/>
          <w:sz w:val="30"/>
          <w:szCs w:val="30"/>
          <w:lang w:val="th-TH"/>
        </w:rPr>
      </w:pPr>
      <w:r w:rsidRPr="00757B9C">
        <w:rPr>
          <w:rFonts w:ascii="Angsana New" w:hAnsi="Angsana New" w:hint="cs"/>
          <w:sz w:val="30"/>
          <w:szCs w:val="30"/>
          <w:cs/>
          <w:lang w:val="th-TH"/>
        </w:rPr>
        <w:t>ในระหว่างงวดสามเดือนสิ้นสุดวันที่</w:t>
      </w:r>
      <w:r w:rsidRPr="00757B9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31</w:t>
      </w:r>
      <w:r w:rsidRPr="00757B9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7B9C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="007B78BF" w:rsidRPr="007B78BF">
        <w:rPr>
          <w:rFonts w:ascii="Angsana New" w:hAnsi="Angsana New"/>
          <w:sz w:val="30"/>
          <w:szCs w:val="30"/>
        </w:rPr>
        <w:t>2564</w:t>
      </w:r>
      <w:r w:rsidRPr="00757B9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7B9C">
        <w:rPr>
          <w:rFonts w:ascii="Angsana New" w:hAnsi="Angsana New" w:hint="cs"/>
          <w:sz w:val="30"/>
          <w:szCs w:val="30"/>
          <w:cs/>
          <w:lang w:val="th-TH"/>
        </w:rPr>
        <w:t>กลุ่มบริษัทเช่าอาคารและยานพาหนะเป็นระยะเวลา</w:t>
      </w:r>
      <w:r w:rsidRPr="00757B9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</w:t>
      </w:r>
      <w:r w:rsidRPr="00757B9C">
        <w:rPr>
          <w:rFonts w:ascii="Angsana New" w:hAnsi="Angsana New"/>
          <w:sz w:val="30"/>
          <w:szCs w:val="30"/>
        </w:rPr>
        <w:t xml:space="preserve"> </w:t>
      </w:r>
      <w:r w:rsidRPr="00757B9C">
        <w:rPr>
          <w:rFonts w:ascii="Angsana New" w:hAnsi="Angsana New" w:hint="cs"/>
          <w:sz w:val="30"/>
          <w:szCs w:val="30"/>
          <w:cs/>
        </w:rPr>
        <w:t>ถึง</w:t>
      </w:r>
      <w:r w:rsidRPr="00757B9C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6</w:t>
      </w:r>
      <w:r w:rsidRPr="00757B9C">
        <w:rPr>
          <w:rFonts w:ascii="Angsana New" w:hAnsi="Angsana New"/>
          <w:sz w:val="30"/>
          <w:szCs w:val="30"/>
          <w:lang w:val="th-TH"/>
        </w:rPr>
        <w:t xml:space="preserve"> </w:t>
      </w:r>
      <w:r w:rsidRPr="00757B9C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757B9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7B9C">
        <w:rPr>
          <w:rFonts w:ascii="Angsana New" w:hAnsi="Angsana New" w:hint="cs"/>
          <w:sz w:val="30"/>
          <w:szCs w:val="30"/>
          <w:cs/>
          <w:lang w:val="th-TH"/>
        </w:rPr>
        <w:t>โดยมีค่าเช่าคงที่ตลอดอายุสัญญา</w:t>
      </w:r>
    </w:p>
    <w:p w14:paraId="0BBEF635" w14:textId="77777777" w:rsidR="003E420D" w:rsidRPr="006E3C67" w:rsidRDefault="003E420D" w:rsidP="003E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22"/>
          <w:szCs w:val="22"/>
          <w:lang w:val="th-TH"/>
        </w:rPr>
      </w:pPr>
    </w:p>
    <w:p w14:paraId="37F80BB9" w14:textId="77777777" w:rsidR="00296390" w:rsidRPr="00757B9C" w:rsidRDefault="00296390" w:rsidP="0035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57B9C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BB501B">
        <w:rPr>
          <w:rFonts w:ascii="Angsana New" w:hAnsi="Angsana New" w:hint="cs"/>
          <w:sz w:val="30"/>
          <w:szCs w:val="30"/>
          <w:cs/>
        </w:rPr>
        <w:t>สาม</w:t>
      </w:r>
      <w:r w:rsidRPr="00757B9C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757B9C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31</w:t>
      </w:r>
      <w:r w:rsidR="00BB501B">
        <w:rPr>
          <w:rFonts w:ascii="Angsana New" w:hAnsi="Angsana New"/>
          <w:sz w:val="30"/>
          <w:szCs w:val="30"/>
        </w:rPr>
        <w:t xml:space="preserve"> </w:t>
      </w:r>
      <w:r w:rsidR="00BB501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B78BF" w:rsidRPr="007B78BF">
        <w:rPr>
          <w:rFonts w:ascii="Angsana New" w:hAnsi="Angsana New"/>
          <w:sz w:val="30"/>
          <w:szCs w:val="30"/>
        </w:rPr>
        <w:t>2564</w:t>
      </w:r>
      <w:r w:rsidRPr="00757B9C">
        <w:rPr>
          <w:rFonts w:ascii="Angsana New" w:hAnsi="Angsana New"/>
          <w:sz w:val="30"/>
          <w:szCs w:val="30"/>
          <w:cs/>
        </w:rPr>
        <w:t xml:space="preserve"> </w:t>
      </w:r>
      <w:r w:rsidRPr="00757B9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1E68216" w14:textId="77777777" w:rsidR="00296390" w:rsidRPr="006E3C67" w:rsidRDefault="00296390" w:rsidP="003E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 w:hint="cs"/>
          <w:sz w:val="22"/>
          <w:szCs w:val="22"/>
          <w:cs/>
          <w:lang w:val="th-TH"/>
        </w:rPr>
      </w:pPr>
    </w:p>
    <w:tbl>
      <w:tblPr>
        <w:tblpPr w:leftFromText="180" w:rightFromText="180" w:vertAnchor="text" w:horzAnchor="margin" w:tblpX="474" w:tblpY="183"/>
        <w:tblW w:w="9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9"/>
        <w:gridCol w:w="990"/>
        <w:gridCol w:w="270"/>
        <w:gridCol w:w="1710"/>
        <w:gridCol w:w="270"/>
        <w:gridCol w:w="1620"/>
      </w:tblGrid>
      <w:tr w:rsidR="00296390" w:rsidRPr="00757B9C" w14:paraId="66C02B83" w14:textId="77777777" w:rsidTr="00730DA2">
        <w:trPr>
          <w:cantSplit/>
          <w:trHeight w:val="103"/>
          <w:tblHeader/>
        </w:trPr>
        <w:tc>
          <w:tcPr>
            <w:tcW w:w="4399" w:type="dxa"/>
            <w:vAlign w:val="center"/>
          </w:tcPr>
          <w:p w14:paraId="43196394" w14:textId="77777777" w:rsidR="00296390" w:rsidRPr="00BA3F1F" w:rsidRDefault="00296390" w:rsidP="00355D5A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400DF996" w14:textId="77777777" w:rsidR="00296390" w:rsidRPr="00BA3F1F" w:rsidRDefault="00296390" w:rsidP="00355D5A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732CBAA4" w14:textId="77777777" w:rsidR="00296390" w:rsidRPr="00BA3F1F" w:rsidRDefault="00296390" w:rsidP="00355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012CE7" w14:textId="77777777" w:rsidR="00296390" w:rsidRPr="00BA3F1F" w:rsidRDefault="00296390" w:rsidP="00355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6244F31" w14:textId="77777777" w:rsidR="00296390" w:rsidRPr="00BA3F1F" w:rsidRDefault="00296390" w:rsidP="00355D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F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79FEEA42" w14:textId="77777777" w:rsidR="00296390" w:rsidRPr="00BA3F1F" w:rsidRDefault="00296390" w:rsidP="00355D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6DCF8D" w14:textId="77777777" w:rsidR="00296390" w:rsidRPr="00BA3F1F" w:rsidRDefault="00296390" w:rsidP="00355D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F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="00BB501B" w:rsidRPr="00BA3F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F97CA2" w:rsidRPr="00BA3F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="00F97CA2" w:rsidRPr="00BA3F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BA3F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96390" w:rsidRPr="00757B9C" w14:paraId="4EAEC0C2" w14:textId="77777777" w:rsidTr="00730DA2">
        <w:trPr>
          <w:cantSplit/>
          <w:trHeight w:val="103"/>
          <w:tblHeader/>
        </w:trPr>
        <w:tc>
          <w:tcPr>
            <w:tcW w:w="4399" w:type="dxa"/>
          </w:tcPr>
          <w:p w14:paraId="755231E1" w14:textId="77777777" w:rsidR="00296390" w:rsidRPr="00BA3F1F" w:rsidRDefault="00296390" w:rsidP="00355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507727" w14:textId="77777777" w:rsidR="00296390" w:rsidRPr="00BA3F1F" w:rsidRDefault="00296390" w:rsidP="00355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7FB18" w14:textId="77777777" w:rsidR="00296390" w:rsidRPr="00BA3F1F" w:rsidRDefault="00296390" w:rsidP="00355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E689F29" w14:textId="77777777" w:rsidR="00296390" w:rsidRPr="00BA3F1F" w:rsidRDefault="00296390" w:rsidP="00355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B9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757B9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377A9" w:rsidRPr="00757B9C" w14:paraId="66434DD3" w14:textId="77777777" w:rsidTr="00730DA2">
        <w:trPr>
          <w:cantSplit/>
        </w:trPr>
        <w:tc>
          <w:tcPr>
            <w:tcW w:w="4399" w:type="dxa"/>
          </w:tcPr>
          <w:p w14:paraId="2125BCA7" w14:textId="77777777" w:rsidR="00D377A9" w:rsidRPr="00BA3F1F" w:rsidRDefault="00D377A9" w:rsidP="00D377A9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A3F1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1</w:t>
            </w:r>
            <w:r w:rsidRPr="00BA3F1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3FC314E8" w14:textId="77777777" w:rsidR="00D377A9" w:rsidRPr="00BA3F1F" w:rsidRDefault="00D377A9" w:rsidP="00D3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 w:right="3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5D1A3" w14:textId="77777777" w:rsidR="00D377A9" w:rsidRPr="00BA3F1F" w:rsidRDefault="00D377A9" w:rsidP="00D3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 w:right="3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482D64" w14:textId="77777777" w:rsidR="00D377A9" w:rsidRPr="00BA3F1F" w:rsidRDefault="007B78BF" w:rsidP="00D377A9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="00D377A9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  <w:vAlign w:val="bottom"/>
          </w:tcPr>
          <w:p w14:paraId="4801FA45" w14:textId="77777777" w:rsidR="00D377A9" w:rsidRPr="00BA3F1F" w:rsidRDefault="00D377A9" w:rsidP="00D377A9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EAF19A" w14:textId="77777777" w:rsidR="00D377A9" w:rsidRPr="00BA3F1F" w:rsidRDefault="007B78BF" w:rsidP="00D377A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="00D377A9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</w:tr>
      <w:tr w:rsidR="00D377A9" w:rsidRPr="00757B9C" w14:paraId="276666ED" w14:textId="77777777" w:rsidTr="00730DA2">
        <w:trPr>
          <w:cantSplit/>
        </w:trPr>
        <w:tc>
          <w:tcPr>
            <w:tcW w:w="4399" w:type="dxa"/>
          </w:tcPr>
          <w:p w14:paraId="3F0D904A" w14:textId="77777777" w:rsidR="00D377A9" w:rsidRPr="00BA3F1F" w:rsidRDefault="00D377A9" w:rsidP="00D377A9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A3F1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6652B4C" w14:textId="77777777" w:rsidR="00D377A9" w:rsidRPr="00BA3F1F" w:rsidRDefault="00D377A9" w:rsidP="00D3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 w:right="3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AAFDD" w14:textId="77777777" w:rsidR="00D377A9" w:rsidRPr="00BA3F1F" w:rsidRDefault="00D377A9" w:rsidP="00D3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 w:right="3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079A666" w14:textId="77777777" w:rsidR="00D377A9" w:rsidRPr="00BA3F1F" w:rsidRDefault="007B78BF" w:rsidP="00D377A9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377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7B78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65F16D4C" w14:textId="77777777" w:rsidR="00D377A9" w:rsidRPr="00BA3F1F" w:rsidRDefault="00D377A9" w:rsidP="00D3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/>
              <w:ind w:left="-126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FAD911" w14:textId="77777777" w:rsidR="00D377A9" w:rsidRPr="00BA3F1F" w:rsidRDefault="007B78BF" w:rsidP="00D377A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377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7B78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</w:t>
            </w:r>
          </w:p>
        </w:tc>
      </w:tr>
      <w:tr w:rsidR="00D377A9" w:rsidRPr="00757B9C" w14:paraId="147FD5D4" w14:textId="77777777" w:rsidTr="00730DA2">
        <w:trPr>
          <w:cantSplit/>
        </w:trPr>
        <w:tc>
          <w:tcPr>
            <w:tcW w:w="4399" w:type="dxa"/>
          </w:tcPr>
          <w:p w14:paraId="1E874E6B" w14:textId="77777777" w:rsidR="00D377A9" w:rsidRPr="00BA3F1F" w:rsidRDefault="00D377A9" w:rsidP="00D377A9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A3F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3F1F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47D81AD0" w14:textId="77777777" w:rsidR="00D377A9" w:rsidRPr="00BA3F1F" w:rsidRDefault="00D377A9" w:rsidP="00D3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98364" w14:textId="77777777" w:rsidR="00D377A9" w:rsidRPr="00BA3F1F" w:rsidRDefault="00D377A9" w:rsidP="00D3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E826765" w14:textId="77777777" w:rsidR="00D377A9" w:rsidRPr="00BA3F1F" w:rsidRDefault="00D377A9" w:rsidP="00D377A9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B78BF" w:rsidRPr="007B78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BC58640" w14:textId="77777777" w:rsidR="00D377A9" w:rsidRPr="00BA3F1F" w:rsidRDefault="00D377A9" w:rsidP="00D3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/>
              <w:ind w:left="-126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BC290D" w14:textId="77777777" w:rsidR="00D377A9" w:rsidRPr="00BA3F1F" w:rsidRDefault="00D377A9" w:rsidP="00D377A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B78BF" w:rsidRPr="007B78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77A9" w:rsidRPr="00757B9C" w14:paraId="30392D5C" w14:textId="77777777" w:rsidTr="00730DA2">
        <w:trPr>
          <w:cantSplit/>
        </w:trPr>
        <w:tc>
          <w:tcPr>
            <w:tcW w:w="4399" w:type="dxa"/>
            <w:shd w:val="clear" w:color="auto" w:fill="auto"/>
          </w:tcPr>
          <w:p w14:paraId="073AF478" w14:textId="77777777" w:rsidR="00D377A9" w:rsidRPr="00BA3F1F" w:rsidRDefault="00D377A9" w:rsidP="00D377A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F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A3F1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A3F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BA3F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7BC159E2" w14:textId="77777777" w:rsidR="00D377A9" w:rsidRPr="00BA3F1F" w:rsidRDefault="00D377A9" w:rsidP="00D3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23F71" w14:textId="77777777" w:rsidR="00D377A9" w:rsidRPr="00BA3F1F" w:rsidRDefault="00D377A9" w:rsidP="00D3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68B422" w14:textId="77777777" w:rsidR="00D377A9" w:rsidRPr="00BA3F1F" w:rsidRDefault="007B78BF" w:rsidP="00D377A9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0"/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  <w:r w:rsidR="00D377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70" w:type="dxa"/>
          </w:tcPr>
          <w:p w14:paraId="45D34D46" w14:textId="77777777" w:rsidR="00D377A9" w:rsidRPr="00BA3F1F" w:rsidRDefault="00D377A9" w:rsidP="00D3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/>
              <w:ind w:left="-126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856DD" w14:textId="77777777" w:rsidR="00D377A9" w:rsidRPr="00BA3F1F" w:rsidRDefault="007B78BF" w:rsidP="00D377A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  <w:r w:rsidR="00D377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673</w:t>
            </w:r>
          </w:p>
        </w:tc>
      </w:tr>
    </w:tbl>
    <w:p w14:paraId="1C8DEA6E" w14:textId="77777777" w:rsidR="00296390" w:rsidRPr="006E3C67" w:rsidRDefault="00296390" w:rsidP="003E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 w:hint="cs"/>
          <w:sz w:val="22"/>
          <w:szCs w:val="22"/>
          <w:cs/>
          <w:lang w:val="th-TH"/>
        </w:rPr>
      </w:pPr>
    </w:p>
    <w:p w14:paraId="0B6746CB" w14:textId="77777777" w:rsidR="003E420D" w:rsidRDefault="00F97CA2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413A281" w14:textId="77777777" w:rsidR="00C21A39" w:rsidRPr="006E3C67" w:rsidRDefault="00C21A39" w:rsidP="00C21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 w:hint="cs"/>
          <w:b/>
          <w:bCs/>
          <w:sz w:val="22"/>
          <w:szCs w:val="22"/>
          <w:lang w:val="th-TH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68"/>
        <w:gridCol w:w="969"/>
        <w:gridCol w:w="236"/>
        <w:gridCol w:w="1045"/>
        <w:gridCol w:w="236"/>
        <w:gridCol w:w="1028"/>
        <w:gridCol w:w="241"/>
        <w:gridCol w:w="927"/>
        <w:gridCol w:w="236"/>
        <w:gridCol w:w="1022"/>
        <w:gridCol w:w="263"/>
        <w:gridCol w:w="997"/>
      </w:tblGrid>
      <w:tr w:rsidR="00C21A39" w:rsidRPr="00C0178D" w14:paraId="3B877F4D" w14:textId="77777777" w:rsidTr="00BF26E7">
        <w:tc>
          <w:tcPr>
            <w:tcW w:w="2268" w:type="dxa"/>
            <w:shd w:val="clear" w:color="auto" w:fill="auto"/>
          </w:tcPr>
          <w:p w14:paraId="504DF0A6" w14:textId="77777777" w:rsidR="00C21A39" w:rsidRPr="00C21A39" w:rsidRDefault="00C21A39" w:rsidP="00C21A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shd w:val="clear" w:color="auto" w:fill="auto"/>
            <w:vAlign w:val="bottom"/>
            <w:hideMark/>
          </w:tcPr>
          <w:p w14:paraId="5915FC93" w14:textId="77777777" w:rsidR="00C21A39" w:rsidRPr="00C21A39" w:rsidRDefault="00C21A39" w:rsidP="00BF26E7">
            <w:pPr>
              <w:pStyle w:val="acctfourfigures"/>
              <w:tabs>
                <w:tab w:val="decimal" w:pos="702"/>
              </w:tabs>
              <w:spacing w:line="240" w:lineRule="auto"/>
              <w:ind w:firstLine="108"/>
              <w:jc w:val="center"/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</w:pPr>
            <w:r w:rsidRPr="00C21A3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21A39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/ </w:t>
            </w:r>
            <w:r w:rsidRPr="00C21A39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21A39" w:rsidRPr="00C0178D" w14:paraId="145E9BDC" w14:textId="77777777" w:rsidTr="00BF26E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68" w:type="dxa"/>
            <w:shd w:val="clear" w:color="auto" w:fill="auto"/>
          </w:tcPr>
          <w:p w14:paraId="582B7607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4" w:type="dxa"/>
            <w:gridSpan w:val="5"/>
            <w:shd w:val="clear" w:color="auto" w:fill="auto"/>
          </w:tcPr>
          <w:p w14:paraId="165BC835" w14:textId="77777777" w:rsidR="00C21A39" w:rsidRPr="00C0178D" w:rsidRDefault="007B78BF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31</w:t>
            </w:r>
            <w:r w:rsidR="00BF26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26E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78B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5A1C4EAD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5" w:type="dxa"/>
            <w:gridSpan w:val="5"/>
            <w:shd w:val="clear" w:color="auto" w:fill="auto"/>
          </w:tcPr>
          <w:p w14:paraId="0B03303F" w14:textId="77777777" w:rsidR="00C21A39" w:rsidRPr="00C0178D" w:rsidRDefault="007B78BF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7B78B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F26E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B78B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C21A39" w:rsidRPr="00C0178D" w14:paraId="2B2AD98D" w14:textId="77777777" w:rsidTr="00BF26E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68" w:type="dxa"/>
            <w:shd w:val="clear" w:color="auto" w:fill="auto"/>
          </w:tcPr>
          <w:p w14:paraId="0C8DF887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D840FF6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178D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651DB2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830FA86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178D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07BDBE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60724C6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17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B1A9859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6534EB2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178D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EDDA1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0893098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178D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A1A1F86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738052A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17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1A39" w:rsidRPr="00C0178D" w14:paraId="584F34D5" w14:textId="77777777" w:rsidTr="00BF26E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68" w:type="dxa"/>
            <w:shd w:val="clear" w:color="auto" w:fill="auto"/>
          </w:tcPr>
          <w:p w14:paraId="25E8C007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  <w:shd w:val="clear" w:color="auto" w:fill="auto"/>
            <w:vAlign w:val="bottom"/>
          </w:tcPr>
          <w:p w14:paraId="6D1BA328" w14:textId="77777777" w:rsidR="00C21A39" w:rsidRPr="00C0178D" w:rsidRDefault="00C21A39" w:rsidP="006E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178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017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C017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BF26E7" w:rsidRPr="00AA28DB" w14:paraId="54BF5B90" w14:textId="77777777" w:rsidTr="00BF26E7">
        <w:tblPrEx>
          <w:tblLook w:val="04A0" w:firstRow="1" w:lastRow="0" w:firstColumn="1" w:lastColumn="0" w:noHBand="0" w:noVBand="1"/>
        </w:tblPrEx>
        <w:tc>
          <w:tcPr>
            <w:tcW w:w="2268" w:type="dxa"/>
            <w:shd w:val="clear" w:color="auto" w:fill="auto"/>
          </w:tcPr>
          <w:p w14:paraId="71AAC098" w14:textId="77777777" w:rsidR="00BF26E7" w:rsidRPr="00203FD6" w:rsidRDefault="00BF26E7" w:rsidP="00BF26E7">
            <w:pPr>
              <w:ind w:left="166" w:right="-107" w:hanging="18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203FD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203FD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EAB72AB" w14:textId="77777777" w:rsidR="00BF26E7" w:rsidRPr="00C0178D" w:rsidRDefault="00BF26E7" w:rsidP="006E3C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0" w:firstLine="1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17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5ACFE1" w14:textId="77777777" w:rsidR="00BF26E7" w:rsidRPr="00C0178D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0E5C8B4" w14:textId="77777777" w:rsidR="00BF26E7" w:rsidRPr="00C0178D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9</w:t>
            </w:r>
            <w:r w:rsidR="002F7B3E">
              <w:rPr>
                <w:rFonts w:ascii="Angsana New" w:hAnsi="Angsana New"/>
                <w:sz w:val="28"/>
                <w:szCs w:val="28"/>
              </w:rPr>
              <w:t>3</w:t>
            </w:r>
            <w:r w:rsidR="00BF26E7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514C54" w14:textId="77777777" w:rsidR="00BF26E7" w:rsidRPr="00C0178D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BE9E910" w14:textId="77777777" w:rsidR="00BF26E7" w:rsidRPr="00AA28DB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9</w:t>
            </w:r>
            <w:r w:rsidR="002F7B3E">
              <w:rPr>
                <w:rFonts w:ascii="Angsana New" w:hAnsi="Angsana New"/>
                <w:sz w:val="28"/>
                <w:szCs w:val="28"/>
              </w:rPr>
              <w:t>3</w:t>
            </w:r>
            <w:r w:rsidR="00BF26E7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9EF926" w14:textId="77777777" w:rsidR="00BF26E7" w:rsidRPr="00C0178D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8C8D914" w14:textId="77777777" w:rsidR="00BF26E7" w:rsidRPr="00C0178D" w:rsidRDefault="00BF26E7" w:rsidP="00BF26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0" w:firstLine="1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17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CCFE6" w14:textId="77777777" w:rsidR="00BF26E7" w:rsidRPr="00C0178D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400794E" w14:textId="77777777" w:rsidR="00BF26E7" w:rsidRPr="00C0178D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107</w:t>
            </w:r>
            <w:r w:rsidR="00BF26E7" w:rsidRPr="00C0178D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13A7B81" w14:textId="77777777" w:rsidR="00BF26E7" w:rsidRPr="00C0178D" w:rsidRDefault="00BF26E7" w:rsidP="00BF26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0" w:firstLine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BA0D95C" w14:textId="77777777" w:rsidR="00BF26E7" w:rsidRPr="00AA28DB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107</w:t>
            </w:r>
            <w:r w:rsidR="00BF26E7" w:rsidRPr="00AA28DB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BF26E7" w:rsidRPr="00C0178D" w14:paraId="0639C50B" w14:textId="77777777" w:rsidTr="00BF26E7">
        <w:tblPrEx>
          <w:tblLook w:val="04A0" w:firstRow="1" w:lastRow="0" w:firstColumn="1" w:lastColumn="0" w:noHBand="0" w:noVBand="1"/>
        </w:tblPrEx>
        <w:tc>
          <w:tcPr>
            <w:tcW w:w="2268" w:type="dxa"/>
            <w:shd w:val="clear" w:color="auto" w:fill="auto"/>
          </w:tcPr>
          <w:p w14:paraId="4C28858B" w14:textId="77777777" w:rsidR="00BF26E7" w:rsidRPr="00203FD6" w:rsidRDefault="00BF26E7" w:rsidP="00BF26E7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03FD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998045B" w14:textId="77777777" w:rsidR="00BF26E7" w:rsidRPr="005F4940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78BF">
              <w:rPr>
                <w:rFonts w:ascii="Angsana New" w:hAnsi="Angsana New" w:hint="cs"/>
                <w:sz w:val="28"/>
                <w:szCs w:val="28"/>
              </w:rPr>
              <w:t>512</w:t>
            </w:r>
            <w:r w:rsidR="00BF26E7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EBEF3F" w14:textId="77777777" w:rsidR="00BF26E7" w:rsidRPr="005F4940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1463C12" w14:textId="77777777" w:rsidR="00BF26E7" w:rsidRPr="005F4940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696</w:t>
            </w:r>
            <w:r w:rsidR="00BF26E7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B65DD" w14:textId="77777777" w:rsidR="00BF26E7" w:rsidRPr="005F4940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EFFBBA2" w14:textId="77777777" w:rsidR="00BF26E7" w:rsidRPr="005F4940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1</w:t>
            </w:r>
            <w:r w:rsidR="00BF26E7" w:rsidRPr="005F4940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208</w:t>
            </w:r>
            <w:r w:rsidR="00BF26E7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CE025A" w14:textId="77777777" w:rsidR="00BF26E7" w:rsidRPr="00C0178D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13D21FE" w14:textId="77777777" w:rsidR="00BF26E7" w:rsidRPr="00CC405E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562</w:t>
            </w:r>
            <w:r w:rsidR="00BF26E7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4DEB4F" w14:textId="77777777" w:rsidR="00BF26E7" w:rsidRPr="00CC405E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5490DF8" w14:textId="77777777" w:rsidR="00BF26E7" w:rsidRPr="00CC405E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737</w:t>
            </w:r>
            <w:r w:rsidR="00BF26E7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EA99585" w14:textId="77777777" w:rsidR="00BF26E7" w:rsidRPr="00CC405E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AD9F286" w14:textId="77777777" w:rsidR="00BF26E7" w:rsidRPr="00CC405E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78BF">
              <w:rPr>
                <w:rFonts w:ascii="Angsana New" w:hAnsi="Angsana New"/>
                <w:sz w:val="28"/>
                <w:szCs w:val="28"/>
              </w:rPr>
              <w:t>1</w:t>
            </w:r>
            <w:r w:rsidR="00BF26E7" w:rsidRPr="005F4940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300</w:t>
            </w:r>
            <w:r w:rsidR="00BF26E7" w:rsidRPr="005F4940">
              <w:rPr>
                <w:rFonts w:ascii="Angsana New" w:hAnsi="Angsana New"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sz w:val="28"/>
                <w:szCs w:val="28"/>
              </w:rPr>
              <w:t>694</w:t>
            </w:r>
          </w:p>
        </w:tc>
      </w:tr>
      <w:tr w:rsidR="00BF26E7" w:rsidRPr="00C0178D" w14:paraId="421F1EA9" w14:textId="77777777" w:rsidTr="00BF26E7">
        <w:tblPrEx>
          <w:tblLook w:val="04A0" w:firstRow="1" w:lastRow="0" w:firstColumn="1" w:lastColumn="0" w:noHBand="0" w:noVBand="1"/>
        </w:tblPrEx>
        <w:tc>
          <w:tcPr>
            <w:tcW w:w="2268" w:type="dxa"/>
            <w:shd w:val="clear" w:color="auto" w:fill="auto"/>
          </w:tcPr>
          <w:p w14:paraId="7148D99C" w14:textId="77777777" w:rsidR="00BF26E7" w:rsidRPr="00203FD6" w:rsidRDefault="00BF26E7" w:rsidP="00BF26E7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471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B646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646D0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12D132BB" w14:textId="77777777" w:rsidR="00BF26E7" w:rsidRPr="00C0178D" w:rsidRDefault="00BF26E7" w:rsidP="00BF26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0" w:firstLine="1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17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93E98D" w14:textId="77777777" w:rsidR="00BF26E7" w:rsidRPr="00C0178D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B73BA37" w14:textId="77777777" w:rsidR="00BF26E7" w:rsidRPr="00CC405E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05E">
              <w:rPr>
                <w:rFonts w:ascii="Angsana New" w:hAnsi="Angsana New"/>
                <w:sz w:val="28"/>
                <w:szCs w:val="28"/>
              </w:rPr>
              <w:t>(</w:t>
            </w:r>
            <w:r w:rsidR="007B78BF" w:rsidRPr="007B78BF">
              <w:rPr>
                <w:rFonts w:ascii="Angsana New" w:hAnsi="Angsana New"/>
                <w:sz w:val="28"/>
                <w:szCs w:val="28"/>
              </w:rPr>
              <w:t>2</w:t>
            </w:r>
            <w:r w:rsidRPr="00CC405E">
              <w:rPr>
                <w:rFonts w:ascii="Angsana New" w:hAnsi="Angsana New"/>
                <w:sz w:val="28"/>
                <w:szCs w:val="28"/>
              </w:rPr>
              <w:t>,</w:t>
            </w:r>
            <w:r w:rsidR="007B78BF" w:rsidRPr="007B78BF">
              <w:rPr>
                <w:rFonts w:ascii="Angsana New" w:hAnsi="Angsana New"/>
                <w:sz w:val="28"/>
                <w:szCs w:val="28"/>
              </w:rPr>
              <w:t>534</w:t>
            </w:r>
            <w:r w:rsidRPr="00CC40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B8A59" w14:textId="77777777" w:rsidR="00BF26E7" w:rsidRPr="00CC405E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2B76547" w14:textId="77777777" w:rsidR="00BF26E7" w:rsidRPr="00CC405E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05E">
              <w:rPr>
                <w:rFonts w:ascii="Angsana New" w:hAnsi="Angsana New"/>
                <w:sz w:val="28"/>
                <w:szCs w:val="28"/>
              </w:rPr>
              <w:t>(</w:t>
            </w:r>
            <w:r w:rsidR="007B78BF" w:rsidRPr="007B78BF">
              <w:rPr>
                <w:rFonts w:ascii="Angsana New" w:hAnsi="Angsana New"/>
                <w:sz w:val="28"/>
                <w:szCs w:val="28"/>
              </w:rPr>
              <w:t>2</w:t>
            </w:r>
            <w:r w:rsidRPr="00CC405E">
              <w:rPr>
                <w:rFonts w:ascii="Angsana New" w:hAnsi="Angsana New"/>
                <w:sz w:val="28"/>
                <w:szCs w:val="28"/>
              </w:rPr>
              <w:t>,</w:t>
            </w:r>
            <w:r w:rsidR="007B78BF" w:rsidRPr="007B78BF">
              <w:rPr>
                <w:rFonts w:ascii="Angsana New" w:hAnsi="Angsana New"/>
                <w:sz w:val="28"/>
                <w:szCs w:val="28"/>
              </w:rPr>
              <w:t>534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B532D5" w14:textId="77777777" w:rsidR="00BF26E7" w:rsidRPr="00CC405E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26BC749" w14:textId="77777777" w:rsidR="00BF26E7" w:rsidRPr="00C0178D" w:rsidRDefault="00BF26E7" w:rsidP="00BF26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0" w:firstLine="1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17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8EDF2" w14:textId="77777777" w:rsidR="00BF26E7" w:rsidRPr="00C0178D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65D401E" w14:textId="77777777" w:rsidR="00BF26E7" w:rsidRPr="00CC405E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05E">
              <w:rPr>
                <w:rFonts w:ascii="Angsana New" w:hAnsi="Angsana New"/>
                <w:sz w:val="28"/>
                <w:szCs w:val="28"/>
              </w:rPr>
              <w:t>(</w:t>
            </w:r>
            <w:r w:rsidR="007B78BF" w:rsidRPr="007B78BF">
              <w:rPr>
                <w:rFonts w:ascii="Angsana New" w:hAnsi="Angsana New"/>
                <w:sz w:val="28"/>
                <w:szCs w:val="28"/>
              </w:rPr>
              <w:t>2</w:t>
            </w:r>
            <w:r w:rsidRPr="00CC405E">
              <w:rPr>
                <w:rFonts w:ascii="Angsana New" w:hAnsi="Angsana New"/>
                <w:sz w:val="28"/>
                <w:szCs w:val="28"/>
              </w:rPr>
              <w:t>,</w:t>
            </w:r>
            <w:r w:rsidR="007B78BF" w:rsidRPr="007B78BF">
              <w:rPr>
                <w:rFonts w:ascii="Angsana New" w:hAnsi="Angsana New"/>
                <w:sz w:val="28"/>
                <w:szCs w:val="28"/>
              </w:rPr>
              <w:t>960</w:t>
            </w:r>
            <w:r w:rsidRPr="00CC40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271AB9E" w14:textId="77777777" w:rsidR="00BF26E7" w:rsidRPr="00CC405E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0DD1BBD2" w14:textId="77777777" w:rsidR="00BF26E7" w:rsidRPr="00CC405E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05E">
              <w:rPr>
                <w:rFonts w:ascii="Angsana New" w:hAnsi="Angsana New"/>
                <w:sz w:val="28"/>
                <w:szCs w:val="28"/>
              </w:rPr>
              <w:t>(</w:t>
            </w:r>
            <w:r w:rsidR="007B78BF" w:rsidRPr="007B78BF">
              <w:rPr>
                <w:rFonts w:ascii="Angsana New" w:hAnsi="Angsana New"/>
                <w:sz w:val="28"/>
                <w:szCs w:val="28"/>
              </w:rPr>
              <w:t>2</w:t>
            </w:r>
            <w:r w:rsidRPr="00CC405E">
              <w:rPr>
                <w:rFonts w:ascii="Angsana New" w:hAnsi="Angsana New"/>
                <w:sz w:val="28"/>
                <w:szCs w:val="28"/>
              </w:rPr>
              <w:t>,</w:t>
            </w:r>
            <w:r w:rsidR="007B78BF" w:rsidRPr="007B78BF">
              <w:rPr>
                <w:rFonts w:ascii="Angsana New" w:hAnsi="Angsana New"/>
                <w:sz w:val="28"/>
                <w:szCs w:val="28"/>
              </w:rPr>
              <w:t>960</w:t>
            </w:r>
            <w:r w:rsidRPr="00CC405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26E7" w:rsidRPr="00C0178D" w14:paraId="0FFD3CA2" w14:textId="77777777" w:rsidTr="00BF26E7">
        <w:tblPrEx>
          <w:tblLook w:val="04A0" w:firstRow="1" w:lastRow="0" w:firstColumn="1" w:lastColumn="0" w:noHBand="0" w:noVBand="1"/>
        </w:tblPrEx>
        <w:tc>
          <w:tcPr>
            <w:tcW w:w="2268" w:type="dxa"/>
            <w:shd w:val="clear" w:color="auto" w:fill="auto"/>
          </w:tcPr>
          <w:p w14:paraId="3EE81C27" w14:textId="77777777" w:rsidR="00BF26E7" w:rsidRPr="00C0178D" w:rsidRDefault="00BF26E7" w:rsidP="00BF26E7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C017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CC714" w14:textId="77777777" w:rsidR="00BF26E7" w:rsidRPr="004C0C62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512</w:t>
            </w:r>
            <w:r w:rsidR="00BF26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BE2BF9" w14:textId="77777777" w:rsidR="00BF26E7" w:rsidRPr="004C0C62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9C3E8" w14:textId="77777777" w:rsidR="00BF26E7" w:rsidRPr="00B646D0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787</w:t>
            </w:r>
            <w:r w:rsidR="00BF26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CD4398" w14:textId="77777777" w:rsidR="00BF26E7" w:rsidRPr="00B646D0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6ED6A" w14:textId="77777777" w:rsidR="00BF26E7" w:rsidRPr="00B646D0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F26E7" w:rsidRPr="00B646D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  <w:r w:rsidR="00BF26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528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4EEFB7C" w14:textId="77777777" w:rsidR="00BF26E7" w:rsidRPr="00B646D0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2A72D" w14:textId="77777777" w:rsidR="00BF26E7" w:rsidRPr="004C0C62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562</w:t>
            </w:r>
            <w:r w:rsidR="00BF26E7" w:rsidRPr="004C0C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44F1A" w14:textId="77777777" w:rsidR="00BF26E7" w:rsidRPr="004C0C62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B658B" w14:textId="77777777" w:rsidR="00BF26E7" w:rsidRPr="00B646D0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842</w:t>
            </w:r>
            <w:r w:rsidR="00BF26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007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C93822C" w14:textId="77777777" w:rsidR="00BF26E7" w:rsidRPr="00B646D0" w:rsidRDefault="00BF26E7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5DBC7" w14:textId="77777777" w:rsidR="00BF26E7" w:rsidRPr="00B646D0" w:rsidRDefault="007B78BF" w:rsidP="00BF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F26E7" w:rsidRPr="00B646D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404</w:t>
            </w:r>
            <w:r w:rsidR="00BF26E7" w:rsidRPr="00B646D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28"/>
                <w:szCs w:val="28"/>
              </w:rPr>
              <w:t>901</w:t>
            </w:r>
          </w:p>
        </w:tc>
      </w:tr>
    </w:tbl>
    <w:p w14:paraId="010BD671" w14:textId="77777777" w:rsidR="000F614D" w:rsidRPr="002426DE" w:rsidRDefault="000F614D" w:rsidP="00DB66F6">
      <w:pPr>
        <w:pStyle w:val="Heading6"/>
        <w:ind w:left="540" w:right="-115"/>
        <w:jc w:val="thaiDistribute"/>
        <w:rPr>
          <w:rFonts w:ascii="Angsana New" w:hAnsi="Angsana New"/>
          <w:b w:val="0"/>
          <w:bCs w:val="0"/>
          <w:lang w:val="en-US"/>
        </w:rPr>
      </w:pPr>
    </w:p>
    <w:p w14:paraId="3E2E5A62" w14:textId="77777777" w:rsidR="00D537A9" w:rsidRPr="006E3C67" w:rsidRDefault="00D537A9" w:rsidP="00D22755">
      <w:pPr>
        <w:pStyle w:val="Heading6"/>
        <w:ind w:left="540" w:right="-25"/>
        <w:jc w:val="thaiDistribute"/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</w:pP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 วันที่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31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มีนาคม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2564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="00FC5749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จำนวน</w:t>
      </w:r>
      <w:r w:rsidR="00EA24CF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402</w:t>
      </w:r>
      <w:r w:rsidR="00EA24CF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GB"/>
        </w:rPr>
        <w:t>.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43</w:t>
      </w:r>
      <w:r w:rsidR="00DB66F6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="00DB66F6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D22755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             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(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31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2563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422</w:t>
      </w:r>
      <w:r w:rsidR="00FC21D8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.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89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)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DB66F6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bookmarkStart w:id="1" w:name="_Hlk38937441"/>
      <w:r w:rsidR="00EA24CF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EA24CF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GB"/>
        </w:rPr>
        <w:t xml:space="preserve">MLR </w:t>
      </w:r>
      <w:r w:rsidR="00EA24CF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หักด้วยอัตราคงที่</w:t>
      </w:r>
      <w:r w:rsidR="000F614D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bookmarkEnd w:id="1"/>
      <w:r w:rsidR="000F614D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(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31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2563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="002A07F0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GB"/>
        </w:rPr>
        <w:t xml:space="preserve">MLR </w:t>
      </w:r>
      <w:r w:rsidR="002A07F0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หักด้วยอัตราคงที่ต่อปี</w:t>
      </w:r>
      <w:r w:rsidR="00DB66F6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)</w:t>
      </w:r>
      <w:r w:rsidR="00DB66F6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6E18CE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และมีระยะเวลาผ่อนชำระคืนเป็นงวดๆ </w:t>
      </w:r>
      <w:r w:rsidR="00823886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เริ่มเดือนมีนาคม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2561</w:t>
      </w:r>
      <w:r w:rsidR="00823886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จนถึงเดือนกุมภาพันธ์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2569</w:t>
      </w:r>
    </w:p>
    <w:p w14:paraId="134E3753" w14:textId="77777777" w:rsidR="00823886" w:rsidRPr="00DB7FAC" w:rsidRDefault="00823886" w:rsidP="00823886">
      <w:pPr>
        <w:rPr>
          <w:rFonts w:ascii="Angsana New" w:hAnsi="Angsana New"/>
          <w:sz w:val="16"/>
          <w:szCs w:val="16"/>
          <w:lang w:eastAsia="x-none"/>
        </w:rPr>
      </w:pPr>
    </w:p>
    <w:p w14:paraId="3AAD224D" w14:textId="77777777" w:rsidR="002576D6" w:rsidRPr="006E3C67" w:rsidRDefault="002576D6" w:rsidP="00D22755">
      <w:pPr>
        <w:pStyle w:val="Heading6"/>
        <w:ind w:left="540" w:right="-25"/>
        <w:jc w:val="thaiDistribute"/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</w:pP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lastRenderedPageBreak/>
        <w:t>ณ วันที่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31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มีนาคม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2564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="00FC5749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จำนวน</w:t>
      </w:r>
      <w:r w:rsidR="00870616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356</w:t>
      </w:r>
      <w:r w:rsidR="00870616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GB"/>
        </w:rPr>
        <w:t>.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40</w:t>
      </w:r>
      <w:r w:rsidR="00870616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GB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="00D22755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            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(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31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2563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397</w:t>
      </w:r>
      <w:r w:rsidR="00FC21D8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.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80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)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โดยมีอัตราดอกเบี้ยร้อยละ </w:t>
      </w:r>
      <w:r w:rsidR="00823886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THBFIX</w:t>
      </w:r>
      <w:r w:rsidR="001238E5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="001238E5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บวกอัตราคงที่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ต่อปี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(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31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2563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="001238E5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THBFIX </w:t>
      </w:r>
      <w:r w:rsidR="001238E5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บวกอัตราคงที่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)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และมีระยะเวลาผ่อนชำระคืนเป็นงวดๆ เริ่มเดือน</w:t>
      </w:r>
      <w:r w:rsidR="00823886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มิถุนายน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2562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จนถึงเดือน</w:t>
      </w:r>
      <w:r w:rsidR="00823886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พฤษภาคม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2566</w:t>
      </w:r>
      <w:r w:rsidR="00823886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="00823886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อย่างไรก็ตาม บริษัทได้ทำสัญญาแลกเปลี่ยนอัตราดอกเบี้ยกับผู้ให้กู้ยืม</w:t>
      </w:r>
      <w:r w:rsidR="001238E5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เป็นอั</w:t>
      </w:r>
      <w:r w:rsidR="009E1258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ตราดอกเบี้ยคงที่</w:t>
      </w:r>
    </w:p>
    <w:p w14:paraId="1F09B1D3" w14:textId="77777777" w:rsidR="001238E5" w:rsidRPr="00B36DD6" w:rsidRDefault="001238E5" w:rsidP="001238E5">
      <w:pPr>
        <w:rPr>
          <w:rFonts w:ascii="Angsana New" w:hAnsi="Angsana New" w:hint="cs"/>
          <w:sz w:val="16"/>
          <w:szCs w:val="16"/>
          <w:lang w:eastAsia="x-none"/>
        </w:rPr>
      </w:pPr>
    </w:p>
    <w:p w14:paraId="51F7BAED" w14:textId="77777777" w:rsidR="009E1258" w:rsidRPr="006E3C67" w:rsidRDefault="009E1258" w:rsidP="00D22755">
      <w:pPr>
        <w:pStyle w:val="Heading6"/>
        <w:ind w:left="540" w:right="-25"/>
        <w:jc w:val="thaiDistribute"/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</w:pP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 วันที่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31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มีนาคม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2564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="00FC5749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จำนวน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110</w:t>
      </w:r>
      <w:r w:rsidR="006E3C67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.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00</w:t>
      </w:r>
      <w:r w:rsidR="00870616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GB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="006E3C67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            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(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31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2563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140</w:t>
      </w:r>
      <w:r w:rsidR="006E3C67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.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00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)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โดยมีอัตราดอกเบี้ยร้อยละ </w:t>
      </w:r>
      <w:r w:rsidR="001238E5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THBFIX </w:t>
      </w:r>
      <w:r w:rsidR="001238E5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บวกอัตราคงที่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ต่อปี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(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31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2563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="001238E5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THBFIX </w:t>
      </w:r>
      <w:r w:rsidR="001238E5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บวกอัตราคงที่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)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และมีระยะเวลาผ่อนชำระคืนเป็นงวดๆ เริ่มเดือน</w:t>
      </w:r>
      <w:r w:rsidR="00A654CE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สิงหาคม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2560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จนถึงเดือนกุมภาพันธ์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2565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อย่างไรก็ตาม </w:t>
      </w:r>
      <w:r w:rsidR="001238E5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บริษัทได้ทำสัญญาแลกเปลี่ยนอัตราดอกเบี้ยกับผู้ให้กู้ยืมเป็นอัตราดอกเบี้ยคงที่</w:t>
      </w:r>
    </w:p>
    <w:p w14:paraId="27CAF6AF" w14:textId="77777777" w:rsidR="002A07F0" w:rsidRPr="00B36DD6" w:rsidRDefault="002A07F0" w:rsidP="002A07F0">
      <w:pPr>
        <w:rPr>
          <w:rFonts w:ascii="Angsana New" w:hAnsi="Angsana New" w:hint="cs"/>
          <w:sz w:val="16"/>
          <w:szCs w:val="16"/>
          <w:lang w:eastAsia="x-none"/>
        </w:rPr>
      </w:pPr>
    </w:p>
    <w:p w14:paraId="30665039" w14:textId="77777777" w:rsidR="002A07F0" w:rsidRPr="006E3C67" w:rsidRDefault="002A07F0" w:rsidP="006E3C67">
      <w:pPr>
        <w:pStyle w:val="Heading6"/>
        <w:ind w:left="540" w:right="-25"/>
        <w:jc w:val="thaiDistribute"/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</w:pP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 วันที่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31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มีนาคม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2564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บริษัทมีเงินกู้ยืมระยะยาวจากสถาบันการเงินแห่งหนึ่งจำนวน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340</w:t>
      </w:r>
      <w:r w:rsidR="006E3C67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.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00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GB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="006E3C67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            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(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31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2563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340</w:t>
      </w:r>
      <w:r w:rsidR="006E3C67"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.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00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)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โดยมีอัตราดอกเบี้ยร้อยละ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MLR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หักด้วยอัตราคงที่ต่อปี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(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31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2563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MLR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หักด้วยอัตราคงที่ต่อปี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)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และมีระยะเวลาผ่อนชำระคืนเป็นงวดๆ เริ่มเดือนสิงหาคม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2564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จนถึงเดือนกรกฎาคม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2568</w:t>
      </w:r>
    </w:p>
    <w:p w14:paraId="60205A78" w14:textId="77777777" w:rsidR="00F72D79" w:rsidRPr="00B36DD6" w:rsidRDefault="00F72D79" w:rsidP="00F72D79">
      <w:pPr>
        <w:rPr>
          <w:rFonts w:ascii="Angsana New" w:hAnsi="Angsana New" w:hint="cs"/>
          <w:sz w:val="16"/>
          <w:szCs w:val="16"/>
          <w:cs/>
          <w:lang w:eastAsia="x-none"/>
        </w:rPr>
      </w:pPr>
    </w:p>
    <w:p w14:paraId="543B9D89" w14:textId="77777777" w:rsidR="00F72D79" w:rsidRPr="006E3C67" w:rsidRDefault="00F72D79" w:rsidP="00D22755">
      <w:pPr>
        <w:pStyle w:val="Heading6"/>
        <w:ind w:left="540" w:right="-25"/>
        <w:jc w:val="thaiDistribute"/>
        <w:rPr>
          <w:rFonts w:ascii="Angsana New" w:hAnsi="Angsana New" w:hint="cs"/>
          <w:sz w:val="30"/>
          <w:szCs w:val="30"/>
          <w:cs/>
        </w:rPr>
      </w:pP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="00BE5068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 </w:t>
      </w:r>
      <w:r w:rsidR="00BE5068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รวมถึง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0E1778D9" w14:textId="77777777" w:rsidR="009E1258" w:rsidRPr="00B36DD6" w:rsidRDefault="009E1258" w:rsidP="002576D6">
      <w:pPr>
        <w:rPr>
          <w:rFonts w:ascii="Angsana New" w:hAnsi="Angsana New" w:hint="cs"/>
          <w:sz w:val="16"/>
          <w:szCs w:val="16"/>
          <w:lang w:eastAsia="x-none"/>
        </w:rPr>
      </w:pPr>
    </w:p>
    <w:p w14:paraId="3583DBC6" w14:textId="77777777" w:rsidR="00A16D00" w:rsidRPr="006E3C67" w:rsidRDefault="00A16D00" w:rsidP="00D22755">
      <w:pPr>
        <w:pStyle w:val="Heading6"/>
        <w:ind w:left="540" w:right="-25"/>
        <w:jc w:val="thaiDistribute"/>
        <w:rPr>
          <w:rFonts w:ascii="Angsana New" w:hAnsi="Angsana New" w:hint="cs"/>
          <w:sz w:val="30"/>
          <w:szCs w:val="30"/>
        </w:rPr>
      </w:pP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 วันที่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31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มีนาคม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2564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</w:t>
      </w:r>
      <w:r w:rsidR="009E1258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วงเงินสินเชื่อซึ่งยังมิได้เบิกใช้เป็นจำนวน</w:t>
      </w:r>
      <w:r w:rsidR="00B41F1A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รวม</w:t>
      </w:r>
      <w:r w:rsidR="00E714DF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7B78BF" w:rsidRPr="007B78BF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>522</w:t>
      </w:r>
      <w:r w:rsidR="00B41F1A" w:rsidRPr="006E3C67">
        <w:rPr>
          <w:rFonts w:ascii="Angsana New" w:eastAsia="MS Mincho" w:hAnsi="Angsana New" w:hint="cs"/>
          <w:b w:val="0"/>
          <w:bCs w:val="0"/>
          <w:sz w:val="30"/>
          <w:szCs w:val="30"/>
          <w:lang w:val="en-US"/>
        </w:rPr>
        <w:t xml:space="preserve"> </w:t>
      </w:r>
      <w:r w:rsidR="00B41F1A" w:rsidRPr="006E3C6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(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31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2563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7B78BF" w:rsidRPr="007B78BF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534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6E3C6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lang w:val="en-US"/>
        </w:rPr>
        <w:t>)</w:t>
      </w:r>
    </w:p>
    <w:p w14:paraId="1E930496" w14:textId="77777777" w:rsidR="000F614D" w:rsidRPr="00B36DD6" w:rsidRDefault="000F614D" w:rsidP="000F614D">
      <w:pPr>
        <w:spacing w:line="240" w:lineRule="auto"/>
        <w:rPr>
          <w:rFonts w:ascii="Angsana New" w:hAnsi="Angsana New" w:hint="cs"/>
          <w:sz w:val="16"/>
          <w:szCs w:val="16"/>
          <w:lang w:eastAsia="x-none"/>
        </w:rPr>
      </w:pPr>
    </w:p>
    <w:p w14:paraId="0923B72D" w14:textId="77777777" w:rsidR="00E95258" w:rsidRPr="00B36DD6" w:rsidRDefault="0004431A" w:rsidP="00B36DD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D41E8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3D41E8">
        <w:rPr>
          <w:rFonts w:ascii="Angsana New" w:hAnsi="Angsana New"/>
          <w:b/>
          <w:bCs/>
          <w:sz w:val="30"/>
          <w:szCs w:val="30"/>
          <w:cs/>
          <w:lang w:val="th-TH"/>
        </w:rPr>
        <w:t>จ้าหนี้การค้า</w:t>
      </w:r>
      <w:r w:rsidR="003B6B6A" w:rsidRPr="003D41E8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</w:t>
      </w:r>
      <w:r w:rsidR="003B6B6A" w:rsidRPr="004F50A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เจ้าหนี้</w:t>
      </w:r>
      <w:r w:rsidR="003128EC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="003B6B6A" w:rsidRPr="004F50A8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  <w:bookmarkStart w:id="2" w:name="OLE_LINK6"/>
    </w:p>
    <w:p w14:paraId="3A36F42B" w14:textId="77777777" w:rsidR="00E95258" w:rsidRPr="00B36DD6" w:rsidRDefault="00E95258" w:rsidP="00E95258">
      <w:pPr>
        <w:tabs>
          <w:tab w:val="clear" w:pos="227"/>
          <w:tab w:val="left" w:pos="360"/>
          <w:tab w:val="left" w:pos="540"/>
        </w:tabs>
        <w:rPr>
          <w:rFonts w:ascii="Angsana New" w:hAnsi="Angsana New" w:hint="cs"/>
          <w:sz w:val="16"/>
          <w:szCs w:val="16"/>
        </w:rPr>
      </w:pPr>
    </w:p>
    <w:tbl>
      <w:tblPr>
        <w:tblW w:w="93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275"/>
        <w:gridCol w:w="1080"/>
        <w:gridCol w:w="262"/>
        <w:gridCol w:w="1091"/>
        <w:gridCol w:w="262"/>
        <w:gridCol w:w="1090"/>
        <w:gridCol w:w="274"/>
        <w:gridCol w:w="1080"/>
      </w:tblGrid>
      <w:tr w:rsidR="00E95258" w:rsidRPr="00DB7FAC" w14:paraId="472C27FD" w14:textId="77777777" w:rsidTr="009F5369">
        <w:tc>
          <w:tcPr>
            <w:tcW w:w="3888" w:type="dxa"/>
          </w:tcPr>
          <w:p w14:paraId="6941DFA6" w14:textId="77777777" w:rsidR="00E95258" w:rsidRPr="00DB7FAC" w:rsidRDefault="00E95258" w:rsidP="00E9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75" w:type="dxa"/>
          </w:tcPr>
          <w:p w14:paraId="1F2DCED4" w14:textId="77777777" w:rsidR="00E95258" w:rsidRPr="00DB7FAC" w:rsidRDefault="00E9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vAlign w:val="bottom"/>
            <w:hideMark/>
          </w:tcPr>
          <w:p w14:paraId="3B646798" w14:textId="77777777" w:rsidR="00E95258" w:rsidRPr="00DB7FAC" w:rsidRDefault="00E95258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</w:pPr>
            <w:r w:rsidRPr="00DB7F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5E6FE20" w14:textId="77777777" w:rsidR="00E95258" w:rsidRPr="00DB7FAC" w:rsidRDefault="00E9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vAlign w:val="bottom"/>
            <w:hideMark/>
          </w:tcPr>
          <w:p w14:paraId="59AFC52D" w14:textId="77777777" w:rsidR="00E95258" w:rsidRPr="00DB7FAC" w:rsidRDefault="00E95258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</w:pPr>
            <w:r w:rsidRPr="00DB7F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3827" w:rsidRPr="00DB7FAC" w14:paraId="4A232F6D" w14:textId="77777777" w:rsidTr="009F5369">
        <w:tc>
          <w:tcPr>
            <w:tcW w:w="3888" w:type="dxa"/>
          </w:tcPr>
          <w:p w14:paraId="0406EA2F" w14:textId="77777777" w:rsidR="00973827" w:rsidRPr="00DB7FAC" w:rsidRDefault="00973827" w:rsidP="009738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75" w:type="dxa"/>
          </w:tcPr>
          <w:p w14:paraId="1852B550" w14:textId="77777777" w:rsidR="00973827" w:rsidRPr="00DB7FAC" w:rsidRDefault="00973827" w:rsidP="009738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3802864B" w14:textId="77777777" w:rsidR="00973827" w:rsidRPr="00DB7FAC" w:rsidRDefault="007B78BF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="00973827" w:rsidRPr="00973827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973827" w:rsidRPr="00DB7FAC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</w:tcPr>
          <w:p w14:paraId="53E6C8FB" w14:textId="77777777" w:rsidR="00973827" w:rsidRPr="00DB7FAC" w:rsidRDefault="00973827" w:rsidP="0097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hideMark/>
          </w:tcPr>
          <w:p w14:paraId="57B927F0" w14:textId="77777777" w:rsidR="00973827" w:rsidRPr="00DB7FAC" w:rsidRDefault="007B78BF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1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="00973827" w:rsidRPr="00973827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973827" w:rsidRPr="00DB7FA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14:paraId="753E0B75" w14:textId="77777777" w:rsidR="00973827" w:rsidRPr="00DB7FAC" w:rsidRDefault="00973827" w:rsidP="0097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684A8F92" w14:textId="77777777" w:rsidR="00973827" w:rsidRPr="00DB7FAC" w:rsidRDefault="007B78BF" w:rsidP="002F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="00973827" w:rsidRPr="00973827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973827" w:rsidRPr="00DB7FAC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</w:tcPr>
          <w:p w14:paraId="0F72CEDA" w14:textId="77777777" w:rsidR="00973827" w:rsidRPr="00DB7FAC" w:rsidRDefault="00973827" w:rsidP="0097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2762982" w14:textId="77777777" w:rsidR="00973827" w:rsidRPr="00DB7FAC" w:rsidRDefault="007B78BF" w:rsidP="0008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90" w:firstLine="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78BF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="00973827" w:rsidRPr="00DB7F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3827" w:rsidRPr="00DB7FAC" w14:paraId="096679E8" w14:textId="77777777" w:rsidTr="009F5369">
        <w:tc>
          <w:tcPr>
            <w:tcW w:w="3888" w:type="dxa"/>
          </w:tcPr>
          <w:p w14:paraId="42DF4236" w14:textId="77777777" w:rsidR="00973827" w:rsidRPr="00DB7FAC" w:rsidRDefault="00973827" w:rsidP="009738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75" w:type="dxa"/>
          </w:tcPr>
          <w:p w14:paraId="09FBF4C0" w14:textId="77777777" w:rsidR="00973827" w:rsidRPr="00DB7FAC" w:rsidRDefault="00973827" w:rsidP="009738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E92924" w14:textId="77777777" w:rsidR="00973827" w:rsidRPr="00DB7FAC" w:rsidRDefault="007B78BF" w:rsidP="0097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hint="cs"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08DC172F" w14:textId="77777777" w:rsidR="00973827" w:rsidRPr="00DB7FAC" w:rsidRDefault="00973827" w:rsidP="0097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7E721606" w14:textId="77777777" w:rsidR="00973827" w:rsidRPr="00DB7FAC" w:rsidRDefault="007B78BF" w:rsidP="0097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79C3EDF8" w14:textId="77777777" w:rsidR="00973827" w:rsidRPr="00DB7FAC" w:rsidRDefault="00973827" w:rsidP="0097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6C8D44CB" w14:textId="77777777" w:rsidR="00973827" w:rsidRPr="00DB7FAC" w:rsidRDefault="007B78BF" w:rsidP="0097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hint="cs"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029509C6" w14:textId="77777777" w:rsidR="00973827" w:rsidRPr="00DB7FAC" w:rsidRDefault="00973827" w:rsidP="0097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4A54E" w14:textId="77777777" w:rsidR="00973827" w:rsidRPr="00DB7FAC" w:rsidRDefault="007B78BF" w:rsidP="0097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874236" w:rsidRPr="00DB7FAC" w14:paraId="4083DA6A" w14:textId="77777777" w:rsidTr="009F5369">
        <w:tc>
          <w:tcPr>
            <w:tcW w:w="3888" w:type="dxa"/>
          </w:tcPr>
          <w:p w14:paraId="3B5F7839" w14:textId="77777777" w:rsidR="00874236" w:rsidRPr="00DB7FAC" w:rsidRDefault="00874236" w:rsidP="00874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93EC5C" w14:textId="77777777" w:rsidR="00874236" w:rsidRPr="00DB7FAC" w:rsidRDefault="00874236" w:rsidP="00874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5139" w:type="dxa"/>
            <w:gridSpan w:val="7"/>
            <w:vAlign w:val="bottom"/>
            <w:hideMark/>
          </w:tcPr>
          <w:p w14:paraId="3DDF7477" w14:textId="77777777" w:rsidR="00874236" w:rsidRPr="00DB7FAC" w:rsidRDefault="00874236" w:rsidP="0087423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</w:pPr>
            <w:r w:rsidRPr="00DB7FA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6DD6" w:rsidRPr="00DB7FAC" w14:paraId="2669E5B2" w14:textId="77777777" w:rsidTr="009F5369">
        <w:tc>
          <w:tcPr>
            <w:tcW w:w="3888" w:type="dxa"/>
            <w:hideMark/>
          </w:tcPr>
          <w:p w14:paraId="1D5EDE8A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97576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697576">
              <w:rPr>
                <w:rFonts w:ascii="Angsana New" w:hAnsi="Angsana New"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275" w:type="dxa"/>
          </w:tcPr>
          <w:p w14:paraId="5B8C194A" w14:textId="77777777" w:rsidR="00B36DD6" w:rsidRPr="00DB7FAC" w:rsidRDefault="00B36DD6" w:rsidP="00B36D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B31ED3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180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</w:p>
        </w:tc>
        <w:tc>
          <w:tcPr>
            <w:tcW w:w="262" w:type="dxa"/>
            <w:vAlign w:val="center"/>
          </w:tcPr>
          <w:p w14:paraId="7AB2508D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5C93180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145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630</w:t>
            </w:r>
          </w:p>
        </w:tc>
        <w:tc>
          <w:tcPr>
            <w:tcW w:w="262" w:type="dxa"/>
            <w:vAlign w:val="center"/>
          </w:tcPr>
          <w:p w14:paraId="327CD424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79E33E58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180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</w:p>
        </w:tc>
        <w:tc>
          <w:tcPr>
            <w:tcW w:w="274" w:type="dxa"/>
            <w:vAlign w:val="center"/>
          </w:tcPr>
          <w:p w14:paraId="1DDBAAEF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395B22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145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630</w:t>
            </w:r>
          </w:p>
        </w:tc>
      </w:tr>
      <w:tr w:rsidR="00B36DD6" w:rsidRPr="00DB7FAC" w14:paraId="4D5B890C" w14:textId="77777777" w:rsidTr="009F5369">
        <w:tc>
          <w:tcPr>
            <w:tcW w:w="3888" w:type="dxa"/>
          </w:tcPr>
          <w:p w14:paraId="479D95EF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697576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เจ้าหนี้ค่าซื้อและก่อสร้างอุปกรณ์โครงข่าย</w:t>
            </w:r>
          </w:p>
        </w:tc>
        <w:tc>
          <w:tcPr>
            <w:tcW w:w="275" w:type="dxa"/>
          </w:tcPr>
          <w:p w14:paraId="038DDB7A" w14:textId="77777777" w:rsidR="00B36DD6" w:rsidRPr="00DB7FAC" w:rsidRDefault="00B36DD6" w:rsidP="00B36D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4298F24" w14:textId="77777777" w:rsidR="00B36DD6" w:rsidRPr="006E3C67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378</w:t>
            </w:r>
          </w:p>
        </w:tc>
        <w:tc>
          <w:tcPr>
            <w:tcW w:w="262" w:type="dxa"/>
            <w:vAlign w:val="center"/>
          </w:tcPr>
          <w:p w14:paraId="79653E47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C1320B4" w14:textId="77777777" w:rsidR="00B36DD6" w:rsidRPr="006E3C67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125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275</w:t>
            </w:r>
          </w:p>
        </w:tc>
        <w:tc>
          <w:tcPr>
            <w:tcW w:w="262" w:type="dxa"/>
            <w:vAlign w:val="center"/>
          </w:tcPr>
          <w:p w14:paraId="44DA7D6C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0D0A5E85" w14:textId="77777777" w:rsidR="00B36DD6" w:rsidRPr="006E3C67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378</w:t>
            </w:r>
          </w:p>
        </w:tc>
        <w:tc>
          <w:tcPr>
            <w:tcW w:w="274" w:type="dxa"/>
            <w:vAlign w:val="center"/>
          </w:tcPr>
          <w:p w14:paraId="61D8D654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A32F54" w14:textId="77777777" w:rsidR="00B36DD6" w:rsidRPr="006E3C67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125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275</w:t>
            </w:r>
          </w:p>
        </w:tc>
      </w:tr>
      <w:tr w:rsidR="00B36DD6" w:rsidRPr="00DB7FAC" w14:paraId="2324D880" w14:textId="77777777" w:rsidTr="009F5369">
        <w:tc>
          <w:tcPr>
            <w:tcW w:w="3888" w:type="dxa"/>
          </w:tcPr>
          <w:p w14:paraId="4BA581E7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6975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6975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5" w:type="dxa"/>
          </w:tcPr>
          <w:p w14:paraId="27754E04" w14:textId="77777777" w:rsidR="00B36DD6" w:rsidRPr="00DB7FAC" w:rsidRDefault="00B36DD6" w:rsidP="00B36D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A3EB3C9" w14:textId="77777777" w:rsidR="00B36DD6" w:rsidRPr="006E3C67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466</w:t>
            </w:r>
          </w:p>
        </w:tc>
        <w:tc>
          <w:tcPr>
            <w:tcW w:w="262" w:type="dxa"/>
            <w:vAlign w:val="center"/>
          </w:tcPr>
          <w:p w14:paraId="32841909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0C14125" w14:textId="77777777" w:rsidR="00B36DD6" w:rsidRPr="006E3C67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B36DD6" w:rsidRPr="006C4F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910</w:t>
            </w:r>
          </w:p>
        </w:tc>
        <w:tc>
          <w:tcPr>
            <w:tcW w:w="262" w:type="dxa"/>
            <w:vAlign w:val="center"/>
          </w:tcPr>
          <w:p w14:paraId="60ECD7DF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79225F06" w14:textId="77777777" w:rsidR="00B36DD6" w:rsidRPr="006E3C67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390</w:t>
            </w:r>
          </w:p>
        </w:tc>
        <w:tc>
          <w:tcPr>
            <w:tcW w:w="274" w:type="dxa"/>
            <w:vAlign w:val="center"/>
          </w:tcPr>
          <w:p w14:paraId="36A4614A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353450" w14:textId="77777777" w:rsidR="00B36DD6" w:rsidRPr="006E3C67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849</w:t>
            </w:r>
          </w:p>
        </w:tc>
      </w:tr>
      <w:tr w:rsidR="00B36DD6" w:rsidRPr="00DB7FAC" w14:paraId="3A7F8E02" w14:textId="77777777" w:rsidTr="009F5369">
        <w:tc>
          <w:tcPr>
            <w:tcW w:w="3888" w:type="dxa"/>
            <w:hideMark/>
          </w:tcPr>
          <w:p w14:paraId="57926E81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 w:rsidRPr="00697576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275" w:type="dxa"/>
          </w:tcPr>
          <w:p w14:paraId="27A63A0F" w14:textId="77777777" w:rsidR="00B36DD6" w:rsidRPr="00DB7FAC" w:rsidRDefault="00B36DD6" w:rsidP="00B36D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F0E1A35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B36DD6" w:rsidRPr="003A4E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726</w:t>
            </w:r>
          </w:p>
        </w:tc>
        <w:tc>
          <w:tcPr>
            <w:tcW w:w="262" w:type="dxa"/>
            <w:vAlign w:val="center"/>
          </w:tcPr>
          <w:p w14:paraId="4B10250A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569DCE7" w14:textId="77777777" w:rsidR="00B36DD6" w:rsidRPr="00DB7FAC" w:rsidRDefault="007B78BF" w:rsidP="00B36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176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154</w:t>
            </w:r>
          </w:p>
        </w:tc>
        <w:tc>
          <w:tcPr>
            <w:tcW w:w="262" w:type="dxa"/>
            <w:vAlign w:val="center"/>
          </w:tcPr>
          <w:p w14:paraId="094C75D2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55509BFB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B36DD6" w:rsidRPr="003A4E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726</w:t>
            </w:r>
          </w:p>
        </w:tc>
        <w:tc>
          <w:tcPr>
            <w:tcW w:w="274" w:type="dxa"/>
            <w:vAlign w:val="center"/>
          </w:tcPr>
          <w:p w14:paraId="107CC9D9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E583F42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154</w:t>
            </w:r>
          </w:p>
        </w:tc>
      </w:tr>
      <w:tr w:rsidR="00B36DD6" w:rsidRPr="00DB7FAC" w14:paraId="4C03F2F4" w14:textId="77777777" w:rsidTr="009F5369">
        <w:tc>
          <w:tcPr>
            <w:tcW w:w="3888" w:type="dxa"/>
            <w:hideMark/>
          </w:tcPr>
          <w:p w14:paraId="4A77C40F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697576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275" w:type="dxa"/>
          </w:tcPr>
          <w:p w14:paraId="6FA94B6A" w14:textId="77777777" w:rsidR="00B36DD6" w:rsidRPr="00DB7FAC" w:rsidRDefault="00B36DD6" w:rsidP="00B36D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CBF04CA" w14:textId="77777777" w:rsidR="00B36DD6" w:rsidRPr="00DB7FAC" w:rsidRDefault="007B78BF" w:rsidP="00B36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176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262" w:type="dxa"/>
            <w:vAlign w:val="center"/>
          </w:tcPr>
          <w:p w14:paraId="572786C8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26A98D9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62" w:type="dxa"/>
            <w:vAlign w:val="center"/>
          </w:tcPr>
          <w:p w14:paraId="6E768FC6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5576A20E" w14:textId="77777777" w:rsidR="00B36DD6" w:rsidRPr="00DB7FAC" w:rsidRDefault="007B78BF" w:rsidP="00B36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176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274" w:type="dxa"/>
            <w:vAlign w:val="center"/>
          </w:tcPr>
          <w:p w14:paraId="4333C821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4917A0C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</w:p>
        </w:tc>
      </w:tr>
      <w:tr w:rsidR="00B36DD6" w:rsidRPr="00DB7FAC" w14:paraId="47E282CC" w14:textId="77777777" w:rsidTr="009F5369">
        <w:tc>
          <w:tcPr>
            <w:tcW w:w="3888" w:type="dxa"/>
            <w:hideMark/>
          </w:tcPr>
          <w:p w14:paraId="4E8C5740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69757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75" w:type="dxa"/>
          </w:tcPr>
          <w:p w14:paraId="78FC1F91" w14:textId="77777777" w:rsidR="00B36DD6" w:rsidRPr="00DB7FAC" w:rsidRDefault="00B36DD6" w:rsidP="00B36D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53FE66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B36DD6" w:rsidRPr="003A4E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431</w:t>
            </w:r>
          </w:p>
        </w:tc>
        <w:tc>
          <w:tcPr>
            <w:tcW w:w="262" w:type="dxa"/>
            <w:vAlign w:val="center"/>
          </w:tcPr>
          <w:p w14:paraId="605391A7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07A497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715</w:t>
            </w:r>
          </w:p>
        </w:tc>
        <w:tc>
          <w:tcPr>
            <w:tcW w:w="262" w:type="dxa"/>
            <w:vAlign w:val="center"/>
          </w:tcPr>
          <w:p w14:paraId="1D41DE12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F10846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B36DD6" w:rsidRPr="003A4E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431</w:t>
            </w:r>
          </w:p>
        </w:tc>
        <w:tc>
          <w:tcPr>
            <w:tcW w:w="274" w:type="dxa"/>
            <w:vAlign w:val="center"/>
          </w:tcPr>
          <w:p w14:paraId="73D71917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EA7DA2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B36D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715</w:t>
            </w:r>
          </w:p>
        </w:tc>
      </w:tr>
      <w:tr w:rsidR="00B36DD6" w:rsidRPr="00DB7FAC" w14:paraId="12E4CADF" w14:textId="77777777" w:rsidTr="00885AC4">
        <w:tc>
          <w:tcPr>
            <w:tcW w:w="3888" w:type="dxa"/>
            <w:hideMark/>
          </w:tcPr>
          <w:p w14:paraId="57C0A8DF" w14:textId="77777777" w:rsidR="00B36DD6" w:rsidRPr="00DB7FAC" w:rsidRDefault="00B36DD6" w:rsidP="00B36D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6975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5" w:type="dxa"/>
          </w:tcPr>
          <w:p w14:paraId="151B47E9" w14:textId="77777777" w:rsidR="00B36DD6" w:rsidRPr="00DB7FAC" w:rsidRDefault="00B36DD6" w:rsidP="00B36D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A26167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284</w:t>
            </w:r>
            <w:r w:rsidR="00B36DD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388</w:t>
            </w:r>
          </w:p>
        </w:tc>
        <w:tc>
          <w:tcPr>
            <w:tcW w:w="262" w:type="dxa"/>
            <w:vAlign w:val="center"/>
          </w:tcPr>
          <w:p w14:paraId="3A7F8941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C15E7A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310</w:t>
            </w:r>
            <w:r w:rsidR="00B36DD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836</w:t>
            </w:r>
          </w:p>
        </w:tc>
        <w:tc>
          <w:tcPr>
            <w:tcW w:w="262" w:type="dxa"/>
            <w:vAlign w:val="center"/>
          </w:tcPr>
          <w:p w14:paraId="1A523C53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E0F300" w14:textId="77777777" w:rsidR="00B36DD6" w:rsidRPr="00DB7FAC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284</w:t>
            </w:r>
            <w:r w:rsidR="00B36DD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74" w:type="dxa"/>
            <w:vAlign w:val="center"/>
          </w:tcPr>
          <w:p w14:paraId="53D71F57" w14:textId="77777777" w:rsidR="00B36DD6" w:rsidRPr="00DB7FAC" w:rsidRDefault="00B36DD6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DA2C5C" w14:textId="77777777" w:rsidR="00B36DD6" w:rsidRPr="00973827" w:rsidRDefault="007B78BF" w:rsidP="00B3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310</w:t>
            </w:r>
            <w:r w:rsidR="00B36DD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775</w:t>
            </w:r>
          </w:p>
        </w:tc>
      </w:tr>
      <w:bookmarkEnd w:id="2"/>
    </w:tbl>
    <w:p w14:paraId="6E4793D1" w14:textId="77777777" w:rsidR="000819B2" w:rsidRDefault="000819B2" w:rsidP="00081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 w:hint="cs"/>
          <w:b/>
          <w:bCs/>
          <w:sz w:val="30"/>
          <w:szCs w:val="30"/>
          <w:lang w:val="th-TH"/>
        </w:rPr>
      </w:pPr>
    </w:p>
    <w:p w14:paraId="4AFEABB7" w14:textId="77777777" w:rsidR="00314D9F" w:rsidRPr="0063598D" w:rsidRDefault="00314D9F" w:rsidP="00314D9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63598D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Pr="009F5369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270E6FD0" w14:textId="77777777" w:rsidR="00314D9F" w:rsidRPr="000F30F8" w:rsidRDefault="00314D9F" w:rsidP="00314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6FE43A5A" w14:textId="77777777" w:rsidR="00D475C8" w:rsidRPr="000F30F8" w:rsidRDefault="00D475C8" w:rsidP="00D475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0F30F8">
        <w:rPr>
          <w:rFonts w:ascii="Angsana New" w:eastAsia="Cordia New" w:hAnsi="Angsana New"/>
          <w:color w:val="000000"/>
          <w:sz w:val="30"/>
          <w:szCs w:val="30"/>
          <w:cs/>
        </w:rPr>
        <w:t>ให้บริการให้เช่าวงจรสื่อสัญญาณความเร็วสูง</w:t>
      </w:r>
      <w:r w:rsidRPr="000F30F8">
        <w:rPr>
          <w:rFonts w:ascii="Angsana New" w:hAnsi="Angsana New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219F8CF4" w14:textId="77777777" w:rsidR="00D475C8" w:rsidRPr="000F30F8" w:rsidRDefault="00D475C8" w:rsidP="00D475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0EF22AB" w14:textId="77777777" w:rsidR="009B1678" w:rsidRPr="000F30F8" w:rsidRDefault="00D475C8" w:rsidP="00D475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111AC2C" w14:textId="77777777" w:rsidR="009B1678" w:rsidRPr="000F30F8" w:rsidRDefault="009B1678" w:rsidP="009B1678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tbl>
      <w:tblPr>
        <w:tblW w:w="93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275"/>
        <w:gridCol w:w="1080"/>
        <w:gridCol w:w="262"/>
        <w:gridCol w:w="1091"/>
        <w:gridCol w:w="262"/>
        <w:gridCol w:w="1090"/>
        <w:gridCol w:w="274"/>
        <w:gridCol w:w="1080"/>
      </w:tblGrid>
      <w:tr w:rsidR="009B1678" w:rsidRPr="000F30F8" w14:paraId="10EE6F73" w14:textId="77777777" w:rsidTr="00747E77">
        <w:trPr>
          <w:tblHeader/>
        </w:trPr>
        <w:tc>
          <w:tcPr>
            <w:tcW w:w="3888" w:type="dxa"/>
          </w:tcPr>
          <w:p w14:paraId="4E06FAB6" w14:textId="77777777" w:rsidR="009B1678" w:rsidRPr="000F30F8" w:rsidRDefault="009B1678" w:rsidP="00557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7CCCFEB1" w14:textId="77777777" w:rsidR="009B1678" w:rsidRPr="000F30F8" w:rsidRDefault="009B1678" w:rsidP="00557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vAlign w:val="bottom"/>
            <w:hideMark/>
          </w:tcPr>
          <w:p w14:paraId="5F53BFB0" w14:textId="77777777" w:rsidR="009B1678" w:rsidRPr="000F30F8" w:rsidRDefault="009B1678" w:rsidP="0055725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2AEDB8A7" w14:textId="77777777" w:rsidR="009B1678" w:rsidRPr="000F30F8" w:rsidRDefault="009B1678" w:rsidP="00557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vAlign w:val="bottom"/>
            <w:hideMark/>
          </w:tcPr>
          <w:p w14:paraId="7CD19FDA" w14:textId="77777777" w:rsidR="009B1678" w:rsidRPr="000F30F8" w:rsidRDefault="009B1678" w:rsidP="0055725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B1678" w:rsidRPr="000F30F8" w14:paraId="6079CEF9" w14:textId="77777777" w:rsidTr="00747E77">
        <w:trPr>
          <w:tblHeader/>
        </w:trPr>
        <w:tc>
          <w:tcPr>
            <w:tcW w:w="3888" w:type="dxa"/>
          </w:tcPr>
          <w:p w14:paraId="26364EFE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7B78BF" w:rsidRPr="007B78BF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Pr="000F30F8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0F30F8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275" w:type="dxa"/>
          </w:tcPr>
          <w:p w14:paraId="0C81334E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99E052" w14:textId="77777777" w:rsidR="009B1678" w:rsidRPr="000819B2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819B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513F9157" w14:textId="77777777" w:rsidR="009B1678" w:rsidRPr="000819B2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0EB7917F" w14:textId="77777777" w:rsidR="009B1678" w:rsidRPr="000819B2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819B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33557547" w14:textId="77777777" w:rsidR="009B1678" w:rsidRPr="000819B2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7080EAD9" w14:textId="77777777" w:rsidR="009B1678" w:rsidRPr="000819B2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819B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1CBE80AB" w14:textId="77777777" w:rsidR="009B1678" w:rsidRPr="000819B2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5AE115" w14:textId="77777777" w:rsidR="009B1678" w:rsidRPr="000819B2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819B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9B1678" w:rsidRPr="000F30F8" w14:paraId="4EBB40CF" w14:textId="77777777" w:rsidTr="00747E77">
        <w:trPr>
          <w:tblHeader/>
        </w:trPr>
        <w:tc>
          <w:tcPr>
            <w:tcW w:w="3888" w:type="dxa"/>
          </w:tcPr>
          <w:p w14:paraId="3C061953" w14:textId="77777777" w:rsidR="009B1678" w:rsidRPr="000F30F8" w:rsidRDefault="009B1678" w:rsidP="00557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1064A16" w14:textId="77777777" w:rsidR="009B1678" w:rsidRPr="000F30F8" w:rsidRDefault="009B1678" w:rsidP="005572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9" w:type="dxa"/>
            <w:gridSpan w:val="7"/>
            <w:vAlign w:val="bottom"/>
            <w:hideMark/>
          </w:tcPr>
          <w:p w14:paraId="79550C06" w14:textId="77777777" w:rsidR="009B1678" w:rsidRPr="000F30F8" w:rsidRDefault="009B1678" w:rsidP="0055725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F30F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B1678" w:rsidRPr="000F30F8" w14:paraId="5C19826A" w14:textId="77777777" w:rsidTr="00557257">
        <w:tc>
          <w:tcPr>
            <w:tcW w:w="3888" w:type="dxa"/>
            <w:vAlign w:val="bottom"/>
          </w:tcPr>
          <w:p w14:paraId="00B21E25" w14:textId="77777777" w:rsidR="009B1678" w:rsidRPr="000F30F8" w:rsidRDefault="009B1678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</w:tcPr>
          <w:p w14:paraId="4C3B15DB" w14:textId="77777777" w:rsidR="009B1678" w:rsidRPr="000F30F8" w:rsidRDefault="009B1678" w:rsidP="005572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C2570B" w14:textId="77777777" w:rsidR="009B1678" w:rsidRPr="000F30F8" w:rsidRDefault="009B1678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6791EFD3" w14:textId="77777777" w:rsidR="009B1678" w:rsidRPr="000F30F8" w:rsidRDefault="009B1678" w:rsidP="0055725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4AA5FA5" w14:textId="77777777" w:rsidR="009B1678" w:rsidRPr="000F30F8" w:rsidRDefault="009B1678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7242FA7" w14:textId="77777777" w:rsidR="009B1678" w:rsidRPr="000F30F8" w:rsidRDefault="009B1678" w:rsidP="0055725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42451D64" w14:textId="77777777" w:rsidR="009B1678" w:rsidRPr="000F30F8" w:rsidRDefault="009B1678" w:rsidP="0055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14:paraId="70856BC1" w14:textId="77777777" w:rsidR="009B1678" w:rsidRPr="000F30F8" w:rsidRDefault="009B1678" w:rsidP="0055725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983B091" w14:textId="77777777" w:rsidR="009B1678" w:rsidRPr="000F30F8" w:rsidRDefault="009B1678" w:rsidP="0055725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B1678" w:rsidRPr="000F30F8" w14:paraId="1CA914AE" w14:textId="77777777" w:rsidTr="00557257">
        <w:tc>
          <w:tcPr>
            <w:tcW w:w="3888" w:type="dxa"/>
          </w:tcPr>
          <w:p w14:paraId="59AD113F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F30F8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</w:tcPr>
          <w:p w14:paraId="5F7B7793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EA72C81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339</w:t>
            </w:r>
            <w:r w:rsidR="00E42D0E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029</w:t>
            </w:r>
          </w:p>
        </w:tc>
        <w:tc>
          <w:tcPr>
            <w:tcW w:w="262" w:type="dxa"/>
            <w:vAlign w:val="center"/>
          </w:tcPr>
          <w:p w14:paraId="0E630C23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vAlign w:val="center"/>
          </w:tcPr>
          <w:p w14:paraId="08D541D5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322</w:t>
            </w:r>
            <w:r w:rsidR="009B167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721</w:t>
            </w:r>
          </w:p>
        </w:tc>
        <w:tc>
          <w:tcPr>
            <w:tcW w:w="262" w:type="dxa"/>
            <w:vAlign w:val="center"/>
          </w:tcPr>
          <w:p w14:paraId="784B34CF" w14:textId="77777777" w:rsidR="009B1678" w:rsidRPr="000F30F8" w:rsidRDefault="009B167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7835DE62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339</w:t>
            </w:r>
            <w:r w:rsidR="00E42D0E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029</w:t>
            </w:r>
          </w:p>
        </w:tc>
        <w:tc>
          <w:tcPr>
            <w:tcW w:w="274" w:type="dxa"/>
            <w:vAlign w:val="center"/>
          </w:tcPr>
          <w:p w14:paraId="45A1591A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59E40BE4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322</w:t>
            </w:r>
            <w:r w:rsidR="009B167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721</w:t>
            </w:r>
          </w:p>
        </w:tc>
      </w:tr>
      <w:tr w:rsidR="009B1678" w:rsidRPr="000F30F8" w14:paraId="3495C986" w14:textId="77777777" w:rsidTr="00557257">
        <w:tc>
          <w:tcPr>
            <w:tcW w:w="3888" w:type="dxa"/>
          </w:tcPr>
          <w:p w14:paraId="1D8B0B70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F30F8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275" w:type="dxa"/>
          </w:tcPr>
          <w:p w14:paraId="7A429250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6F403F7" w14:textId="77777777" w:rsidR="009B1678" w:rsidRPr="000F30F8" w:rsidRDefault="00E42D0E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24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2" w:type="dxa"/>
            <w:vAlign w:val="center"/>
          </w:tcPr>
          <w:p w14:paraId="3A491324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207021F3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24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2" w:type="dxa"/>
            <w:vAlign w:val="center"/>
          </w:tcPr>
          <w:p w14:paraId="08D320E7" w14:textId="77777777" w:rsidR="009B1678" w:rsidRPr="000F30F8" w:rsidRDefault="009B1678" w:rsidP="009B1678">
            <w:pPr>
              <w:tabs>
                <w:tab w:val="clear" w:pos="680"/>
                <w:tab w:val="decimal" w:pos="666"/>
              </w:tabs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26A1E52F" w14:textId="77777777" w:rsidR="009B1678" w:rsidRPr="000F30F8" w:rsidRDefault="00E42D0E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24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4" w:type="dxa"/>
            <w:vAlign w:val="center"/>
          </w:tcPr>
          <w:p w14:paraId="2BE1F672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6B83A00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24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9B1678" w:rsidRPr="000F30F8" w14:paraId="1ED88B22" w14:textId="77777777" w:rsidTr="00557257">
        <w:tc>
          <w:tcPr>
            <w:tcW w:w="3888" w:type="dxa"/>
          </w:tcPr>
          <w:p w14:paraId="7160E402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</w:tcPr>
          <w:p w14:paraId="2D1801C3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085203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339</w:t>
            </w:r>
            <w:r w:rsidR="00E42D0E"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029</w:t>
            </w:r>
          </w:p>
        </w:tc>
        <w:tc>
          <w:tcPr>
            <w:tcW w:w="262" w:type="dxa"/>
            <w:vAlign w:val="center"/>
          </w:tcPr>
          <w:p w14:paraId="133EEB19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CDE5C9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322</w:t>
            </w:r>
            <w:r w:rsidR="009B1678"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721</w:t>
            </w:r>
          </w:p>
        </w:tc>
        <w:tc>
          <w:tcPr>
            <w:tcW w:w="262" w:type="dxa"/>
            <w:vAlign w:val="center"/>
          </w:tcPr>
          <w:p w14:paraId="48F549B4" w14:textId="77777777" w:rsidR="009B1678" w:rsidRPr="000F30F8" w:rsidRDefault="009B167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957A2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339</w:t>
            </w:r>
            <w:r w:rsidR="00E42D0E"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029</w:t>
            </w:r>
          </w:p>
        </w:tc>
        <w:tc>
          <w:tcPr>
            <w:tcW w:w="274" w:type="dxa"/>
            <w:vAlign w:val="center"/>
          </w:tcPr>
          <w:p w14:paraId="3843A224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B01313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322</w:t>
            </w:r>
            <w:r w:rsidR="009B1678"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721</w:t>
            </w:r>
          </w:p>
        </w:tc>
      </w:tr>
      <w:tr w:rsidR="009B1678" w:rsidRPr="000819B2" w14:paraId="723C4169" w14:textId="77777777" w:rsidTr="00557257">
        <w:tc>
          <w:tcPr>
            <w:tcW w:w="3888" w:type="dxa"/>
            <w:vAlign w:val="center"/>
          </w:tcPr>
          <w:p w14:paraId="745E58E9" w14:textId="77777777" w:rsidR="00747E77" w:rsidRPr="000819B2" w:rsidRDefault="00747E77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5" w:type="dxa"/>
          </w:tcPr>
          <w:p w14:paraId="6285E05F" w14:textId="77777777" w:rsidR="009B1678" w:rsidRPr="000819B2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4FD94EC" w14:textId="77777777" w:rsidR="009B1678" w:rsidRPr="000819B2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4F46F79A" w14:textId="77777777" w:rsidR="009B1678" w:rsidRPr="000819B2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center"/>
          </w:tcPr>
          <w:p w14:paraId="7095AEED" w14:textId="77777777" w:rsidR="009B1678" w:rsidRPr="000819B2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3964AE16" w14:textId="77777777" w:rsidR="009B1678" w:rsidRPr="000819B2" w:rsidRDefault="009B1678" w:rsidP="009B1678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center"/>
          </w:tcPr>
          <w:p w14:paraId="667762B9" w14:textId="77777777" w:rsidR="009B1678" w:rsidRPr="000819B2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4" w:type="dxa"/>
            <w:vAlign w:val="center"/>
          </w:tcPr>
          <w:p w14:paraId="0D134028" w14:textId="77777777" w:rsidR="009B1678" w:rsidRPr="000819B2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690F60E" w14:textId="77777777" w:rsidR="009B1678" w:rsidRPr="000819B2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9B1678" w:rsidRPr="000F30F8" w14:paraId="55C16092" w14:textId="77777777" w:rsidTr="00557257">
        <w:tc>
          <w:tcPr>
            <w:tcW w:w="3888" w:type="dxa"/>
            <w:vAlign w:val="bottom"/>
          </w:tcPr>
          <w:p w14:paraId="0CA6608B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" w:type="dxa"/>
          </w:tcPr>
          <w:p w14:paraId="65D270A9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538FE20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0679FFB3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vAlign w:val="center"/>
          </w:tcPr>
          <w:p w14:paraId="115322FD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3D71F6C9" w14:textId="77777777" w:rsidR="009B1678" w:rsidRPr="000F30F8" w:rsidRDefault="009B167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581563AC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4" w:type="dxa"/>
            <w:vAlign w:val="center"/>
          </w:tcPr>
          <w:p w14:paraId="479D917B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02E2E6EA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9B1678" w:rsidRPr="000F30F8" w14:paraId="28F6C4C9" w14:textId="77777777" w:rsidTr="00557257">
        <w:tc>
          <w:tcPr>
            <w:tcW w:w="3888" w:type="dxa"/>
          </w:tcPr>
          <w:p w14:paraId="76A29868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5" w:type="dxa"/>
          </w:tcPr>
          <w:p w14:paraId="56BDB6AE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7161670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3567AFBD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vAlign w:val="center"/>
          </w:tcPr>
          <w:p w14:paraId="65CDB276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1F4439AD" w14:textId="77777777" w:rsidR="009B1678" w:rsidRPr="000F30F8" w:rsidRDefault="009B167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17656F67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4" w:type="dxa"/>
            <w:vAlign w:val="center"/>
          </w:tcPr>
          <w:p w14:paraId="296F75D2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3407C3FE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475C8" w:rsidRPr="000F30F8" w14:paraId="4699E021" w14:textId="77777777" w:rsidTr="00557257">
        <w:tc>
          <w:tcPr>
            <w:tcW w:w="3888" w:type="dxa"/>
          </w:tcPr>
          <w:p w14:paraId="1DE820DF" w14:textId="77777777" w:rsidR="00D475C8" w:rsidRPr="000F30F8" w:rsidRDefault="00D475C8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75" w:type="dxa"/>
          </w:tcPr>
          <w:p w14:paraId="6D41DA49" w14:textId="77777777" w:rsidR="00D475C8" w:rsidRPr="000F30F8" w:rsidRDefault="00D475C8" w:rsidP="00D475C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260031B" w14:textId="77777777" w:rsidR="00D475C8" w:rsidRPr="000F30F8" w:rsidRDefault="007B78BF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280</w:t>
            </w:r>
            <w:r w:rsidR="00D475C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879</w:t>
            </w:r>
          </w:p>
        </w:tc>
        <w:tc>
          <w:tcPr>
            <w:tcW w:w="262" w:type="dxa"/>
            <w:vAlign w:val="center"/>
          </w:tcPr>
          <w:p w14:paraId="0863DB88" w14:textId="77777777" w:rsidR="00D475C8" w:rsidRPr="000F30F8" w:rsidRDefault="00D475C8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vAlign w:val="center"/>
          </w:tcPr>
          <w:p w14:paraId="79E9B723" w14:textId="77777777" w:rsidR="00D475C8" w:rsidRPr="000F30F8" w:rsidRDefault="007B78BF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291</w:t>
            </w:r>
            <w:r w:rsidR="00D475C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091</w:t>
            </w:r>
          </w:p>
        </w:tc>
        <w:tc>
          <w:tcPr>
            <w:tcW w:w="262" w:type="dxa"/>
            <w:vAlign w:val="center"/>
          </w:tcPr>
          <w:p w14:paraId="1623A58A" w14:textId="77777777" w:rsidR="00D475C8" w:rsidRPr="000F30F8" w:rsidRDefault="00D475C8" w:rsidP="00D475C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7092614B" w14:textId="77777777" w:rsidR="00D475C8" w:rsidRPr="000F30F8" w:rsidRDefault="007B78BF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280</w:t>
            </w:r>
            <w:r w:rsidR="00D475C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879</w:t>
            </w:r>
          </w:p>
        </w:tc>
        <w:tc>
          <w:tcPr>
            <w:tcW w:w="274" w:type="dxa"/>
            <w:vAlign w:val="center"/>
          </w:tcPr>
          <w:p w14:paraId="3AAB62FF" w14:textId="77777777" w:rsidR="00D475C8" w:rsidRPr="000F30F8" w:rsidRDefault="00D475C8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5C01A814" w14:textId="77777777" w:rsidR="00D475C8" w:rsidRPr="000F30F8" w:rsidRDefault="007B78BF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291</w:t>
            </w:r>
            <w:r w:rsidR="00D475C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091</w:t>
            </w:r>
          </w:p>
        </w:tc>
      </w:tr>
      <w:tr w:rsidR="00D475C8" w:rsidRPr="000F30F8" w14:paraId="59D9BAE8" w14:textId="77777777" w:rsidTr="00557257">
        <w:tc>
          <w:tcPr>
            <w:tcW w:w="3888" w:type="dxa"/>
          </w:tcPr>
          <w:p w14:paraId="18383C2A" w14:textId="77777777" w:rsidR="00D475C8" w:rsidRPr="000F30F8" w:rsidRDefault="00D475C8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86C24">
              <w:rPr>
                <w:rFonts w:ascii="Angsana New" w:hAnsi="Angsana New" w:hint="cs"/>
                <w:sz w:val="30"/>
                <w:szCs w:val="3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</w:tcPr>
          <w:p w14:paraId="4068D97F" w14:textId="77777777" w:rsidR="00D475C8" w:rsidRPr="000F30F8" w:rsidRDefault="00D475C8" w:rsidP="00D475C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16CA67F" w14:textId="77777777" w:rsidR="00D475C8" w:rsidRPr="000F30F8" w:rsidRDefault="007B78BF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49</w:t>
            </w:r>
            <w:r w:rsidR="00D475C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824</w:t>
            </w:r>
          </w:p>
        </w:tc>
        <w:tc>
          <w:tcPr>
            <w:tcW w:w="262" w:type="dxa"/>
            <w:vAlign w:val="center"/>
          </w:tcPr>
          <w:p w14:paraId="103C02F2" w14:textId="77777777" w:rsidR="00D475C8" w:rsidRPr="000F30F8" w:rsidRDefault="00D475C8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vAlign w:val="center"/>
          </w:tcPr>
          <w:p w14:paraId="6949C937" w14:textId="77777777" w:rsidR="00D475C8" w:rsidRPr="000F30F8" w:rsidRDefault="007B78BF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24</w:t>
            </w:r>
            <w:r w:rsidR="00D475C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009</w:t>
            </w:r>
          </w:p>
        </w:tc>
        <w:tc>
          <w:tcPr>
            <w:tcW w:w="262" w:type="dxa"/>
            <w:vAlign w:val="center"/>
          </w:tcPr>
          <w:p w14:paraId="4EB931E0" w14:textId="77777777" w:rsidR="00D475C8" w:rsidRPr="000F30F8" w:rsidRDefault="00D475C8" w:rsidP="00D475C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31BB319F" w14:textId="77777777" w:rsidR="00D475C8" w:rsidRPr="000F30F8" w:rsidRDefault="007B78BF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49</w:t>
            </w:r>
            <w:r w:rsidR="00D475C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824</w:t>
            </w:r>
          </w:p>
        </w:tc>
        <w:tc>
          <w:tcPr>
            <w:tcW w:w="274" w:type="dxa"/>
            <w:vAlign w:val="center"/>
          </w:tcPr>
          <w:p w14:paraId="756B7308" w14:textId="77777777" w:rsidR="00D475C8" w:rsidRPr="000F30F8" w:rsidRDefault="00D475C8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3628E4AE" w14:textId="77777777" w:rsidR="00D475C8" w:rsidRPr="000F30F8" w:rsidRDefault="007B78BF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24</w:t>
            </w:r>
            <w:r w:rsidR="00D475C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009</w:t>
            </w:r>
          </w:p>
        </w:tc>
      </w:tr>
      <w:tr w:rsidR="00D475C8" w:rsidRPr="000F30F8" w14:paraId="457B2D89" w14:textId="77777777" w:rsidTr="00557257">
        <w:tc>
          <w:tcPr>
            <w:tcW w:w="3888" w:type="dxa"/>
          </w:tcPr>
          <w:p w14:paraId="10E42C01" w14:textId="77777777" w:rsidR="00D475C8" w:rsidRPr="000F30F8" w:rsidRDefault="00D475C8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275" w:type="dxa"/>
          </w:tcPr>
          <w:p w14:paraId="1C78CE0D" w14:textId="77777777" w:rsidR="00D475C8" w:rsidRPr="000F30F8" w:rsidRDefault="00D475C8" w:rsidP="00D475C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85783A" w14:textId="77777777" w:rsidR="00D475C8" w:rsidRPr="000F30F8" w:rsidRDefault="007B78BF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  <w:r w:rsidR="00D475C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326</w:t>
            </w:r>
          </w:p>
        </w:tc>
        <w:tc>
          <w:tcPr>
            <w:tcW w:w="262" w:type="dxa"/>
            <w:vAlign w:val="center"/>
          </w:tcPr>
          <w:p w14:paraId="5862290D" w14:textId="77777777" w:rsidR="00D475C8" w:rsidRPr="000F30F8" w:rsidRDefault="00D475C8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CDCBB6" w14:textId="77777777" w:rsidR="00D475C8" w:rsidRPr="000F30F8" w:rsidRDefault="007B78BF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  <w:r w:rsidR="00D475C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621</w:t>
            </w:r>
          </w:p>
        </w:tc>
        <w:tc>
          <w:tcPr>
            <w:tcW w:w="262" w:type="dxa"/>
            <w:vAlign w:val="center"/>
          </w:tcPr>
          <w:p w14:paraId="1A0CE5DA" w14:textId="77777777" w:rsidR="00D475C8" w:rsidRPr="000F30F8" w:rsidRDefault="00D475C8" w:rsidP="00D475C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DAA2C6" w14:textId="77777777" w:rsidR="00D475C8" w:rsidRPr="000F30F8" w:rsidRDefault="007B78BF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  <w:r w:rsidR="00D475C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326</w:t>
            </w:r>
          </w:p>
        </w:tc>
        <w:tc>
          <w:tcPr>
            <w:tcW w:w="274" w:type="dxa"/>
            <w:vAlign w:val="center"/>
          </w:tcPr>
          <w:p w14:paraId="0DA38A2E" w14:textId="77777777" w:rsidR="00D475C8" w:rsidRPr="000F30F8" w:rsidRDefault="00D475C8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F8D11D" w14:textId="77777777" w:rsidR="00D475C8" w:rsidRPr="000F30F8" w:rsidRDefault="007B78BF" w:rsidP="00D4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  <w:r w:rsidR="00D475C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621</w:t>
            </w:r>
          </w:p>
        </w:tc>
      </w:tr>
      <w:tr w:rsidR="009B1678" w:rsidRPr="000F30F8" w14:paraId="67E8BF86" w14:textId="77777777" w:rsidTr="00557257">
        <w:tc>
          <w:tcPr>
            <w:tcW w:w="3888" w:type="dxa"/>
          </w:tcPr>
          <w:p w14:paraId="218EBF1B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</w:tcPr>
          <w:p w14:paraId="7C463C95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8F0ECD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339</w:t>
            </w:r>
            <w:r w:rsidR="00E42D0E"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029</w:t>
            </w:r>
          </w:p>
        </w:tc>
        <w:tc>
          <w:tcPr>
            <w:tcW w:w="262" w:type="dxa"/>
            <w:vAlign w:val="center"/>
          </w:tcPr>
          <w:p w14:paraId="64378CE3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24C611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322</w:t>
            </w:r>
            <w:r w:rsidR="009B1678"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721</w:t>
            </w:r>
          </w:p>
        </w:tc>
        <w:tc>
          <w:tcPr>
            <w:tcW w:w="262" w:type="dxa"/>
            <w:vAlign w:val="center"/>
          </w:tcPr>
          <w:p w14:paraId="17CF5FB5" w14:textId="77777777" w:rsidR="009B1678" w:rsidRPr="000F30F8" w:rsidRDefault="009B167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975AF4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339</w:t>
            </w:r>
            <w:r w:rsidR="00B06F8C"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029</w:t>
            </w:r>
          </w:p>
        </w:tc>
        <w:tc>
          <w:tcPr>
            <w:tcW w:w="274" w:type="dxa"/>
            <w:vAlign w:val="center"/>
          </w:tcPr>
          <w:p w14:paraId="0E88FEF6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A9DF50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322</w:t>
            </w:r>
            <w:r w:rsidR="009B1678"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721</w:t>
            </w:r>
          </w:p>
        </w:tc>
      </w:tr>
      <w:tr w:rsidR="009B1678" w:rsidRPr="000819B2" w14:paraId="1D8B6D5E" w14:textId="77777777" w:rsidTr="00557257">
        <w:tc>
          <w:tcPr>
            <w:tcW w:w="3888" w:type="dxa"/>
          </w:tcPr>
          <w:p w14:paraId="6708721C" w14:textId="77777777" w:rsidR="009B1678" w:rsidRPr="000819B2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4A0E94BB" w14:textId="77777777" w:rsidR="009B1678" w:rsidRPr="000819B2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6CADBD" w14:textId="77777777" w:rsidR="009B1678" w:rsidRPr="000819B2" w:rsidRDefault="009B1678" w:rsidP="009B1678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dxa"/>
            <w:vAlign w:val="center"/>
          </w:tcPr>
          <w:p w14:paraId="60520366" w14:textId="77777777" w:rsidR="009B1678" w:rsidRPr="000819B2" w:rsidRDefault="009B1678" w:rsidP="009B1678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5954CB" w14:textId="77777777" w:rsidR="009B1678" w:rsidRPr="000819B2" w:rsidRDefault="009B1678" w:rsidP="009B1678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dxa"/>
            <w:vAlign w:val="center"/>
          </w:tcPr>
          <w:p w14:paraId="0F16C970" w14:textId="77777777" w:rsidR="009B1678" w:rsidRPr="000819B2" w:rsidRDefault="009B1678" w:rsidP="009B1678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83A916B" w14:textId="77777777" w:rsidR="009B1678" w:rsidRPr="000819B2" w:rsidRDefault="009B1678" w:rsidP="009B1678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</w:tcPr>
          <w:p w14:paraId="79E9BDDD" w14:textId="77777777" w:rsidR="009B1678" w:rsidRPr="000819B2" w:rsidRDefault="009B1678" w:rsidP="009B1678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725BB34" w14:textId="77777777" w:rsidR="009B1678" w:rsidRPr="000819B2" w:rsidRDefault="009B1678" w:rsidP="009B1678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6EB" w:rsidRPr="000F30F8" w14:paraId="69F78EA3" w14:textId="77777777" w:rsidTr="00557257">
        <w:tc>
          <w:tcPr>
            <w:tcW w:w="3888" w:type="dxa"/>
          </w:tcPr>
          <w:p w14:paraId="08EF80D3" w14:textId="77777777" w:rsidR="002106EB" w:rsidRPr="000F30F8" w:rsidRDefault="002106EB" w:rsidP="00210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D86C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ประเภทสินค้า</w:t>
            </w:r>
            <w:r w:rsidRPr="00D86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D86C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บริการหลัก</w:t>
            </w:r>
          </w:p>
        </w:tc>
        <w:tc>
          <w:tcPr>
            <w:tcW w:w="275" w:type="dxa"/>
          </w:tcPr>
          <w:p w14:paraId="672DD1AD" w14:textId="77777777" w:rsidR="002106EB" w:rsidRPr="000F30F8" w:rsidRDefault="002106EB" w:rsidP="002106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3D1CE6F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02E96A72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center"/>
          </w:tcPr>
          <w:p w14:paraId="4FA53D07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1123166E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center"/>
          </w:tcPr>
          <w:p w14:paraId="0A203F20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14:paraId="122254D7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A1D8802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40B9A" w:rsidRPr="000F30F8" w14:paraId="3EE08078" w14:textId="77777777" w:rsidTr="00557257">
        <w:tc>
          <w:tcPr>
            <w:tcW w:w="3888" w:type="dxa"/>
          </w:tcPr>
          <w:p w14:paraId="59280238" w14:textId="77777777" w:rsidR="00B40B9A" w:rsidRPr="000F30F8" w:rsidRDefault="00B40B9A" w:rsidP="00B40B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D83E61">
              <w:rPr>
                <w:rFonts w:ascii="Angsana New" w:hAnsi="Angsana New" w:hint="cs"/>
                <w:sz w:val="30"/>
                <w:szCs w:val="30"/>
                <w:cs/>
              </w:rPr>
              <w:t>บริการให้เช่าวงจร</w:t>
            </w:r>
          </w:p>
        </w:tc>
        <w:tc>
          <w:tcPr>
            <w:tcW w:w="275" w:type="dxa"/>
          </w:tcPr>
          <w:p w14:paraId="6EE9F39C" w14:textId="77777777" w:rsidR="00B40B9A" w:rsidRPr="000F30F8" w:rsidRDefault="00B40B9A" w:rsidP="00B40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0339CA3" w14:textId="77777777" w:rsidR="00B40B9A" w:rsidRPr="000F30F8" w:rsidRDefault="007B78BF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312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784</w:t>
            </w:r>
          </w:p>
        </w:tc>
        <w:tc>
          <w:tcPr>
            <w:tcW w:w="262" w:type="dxa"/>
            <w:vAlign w:val="center"/>
          </w:tcPr>
          <w:p w14:paraId="770CE185" w14:textId="77777777" w:rsidR="00B40B9A" w:rsidRPr="000F30F8" w:rsidRDefault="00B40B9A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center"/>
          </w:tcPr>
          <w:p w14:paraId="44349005" w14:textId="77777777" w:rsidR="00B40B9A" w:rsidRPr="000F30F8" w:rsidRDefault="007B78BF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297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173</w:t>
            </w:r>
          </w:p>
        </w:tc>
        <w:tc>
          <w:tcPr>
            <w:tcW w:w="262" w:type="dxa"/>
            <w:vAlign w:val="center"/>
          </w:tcPr>
          <w:p w14:paraId="2F85EE74" w14:textId="77777777" w:rsidR="00B40B9A" w:rsidRPr="000F30F8" w:rsidRDefault="00B40B9A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center"/>
          </w:tcPr>
          <w:p w14:paraId="40199B6D" w14:textId="77777777" w:rsidR="00B40B9A" w:rsidRPr="000F30F8" w:rsidRDefault="007B78BF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312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784</w:t>
            </w:r>
          </w:p>
        </w:tc>
        <w:tc>
          <w:tcPr>
            <w:tcW w:w="274" w:type="dxa"/>
            <w:vAlign w:val="center"/>
          </w:tcPr>
          <w:p w14:paraId="316C82C9" w14:textId="77777777" w:rsidR="00B40B9A" w:rsidRPr="000F30F8" w:rsidRDefault="00B40B9A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AE218DC" w14:textId="77777777" w:rsidR="00B40B9A" w:rsidRPr="000F30F8" w:rsidRDefault="007B78BF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297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173</w:t>
            </w:r>
          </w:p>
        </w:tc>
      </w:tr>
      <w:tr w:rsidR="00B40B9A" w:rsidRPr="000F30F8" w14:paraId="0AAA76CC" w14:textId="77777777" w:rsidTr="00557257">
        <w:tc>
          <w:tcPr>
            <w:tcW w:w="3888" w:type="dxa"/>
          </w:tcPr>
          <w:p w14:paraId="45AD5F8C" w14:textId="77777777" w:rsidR="00B40B9A" w:rsidRPr="000F30F8" w:rsidRDefault="00B40B9A" w:rsidP="00B40B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D83E61">
              <w:rPr>
                <w:rFonts w:ascii="Angsana New" w:hAnsi="Angsana New" w:hint="cs"/>
                <w:sz w:val="30"/>
                <w:szCs w:val="30"/>
                <w:cs/>
              </w:rPr>
              <w:t>ขายอุปกรณ์โครงข่าย</w:t>
            </w:r>
          </w:p>
        </w:tc>
        <w:tc>
          <w:tcPr>
            <w:tcW w:w="275" w:type="dxa"/>
          </w:tcPr>
          <w:p w14:paraId="2737638A" w14:textId="77777777" w:rsidR="00B40B9A" w:rsidRPr="000F30F8" w:rsidRDefault="00B40B9A" w:rsidP="00B40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2F26B45" w14:textId="77777777" w:rsidR="00B40B9A" w:rsidRPr="000F30F8" w:rsidRDefault="007B78BF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239</w:t>
            </w:r>
          </w:p>
        </w:tc>
        <w:tc>
          <w:tcPr>
            <w:tcW w:w="262" w:type="dxa"/>
            <w:vAlign w:val="center"/>
          </w:tcPr>
          <w:p w14:paraId="7909EA23" w14:textId="77777777" w:rsidR="00B40B9A" w:rsidRPr="000F30F8" w:rsidRDefault="00B40B9A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center"/>
          </w:tcPr>
          <w:p w14:paraId="0C684A23" w14:textId="77777777" w:rsidR="00B40B9A" w:rsidRPr="000F30F8" w:rsidRDefault="007B78BF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303</w:t>
            </w:r>
          </w:p>
        </w:tc>
        <w:tc>
          <w:tcPr>
            <w:tcW w:w="262" w:type="dxa"/>
            <w:vAlign w:val="center"/>
          </w:tcPr>
          <w:p w14:paraId="17F0D94A" w14:textId="77777777" w:rsidR="00B40B9A" w:rsidRPr="000F30F8" w:rsidRDefault="00B40B9A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center"/>
          </w:tcPr>
          <w:p w14:paraId="0DCCA4AF" w14:textId="77777777" w:rsidR="00B40B9A" w:rsidRPr="000F30F8" w:rsidRDefault="007B78BF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239</w:t>
            </w:r>
          </w:p>
        </w:tc>
        <w:tc>
          <w:tcPr>
            <w:tcW w:w="274" w:type="dxa"/>
            <w:vAlign w:val="center"/>
          </w:tcPr>
          <w:p w14:paraId="7ED674E8" w14:textId="77777777" w:rsidR="00B40B9A" w:rsidRPr="000F30F8" w:rsidRDefault="00B40B9A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44FF659" w14:textId="77777777" w:rsidR="00B40B9A" w:rsidRPr="000F30F8" w:rsidRDefault="007B78BF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303</w:t>
            </w:r>
          </w:p>
        </w:tc>
      </w:tr>
      <w:tr w:rsidR="00B40B9A" w:rsidRPr="000F30F8" w14:paraId="3916FBF9" w14:textId="77777777" w:rsidTr="00557257">
        <w:tc>
          <w:tcPr>
            <w:tcW w:w="3888" w:type="dxa"/>
          </w:tcPr>
          <w:p w14:paraId="489C2801" w14:textId="77777777" w:rsidR="00B40B9A" w:rsidRPr="000F30F8" w:rsidRDefault="00B40B9A" w:rsidP="00B40B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</w:tcPr>
          <w:p w14:paraId="29B79B89" w14:textId="77777777" w:rsidR="00B40B9A" w:rsidRPr="000F30F8" w:rsidRDefault="00B40B9A" w:rsidP="00B40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3D6A333" w14:textId="77777777" w:rsidR="00B40B9A" w:rsidRPr="000F30F8" w:rsidRDefault="007B78BF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257</w:t>
            </w:r>
          </w:p>
        </w:tc>
        <w:tc>
          <w:tcPr>
            <w:tcW w:w="262" w:type="dxa"/>
            <w:vAlign w:val="center"/>
          </w:tcPr>
          <w:p w14:paraId="5C3F997E" w14:textId="77777777" w:rsidR="00B40B9A" w:rsidRPr="000F30F8" w:rsidRDefault="00B40B9A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center"/>
          </w:tcPr>
          <w:p w14:paraId="0EF058EF" w14:textId="77777777" w:rsidR="00B40B9A" w:rsidRPr="000F30F8" w:rsidRDefault="007B78BF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62" w:type="dxa"/>
            <w:vAlign w:val="center"/>
          </w:tcPr>
          <w:p w14:paraId="35907A5A" w14:textId="77777777" w:rsidR="00B40B9A" w:rsidRPr="000F30F8" w:rsidRDefault="00B40B9A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center"/>
          </w:tcPr>
          <w:p w14:paraId="02B2AB03" w14:textId="77777777" w:rsidR="00B40B9A" w:rsidRPr="000F30F8" w:rsidRDefault="007B78BF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257</w:t>
            </w:r>
          </w:p>
        </w:tc>
        <w:tc>
          <w:tcPr>
            <w:tcW w:w="274" w:type="dxa"/>
            <w:vAlign w:val="center"/>
          </w:tcPr>
          <w:p w14:paraId="1B573D2D" w14:textId="77777777" w:rsidR="00B40B9A" w:rsidRPr="000F30F8" w:rsidRDefault="00B40B9A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CD2ABD5" w14:textId="77777777" w:rsidR="00B40B9A" w:rsidRPr="000F30F8" w:rsidRDefault="007B78BF" w:rsidP="00B40B9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394</w:t>
            </w:r>
          </w:p>
        </w:tc>
      </w:tr>
      <w:tr w:rsidR="002106EB" w:rsidRPr="000F30F8" w14:paraId="45C779A2" w14:textId="77777777" w:rsidTr="00B40B9A">
        <w:tc>
          <w:tcPr>
            <w:tcW w:w="4163" w:type="dxa"/>
            <w:gridSpan w:val="2"/>
          </w:tcPr>
          <w:p w14:paraId="41CD4105" w14:textId="77777777" w:rsidR="002106EB" w:rsidRPr="000F30F8" w:rsidRDefault="002106EB" w:rsidP="00210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83E61">
              <w:rPr>
                <w:rFonts w:ascii="Angsana New" w:hAnsi="Angsana New" w:hint="cs"/>
                <w:sz w:val="30"/>
                <w:szCs w:val="3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4342E" w14:textId="77777777" w:rsidR="002106EB" w:rsidRPr="000F30F8" w:rsidRDefault="007B78BF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749</w:t>
            </w:r>
          </w:p>
        </w:tc>
        <w:tc>
          <w:tcPr>
            <w:tcW w:w="262" w:type="dxa"/>
            <w:vAlign w:val="center"/>
          </w:tcPr>
          <w:p w14:paraId="2592C0F9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01D877" w14:textId="77777777" w:rsidR="002106EB" w:rsidRPr="000F30F8" w:rsidRDefault="007B78BF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851</w:t>
            </w:r>
          </w:p>
        </w:tc>
        <w:tc>
          <w:tcPr>
            <w:tcW w:w="262" w:type="dxa"/>
            <w:vAlign w:val="center"/>
          </w:tcPr>
          <w:p w14:paraId="03DA1611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8D2C91" w14:textId="77777777" w:rsidR="002106EB" w:rsidRPr="000F30F8" w:rsidRDefault="007B78BF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749</w:t>
            </w:r>
          </w:p>
        </w:tc>
        <w:tc>
          <w:tcPr>
            <w:tcW w:w="274" w:type="dxa"/>
            <w:vAlign w:val="center"/>
          </w:tcPr>
          <w:p w14:paraId="22F39ED4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20F0EC" w14:textId="77777777" w:rsidR="002106EB" w:rsidRPr="000F30F8" w:rsidRDefault="007B78BF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40B9A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851</w:t>
            </w:r>
          </w:p>
        </w:tc>
      </w:tr>
      <w:tr w:rsidR="002106EB" w:rsidRPr="000F30F8" w14:paraId="3E5C199C" w14:textId="77777777" w:rsidTr="00B40B9A">
        <w:tc>
          <w:tcPr>
            <w:tcW w:w="3888" w:type="dxa"/>
          </w:tcPr>
          <w:p w14:paraId="109204E9" w14:textId="77777777" w:rsidR="002106EB" w:rsidRPr="00D83E61" w:rsidRDefault="002106EB" w:rsidP="00210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86C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</w:tcPr>
          <w:p w14:paraId="4CD315F1" w14:textId="77777777" w:rsidR="002106EB" w:rsidRPr="00D83E61" w:rsidRDefault="002106EB" w:rsidP="00210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FD9A56" w14:textId="77777777" w:rsidR="002106EB" w:rsidRPr="000F30F8" w:rsidRDefault="007B78BF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339</w:t>
            </w:r>
            <w:r w:rsidR="00B40B9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029</w:t>
            </w:r>
          </w:p>
        </w:tc>
        <w:tc>
          <w:tcPr>
            <w:tcW w:w="262" w:type="dxa"/>
            <w:vAlign w:val="center"/>
          </w:tcPr>
          <w:p w14:paraId="1416C2A4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35C88C" w14:textId="77777777" w:rsidR="002106EB" w:rsidRPr="000F30F8" w:rsidRDefault="007B78BF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322</w:t>
            </w:r>
            <w:r w:rsidR="00B40B9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721</w:t>
            </w:r>
          </w:p>
        </w:tc>
        <w:tc>
          <w:tcPr>
            <w:tcW w:w="262" w:type="dxa"/>
            <w:vAlign w:val="center"/>
          </w:tcPr>
          <w:p w14:paraId="525B7AD3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83D3EF" w14:textId="77777777" w:rsidR="002106EB" w:rsidRPr="000F30F8" w:rsidRDefault="007B78BF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339</w:t>
            </w:r>
            <w:r w:rsidR="00B40B9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029</w:t>
            </w:r>
          </w:p>
        </w:tc>
        <w:tc>
          <w:tcPr>
            <w:tcW w:w="274" w:type="dxa"/>
            <w:vAlign w:val="center"/>
          </w:tcPr>
          <w:p w14:paraId="4E664526" w14:textId="77777777" w:rsidR="002106EB" w:rsidRPr="000F30F8" w:rsidRDefault="002106EB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77AE07" w14:textId="77777777" w:rsidR="002106EB" w:rsidRPr="000F30F8" w:rsidRDefault="007B78BF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322</w:t>
            </w:r>
            <w:r w:rsidR="00B40B9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721</w:t>
            </w:r>
          </w:p>
        </w:tc>
      </w:tr>
      <w:tr w:rsidR="00B40B9A" w:rsidRPr="000F30F8" w14:paraId="1B81282A" w14:textId="77777777" w:rsidTr="00B40B9A">
        <w:tc>
          <w:tcPr>
            <w:tcW w:w="3888" w:type="dxa"/>
          </w:tcPr>
          <w:p w14:paraId="6E4F520E" w14:textId="77777777" w:rsidR="00B40B9A" w:rsidRPr="00D86C24" w:rsidRDefault="00B40B9A" w:rsidP="00210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740BE1DD" w14:textId="77777777" w:rsidR="00B40B9A" w:rsidRPr="00D83E61" w:rsidRDefault="00B40B9A" w:rsidP="00210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6E4C204" w14:textId="77777777" w:rsidR="00B40B9A" w:rsidRDefault="00B40B9A" w:rsidP="002106E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10F3C822" w14:textId="77777777" w:rsidR="00B40B9A" w:rsidRPr="000F30F8" w:rsidRDefault="00B40B9A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3516810" w14:textId="77777777" w:rsidR="00B40B9A" w:rsidRDefault="00B40B9A" w:rsidP="002106E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151211FF" w14:textId="77777777" w:rsidR="00B40B9A" w:rsidRPr="000F30F8" w:rsidRDefault="00B40B9A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1491191" w14:textId="77777777" w:rsidR="00B40B9A" w:rsidRDefault="00B40B9A" w:rsidP="002106E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4" w:type="dxa"/>
            <w:vAlign w:val="center"/>
          </w:tcPr>
          <w:p w14:paraId="1B33CEC8" w14:textId="77777777" w:rsidR="00B40B9A" w:rsidRPr="000F30F8" w:rsidRDefault="00B40B9A" w:rsidP="002106E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D907FBC" w14:textId="77777777" w:rsidR="00B40B9A" w:rsidRDefault="00B40B9A" w:rsidP="002106E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  <w:tr w:rsidR="00D475C8" w:rsidRPr="000F30F8" w14:paraId="32D5DE1E" w14:textId="77777777" w:rsidTr="00557257">
        <w:tc>
          <w:tcPr>
            <w:tcW w:w="3888" w:type="dxa"/>
          </w:tcPr>
          <w:p w14:paraId="44EE9711" w14:textId="77777777" w:rsidR="00D475C8" w:rsidRPr="000F30F8" w:rsidRDefault="00D475C8" w:rsidP="009B16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5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75" w:type="dxa"/>
          </w:tcPr>
          <w:p w14:paraId="10264FC7" w14:textId="77777777" w:rsidR="00D475C8" w:rsidRPr="000F30F8" w:rsidRDefault="00D475C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8CF4EA6" w14:textId="77777777" w:rsidR="00D475C8" w:rsidRPr="000F30F8" w:rsidRDefault="00D475C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3409097A" w14:textId="77777777" w:rsidR="00D475C8" w:rsidRPr="000F30F8" w:rsidRDefault="00D475C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center"/>
          </w:tcPr>
          <w:p w14:paraId="59BD589F" w14:textId="77777777" w:rsidR="00D475C8" w:rsidRPr="000F30F8" w:rsidRDefault="00D475C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4FFDBAA8" w14:textId="77777777" w:rsidR="00D475C8" w:rsidRPr="000F30F8" w:rsidRDefault="00D475C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center"/>
          </w:tcPr>
          <w:p w14:paraId="53EE9247" w14:textId="77777777" w:rsidR="00D475C8" w:rsidRPr="000F30F8" w:rsidRDefault="00D475C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14:paraId="026E8011" w14:textId="77777777" w:rsidR="00D475C8" w:rsidRPr="000F30F8" w:rsidRDefault="00D475C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433D095" w14:textId="77777777" w:rsidR="00D475C8" w:rsidRPr="000F30F8" w:rsidRDefault="00D475C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F1865" w:rsidRPr="000F30F8" w14:paraId="5E82FB24" w14:textId="77777777" w:rsidTr="00557257">
        <w:tc>
          <w:tcPr>
            <w:tcW w:w="3888" w:type="dxa"/>
          </w:tcPr>
          <w:p w14:paraId="51B6E449" w14:textId="77777777" w:rsidR="008F1865" w:rsidRPr="000F30F8" w:rsidRDefault="008F1865" w:rsidP="008F1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5" w:type="dxa"/>
          </w:tcPr>
          <w:p w14:paraId="7060B7FB" w14:textId="77777777" w:rsidR="008F1865" w:rsidRPr="000F30F8" w:rsidRDefault="008F1865" w:rsidP="008F1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97F14DD" w14:textId="77777777" w:rsidR="008F1865" w:rsidRPr="000F30F8" w:rsidRDefault="007B78BF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505</w:t>
            </w:r>
          </w:p>
        </w:tc>
        <w:tc>
          <w:tcPr>
            <w:tcW w:w="262" w:type="dxa"/>
            <w:vAlign w:val="center"/>
          </w:tcPr>
          <w:p w14:paraId="2B5045B7" w14:textId="77777777" w:rsidR="008F1865" w:rsidRPr="000F30F8" w:rsidRDefault="008F1865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center"/>
          </w:tcPr>
          <w:p w14:paraId="418F58BE" w14:textId="77777777" w:rsidR="008F1865" w:rsidRPr="000F30F8" w:rsidRDefault="007B78BF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F1865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</w:p>
        </w:tc>
        <w:tc>
          <w:tcPr>
            <w:tcW w:w="262" w:type="dxa"/>
            <w:vAlign w:val="center"/>
          </w:tcPr>
          <w:p w14:paraId="334C5401" w14:textId="77777777" w:rsidR="008F1865" w:rsidRPr="000F30F8" w:rsidRDefault="008F1865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center"/>
          </w:tcPr>
          <w:p w14:paraId="123F822F" w14:textId="77777777" w:rsidR="008F1865" w:rsidRPr="000F30F8" w:rsidRDefault="007B78BF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505</w:t>
            </w:r>
          </w:p>
        </w:tc>
        <w:tc>
          <w:tcPr>
            <w:tcW w:w="274" w:type="dxa"/>
            <w:vAlign w:val="center"/>
          </w:tcPr>
          <w:p w14:paraId="2971F40E" w14:textId="77777777" w:rsidR="008F1865" w:rsidRPr="000F30F8" w:rsidRDefault="008F1865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3AC92A8" w14:textId="77777777" w:rsidR="008F1865" w:rsidRPr="000F30F8" w:rsidRDefault="007B78BF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F1865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</w:p>
        </w:tc>
      </w:tr>
      <w:tr w:rsidR="008F1865" w:rsidRPr="000F30F8" w14:paraId="6B32E34D" w14:textId="77777777" w:rsidTr="00557257">
        <w:tc>
          <w:tcPr>
            <w:tcW w:w="3888" w:type="dxa"/>
          </w:tcPr>
          <w:p w14:paraId="61E97230" w14:textId="77777777" w:rsidR="008F1865" w:rsidRPr="000F30F8" w:rsidRDefault="008F1865" w:rsidP="008F1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5" w:type="dxa"/>
          </w:tcPr>
          <w:p w14:paraId="53CE7AAC" w14:textId="77777777" w:rsidR="008F1865" w:rsidRPr="000F30F8" w:rsidRDefault="008F1865" w:rsidP="008F1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44ED28" w14:textId="77777777" w:rsidR="008F1865" w:rsidRPr="000F30F8" w:rsidRDefault="007B78BF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338</w:t>
            </w:r>
            <w:r w:rsidR="008F1865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524</w:t>
            </w:r>
          </w:p>
        </w:tc>
        <w:tc>
          <w:tcPr>
            <w:tcW w:w="262" w:type="dxa"/>
            <w:vAlign w:val="center"/>
          </w:tcPr>
          <w:p w14:paraId="764AD4BF" w14:textId="77777777" w:rsidR="008F1865" w:rsidRPr="000F30F8" w:rsidRDefault="008F1865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D08C96" w14:textId="77777777" w:rsidR="008F1865" w:rsidRPr="000F30F8" w:rsidRDefault="007B78BF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320</w:t>
            </w:r>
            <w:r w:rsidR="008F1865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483</w:t>
            </w:r>
          </w:p>
        </w:tc>
        <w:tc>
          <w:tcPr>
            <w:tcW w:w="262" w:type="dxa"/>
            <w:vAlign w:val="center"/>
          </w:tcPr>
          <w:p w14:paraId="6EAE313A" w14:textId="77777777" w:rsidR="008F1865" w:rsidRPr="000F30F8" w:rsidRDefault="008F1865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A37D00" w14:textId="77777777" w:rsidR="008F1865" w:rsidRPr="000F30F8" w:rsidRDefault="007B78BF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338</w:t>
            </w:r>
            <w:r w:rsidR="008F1865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524</w:t>
            </w:r>
          </w:p>
        </w:tc>
        <w:tc>
          <w:tcPr>
            <w:tcW w:w="274" w:type="dxa"/>
            <w:vAlign w:val="center"/>
          </w:tcPr>
          <w:p w14:paraId="39FF3773" w14:textId="77777777" w:rsidR="008F1865" w:rsidRPr="000F30F8" w:rsidRDefault="008F1865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FF1770" w14:textId="77777777" w:rsidR="008F1865" w:rsidRPr="000F30F8" w:rsidRDefault="007B78BF" w:rsidP="008F1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320</w:t>
            </w:r>
            <w:r w:rsidR="008F1865" w:rsidRPr="000F30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color w:val="000000"/>
                <w:sz w:val="30"/>
                <w:szCs w:val="30"/>
              </w:rPr>
              <w:t>483</w:t>
            </w:r>
          </w:p>
        </w:tc>
      </w:tr>
      <w:tr w:rsidR="009B1678" w:rsidRPr="000F30F8" w14:paraId="2C28BC0F" w14:textId="77777777" w:rsidTr="00557257">
        <w:tc>
          <w:tcPr>
            <w:tcW w:w="3888" w:type="dxa"/>
          </w:tcPr>
          <w:p w14:paraId="1A46E2FB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</w:tcPr>
          <w:p w14:paraId="2C7E8124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2D0046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339</w:t>
            </w:r>
            <w:r w:rsidR="002D4815"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029</w:t>
            </w:r>
          </w:p>
        </w:tc>
        <w:tc>
          <w:tcPr>
            <w:tcW w:w="262" w:type="dxa"/>
            <w:vAlign w:val="center"/>
          </w:tcPr>
          <w:p w14:paraId="357027C4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B255BC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322</w:t>
            </w:r>
            <w:r w:rsidR="009B1678"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721</w:t>
            </w:r>
          </w:p>
        </w:tc>
        <w:tc>
          <w:tcPr>
            <w:tcW w:w="262" w:type="dxa"/>
            <w:vAlign w:val="center"/>
          </w:tcPr>
          <w:p w14:paraId="168FC45F" w14:textId="77777777" w:rsidR="009B1678" w:rsidRPr="000F30F8" w:rsidRDefault="009B1678" w:rsidP="009B167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6D3765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339</w:t>
            </w:r>
            <w:r w:rsidR="002D4815"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029</w:t>
            </w:r>
          </w:p>
        </w:tc>
        <w:tc>
          <w:tcPr>
            <w:tcW w:w="274" w:type="dxa"/>
            <w:vAlign w:val="center"/>
          </w:tcPr>
          <w:p w14:paraId="0CF2F117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17B933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322</w:t>
            </w:r>
            <w:r w:rsidR="009B1678" w:rsidRPr="000F30F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721</w:t>
            </w:r>
          </w:p>
        </w:tc>
      </w:tr>
      <w:tr w:rsidR="009B1678" w:rsidRPr="000F30F8" w14:paraId="7A79ED9F" w14:textId="77777777" w:rsidTr="00557257">
        <w:tc>
          <w:tcPr>
            <w:tcW w:w="3888" w:type="dxa"/>
          </w:tcPr>
          <w:p w14:paraId="31C35FD2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2F3FC2FF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C2883F5" w14:textId="77777777" w:rsidR="009B1678" w:rsidRPr="000F30F8" w:rsidRDefault="009B1678" w:rsidP="009B167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95B273E" w14:textId="77777777" w:rsidR="009B1678" w:rsidRPr="000F30F8" w:rsidRDefault="009B1678" w:rsidP="009B167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8FD5C2D" w14:textId="77777777" w:rsidR="009B1678" w:rsidRPr="000F30F8" w:rsidRDefault="009B1678" w:rsidP="009B167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6AC5FE7D" w14:textId="77777777" w:rsidR="009B1678" w:rsidRPr="000F30F8" w:rsidRDefault="009B1678" w:rsidP="009B167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8C100F0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4" w:type="dxa"/>
            <w:vAlign w:val="center"/>
          </w:tcPr>
          <w:p w14:paraId="2F4DD706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83EC0DE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9B1678" w:rsidRPr="000F30F8" w14:paraId="20B5EEA8" w14:textId="77777777" w:rsidTr="00557257">
        <w:tc>
          <w:tcPr>
            <w:tcW w:w="3888" w:type="dxa"/>
          </w:tcPr>
          <w:p w14:paraId="329DD8F6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</w:tcPr>
          <w:p w14:paraId="6C9913EE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9E8500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29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004</w:t>
            </w:r>
          </w:p>
        </w:tc>
        <w:tc>
          <w:tcPr>
            <w:tcW w:w="262" w:type="dxa"/>
            <w:vAlign w:val="bottom"/>
          </w:tcPr>
          <w:p w14:paraId="27612E70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563F4592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36</w:t>
            </w:r>
            <w:r w:rsidR="009B167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703</w:t>
            </w:r>
          </w:p>
        </w:tc>
        <w:tc>
          <w:tcPr>
            <w:tcW w:w="262" w:type="dxa"/>
            <w:vAlign w:val="bottom"/>
          </w:tcPr>
          <w:p w14:paraId="545CC56F" w14:textId="77777777" w:rsidR="009B1678" w:rsidRPr="000F30F8" w:rsidRDefault="009B1678" w:rsidP="009B1678">
            <w:pPr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060F1389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146</w:t>
            </w:r>
          </w:p>
        </w:tc>
        <w:tc>
          <w:tcPr>
            <w:tcW w:w="274" w:type="dxa"/>
            <w:vAlign w:val="bottom"/>
          </w:tcPr>
          <w:p w14:paraId="0B6D2AF1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6150D8E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36</w:t>
            </w:r>
            <w:r w:rsidR="009B167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726</w:t>
            </w:r>
          </w:p>
        </w:tc>
      </w:tr>
      <w:tr w:rsidR="009B1678" w:rsidRPr="000F30F8" w14:paraId="7D50C46A" w14:textId="77777777" w:rsidTr="00557257">
        <w:tc>
          <w:tcPr>
            <w:tcW w:w="3888" w:type="dxa"/>
          </w:tcPr>
          <w:p w14:paraId="7E91766C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5" w:type="dxa"/>
          </w:tcPr>
          <w:p w14:paraId="2D7913CF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8F9A85F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3CBCF285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center"/>
          </w:tcPr>
          <w:p w14:paraId="37B0A006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bottom"/>
          </w:tcPr>
          <w:p w14:paraId="0DF7D981" w14:textId="77777777" w:rsidR="009B1678" w:rsidRPr="000F30F8" w:rsidRDefault="009B1678" w:rsidP="009B1678">
            <w:pPr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785FDCBD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4" w:type="dxa"/>
            <w:vAlign w:val="bottom"/>
          </w:tcPr>
          <w:p w14:paraId="10A42551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384236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9B1678" w:rsidRPr="000F30F8" w14:paraId="205ADC76" w14:textId="77777777" w:rsidTr="00557257">
        <w:tc>
          <w:tcPr>
            <w:tcW w:w="3888" w:type="dxa"/>
            <w:vAlign w:val="bottom"/>
          </w:tcPr>
          <w:p w14:paraId="1E8C1C8F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31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F30F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F30F8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F30F8">
              <w:rPr>
                <w:rFonts w:ascii="Angsana New" w:hAnsi="Angsana New"/>
                <w:sz w:val="30"/>
                <w:szCs w:val="30"/>
              </w:rPr>
              <w:br/>
              <w:t xml:space="preserve">     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31</w:t>
            </w:r>
            <w:r w:rsidRPr="000F30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</w:tcPr>
          <w:p w14:paraId="00304BC8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7D7E31D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125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509</w:t>
            </w:r>
          </w:p>
        </w:tc>
        <w:tc>
          <w:tcPr>
            <w:tcW w:w="262" w:type="dxa"/>
            <w:vAlign w:val="bottom"/>
          </w:tcPr>
          <w:p w14:paraId="1030B6DE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37E410A8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229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917</w:t>
            </w:r>
          </w:p>
        </w:tc>
        <w:tc>
          <w:tcPr>
            <w:tcW w:w="262" w:type="dxa"/>
            <w:vAlign w:val="bottom"/>
          </w:tcPr>
          <w:p w14:paraId="435FC4BD" w14:textId="77777777" w:rsidR="009B1678" w:rsidRPr="000F30F8" w:rsidRDefault="009B1678" w:rsidP="009B1678">
            <w:pPr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4C0B59FB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140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314</w:t>
            </w:r>
          </w:p>
        </w:tc>
        <w:tc>
          <w:tcPr>
            <w:tcW w:w="274" w:type="dxa"/>
            <w:vAlign w:val="bottom"/>
          </w:tcPr>
          <w:p w14:paraId="6A87CB6C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693D4E2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9B167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236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006</w:t>
            </w:r>
          </w:p>
        </w:tc>
      </w:tr>
      <w:tr w:rsidR="009B1678" w:rsidRPr="000F30F8" w14:paraId="3940D4E7" w14:textId="77777777" w:rsidTr="00557257">
        <w:tc>
          <w:tcPr>
            <w:tcW w:w="3888" w:type="dxa"/>
            <w:vAlign w:val="bottom"/>
          </w:tcPr>
          <w:p w14:paraId="58C8662B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ณ วันที่ 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31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F30F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F30F8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F30F8">
              <w:rPr>
                <w:rFonts w:ascii="Angsana New" w:hAnsi="Angsana New"/>
                <w:sz w:val="30"/>
                <w:szCs w:val="30"/>
              </w:rPr>
              <w:br/>
              <w:t xml:space="preserve">     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31</w:t>
            </w:r>
            <w:r w:rsidRPr="000F30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</w:tcPr>
          <w:p w14:paraId="1B046E84" w14:textId="77777777" w:rsidR="009B1678" w:rsidRPr="000F30F8" w:rsidRDefault="009B1678" w:rsidP="009B16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109134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2D4815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670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168</w:t>
            </w:r>
          </w:p>
        </w:tc>
        <w:tc>
          <w:tcPr>
            <w:tcW w:w="262" w:type="dxa"/>
            <w:vAlign w:val="bottom"/>
          </w:tcPr>
          <w:p w14:paraId="5A9F23CC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262D33E2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9B167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791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571</w:t>
            </w:r>
          </w:p>
        </w:tc>
        <w:tc>
          <w:tcPr>
            <w:tcW w:w="262" w:type="dxa"/>
            <w:vAlign w:val="bottom"/>
          </w:tcPr>
          <w:p w14:paraId="2F2C38B9" w14:textId="77777777" w:rsidR="009B1678" w:rsidRPr="000F30F8" w:rsidRDefault="009B1678" w:rsidP="009B1678">
            <w:pPr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4E88DFF5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2D4815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670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079</w:t>
            </w:r>
          </w:p>
        </w:tc>
        <w:tc>
          <w:tcPr>
            <w:tcW w:w="274" w:type="dxa"/>
            <w:vAlign w:val="bottom"/>
          </w:tcPr>
          <w:p w14:paraId="7404902B" w14:textId="77777777" w:rsidR="009B1678" w:rsidRPr="000F30F8" w:rsidRDefault="009B1678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1BBD7A" w14:textId="77777777" w:rsidR="009B1678" w:rsidRPr="000F30F8" w:rsidRDefault="007B78BF" w:rsidP="009B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9B1678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797</w:t>
            </w:r>
            <w:r w:rsidR="00B40B9A" w:rsidRPr="000F30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B78B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507</w:t>
            </w:r>
          </w:p>
        </w:tc>
      </w:tr>
    </w:tbl>
    <w:p w14:paraId="073464D5" w14:textId="77777777" w:rsidR="00165697" w:rsidRPr="001E335E" w:rsidRDefault="00165697" w:rsidP="00314D9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00CFABA" w14:textId="77777777" w:rsidR="00EA3875" w:rsidRPr="001E335E" w:rsidRDefault="00592ED8" w:rsidP="005B39D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1E335E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CFB5FA8" w14:textId="77777777" w:rsidR="00EA3875" w:rsidRPr="001E335E" w:rsidRDefault="00EA3875" w:rsidP="00EA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2915859" w14:textId="77777777" w:rsidR="00EA3875" w:rsidRPr="001E335E" w:rsidRDefault="00EA3875" w:rsidP="00EA387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1E335E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</w:t>
      </w:r>
      <w:r w:rsidRPr="001E335E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31</w:t>
      </w:r>
      <w:r w:rsidR="000819B2">
        <w:rPr>
          <w:rFonts w:ascii="Angsana New" w:hAnsi="Angsana New" w:hint="cs"/>
          <w:sz w:val="30"/>
          <w:szCs w:val="30"/>
          <w:cs/>
        </w:rPr>
        <w:t xml:space="preserve"> </w:t>
      </w:r>
      <w:r w:rsidRPr="001E335E">
        <w:rPr>
          <w:rFonts w:ascii="Angsana New" w:hAnsi="Angsana New" w:hint="cs"/>
          <w:sz w:val="30"/>
          <w:szCs w:val="30"/>
          <w:cs/>
        </w:rPr>
        <w:t>มีนาคม</w:t>
      </w:r>
      <w:r w:rsidRPr="001E335E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2564</w:t>
      </w:r>
      <w:r w:rsidRPr="001E335E">
        <w:rPr>
          <w:rFonts w:ascii="Angsana New" w:hAnsi="Angsana New"/>
          <w:sz w:val="30"/>
          <w:szCs w:val="30"/>
          <w:cs/>
        </w:rPr>
        <w:t xml:space="preserve"> </w:t>
      </w:r>
      <w:r w:rsidRPr="001E335E">
        <w:rPr>
          <w:rFonts w:ascii="Angsana New" w:hAnsi="Angsana New" w:hint="cs"/>
          <w:sz w:val="30"/>
          <w:szCs w:val="30"/>
          <w:cs/>
        </w:rPr>
        <w:t>คือร้อยละ</w:t>
      </w:r>
      <w:r w:rsidR="009954F9" w:rsidRPr="001E335E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29</w:t>
      </w:r>
      <w:r w:rsidR="001E335E" w:rsidRPr="001E335E">
        <w:rPr>
          <w:rFonts w:ascii="Angsana New" w:hAnsi="Angsana New"/>
          <w:sz w:val="30"/>
          <w:szCs w:val="30"/>
        </w:rPr>
        <w:t>.</w:t>
      </w:r>
      <w:r w:rsidR="007B78BF" w:rsidRPr="007B78BF">
        <w:rPr>
          <w:rFonts w:ascii="Angsana New" w:hAnsi="Angsana New"/>
          <w:sz w:val="30"/>
          <w:szCs w:val="30"/>
        </w:rPr>
        <w:t>89</w:t>
      </w:r>
      <w:r w:rsidR="00925560" w:rsidRPr="001E335E">
        <w:rPr>
          <w:rFonts w:ascii="Angsana New" w:hAnsi="Angsana New"/>
          <w:sz w:val="30"/>
          <w:szCs w:val="30"/>
        </w:rPr>
        <w:t xml:space="preserve"> </w:t>
      </w:r>
      <w:r w:rsidR="009B1678" w:rsidRPr="001E33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B78BF" w:rsidRPr="007B78BF">
        <w:rPr>
          <w:rFonts w:ascii="Angsana New" w:hAnsi="Angsana New"/>
          <w:i/>
          <w:iCs/>
          <w:sz w:val="30"/>
          <w:szCs w:val="30"/>
        </w:rPr>
        <w:t>256</w:t>
      </w:r>
      <w:r w:rsidR="007B78BF" w:rsidRPr="007B78BF">
        <w:rPr>
          <w:rFonts w:ascii="Angsana New" w:hAnsi="Angsana New" w:hint="cs"/>
          <w:i/>
          <w:iCs/>
          <w:sz w:val="30"/>
          <w:szCs w:val="30"/>
        </w:rPr>
        <w:t>3</w:t>
      </w:r>
      <w:r w:rsidR="009B1678" w:rsidRPr="001E335E">
        <w:rPr>
          <w:rFonts w:ascii="Angsana New" w:hAnsi="Angsana New"/>
          <w:i/>
          <w:iCs/>
          <w:sz w:val="30"/>
          <w:szCs w:val="30"/>
        </w:rPr>
        <w:t xml:space="preserve">: </w:t>
      </w:r>
      <w:r w:rsidR="009B1678" w:rsidRPr="001E335E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9B1678" w:rsidRPr="001E335E">
        <w:rPr>
          <w:rFonts w:ascii="Angsana New" w:hAnsi="Angsana New"/>
          <w:i/>
          <w:iCs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i/>
          <w:iCs/>
          <w:sz w:val="30"/>
          <w:szCs w:val="30"/>
        </w:rPr>
        <w:t>10</w:t>
      </w:r>
      <w:r w:rsidR="00B36BDC" w:rsidRPr="001E335E">
        <w:rPr>
          <w:rFonts w:ascii="Angsana New" w:hAnsi="Angsana New"/>
          <w:i/>
          <w:iCs/>
          <w:sz w:val="30"/>
          <w:szCs w:val="30"/>
        </w:rPr>
        <w:t>.</w:t>
      </w:r>
      <w:r w:rsidR="007B78BF" w:rsidRPr="007B78BF">
        <w:rPr>
          <w:rFonts w:ascii="Angsana New" w:hAnsi="Angsana New"/>
          <w:i/>
          <w:iCs/>
          <w:sz w:val="30"/>
          <w:szCs w:val="30"/>
        </w:rPr>
        <w:t>78</w:t>
      </w:r>
      <w:r w:rsidR="009B1678" w:rsidRPr="001E335E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="00925560" w:rsidRPr="001E335E">
        <w:rPr>
          <w:rFonts w:ascii="Angsana New" w:hAnsi="Angsana New" w:hint="cs"/>
          <w:sz w:val="30"/>
          <w:szCs w:val="30"/>
          <w:cs/>
        </w:rPr>
        <w:t>และ</w:t>
      </w:r>
      <w:r w:rsidR="0025279D" w:rsidRPr="001E335E">
        <w:rPr>
          <w:rFonts w:ascii="Angsana New" w:hAnsi="Angsana New" w:hint="cs"/>
          <w:sz w:val="30"/>
          <w:szCs w:val="30"/>
          <w:cs/>
        </w:rPr>
        <w:t>ของบริษัทในการดำเนินงานต่อเนื่องเป็นระยะเวลาสามเดือนสิ้นสุดวันที่</w:t>
      </w:r>
      <w:r w:rsidR="0025279D" w:rsidRPr="001E335E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31</w:t>
      </w:r>
      <w:r w:rsidR="0025279D" w:rsidRPr="001E335E">
        <w:rPr>
          <w:rFonts w:ascii="Angsana New" w:hAnsi="Angsana New"/>
          <w:sz w:val="30"/>
          <w:szCs w:val="30"/>
        </w:rPr>
        <w:t xml:space="preserve"> </w:t>
      </w:r>
      <w:r w:rsidR="0025279D" w:rsidRPr="001E335E">
        <w:rPr>
          <w:rFonts w:ascii="Angsana New" w:hAnsi="Angsana New" w:hint="cs"/>
          <w:sz w:val="30"/>
          <w:szCs w:val="30"/>
          <w:cs/>
        </w:rPr>
        <w:t>มีนาคม</w:t>
      </w:r>
      <w:r w:rsidR="0025279D" w:rsidRPr="001E335E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2564</w:t>
      </w:r>
      <w:r w:rsidR="0025279D" w:rsidRPr="001E335E">
        <w:rPr>
          <w:rFonts w:ascii="Angsana New" w:hAnsi="Angsana New"/>
          <w:sz w:val="30"/>
          <w:szCs w:val="30"/>
          <w:cs/>
        </w:rPr>
        <w:t xml:space="preserve"> </w:t>
      </w:r>
      <w:r w:rsidR="00925560" w:rsidRPr="001E335E">
        <w:rPr>
          <w:rFonts w:ascii="Angsana New" w:hAnsi="Angsana New" w:hint="cs"/>
          <w:sz w:val="30"/>
          <w:szCs w:val="30"/>
          <w:cs/>
        </w:rPr>
        <w:t>ร้อยละ</w:t>
      </w:r>
      <w:r w:rsidR="003656D6" w:rsidRPr="001E335E">
        <w:rPr>
          <w:rFonts w:ascii="Angsana New" w:hAnsi="Angsana New" w:hint="cs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23</w:t>
      </w:r>
      <w:r w:rsidR="001E335E" w:rsidRPr="001E335E">
        <w:rPr>
          <w:rFonts w:ascii="Angsana New" w:hAnsi="Angsana New"/>
          <w:sz w:val="30"/>
          <w:szCs w:val="30"/>
        </w:rPr>
        <w:t>.</w:t>
      </w:r>
      <w:r w:rsidR="007B78BF" w:rsidRPr="007B78BF">
        <w:rPr>
          <w:rFonts w:ascii="Angsana New" w:hAnsi="Angsana New"/>
          <w:sz w:val="30"/>
          <w:szCs w:val="30"/>
        </w:rPr>
        <w:t>34</w:t>
      </w:r>
      <w:r w:rsidR="009B1678" w:rsidRPr="001E335E">
        <w:rPr>
          <w:rFonts w:ascii="Angsana New" w:hAnsi="Angsana New" w:hint="cs"/>
          <w:sz w:val="30"/>
          <w:szCs w:val="30"/>
          <w:cs/>
        </w:rPr>
        <w:t xml:space="preserve"> </w:t>
      </w:r>
      <w:r w:rsidR="009B1678" w:rsidRPr="001E33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B78BF" w:rsidRPr="007B78BF">
        <w:rPr>
          <w:rFonts w:ascii="Angsana New" w:hAnsi="Angsana New"/>
          <w:i/>
          <w:iCs/>
          <w:sz w:val="30"/>
          <w:szCs w:val="30"/>
        </w:rPr>
        <w:t>256</w:t>
      </w:r>
      <w:r w:rsidR="007B78BF" w:rsidRPr="007B78BF">
        <w:rPr>
          <w:rFonts w:ascii="Angsana New" w:hAnsi="Angsana New" w:hint="cs"/>
          <w:i/>
          <w:iCs/>
          <w:sz w:val="30"/>
          <w:szCs w:val="30"/>
        </w:rPr>
        <w:t>3</w:t>
      </w:r>
      <w:r w:rsidR="009B1678" w:rsidRPr="001E335E">
        <w:rPr>
          <w:rFonts w:ascii="Angsana New" w:hAnsi="Angsana New"/>
          <w:i/>
          <w:iCs/>
          <w:sz w:val="30"/>
          <w:szCs w:val="30"/>
        </w:rPr>
        <w:t xml:space="preserve">: </w:t>
      </w:r>
      <w:r w:rsidR="009B1678" w:rsidRPr="001E335E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9B1678" w:rsidRPr="001E335E">
        <w:rPr>
          <w:rFonts w:ascii="Angsana New" w:hAnsi="Angsana New"/>
          <w:i/>
          <w:iCs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i/>
          <w:iCs/>
          <w:sz w:val="30"/>
          <w:szCs w:val="30"/>
        </w:rPr>
        <w:t>10</w:t>
      </w:r>
      <w:r w:rsidR="00B36BDC" w:rsidRPr="001E335E">
        <w:rPr>
          <w:rFonts w:ascii="Angsana New" w:hAnsi="Angsana New"/>
          <w:i/>
          <w:iCs/>
          <w:sz w:val="30"/>
          <w:szCs w:val="30"/>
        </w:rPr>
        <w:t>.</w:t>
      </w:r>
      <w:r w:rsidR="007B78BF" w:rsidRPr="007B78BF">
        <w:rPr>
          <w:rFonts w:ascii="Angsana New" w:hAnsi="Angsana New"/>
          <w:i/>
          <w:iCs/>
          <w:sz w:val="30"/>
          <w:szCs w:val="30"/>
        </w:rPr>
        <w:t>77</w:t>
      </w:r>
      <w:r w:rsidR="009B1678" w:rsidRPr="001E335E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1E335E">
        <w:rPr>
          <w:rFonts w:ascii="Angsana New" w:hAnsi="Angsana New" w:hint="cs"/>
          <w:sz w:val="30"/>
          <w:szCs w:val="30"/>
          <w:cs/>
        </w:rPr>
        <w:t xml:space="preserve">การเปลี่ยนแปลงในอัตราภาษีเงินได้ที่แท้จริงมีสาเหตุหลักจากปัจจัยดังต่อไปนี้ </w:t>
      </w:r>
    </w:p>
    <w:p w14:paraId="3CF704D3" w14:textId="77777777" w:rsidR="00EA3875" w:rsidRPr="001E335E" w:rsidRDefault="00EA3875" w:rsidP="00EA387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</w:p>
    <w:p w14:paraId="6B80E6A5" w14:textId="77777777" w:rsidR="006C479A" w:rsidRPr="001E335E" w:rsidRDefault="0093061D" w:rsidP="00A227E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E335E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ความแตกต่างระหว่างการรับรู้ค่าใช้จ่ายทางบัญชีกับค่าใช้จ่ายทางภาษีบางรายการ โดยเฉพาะอย่างยิ่งในเรื่องเกี่ยวกับสำรองหนี้สงสัยจะสูญ และสำรองต่างๆ</w:t>
      </w:r>
    </w:p>
    <w:p w14:paraId="4B1D3988" w14:textId="77777777" w:rsidR="00A227E9" w:rsidRPr="001E335E" w:rsidRDefault="0093061D" w:rsidP="00747E7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1E335E">
        <w:rPr>
          <w:rFonts w:ascii="Angsana New" w:hAnsi="Angsana New" w:hint="cs"/>
          <w:sz w:val="30"/>
          <w:szCs w:val="30"/>
          <w:cs/>
        </w:rPr>
        <w:t>มาตรการจูงใจ</w:t>
      </w:r>
      <w:r w:rsidR="00A227E9" w:rsidRPr="001E335E">
        <w:rPr>
          <w:rFonts w:ascii="Angsana New" w:hAnsi="Angsana New" w:hint="cs"/>
          <w:sz w:val="30"/>
          <w:szCs w:val="30"/>
          <w:cs/>
        </w:rPr>
        <w:t xml:space="preserve">ด้านภาษีตามพระราชกฤษฎีกา ฉบับที่ </w:t>
      </w:r>
      <w:r w:rsidR="007B78BF" w:rsidRPr="007B78BF">
        <w:rPr>
          <w:rFonts w:ascii="Angsana New" w:hAnsi="Angsana New"/>
          <w:sz w:val="30"/>
          <w:szCs w:val="30"/>
        </w:rPr>
        <w:t>604</w:t>
      </w:r>
      <w:r w:rsidR="00A227E9" w:rsidRPr="001E335E">
        <w:rPr>
          <w:rFonts w:ascii="Angsana New" w:hAnsi="Angsana New"/>
          <w:sz w:val="30"/>
          <w:szCs w:val="30"/>
        </w:rPr>
        <w:t xml:space="preserve"> </w:t>
      </w:r>
      <w:r w:rsidR="00A227E9" w:rsidRPr="001E335E">
        <w:rPr>
          <w:rFonts w:ascii="Angsana New" w:hAnsi="Angsana New" w:hint="cs"/>
          <w:sz w:val="30"/>
          <w:szCs w:val="30"/>
          <w:cs/>
        </w:rPr>
        <w:t xml:space="preserve">ซึ่งเกิดขึ้นในระหว่างไตรมาสแรกของปี </w:t>
      </w:r>
      <w:r w:rsidR="007B78BF" w:rsidRPr="007B78BF">
        <w:rPr>
          <w:rFonts w:ascii="Angsana New" w:hAnsi="Angsana New"/>
          <w:sz w:val="30"/>
          <w:szCs w:val="30"/>
        </w:rPr>
        <w:t>2560</w:t>
      </w:r>
    </w:p>
    <w:p w14:paraId="3B34FE55" w14:textId="77777777" w:rsidR="00580AE7" w:rsidRPr="004E714C" w:rsidRDefault="001E335E" w:rsidP="001E335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580AE7" w:rsidRPr="001E335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B0DDA3E" w14:textId="77777777" w:rsidR="00396518" w:rsidRPr="00831C10" w:rsidRDefault="00396518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5D7A74C8" w14:textId="77777777" w:rsidR="00580AE7" w:rsidRPr="00730DA2" w:rsidRDefault="00580AE7" w:rsidP="003E4D59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30DA2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DDF0B07" w14:textId="77777777" w:rsidR="00580AE7" w:rsidRPr="00831C10" w:rsidRDefault="00580AE7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0B6D460" w14:textId="77777777" w:rsidR="00580AE7" w:rsidRPr="00831C10" w:rsidRDefault="00580AE7" w:rsidP="003D41E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31C10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831C10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831C10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819B2" w:rsidRPr="000819B2">
        <w:rPr>
          <w:rFonts w:ascii="Angsana New" w:hAnsi="Angsana New" w:hint="cs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831C10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70FE2FA1" w14:textId="77777777" w:rsidR="00945E30" w:rsidRPr="00337A8C" w:rsidRDefault="00945E30" w:rsidP="00945E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jc w:val="both"/>
        <w:rPr>
          <w:rFonts w:ascii="Angsana New" w:hAnsi="Angsana New" w:hint="cs"/>
          <w:sz w:val="30"/>
          <w:szCs w:val="30"/>
        </w:rPr>
      </w:pPr>
    </w:p>
    <w:p w14:paraId="62761BA3" w14:textId="77777777" w:rsidR="00945E30" w:rsidRPr="003D41E8" w:rsidRDefault="00945E30" w:rsidP="00945E30">
      <w:pPr>
        <w:rPr>
          <w:rFonts w:ascii="Angsana New" w:hAnsi="Angsana New"/>
          <w:sz w:val="30"/>
          <w:szCs w:val="30"/>
        </w:rPr>
      </w:pPr>
    </w:p>
    <w:p w14:paraId="680F28A2" w14:textId="77777777" w:rsidR="00945E30" w:rsidRPr="003D41E8" w:rsidRDefault="00945E30" w:rsidP="0094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  <w:sectPr w:rsidR="00945E30" w:rsidRPr="003D41E8" w:rsidSect="00945E30">
          <w:headerReference w:type="default" r:id="rId16"/>
          <w:footerReference w:type="default" r:id="rId17"/>
          <w:pgSz w:w="11909" w:h="16834" w:code="9"/>
          <w:pgMar w:top="691" w:right="1152" w:bottom="720" w:left="1152" w:header="691" w:footer="576" w:gutter="0"/>
          <w:cols w:space="720"/>
          <w:docGrid w:linePitch="245"/>
        </w:sectPr>
      </w:pPr>
    </w:p>
    <w:tbl>
      <w:tblPr>
        <w:tblW w:w="148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710"/>
        <w:gridCol w:w="236"/>
        <w:gridCol w:w="1564"/>
        <w:gridCol w:w="236"/>
        <w:gridCol w:w="1654"/>
        <w:gridCol w:w="241"/>
        <w:gridCol w:w="1109"/>
        <w:gridCol w:w="270"/>
        <w:gridCol w:w="1080"/>
        <w:gridCol w:w="263"/>
        <w:gridCol w:w="1087"/>
        <w:gridCol w:w="270"/>
        <w:gridCol w:w="1170"/>
      </w:tblGrid>
      <w:tr w:rsidR="006460D6" w:rsidRPr="00822A41" w14:paraId="2B1595A4" w14:textId="77777777" w:rsidTr="00737C78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2896C8B0" w14:textId="77777777" w:rsidR="006460D6" w:rsidRPr="00A25CCA" w:rsidRDefault="006460D6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B9DC8C0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90" w:type="dxa"/>
            <w:gridSpan w:val="13"/>
            <w:vAlign w:val="bottom"/>
          </w:tcPr>
          <w:p w14:paraId="2F2B4C29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460D6" w:rsidRPr="00822A41" w14:paraId="62639432" w14:textId="77777777" w:rsidTr="00737C78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61A78C3" w14:textId="77777777" w:rsidR="006460D6" w:rsidRPr="00A25CCA" w:rsidRDefault="006460D6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7097B5EA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72AD390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1102F10A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9" w:type="dxa"/>
            <w:gridSpan w:val="7"/>
            <w:vAlign w:val="bottom"/>
          </w:tcPr>
          <w:p w14:paraId="38E5C92D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60D6" w:rsidRPr="00822A41" w14:paraId="1A54D39E" w14:textId="77777777" w:rsidTr="00737C78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21391BA1" w14:textId="77777777" w:rsidR="006460D6" w:rsidRPr="00A25CCA" w:rsidRDefault="006460D6" w:rsidP="000F30F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E5C4AF" w14:textId="77777777" w:rsidR="006460D6" w:rsidRPr="00A25CCA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</w:tcPr>
          <w:p w14:paraId="57B73534" w14:textId="77777777" w:rsidR="006460D6" w:rsidRPr="00A25CCA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A80FE9C" w14:textId="77777777" w:rsidR="006460D6" w:rsidRPr="000819B2" w:rsidRDefault="000819B2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มูลค่ายุติธรรม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  <w:p w14:paraId="31B45DAC" w14:textId="77777777" w:rsidR="006460D6" w:rsidRPr="00A25CCA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shd w:val="clear" w:color="auto" w:fill="auto"/>
          </w:tcPr>
          <w:p w14:paraId="6F7A4F65" w14:textId="77777777" w:rsidR="006460D6" w:rsidRPr="00A25CCA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244D392" w14:textId="77777777" w:rsidR="006460D6" w:rsidRPr="00A25CCA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ตัดจำหน่าย</w:t>
            </w:r>
            <w:r w:rsidRPr="00A25CC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567DF" w14:textId="77777777" w:rsidR="006460D6" w:rsidRPr="00A25CCA" w:rsidRDefault="006460D6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41EBC10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0A219ACA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9" w:type="dxa"/>
            <w:vAlign w:val="bottom"/>
          </w:tcPr>
          <w:p w14:paraId="463BFD37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66E0BEA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6CBB6D2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</w:tcPr>
          <w:p w14:paraId="10317394" w14:textId="77777777" w:rsidR="006460D6" w:rsidRPr="00A25CCA" w:rsidRDefault="006460D6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vAlign w:val="bottom"/>
          </w:tcPr>
          <w:p w14:paraId="542BADB6" w14:textId="77777777" w:rsidR="006460D6" w:rsidRPr="00A25CCA" w:rsidRDefault="006460D6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B3FAC2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A79D92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60D6" w:rsidRPr="00822A41" w14:paraId="2EE86BE1" w14:textId="77777777" w:rsidTr="00737C78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3470540" w14:textId="77777777" w:rsidR="006460D6" w:rsidRPr="00A25CCA" w:rsidRDefault="006460D6" w:rsidP="000F30F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6A15293" w14:textId="77777777" w:rsidR="006460D6" w:rsidRPr="00A25CCA" w:rsidRDefault="006460D6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90" w:type="dxa"/>
            <w:gridSpan w:val="13"/>
          </w:tcPr>
          <w:p w14:paraId="45E9A193" w14:textId="77777777" w:rsidR="006460D6" w:rsidRPr="00A25CCA" w:rsidRDefault="006460D6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60D6" w:rsidRPr="00822A41" w14:paraId="21A557B7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257F6AA9" w14:textId="77777777" w:rsidR="006460D6" w:rsidRPr="00A25CCA" w:rsidRDefault="006460D6" w:rsidP="000F30F8">
            <w:pPr>
              <w:ind w:left="-14" w:right="-90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113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B78BF" w:rsidRPr="007B78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242B99A8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B287B7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0D4E79" w14:textId="77777777" w:rsidR="006460D6" w:rsidRPr="00A25CCA" w:rsidRDefault="006460D6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4884D60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0D3869" w14:textId="77777777" w:rsidR="006460D6" w:rsidRPr="00A25CCA" w:rsidRDefault="006460D6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239FA7F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54BB8C6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4FC4738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4E72B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51C76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D01AB6B" w14:textId="77777777" w:rsidR="006460D6" w:rsidRPr="00A25CCA" w:rsidRDefault="006460D6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419E577" w14:textId="77777777" w:rsidR="006460D6" w:rsidRPr="00A25CCA" w:rsidRDefault="006460D6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4C58C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9B51FE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D6" w:rsidRPr="00822A41" w14:paraId="4972C81D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5F22C42C" w14:textId="77777777" w:rsidR="006460D6" w:rsidRPr="00A25CCA" w:rsidRDefault="006460D6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3CCAAC5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C018C9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83D352" w14:textId="77777777" w:rsidR="006460D6" w:rsidRPr="00A25CCA" w:rsidRDefault="006460D6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454EFE2E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79FB43" w14:textId="77777777" w:rsidR="006460D6" w:rsidRPr="00A25CCA" w:rsidRDefault="006460D6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1CA8F6EF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915EE25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95DB836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70E75B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84BB9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D2DE4DB" w14:textId="77777777" w:rsidR="006460D6" w:rsidRPr="00A25CCA" w:rsidRDefault="006460D6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4B16793" w14:textId="77777777" w:rsidR="006460D6" w:rsidRPr="00A25CCA" w:rsidRDefault="006460D6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F26DB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E258BB" w14:textId="77777777" w:rsidR="006460D6" w:rsidRPr="00A25CCA" w:rsidRDefault="006460D6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3D9" w:rsidRPr="00822A41" w14:paraId="34C2846C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5373D3A1" w14:textId="77777777" w:rsidR="005113D9" w:rsidRPr="00A25CCA" w:rsidRDefault="005113D9" w:rsidP="005113D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1D8AB230" w14:textId="77777777" w:rsidR="005113D9" w:rsidRPr="00A25CCA" w:rsidRDefault="007B78BF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78B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CE2A816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574D3A" w14:textId="77777777" w:rsidR="005113D9" w:rsidRPr="00A25CCA" w:rsidRDefault="005113D9" w:rsidP="005113D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063A8004" w14:textId="77777777" w:rsidR="005113D9" w:rsidRPr="005113D9" w:rsidRDefault="007B78BF" w:rsidP="005113D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  <w:r w:rsidR="005113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0D4DDA0B" w14:textId="77777777" w:rsidR="005113D9" w:rsidRPr="00A25CCA" w:rsidRDefault="005113D9" w:rsidP="005113D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7EB2A17F" w14:textId="77777777" w:rsidR="005113D9" w:rsidRPr="00A25CCA" w:rsidRDefault="007B78BF" w:rsidP="00737C7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  <w:r w:rsidR="005113D9" w:rsidRPr="005458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41" w:type="dxa"/>
            <w:vAlign w:val="bottom"/>
          </w:tcPr>
          <w:p w14:paraId="25EA8C9C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220FFBC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FF9894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D31F9" w14:textId="77777777" w:rsidR="005113D9" w:rsidRPr="00A25CCA" w:rsidRDefault="007B78BF" w:rsidP="005113D9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  <w:r w:rsidR="005113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63" w:type="dxa"/>
          </w:tcPr>
          <w:p w14:paraId="71C2C684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846A479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208CCD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C65BF4" w14:textId="77777777" w:rsidR="005113D9" w:rsidRPr="00A25CCA" w:rsidRDefault="007B78BF" w:rsidP="005113D9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  <w:r w:rsidR="005113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</w:tr>
      <w:tr w:rsidR="005113D9" w:rsidRPr="00822A41" w14:paraId="2FC36A20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255EE27A" w14:textId="77777777" w:rsidR="005113D9" w:rsidRPr="000A5022" w:rsidRDefault="005113D9" w:rsidP="005113D9">
            <w:pPr>
              <w:ind w:left="-14" w:right="-90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0A50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4423217C" w14:textId="77777777" w:rsidR="005113D9" w:rsidRDefault="005113D9" w:rsidP="0051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8709C" w14:textId="77777777" w:rsidR="005113D9" w:rsidRPr="005113D9" w:rsidRDefault="005113D9" w:rsidP="005113D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3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94CCFE" w14:textId="77777777" w:rsidR="005113D9" w:rsidRPr="005113D9" w:rsidRDefault="005113D9" w:rsidP="005113D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8E838" w14:textId="77777777" w:rsidR="005113D9" w:rsidRPr="005113D9" w:rsidRDefault="007B78BF" w:rsidP="005113D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="005113D9" w:rsidRPr="005113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28416BCF" w14:textId="77777777" w:rsidR="005113D9" w:rsidRPr="005113D9" w:rsidRDefault="005113D9" w:rsidP="005113D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1B844" w14:textId="77777777" w:rsidR="005113D9" w:rsidRPr="005113D9" w:rsidRDefault="007B78BF" w:rsidP="00737C7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="005113D9" w:rsidRPr="005113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41" w:type="dxa"/>
            <w:vAlign w:val="bottom"/>
          </w:tcPr>
          <w:p w14:paraId="38970143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4184B39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0A820F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2C1D57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86E6CAC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F4BD9B3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EB925A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5A56DF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D6" w:rsidRPr="00822A41" w14:paraId="3DC6551A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76CB218B" w14:textId="77777777" w:rsidR="006460D6" w:rsidRPr="00A25CCA" w:rsidRDefault="006460D6" w:rsidP="006460D6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D2BC1E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487B705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8518C6" w14:textId="77777777" w:rsidR="006460D6" w:rsidRPr="00A25CCA" w:rsidRDefault="006460D6" w:rsidP="006460D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0E145B98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0A8CD8" w14:textId="77777777" w:rsidR="006460D6" w:rsidRPr="00A25CCA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shd w:val="clear" w:color="auto" w:fill="auto"/>
          </w:tcPr>
          <w:p w14:paraId="35C9FDE8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11E730B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302498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8AC84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F20DE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D9CA11D" w14:textId="77777777" w:rsidR="006460D6" w:rsidRPr="00A25CCA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CDDC5C7" w14:textId="77777777" w:rsidR="006460D6" w:rsidRPr="00A25CCA" w:rsidRDefault="006460D6" w:rsidP="006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940E1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3ACC8E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D6" w:rsidRPr="00822A41" w14:paraId="1EC80E69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7CBBA779" w14:textId="77777777" w:rsidR="006460D6" w:rsidRPr="00A25CCA" w:rsidRDefault="006460D6" w:rsidP="006460D6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614D5C7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5A00D8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DF383C" w14:textId="77777777" w:rsidR="006460D6" w:rsidRPr="00A25CCA" w:rsidRDefault="006460D6" w:rsidP="006460D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517D2080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54AC03" w14:textId="77777777" w:rsidR="006460D6" w:rsidRPr="00A25CCA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7357BCF0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7F838D4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8A8D762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BB78C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D53BF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3A290B7" w14:textId="77777777" w:rsidR="006460D6" w:rsidRPr="00A25CCA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E969D83" w14:textId="77777777" w:rsidR="006460D6" w:rsidRPr="00A25CCA" w:rsidRDefault="006460D6" w:rsidP="006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58D0C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A0D2E8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D6" w:rsidRPr="00822A41" w14:paraId="7BE0806B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7BDD9CFF" w14:textId="77777777" w:rsidR="006460D6" w:rsidRPr="00A25CCA" w:rsidRDefault="006460D6" w:rsidP="006460D6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FDCCE15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4DAE7C0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F98EC8" w14:textId="77777777" w:rsidR="006460D6" w:rsidRPr="00A25CCA" w:rsidRDefault="006460D6" w:rsidP="006460D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CE78D49" w14:textId="77777777" w:rsidR="006460D6" w:rsidRPr="00A25CCA" w:rsidRDefault="006460D6" w:rsidP="000A502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="005113D9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  <w:r w:rsidRPr="00A25C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A240276" w14:textId="77777777" w:rsidR="006460D6" w:rsidRPr="00A25CCA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27F33A5" w14:textId="77777777" w:rsidR="006460D6" w:rsidRPr="00A25CCA" w:rsidRDefault="005113D9" w:rsidP="00737C7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  <w:r w:rsidRPr="00A25C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14ED256C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8C16A09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0DD840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2DE831" w14:textId="77777777" w:rsidR="006460D6" w:rsidRPr="00A25CCA" w:rsidRDefault="005113D9" w:rsidP="006460D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  <w:r w:rsidRPr="00A25C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3" w:type="dxa"/>
            <w:vAlign w:val="bottom"/>
          </w:tcPr>
          <w:p w14:paraId="49316A94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7D29440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8DFE9E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6DC30C" w14:textId="77777777" w:rsidR="006460D6" w:rsidRPr="00A25CCA" w:rsidRDefault="005113D9" w:rsidP="006460D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  <w:r w:rsidRPr="00A25C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460D6" w:rsidRPr="00822A41" w14:paraId="5FB54363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6EAB79A3" w14:textId="77777777" w:rsidR="006460D6" w:rsidRPr="00A25CCA" w:rsidRDefault="006460D6" w:rsidP="006460D6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</w:t>
            </w:r>
            <w:r w:rsidR="000819B2"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</w:tcPr>
          <w:p w14:paraId="43664A4A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63CDE43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2780F7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E8B484B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612071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926558E" w14:textId="77777777" w:rsidR="006460D6" w:rsidRPr="00A25CCA" w:rsidRDefault="006460D6" w:rsidP="00737C7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EAD25DE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3928419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E293BE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4A9FA3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72DB1238" w14:textId="77777777" w:rsidR="006460D6" w:rsidRPr="00A25CCA" w:rsidRDefault="006460D6" w:rsidP="006460D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956DEA9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A8DE05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5A63D9" w14:textId="77777777" w:rsidR="006460D6" w:rsidRPr="00A25CCA" w:rsidRDefault="006460D6" w:rsidP="006460D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113D9" w:rsidRPr="00822A41" w14:paraId="72DF7233" w14:textId="77777777" w:rsidTr="00737C78">
        <w:trPr>
          <w:trHeight w:val="261"/>
        </w:trPr>
        <w:tc>
          <w:tcPr>
            <w:tcW w:w="3960" w:type="dxa"/>
            <w:gridSpan w:val="2"/>
            <w:shd w:val="clear" w:color="auto" w:fill="auto"/>
          </w:tcPr>
          <w:p w14:paraId="47E718B6" w14:textId="77777777" w:rsidR="005113D9" w:rsidRPr="00A25CCA" w:rsidRDefault="005113D9" w:rsidP="005113D9">
            <w:pPr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7ABDF9A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939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DD67B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A2E16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6D012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9005B" w14:textId="77777777" w:rsidR="005113D9" w:rsidRPr="00A25CCA" w:rsidRDefault="005113D9" w:rsidP="00737C7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939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004F7748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39FBEEE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6C65AA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84EB42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939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0D4214FD" w14:textId="77777777" w:rsidR="005113D9" w:rsidRPr="00A25CCA" w:rsidRDefault="005113D9" w:rsidP="005113D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B2BED1D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344066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975688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939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113D9" w:rsidRPr="00822A41" w14:paraId="0EB4CFF3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012D03B8" w14:textId="77777777" w:rsidR="005113D9" w:rsidRPr="000A5022" w:rsidRDefault="005113D9" w:rsidP="005113D9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0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0A50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6F4609E" w14:textId="77777777" w:rsidR="005113D9" w:rsidRPr="00A25CCA" w:rsidRDefault="005113D9" w:rsidP="005113D9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B5EC5" w14:textId="77777777" w:rsidR="005113D9" w:rsidRPr="005113D9" w:rsidRDefault="005113D9" w:rsidP="005113D9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13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5113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939</w:t>
            </w:r>
            <w:r w:rsidRPr="005113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DF9AEA" w14:textId="77777777" w:rsidR="005113D9" w:rsidRPr="005113D9" w:rsidRDefault="005113D9" w:rsidP="005113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6B357" w14:textId="77777777" w:rsidR="005113D9" w:rsidRPr="005113D9" w:rsidRDefault="005113D9" w:rsidP="005113D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3D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5113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206</w:t>
            </w:r>
            <w:r w:rsidRPr="005113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</w:t>
            </w:r>
            <w:r w:rsidRPr="005113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5ACA26" w14:textId="77777777" w:rsidR="005113D9" w:rsidRPr="005113D9" w:rsidRDefault="005113D9" w:rsidP="005113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A00D3" w14:textId="77777777" w:rsidR="005113D9" w:rsidRPr="005113D9" w:rsidRDefault="005113D9" w:rsidP="00737C7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13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7B78BF" w:rsidRPr="007B78B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5113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215</w:t>
            </w:r>
            <w:r w:rsidRPr="005113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233</w:t>
            </w:r>
            <w:r w:rsidRPr="005113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06CE8382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B97D86F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56FBBB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0413DE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2E7B0ACF" w14:textId="77777777" w:rsidR="005113D9" w:rsidRPr="00A25CCA" w:rsidRDefault="005113D9" w:rsidP="005113D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15A74E6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438341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0F3D71" w14:textId="77777777" w:rsidR="005113D9" w:rsidRPr="00A25CCA" w:rsidRDefault="005113D9" w:rsidP="005113D9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499A6416" w14:textId="77777777" w:rsidR="00945E30" w:rsidRPr="003D41E8" w:rsidRDefault="00945E30" w:rsidP="00945E30">
      <w:pPr>
        <w:rPr>
          <w:rFonts w:hint="cs"/>
        </w:rPr>
        <w:sectPr w:rsidR="00945E30" w:rsidRPr="003D41E8" w:rsidSect="00CF799B">
          <w:headerReference w:type="even" r:id="rId18"/>
          <w:headerReference w:type="default" r:id="rId19"/>
          <w:headerReference w:type="first" r:id="rId20"/>
          <w:pgSz w:w="16834" w:h="11909" w:orient="landscape" w:code="9"/>
          <w:pgMar w:top="810" w:right="1152" w:bottom="576" w:left="720" w:header="720" w:footer="490" w:gutter="0"/>
          <w:cols w:space="720"/>
        </w:sectPr>
      </w:pPr>
    </w:p>
    <w:tbl>
      <w:tblPr>
        <w:tblW w:w="1467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1710"/>
        <w:gridCol w:w="236"/>
        <w:gridCol w:w="1564"/>
        <w:gridCol w:w="236"/>
        <w:gridCol w:w="1564"/>
        <w:gridCol w:w="241"/>
        <w:gridCol w:w="1109"/>
        <w:gridCol w:w="270"/>
        <w:gridCol w:w="1080"/>
        <w:gridCol w:w="263"/>
        <w:gridCol w:w="1087"/>
        <w:gridCol w:w="270"/>
        <w:gridCol w:w="1170"/>
      </w:tblGrid>
      <w:tr w:rsidR="001777F3" w:rsidRPr="00822A41" w14:paraId="0C86F078" w14:textId="77777777" w:rsidTr="00737C78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2FE6C6B" w14:textId="77777777" w:rsidR="001777F3" w:rsidRPr="00A25CCA" w:rsidRDefault="001777F3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35922933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43436BAF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777F3" w:rsidRPr="00822A41" w14:paraId="72F03086" w14:textId="77777777" w:rsidTr="00737C78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2FC3E18B" w14:textId="77777777" w:rsidR="001777F3" w:rsidRPr="00A25CCA" w:rsidRDefault="001777F3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08B062F2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71D0A265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6BF2FDA4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9" w:type="dxa"/>
            <w:gridSpan w:val="7"/>
            <w:vAlign w:val="bottom"/>
          </w:tcPr>
          <w:p w14:paraId="63F96DA5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777F3" w:rsidRPr="00822A41" w14:paraId="322657AF" w14:textId="77777777" w:rsidTr="00737C78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3827FDE" w14:textId="77777777" w:rsidR="001777F3" w:rsidRPr="00A25CCA" w:rsidRDefault="001777F3" w:rsidP="000F30F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700C70" w14:textId="77777777" w:rsidR="001777F3" w:rsidRPr="00A25CCA" w:rsidRDefault="001777F3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</w:tcPr>
          <w:p w14:paraId="259A05A6" w14:textId="77777777" w:rsidR="001777F3" w:rsidRPr="00A25CCA" w:rsidRDefault="001777F3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0D7666E" w14:textId="77777777" w:rsidR="001777F3" w:rsidRPr="000819B2" w:rsidRDefault="000819B2" w:rsidP="000819B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มูลค่ายุติธรรม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  <w:p w14:paraId="02815B7D" w14:textId="77777777" w:rsidR="001777F3" w:rsidRPr="00A25CCA" w:rsidRDefault="001777F3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shd w:val="clear" w:color="auto" w:fill="auto"/>
          </w:tcPr>
          <w:p w14:paraId="379F6F80" w14:textId="77777777" w:rsidR="001777F3" w:rsidRPr="00A25CCA" w:rsidRDefault="001777F3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A8557F7" w14:textId="77777777" w:rsidR="001777F3" w:rsidRPr="00A25CCA" w:rsidRDefault="001777F3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ตัดจำหน่าย</w:t>
            </w:r>
            <w:r w:rsidRPr="00A25CC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CA719" w14:textId="77777777" w:rsidR="001777F3" w:rsidRPr="00A25CCA" w:rsidRDefault="001777F3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6F35A66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70DFDF9B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9" w:type="dxa"/>
            <w:vAlign w:val="bottom"/>
          </w:tcPr>
          <w:p w14:paraId="57923485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EF5ABDC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1CECCB8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</w:tcPr>
          <w:p w14:paraId="059098B9" w14:textId="77777777" w:rsidR="001777F3" w:rsidRPr="00A25CCA" w:rsidRDefault="001777F3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vAlign w:val="bottom"/>
          </w:tcPr>
          <w:p w14:paraId="173F9793" w14:textId="77777777" w:rsidR="001777F3" w:rsidRPr="00A25CCA" w:rsidRDefault="001777F3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DA695E0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0AA68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777F3" w:rsidRPr="00822A41" w14:paraId="05517A2A" w14:textId="77777777" w:rsidTr="00737C78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3FEB0D1" w14:textId="77777777" w:rsidR="001777F3" w:rsidRPr="00A25CCA" w:rsidRDefault="001777F3" w:rsidP="000F30F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CD1E60A" w14:textId="77777777" w:rsidR="001777F3" w:rsidRPr="00A25CCA" w:rsidRDefault="001777F3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0" w:type="dxa"/>
            <w:gridSpan w:val="13"/>
          </w:tcPr>
          <w:p w14:paraId="7B72FC99" w14:textId="77777777" w:rsidR="001777F3" w:rsidRPr="00A25CCA" w:rsidRDefault="001777F3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77F3" w:rsidRPr="00822A41" w14:paraId="5201A433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21C8450C" w14:textId="77777777" w:rsidR="001777F3" w:rsidRPr="00A25CCA" w:rsidRDefault="001777F3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1B0DA225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123589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9CCFA4" w14:textId="77777777" w:rsidR="001777F3" w:rsidRPr="00A25CCA" w:rsidRDefault="001777F3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58D69E9E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8FFDA6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7B029282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CBB70D3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DE42233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0C650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49EFD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E142508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5DD6492" w14:textId="77777777" w:rsidR="001777F3" w:rsidRPr="00A25CCA" w:rsidRDefault="001777F3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80584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A84F94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7F3" w:rsidRPr="00822A41" w14:paraId="568A07DB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240524A7" w14:textId="77777777" w:rsidR="001777F3" w:rsidRPr="00A25CCA" w:rsidRDefault="001777F3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45BD243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9E4C01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D678FD" w14:textId="77777777" w:rsidR="001777F3" w:rsidRPr="00A25CCA" w:rsidRDefault="001777F3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EEC4559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2D3898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6E0E578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CCFD7E7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9A924E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BAEED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285D9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1F5C82C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D0D20DE" w14:textId="77777777" w:rsidR="001777F3" w:rsidRPr="00A25CCA" w:rsidRDefault="001777F3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2B92A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767C44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7F3" w:rsidRPr="00822A41" w14:paraId="1A691276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085C3D85" w14:textId="77777777" w:rsidR="001777F3" w:rsidRPr="00A25CCA" w:rsidRDefault="001777F3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55B0CC71" w14:textId="77777777" w:rsidR="001777F3" w:rsidRPr="00A25CCA" w:rsidRDefault="007B78BF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78B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A9FDC92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DDBEDA" w14:textId="77777777" w:rsidR="001777F3" w:rsidRPr="00A25CCA" w:rsidRDefault="001777F3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12EFAE1B" w14:textId="77777777" w:rsidR="001777F3" w:rsidRPr="00A25CCA" w:rsidRDefault="007B78BF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1777F3"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0FF6ED6C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EF0C6" w14:textId="77777777" w:rsidR="001777F3" w:rsidRPr="00A25CCA" w:rsidRDefault="007B78BF" w:rsidP="00737C7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="001777F3"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41" w:type="dxa"/>
            <w:vAlign w:val="bottom"/>
          </w:tcPr>
          <w:p w14:paraId="656799AB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27F28BC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4A988C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B346A" w14:textId="77777777" w:rsidR="001777F3" w:rsidRPr="00A25CCA" w:rsidRDefault="007B78BF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1777F3"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63" w:type="dxa"/>
          </w:tcPr>
          <w:p w14:paraId="01A67C3C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AF8C656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DDC874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5FEF38" w14:textId="77777777" w:rsidR="001777F3" w:rsidRPr="00A25CCA" w:rsidRDefault="007B78BF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1777F3"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1777F3" w:rsidRPr="00822A41" w14:paraId="1728D845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4BF5E78C" w14:textId="77777777" w:rsidR="001777F3" w:rsidRPr="000A5022" w:rsidRDefault="001777F3" w:rsidP="000F30F8">
            <w:pPr>
              <w:ind w:left="-14" w:right="-90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0A50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33C0C5EB" w14:textId="77777777" w:rsidR="001777F3" w:rsidRDefault="001777F3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59CF8" w14:textId="77777777" w:rsidR="001777F3" w:rsidRPr="006460D6" w:rsidRDefault="001777F3" w:rsidP="000F30F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0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138C58" w14:textId="77777777" w:rsidR="001777F3" w:rsidRPr="006460D6" w:rsidRDefault="001777F3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BD2ED" w14:textId="77777777" w:rsidR="001777F3" w:rsidRPr="006460D6" w:rsidRDefault="007B78BF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  <w:r w:rsidR="001777F3" w:rsidRPr="006460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2BD7A876" w14:textId="77777777" w:rsidR="001777F3" w:rsidRPr="006460D6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692F5" w14:textId="77777777" w:rsidR="001777F3" w:rsidRPr="006460D6" w:rsidRDefault="007B78BF" w:rsidP="00737C7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</w:t>
            </w:r>
            <w:r w:rsidR="001777F3" w:rsidRPr="006460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41" w:type="dxa"/>
            <w:vAlign w:val="bottom"/>
          </w:tcPr>
          <w:p w14:paraId="79207D8B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E7D34B4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5BDD4B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5627B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7DFF986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67478A5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455299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7E6657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7F3" w:rsidRPr="00822A41" w14:paraId="734A5598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14FD9F8B" w14:textId="77777777" w:rsidR="001777F3" w:rsidRPr="00A25CCA" w:rsidRDefault="001777F3" w:rsidP="000F30F8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DE4E1E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B67BEB2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0B9EC9" w14:textId="77777777" w:rsidR="001777F3" w:rsidRPr="00A25CCA" w:rsidRDefault="001777F3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66D762FA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FD087A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593B3398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F37310C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361899B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E8B688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AF543A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A3F003A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DF86BAA" w14:textId="77777777" w:rsidR="001777F3" w:rsidRPr="00A25CCA" w:rsidRDefault="001777F3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7343F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AC2668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7F3" w:rsidRPr="00822A41" w14:paraId="0E6DBC64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05C2A521" w14:textId="77777777" w:rsidR="001777F3" w:rsidRPr="00A25CCA" w:rsidRDefault="001777F3" w:rsidP="000F30F8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7458EAD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7F325A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BB86AE" w14:textId="77777777" w:rsidR="001777F3" w:rsidRPr="00A25CCA" w:rsidRDefault="001777F3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692A8ED6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B6887A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59E76E8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B4459CD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35FE2B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724B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16357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0CCCE01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C07EE8D" w14:textId="77777777" w:rsidR="001777F3" w:rsidRPr="00A25CCA" w:rsidRDefault="001777F3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579088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508E3E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7F3" w:rsidRPr="00822A41" w14:paraId="46271A10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22E0EFF8" w14:textId="77777777" w:rsidR="001777F3" w:rsidRPr="00A25CCA" w:rsidRDefault="001777F3" w:rsidP="000F30F8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A62B3F1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79DFCE5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FB9695" w14:textId="77777777" w:rsidR="001777F3" w:rsidRPr="00A25CCA" w:rsidRDefault="001777F3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8CCD794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A25C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770F93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39D46D4" w14:textId="77777777" w:rsidR="001777F3" w:rsidRPr="00A25CCA" w:rsidRDefault="001777F3" w:rsidP="00737C7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297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23B31759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8936D20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CE3C84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F47045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297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0083B228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75646A7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E14F42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AA6D12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 w:rsidRPr="00A25CCA">
              <w:rPr>
                <w:rFonts w:ascii="Angsana New" w:hAnsi="Angsana New"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  <w:r w:rsidRPr="00A25C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77F3" w:rsidRPr="00822A41" w14:paraId="1D3248F8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651FBF70" w14:textId="77777777" w:rsidR="001777F3" w:rsidRPr="00A25CCA" w:rsidRDefault="001777F3" w:rsidP="000F30F8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</w:t>
            </w:r>
            <w:r w:rsidR="000819B2"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</w:t>
            </w:r>
          </w:p>
        </w:tc>
        <w:tc>
          <w:tcPr>
            <w:tcW w:w="990" w:type="dxa"/>
          </w:tcPr>
          <w:p w14:paraId="0E000D8C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3146FE1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14D12C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3A954EE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2C2764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2F02DFA" w14:textId="77777777" w:rsidR="001777F3" w:rsidRPr="00A25CCA" w:rsidRDefault="001777F3" w:rsidP="00737C7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3209307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3B5711F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C19C96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A0F6AA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5223BF3C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06C34CB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321AFA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41AA62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777F3" w:rsidRPr="00822A41" w14:paraId="710632AF" w14:textId="77777777" w:rsidTr="00737C78">
        <w:trPr>
          <w:trHeight w:val="261"/>
        </w:trPr>
        <w:tc>
          <w:tcPr>
            <w:tcW w:w="3870" w:type="dxa"/>
            <w:gridSpan w:val="2"/>
            <w:shd w:val="clear" w:color="auto" w:fill="auto"/>
          </w:tcPr>
          <w:p w14:paraId="2D2623FE" w14:textId="77777777" w:rsidR="001777F3" w:rsidRPr="00A25CCA" w:rsidRDefault="001777F3" w:rsidP="000F30F8">
            <w:pPr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B3F8F35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5A61E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299C7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F228B4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0712F" w14:textId="77777777" w:rsidR="001777F3" w:rsidRPr="00A25CCA" w:rsidRDefault="001777F3" w:rsidP="00737C7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68D2F236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FA2EF29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BDE72A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5A060F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50A73215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9393828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2C18EA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C4C6AA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Pr="00A25C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777F3" w:rsidRPr="00822A41" w14:paraId="312B20BF" w14:textId="77777777" w:rsidTr="00737C78">
        <w:trPr>
          <w:trHeight w:val="261"/>
        </w:trPr>
        <w:tc>
          <w:tcPr>
            <w:tcW w:w="2880" w:type="dxa"/>
            <w:shd w:val="clear" w:color="auto" w:fill="auto"/>
          </w:tcPr>
          <w:p w14:paraId="15D355FE" w14:textId="77777777" w:rsidR="001777F3" w:rsidRPr="000A5022" w:rsidRDefault="001777F3" w:rsidP="000F30F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0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0A50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  <w:shd w:val="clear" w:color="auto" w:fill="auto"/>
          </w:tcPr>
          <w:p w14:paraId="6796B2D5" w14:textId="77777777" w:rsidR="001777F3" w:rsidRPr="00A25CCA" w:rsidRDefault="001777F3" w:rsidP="000F30F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7931C" w14:textId="77777777" w:rsidR="001777F3" w:rsidRPr="000A5022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50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Pr="000A50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265</w:t>
            </w:r>
            <w:r w:rsidRPr="000A50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B36B12" w14:textId="77777777" w:rsidR="001777F3" w:rsidRPr="000A5022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F5978" w14:textId="77777777" w:rsidR="001777F3" w:rsidRPr="000A5022" w:rsidRDefault="001777F3" w:rsidP="000F30F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02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0A50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</w:t>
            </w:r>
            <w:r w:rsidRPr="000A50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0A502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B838D2" w14:textId="77777777" w:rsidR="001777F3" w:rsidRPr="000A5022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689D2A" w14:textId="77777777" w:rsidR="001777F3" w:rsidRPr="000A5022" w:rsidRDefault="001777F3" w:rsidP="00737C7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50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7B78BF" w:rsidRPr="007B78B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0A50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309</w:t>
            </w:r>
            <w:r w:rsidRPr="000A50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B78BF"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999</w:t>
            </w:r>
            <w:r w:rsidRPr="000A50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2A623C09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5A5EEB4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C3232B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28EFCD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33847ABE" w14:textId="77777777" w:rsidR="001777F3" w:rsidRPr="00A25CCA" w:rsidRDefault="001777F3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C659AD2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F15549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61BA0C" w14:textId="77777777" w:rsidR="001777F3" w:rsidRPr="00A25CCA" w:rsidRDefault="001777F3" w:rsidP="000F30F8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5E9416AD" w14:textId="77777777" w:rsidR="001777F3" w:rsidRDefault="001777F3" w:rsidP="00F12F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  <w:sectPr w:rsidR="001777F3" w:rsidSect="001777F3">
          <w:headerReference w:type="default" r:id="rId21"/>
          <w:pgSz w:w="16834" w:h="11909" w:orient="landscape" w:code="9"/>
          <w:pgMar w:top="1440" w:right="1440" w:bottom="1152" w:left="576" w:header="648" w:footer="605" w:gutter="0"/>
          <w:cols w:space="720"/>
          <w:docGrid w:linePitch="245"/>
        </w:sectPr>
      </w:pPr>
    </w:p>
    <w:p w14:paraId="7236DC23" w14:textId="77777777" w:rsidR="00F12FB6" w:rsidRPr="000819B2" w:rsidRDefault="00152A02" w:rsidP="00F12F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819B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DA81D21" w14:textId="77777777" w:rsidR="00F12FB6" w:rsidRPr="000819B2" w:rsidRDefault="00F12FB6" w:rsidP="00F12FB6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57262E9" w14:textId="77777777" w:rsidR="00152A02" w:rsidRPr="00511AE1" w:rsidRDefault="00152A02" w:rsidP="00152A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511AE1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40498260" w14:textId="77777777" w:rsidR="00152A02" w:rsidRPr="000819B2" w:rsidRDefault="00152A02" w:rsidP="00F12FB6">
      <w:pPr>
        <w:spacing w:line="240" w:lineRule="auto"/>
        <w:jc w:val="thaiDistribute"/>
        <w:rPr>
          <w:rFonts w:ascii="Angsana New" w:hAnsi="Angsana New" w:hint="cs"/>
          <w:sz w:val="28"/>
          <w:szCs w:val="28"/>
          <w:cs/>
        </w:rPr>
      </w:pPr>
    </w:p>
    <w:p w14:paraId="5F1B6EEB" w14:textId="77777777" w:rsidR="00E02AC7" w:rsidRDefault="00215B79" w:rsidP="000B5DC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11AE1">
        <w:rPr>
          <w:rFonts w:ascii="Angsana New" w:hAnsi="Angsana New"/>
          <w:i/>
          <w:iCs/>
          <w:sz w:val="30"/>
          <w:szCs w:val="30"/>
          <w:lang w:bidi="th-TH"/>
        </w:rPr>
        <w:t>Swap model</w:t>
      </w:r>
      <w:r w:rsidRPr="00511AE1">
        <w:rPr>
          <w:rFonts w:ascii="Angsana New" w:hAnsi="Angsana New"/>
          <w:sz w:val="30"/>
          <w:szCs w:val="30"/>
          <w:lang w:bidi="th-TH"/>
        </w:rPr>
        <w:t xml:space="preserve"> </w:t>
      </w:r>
      <w:r w:rsidR="000819B2">
        <w:rPr>
          <w:rFonts w:ascii="Angsana New" w:hAnsi="Angsana New"/>
          <w:sz w:val="30"/>
          <w:szCs w:val="30"/>
          <w:lang w:bidi="th-TH"/>
        </w:rPr>
        <w:t xml:space="preserve">- </w:t>
      </w:r>
      <w:r w:rsidR="000819B2" w:rsidRPr="000819B2">
        <w:rPr>
          <w:rFonts w:ascii="Angsana New" w:hAnsi="Angsana New" w:hint="cs"/>
          <w:sz w:val="30"/>
          <w:szCs w:val="30"/>
          <w:cs/>
          <w:lang w:bidi="th-TH"/>
        </w:rPr>
        <w:t>มูลค่าปัจจุบันของประมาณการกระแสเงินสดในอนาคต</w:t>
      </w:r>
      <w:r w:rsidR="000819B2" w:rsidRPr="000819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819B2" w:rsidRPr="000819B2">
        <w:rPr>
          <w:rFonts w:ascii="Angsana New" w:hAnsi="Angsana New" w:hint="cs"/>
          <w:sz w:val="30"/>
          <w:szCs w:val="30"/>
          <w:cs/>
          <w:lang w:bidi="th-TH"/>
        </w:rPr>
        <w:t>โดยใช้เส้นอัตราผลตอบแทนที่สังเกตได้</w:t>
      </w:r>
    </w:p>
    <w:p w14:paraId="3A7B299A" w14:textId="77777777" w:rsidR="002A6AEA" w:rsidRPr="000819B2" w:rsidRDefault="002A6AEA" w:rsidP="00FE7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hint="cs"/>
          <w:sz w:val="28"/>
          <w:szCs w:val="28"/>
          <w:cs/>
          <w:lang w:val="th-TH"/>
        </w:rPr>
      </w:pPr>
    </w:p>
    <w:p w14:paraId="21F7D8EE" w14:textId="77777777" w:rsidR="00913400" w:rsidRPr="002A6AEA" w:rsidRDefault="0030371F" w:rsidP="00F80A3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2A6AEA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</w:t>
      </w:r>
      <w:r w:rsidR="00913400" w:rsidRPr="002A6AEA">
        <w:rPr>
          <w:rFonts w:ascii="Angsana New" w:hAnsi="Angsana New"/>
          <w:b/>
          <w:bCs/>
          <w:sz w:val="30"/>
          <w:szCs w:val="30"/>
          <w:cs/>
          <w:lang w:val="th-TH"/>
        </w:rPr>
        <w:t>ระผูกพัน</w:t>
      </w:r>
      <w:r w:rsidR="00882FAF" w:rsidRPr="002A6AEA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2A6AEA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3C49F016" w14:textId="77777777" w:rsidR="001D2061" w:rsidRPr="000819B2" w:rsidRDefault="001D206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="Angsana New" w:hAnsi="Angsana New"/>
          <w:sz w:val="28"/>
          <w:szCs w:val="28"/>
        </w:rPr>
      </w:pPr>
    </w:p>
    <w:tbl>
      <w:tblPr>
        <w:tblW w:w="91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7"/>
        <w:gridCol w:w="1711"/>
        <w:gridCol w:w="270"/>
        <w:gridCol w:w="1802"/>
      </w:tblGrid>
      <w:tr w:rsidR="00EA3875" w:rsidRPr="000F30F8" w14:paraId="446E82FF" w14:textId="77777777" w:rsidTr="00E06505">
        <w:trPr>
          <w:trHeight w:val="659"/>
          <w:tblHeader/>
        </w:trPr>
        <w:tc>
          <w:tcPr>
            <w:tcW w:w="2924" w:type="pct"/>
            <w:vAlign w:val="bottom"/>
            <w:hideMark/>
          </w:tcPr>
          <w:p w14:paraId="7B8C5CB9" w14:textId="77777777" w:rsidR="00EA3875" w:rsidRPr="000F30F8" w:rsidRDefault="00EA3875" w:rsidP="00A17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B78BF" w:rsidRPr="007B78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B78BF" w:rsidRPr="007B78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39" w:type="pct"/>
            <w:vAlign w:val="bottom"/>
            <w:hideMark/>
          </w:tcPr>
          <w:p w14:paraId="52CE1227" w14:textId="77777777" w:rsidR="00EA3875" w:rsidRPr="000F30F8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vAlign w:val="bottom"/>
          </w:tcPr>
          <w:p w14:paraId="469B4034" w14:textId="77777777" w:rsidR="00EA3875" w:rsidRPr="000F30F8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pct"/>
            <w:vAlign w:val="bottom"/>
            <w:hideMark/>
          </w:tcPr>
          <w:p w14:paraId="4CFAE328" w14:textId="77777777" w:rsidR="00EA3875" w:rsidRPr="000F30F8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E94E52" w14:textId="77777777" w:rsidR="00EA3875" w:rsidRPr="000F30F8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A3875" w:rsidRPr="000F30F8" w14:paraId="63518D17" w14:textId="77777777" w:rsidTr="00E06505">
        <w:trPr>
          <w:tblHeader/>
        </w:trPr>
        <w:tc>
          <w:tcPr>
            <w:tcW w:w="2924" w:type="pct"/>
          </w:tcPr>
          <w:p w14:paraId="5EA436FE" w14:textId="77777777" w:rsidR="00EA3875" w:rsidRPr="000F30F8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6" w:type="pct"/>
            <w:gridSpan w:val="3"/>
            <w:hideMark/>
          </w:tcPr>
          <w:p w14:paraId="5CDE9D9E" w14:textId="77777777" w:rsidR="00EA3875" w:rsidRPr="000F30F8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F30F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0F30F8" w14:paraId="5B7A4F68" w14:textId="77777777" w:rsidTr="00E06505">
        <w:tc>
          <w:tcPr>
            <w:tcW w:w="2924" w:type="pct"/>
            <w:hideMark/>
          </w:tcPr>
          <w:p w14:paraId="4A9E8B43" w14:textId="77777777" w:rsidR="00EA3875" w:rsidRPr="000F30F8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39" w:type="pct"/>
          </w:tcPr>
          <w:p w14:paraId="3F51765C" w14:textId="77777777" w:rsidR="00EA3875" w:rsidRPr="000F30F8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3368C47" w14:textId="77777777" w:rsidR="00EA3875" w:rsidRPr="000F30F8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4EB04600" w14:textId="77777777" w:rsidR="00EA3875" w:rsidRPr="000F30F8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A6C" w:rsidRPr="000F30F8" w14:paraId="32599461" w14:textId="77777777" w:rsidTr="00E06505">
        <w:tc>
          <w:tcPr>
            <w:tcW w:w="2924" w:type="pct"/>
            <w:hideMark/>
          </w:tcPr>
          <w:p w14:paraId="7E4527B6" w14:textId="77777777" w:rsidR="00046A6C" w:rsidRPr="000F30F8" w:rsidRDefault="00046A6C" w:rsidP="00046A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939" w:type="pct"/>
          </w:tcPr>
          <w:p w14:paraId="3E1176A4" w14:textId="77777777" w:rsidR="00046A6C" w:rsidRPr="000F30F8" w:rsidRDefault="007B78BF" w:rsidP="00802D5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  <w:r w:rsidR="00FB6DF3" w:rsidRPr="000F30F8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148" w:type="pct"/>
          </w:tcPr>
          <w:p w14:paraId="3F013F6E" w14:textId="77777777" w:rsidR="00046A6C" w:rsidRPr="000F30F8" w:rsidRDefault="00046A6C" w:rsidP="00802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2DEB2E3D" w14:textId="77777777" w:rsidR="00046A6C" w:rsidRPr="000F30F8" w:rsidRDefault="007B78BF" w:rsidP="00802D51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  <w:r w:rsidR="00FB6DF3" w:rsidRPr="000F30F8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046A6C" w:rsidRPr="000F30F8" w14:paraId="5A054E7C" w14:textId="77777777" w:rsidTr="00E06505">
        <w:tc>
          <w:tcPr>
            <w:tcW w:w="2924" w:type="pct"/>
          </w:tcPr>
          <w:p w14:paraId="319E2C40" w14:textId="77777777" w:rsidR="00046A6C" w:rsidRPr="000F30F8" w:rsidRDefault="00046A6C" w:rsidP="00046A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="00F80A3C" w:rsidRPr="000F30F8">
              <w:rPr>
                <w:rFonts w:ascii="Angsana New" w:hAnsi="Angsana New"/>
                <w:sz w:val="30"/>
                <w:szCs w:val="30"/>
                <w:cs/>
              </w:rPr>
              <w:t>สิ่งก่อสร้างอื่น</w:t>
            </w:r>
          </w:p>
        </w:tc>
        <w:tc>
          <w:tcPr>
            <w:tcW w:w="939" w:type="pct"/>
          </w:tcPr>
          <w:p w14:paraId="1C145304" w14:textId="77777777" w:rsidR="00046A6C" w:rsidRPr="000F30F8" w:rsidRDefault="007B78BF" w:rsidP="00802D5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9169D" w:rsidRPr="000F30F8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  <w:tc>
          <w:tcPr>
            <w:tcW w:w="148" w:type="pct"/>
          </w:tcPr>
          <w:p w14:paraId="52C18A08" w14:textId="77777777" w:rsidR="00046A6C" w:rsidRPr="000F30F8" w:rsidRDefault="00046A6C" w:rsidP="00802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65D93CFB" w14:textId="77777777" w:rsidR="00046A6C" w:rsidRPr="000F30F8" w:rsidRDefault="007B78BF" w:rsidP="00802D51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9169D" w:rsidRPr="000F30F8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  <w:tr w:rsidR="00046A6C" w:rsidRPr="000F30F8" w14:paraId="6AA8461D" w14:textId="77777777" w:rsidTr="00E06505">
        <w:tc>
          <w:tcPr>
            <w:tcW w:w="2924" w:type="pct"/>
          </w:tcPr>
          <w:p w14:paraId="18A0DB11" w14:textId="77777777" w:rsidR="00046A6C" w:rsidRPr="000F30F8" w:rsidRDefault="00046A6C" w:rsidP="00046A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939" w:type="pct"/>
          </w:tcPr>
          <w:p w14:paraId="6E00E3DB" w14:textId="77777777" w:rsidR="00046A6C" w:rsidRPr="000F30F8" w:rsidRDefault="007B78BF" w:rsidP="00802D5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9169D" w:rsidRPr="000F30F8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</w:p>
        </w:tc>
        <w:tc>
          <w:tcPr>
            <w:tcW w:w="148" w:type="pct"/>
          </w:tcPr>
          <w:p w14:paraId="333229BE" w14:textId="77777777" w:rsidR="00046A6C" w:rsidRPr="000F30F8" w:rsidRDefault="00046A6C" w:rsidP="00802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26782821" w14:textId="77777777" w:rsidR="00046A6C" w:rsidRPr="000F30F8" w:rsidRDefault="007B78BF" w:rsidP="00802D51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9169D" w:rsidRPr="000F30F8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</w:p>
        </w:tc>
      </w:tr>
      <w:tr w:rsidR="00046A6C" w:rsidRPr="000F30F8" w14:paraId="45BF6C64" w14:textId="77777777" w:rsidTr="00E06505">
        <w:tc>
          <w:tcPr>
            <w:tcW w:w="2924" w:type="pct"/>
            <w:hideMark/>
          </w:tcPr>
          <w:p w14:paraId="5496B55A" w14:textId="77777777" w:rsidR="00046A6C" w:rsidRPr="000F30F8" w:rsidRDefault="00046A6C" w:rsidP="00046A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B83056" w14:textId="77777777" w:rsidR="00046A6C" w:rsidRPr="000F30F8" w:rsidRDefault="007B78BF" w:rsidP="00802D5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</w:t>
            </w:r>
            <w:r w:rsidR="0009169D" w:rsidRPr="000F30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584</w:t>
            </w:r>
          </w:p>
        </w:tc>
        <w:tc>
          <w:tcPr>
            <w:tcW w:w="148" w:type="pct"/>
          </w:tcPr>
          <w:p w14:paraId="192329A3" w14:textId="77777777" w:rsidR="00046A6C" w:rsidRPr="000F30F8" w:rsidRDefault="00046A6C" w:rsidP="00802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1163F" w14:textId="77777777" w:rsidR="00046A6C" w:rsidRPr="000F30F8" w:rsidRDefault="007B78BF" w:rsidP="00802D51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</w:t>
            </w:r>
            <w:r w:rsidR="0009169D" w:rsidRPr="000F30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584</w:t>
            </w:r>
          </w:p>
        </w:tc>
      </w:tr>
      <w:tr w:rsidR="00046A6C" w:rsidRPr="000F30F8" w14:paraId="360C2009" w14:textId="77777777" w:rsidTr="00E06505">
        <w:tc>
          <w:tcPr>
            <w:tcW w:w="2924" w:type="pct"/>
          </w:tcPr>
          <w:p w14:paraId="5BAE1BC2" w14:textId="77777777" w:rsidR="00046A6C" w:rsidRPr="000F30F8" w:rsidRDefault="00046A6C" w:rsidP="00046A6C">
            <w:pPr>
              <w:pStyle w:val="NoSpacing"/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6BBCBD" w14:textId="77777777" w:rsidR="00046A6C" w:rsidRPr="000F30F8" w:rsidRDefault="00046A6C" w:rsidP="00802D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3481A4" w14:textId="77777777" w:rsidR="00046A6C" w:rsidRPr="000F30F8" w:rsidRDefault="00046A6C" w:rsidP="00802D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5E4865" w14:textId="77777777" w:rsidR="00046A6C" w:rsidRPr="000F30F8" w:rsidRDefault="00046A6C" w:rsidP="00802D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1EC" w:rsidRPr="000F30F8" w14:paraId="35E5F886" w14:textId="77777777" w:rsidTr="00E06505">
        <w:tc>
          <w:tcPr>
            <w:tcW w:w="2924" w:type="pct"/>
          </w:tcPr>
          <w:p w14:paraId="0A35CED7" w14:textId="77777777" w:rsidR="00E021EC" w:rsidRPr="000F30F8" w:rsidRDefault="00E021EC" w:rsidP="00F80A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70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40097820"/>
            <w:r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</w:t>
            </w:r>
            <w:r w:rsidR="00160B5D"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939" w:type="pct"/>
          </w:tcPr>
          <w:p w14:paraId="4D4CD237" w14:textId="77777777" w:rsidR="00E021EC" w:rsidRPr="000F30F8" w:rsidRDefault="00E021EC" w:rsidP="00802D5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7296618" w14:textId="77777777" w:rsidR="00E021EC" w:rsidRPr="000F30F8" w:rsidRDefault="00E021EC" w:rsidP="00802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2A3E5F97" w14:textId="77777777" w:rsidR="00E021EC" w:rsidRPr="000F30F8" w:rsidRDefault="00E021EC" w:rsidP="00802D51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6ED" w:rsidRPr="000F30F8" w14:paraId="4705621F" w14:textId="77777777" w:rsidTr="00E06505">
        <w:tc>
          <w:tcPr>
            <w:tcW w:w="2924" w:type="pct"/>
          </w:tcPr>
          <w:p w14:paraId="527C1042" w14:textId="77777777" w:rsidR="007F56ED" w:rsidRPr="000F30F8" w:rsidRDefault="007F56ED" w:rsidP="007F56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1</w:t>
            </w:r>
            <w:r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F30F8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939" w:type="pct"/>
          </w:tcPr>
          <w:p w14:paraId="7C889D2C" w14:textId="77777777" w:rsidR="007F56ED" w:rsidRPr="000F30F8" w:rsidRDefault="007B78BF" w:rsidP="00802D5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9169D" w:rsidRPr="000F30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48" w:type="pct"/>
          </w:tcPr>
          <w:p w14:paraId="2002A217" w14:textId="77777777" w:rsidR="007F56ED" w:rsidRPr="000F30F8" w:rsidRDefault="007F56ED" w:rsidP="00802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2010FEA2" w14:textId="77777777" w:rsidR="007F56ED" w:rsidRPr="000F30F8" w:rsidRDefault="007B78BF" w:rsidP="00802D51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9169D" w:rsidRPr="000F30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</w:tr>
      <w:tr w:rsidR="007F56ED" w:rsidRPr="000F30F8" w14:paraId="11B61194" w14:textId="77777777" w:rsidTr="00E06505">
        <w:tc>
          <w:tcPr>
            <w:tcW w:w="2924" w:type="pct"/>
          </w:tcPr>
          <w:p w14:paraId="34920DDD" w14:textId="77777777" w:rsidR="007F56ED" w:rsidRPr="000F30F8" w:rsidRDefault="007B78BF" w:rsidP="007F56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</w:rPr>
              <w:t>1</w:t>
            </w:r>
            <w:r w:rsidR="007F56ED"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7E77" w:rsidRPr="000F30F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B78BF">
              <w:rPr>
                <w:rFonts w:ascii="Angsana New" w:hAnsi="Angsana New"/>
                <w:sz w:val="30"/>
                <w:szCs w:val="30"/>
              </w:rPr>
              <w:t>5</w:t>
            </w:r>
            <w:r w:rsidR="007F56ED"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56ED" w:rsidRPr="000F30F8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939" w:type="pct"/>
          </w:tcPr>
          <w:p w14:paraId="622A9F84" w14:textId="77777777" w:rsidR="007F56ED" w:rsidRPr="000F30F8" w:rsidRDefault="007B78BF" w:rsidP="00802D5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09169D" w:rsidRPr="000F30F8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148" w:type="pct"/>
          </w:tcPr>
          <w:p w14:paraId="183668B1" w14:textId="77777777" w:rsidR="007F56ED" w:rsidRPr="000F30F8" w:rsidRDefault="007F56ED" w:rsidP="00802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7A5B0AB1" w14:textId="77777777" w:rsidR="007F56ED" w:rsidRPr="000F30F8" w:rsidRDefault="007B78BF" w:rsidP="00802D51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09169D" w:rsidRPr="000F30F8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</w:tr>
      <w:tr w:rsidR="007F56ED" w:rsidRPr="000F30F8" w14:paraId="4DD10E6E" w14:textId="77777777" w:rsidTr="00E06505">
        <w:tc>
          <w:tcPr>
            <w:tcW w:w="2924" w:type="pct"/>
          </w:tcPr>
          <w:p w14:paraId="10CD1630" w14:textId="77777777" w:rsidR="007F56ED" w:rsidRPr="000F30F8" w:rsidRDefault="00160B5D" w:rsidP="007F56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 w:rsidR="007F56ED" w:rsidRPr="000F30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78BF" w:rsidRPr="007B78BF">
              <w:rPr>
                <w:rFonts w:ascii="Angsana New" w:hAnsi="Angsana New"/>
                <w:sz w:val="30"/>
                <w:szCs w:val="30"/>
              </w:rPr>
              <w:t>5</w:t>
            </w:r>
            <w:r w:rsidR="007F56ED" w:rsidRPr="000F3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56ED" w:rsidRPr="000F30F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39" w:type="pct"/>
          </w:tcPr>
          <w:p w14:paraId="26D8E47D" w14:textId="77777777" w:rsidR="007F56ED" w:rsidRPr="000F30F8" w:rsidRDefault="007B78BF" w:rsidP="00802D5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="0009169D" w:rsidRPr="000F30F8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</w:p>
        </w:tc>
        <w:tc>
          <w:tcPr>
            <w:tcW w:w="148" w:type="pct"/>
          </w:tcPr>
          <w:p w14:paraId="69C259F6" w14:textId="77777777" w:rsidR="007F56ED" w:rsidRPr="000F30F8" w:rsidRDefault="007F56ED" w:rsidP="00802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6002284D" w14:textId="77777777" w:rsidR="007F56ED" w:rsidRPr="000F30F8" w:rsidRDefault="007B78BF" w:rsidP="00802D51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="0009169D" w:rsidRPr="000F30F8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</w:p>
        </w:tc>
      </w:tr>
      <w:bookmarkEnd w:id="3"/>
      <w:tr w:rsidR="00E06505" w:rsidRPr="000F30F8" w14:paraId="14DFC359" w14:textId="77777777" w:rsidTr="00E06505">
        <w:tc>
          <w:tcPr>
            <w:tcW w:w="2924" w:type="pct"/>
          </w:tcPr>
          <w:p w14:paraId="6823607C" w14:textId="77777777" w:rsidR="00E06505" w:rsidRPr="000F30F8" w:rsidRDefault="00E06505" w:rsidP="000916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95CAD" w14:textId="77777777" w:rsidR="00E06505" w:rsidRPr="000F30F8" w:rsidRDefault="007B78BF" w:rsidP="0009169D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  <w:r w:rsidR="00E06505" w:rsidRPr="000F30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053</w:t>
            </w:r>
          </w:p>
        </w:tc>
        <w:tc>
          <w:tcPr>
            <w:tcW w:w="148" w:type="pct"/>
            <w:vAlign w:val="bottom"/>
          </w:tcPr>
          <w:p w14:paraId="23A51458" w14:textId="77777777" w:rsidR="00E06505" w:rsidRPr="000F30F8" w:rsidRDefault="00E06505" w:rsidP="0009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A2FFD" w14:textId="77777777" w:rsidR="00E06505" w:rsidRPr="000F30F8" w:rsidRDefault="007B78BF" w:rsidP="0009169D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  <w:r w:rsidR="00E06505" w:rsidRPr="000F30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053</w:t>
            </w:r>
          </w:p>
        </w:tc>
      </w:tr>
      <w:tr w:rsidR="0009169D" w:rsidRPr="000F30F8" w14:paraId="095513FD" w14:textId="77777777" w:rsidTr="00E06505">
        <w:tc>
          <w:tcPr>
            <w:tcW w:w="2924" w:type="pct"/>
          </w:tcPr>
          <w:p w14:paraId="6755D6EA" w14:textId="77777777" w:rsidR="0009169D" w:rsidRPr="000F30F8" w:rsidRDefault="0009169D" w:rsidP="000916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9" w:type="pct"/>
          </w:tcPr>
          <w:p w14:paraId="6322C7F1" w14:textId="77777777" w:rsidR="0009169D" w:rsidRPr="000F30F8" w:rsidRDefault="0009169D" w:rsidP="0009169D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5D48D5" w14:textId="77777777" w:rsidR="0009169D" w:rsidRPr="000F30F8" w:rsidRDefault="0009169D" w:rsidP="0009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3DBFFCE1" w14:textId="77777777" w:rsidR="0009169D" w:rsidRPr="000F30F8" w:rsidRDefault="0009169D" w:rsidP="0009169D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69D" w:rsidRPr="000F30F8" w14:paraId="7E5792FE" w14:textId="77777777" w:rsidTr="00E06505">
        <w:tc>
          <w:tcPr>
            <w:tcW w:w="2924" w:type="pct"/>
            <w:hideMark/>
          </w:tcPr>
          <w:p w14:paraId="1FEC98FE" w14:textId="77777777" w:rsidR="0009169D" w:rsidRPr="000F30F8" w:rsidRDefault="0009169D" w:rsidP="000916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9" w:type="pct"/>
          </w:tcPr>
          <w:p w14:paraId="52B61812" w14:textId="77777777" w:rsidR="0009169D" w:rsidRPr="000F30F8" w:rsidRDefault="0009169D" w:rsidP="0009169D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C6558A" w14:textId="77777777" w:rsidR="0009169D" w:rsidRPr="000F30F8" w:rsidRDefault="0009169D" w:rsidP="0009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09CC514C" w14:textId="77777777" w:rsidR="0009169D" w:rsidRPr="000F30F8" w:rsidRDefault="0009169D" w:rsidP="0009169D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69D" w:rsidRPr="000F30F8" w14:paraId="42D7842B" w14:textId="77777777" w:rsidTr="00E06505">
        <w:tc>
          <w:tcPr>
            <w:tcW w:w="2924" w:type="pct"/>
            <w:hideMark/>
          </w:tcPr>
          <w:p w14:paraId="00AF17EF" w14:textId="77777777" w:rsidR="0009169D" w:rsidRPr="000F30F8" w:rsidRDefault="0009169D" w:rsidP="000916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39" w:type="pct"/>
          </w:tcPr>
          <w:p w14:paraId="5835D077" w14:textId="77777777" w:rsidR="0009169D" w:rsidRPr="000F30F8" w:rsidRDefault="007B78BF" w:rsidP="0009169D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8" w:type="pct"/>
          </w:tcPr>
          <w:p w14:paraId="238B3841" w14:textId="77777777" w:rsidR="0009169D" w:rsidRPr="000F30F8" w:rsidRDefault="0009169D" w:rsidP="0009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14:paraId="2EF9DE72" w14:textId="77777777" w:rsidR="0009169D" w:rsidRPr="000F30F8" w:rsidRDefault="007B78BF" w:rsidP="0009169D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09169D" w:rsidRPr="000F30F8" w14:paraId="08A74784" w14:textId="77777777" w:rsidTr="00E06505">
        <w:tc>
          <w:tcPr>
            <w:tcW w:w="2924" w:type="pct"/>
            <w:hideMark/>
          </w:tcPr>
          <w:p w14:paraId="60F64DC5" w14:textId="77777777" w:rsidR="0009169D" w:rsidRPr="000F30F8" w:rsidRDefault="0009169D" w:rsidP="000916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0F30F8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939" w:type="pct"/>
          </w:tcPr>
          <w:p w14:paraId="64126AD6" w14:textId="77777777" w:rsidR="0009169D" w:rsidRPr="000F30F8" w:rsidRDefault="007B78BF" w:rsidP="0009169D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09169D" w:rsidRPr="000F30F8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  <w:tc>
          <w:tcPr>
            <w:tcW w:w="148" w:type="pct"/>
          </w:tcPr>
          <w:p w14:paraId="31997FA4" w14:textId="77777777" w:rsidR="0009169D" w:rsidRPr="000F30F8" w:rsidRDefault="0009169D" w:rsidP="0009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pct"/>
          </w:tcPr>
          <w:p w14:paraId="68C27FA2" w14:textId="77777777" w:rsidR="0009169D" w:rsidRPr="000F30F8" w:rsidRDefault="007B78BF" w:rsidP="0009169D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09169D" w:rsidRPr="000F30F8">
              <w:rPr>
                <w:rFonts w:ascii="Angsana New" w:hAnsi="Angsana New"/>
                <w:sz w:val="30"/>
                <w:szCs w:val="30"/>
              </w:rPr>
              <w:t>,</w:t>
            </w:r>
            <w:r w:rsidRPr="007B78BF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</w:tr>
      <w:tr w:rsidR="0009169D" w:rsidRPr="000F30F8" w14:paraId="1598F040" w14:textId="77777777" w:rsidTr="00E06505">
        <w:tc>
          <w:tcPr>
            <w:tcW w:w="2924" w:type="pct"/>
            <w:hideMark/>
          </w:tcPr>
          <w:p w14:paraId="146F4861" w14:textId="77777777" w:rsidR="0009169D" w:rsidRPr="000F30F8" w:rsidRDefault="0009169D" w:rsidP="000916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387846" w14:textId="77777777" w:rsidR="0009169D" w:rsidRPr="000F30F8" w:rsidRDefault="007B78BF" w:rsidP="0009169D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="0009169D" w:rsidRPr="000F30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148" w:type="pct"/>
            <w:vAlign w:val="bottom"/>
          </w:tcPr>
          <w:p w14:paraId="6D6AD065" w14:textId="77777777" w:rsidR="0009169D" w:rsidRPr="000F30F8" w:rsidRDefault="0009169D" w:rsidP="0009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C9B105" w14:textId="77777777" w:rsidR="0009169D" w:rsidRPr="000F30F8" w:rsidRDefault="007B78BF" w:rsidP="0009169D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  <w:r w:rsidR="0009169D" w:rsidRPr="000F30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B7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956</w:t>
            </w:r>
          </w:p>
        </w:tc>
      </w:tr>
    </w:tbl>
    <w:p w14:paraId="27457C27" w14:textId="77777777" w:rsidR="00E02AC7" w:rsidRPr="00FE715E" w:rsidRDefault="00E02AC7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2FB8A0C9" w14:textId="77777777" w:rsidR="00C50C0A" w:rsidRPr="000F30F8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0F30F8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58FD16D6" w14:textId="77777777" w:rsidR="00C50C0A" w:rsidRPr="000F30F8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0061E517" w14:textId="77777777" w:rsidR="00C50C0A" w:rsidRPr="000F30F8" w:rsidRDefault="00C50C0A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F30F8">
        <w:rPr>
          <w:rFonts w:ascii="Angsana New" w:hAnsi="Angsana New"/>
          <w:sz w:val="30"/>
          <w:szCs w:val="30"/>
          <w:cs/>
          <w:lang w:bidi="th-TH"/>
        </w:rPr>
        <w:t>ณ</w:t>
      </w:r>
      <w:r w:rsidRPr="000F30F8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0F30F8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0F30F8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7B78BF" w:rsidRPr="007B78BF">
        <w:rPr>
          <w:rFonts w:ascii="Angsana New" w:hAnsi="Angsana New"/>
          <w:sz w:val="30"/>
          <w:szCs w:val="30"/>
          <w:lang w:val="en-US"/>
        </w:rPr>
        <w:t>31</w:t>
      </w:r>
      <w:r w:rsidRPr="000F30F8">
        <w:rPr>
          <w:rFonts w:ascii="Angsana New" w:hAnsi="Angsana New"/>
          <w:sz w:val="30"/>
          <w:szCs w:val="30"/>
          <w:rtl/>
          <w:cs/>
        </w:rPr>
        <w:t xml:space="preserve"> </w:t>
      </w:r>
      <w:r w:rsidRPr="000F30F8">
        <w:rPr>
          <w:rFonts w:ascii="Angsana New" w:hAnsi="Angsana New"/>
          <w:color w:val="FFFFFF"/>
          <w:sz w:val="30"/>
          <w:szCs w:val="30"/>
        </w:rPr>
        <w:t xml:space="preserve"> </w:t>
      </w:r>
      <w:r w:rsidR="007A2317" w:rsidRPr="000F30F8">
        <w:rPr>
          <w:rFonts w:ascii="Angsana New" w:hAnsi="Angsana New"/>
          <w:sz w:val="30"/>
          <w:szCs w:val="30"/>
          <w:cs/>
          <w:lang w:bidi="th-TH"/>
        </w:rPr>
        <w:t>มีนา</w:t>
      </w:r>
      <w:r w:rsidRPr="000F30F8">
        <w:rPr>
          <w:rFonts w:ascii="Angsana New" w:hAnsi="Angsana New"/>
          <w:sz w:val="30"/>
          <w:szCs w:val="30"/>
          <w:cs/>
          <w:lang w:bidi="th-TH"/>
        </w:rPr>
        <w:t>คม</w:t>
      </w:r>
      <w:r w:rsidRPr="000F30F8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7B78BF" w:rsidRPr="007B78BF">
        <w:rPr>
          <w:rFonts w:ascii="Angsana New" w:hAnsi="Angsana New"/>
          <w:sz w:val="30"/>
          <w:szCs w:val="30"/>
          <w:lang w:val="en-US"/>
        </w:rPr>
        <w:t>256</w:t>
      </w:r>
      <w:r w:rsidR="007B78BF" w:rsidRPr="007B78BF">
        <w:rPr>
          <w:rFonts w:ascii="Angsana New" w:hAnsi="Angsana New"/>
          <w:sz w:val="30"/>
          <w:szCs w:val="30"/>
          <w:lang w:val="en-US" w:bidi="th-TH"/>
        </w:rPr>
        <w:t>4</w:t>
      </w:r>
      <w:r w:rsidRPr="000F30F8">
        <w:rPr>
          <w:rFonts w:ascii="Angsana New" w:hAnsi="Angsana New"/>
          <w:sz w:val="30"/>
          <w:szCs w:val="30"/>
          <w:lang w:bidi="th-TH"/>
        </w:rPr>
        <w:t xml:space="preserve"> </w:t>
      </w:r>
      <w:r w:rsidRPr="000F30F8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925964" w:rsidRPr="000F30F8">
        <w:rPr>
          <w:rFonts w:ascii="Angsana New" w:hAnsi="Angsana New"/>
          <w:sz w:val="30"/>
          <w:szCs w:val="30"/>
          <w:cs/>
          <w:lang w:bidi="th-TH"/>
        </w:rPr>
        <w:t>มีหนังสือค้ำประกัน</w:t>
      </w:r>
      <w:r w:rsidR="00097FEF" w:rsidRPr="000F30F8">
        <w:rPr>
          <w:rFonts w:ascii="Angsana New" w:hAnsi="Angsana New"/>
          <w:sz w:val="30"/>
          <w:szCs w:val="30"/>
          <w:lang w:bidi="th-TH"/>
        </w:rPr>
        <w:t xml:space="preserve"> </w:t>
      </w:r>
      <w:r w:rsidR="00925964" w:rsidRPr="000F30F8">
        <w:rPr>
          <w:rFonts w:ascii="Angsana New" w:hAnsi="Angsana New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0F30F8">
        <w:rPr>
          <w:rFonts w:ascii="Angsana New" w:hAnsi="Angsana New"/>
          <w:sz w:val="30"/>
          <w:szCs w:val="30"/>
          <w:cs/>
          <w:lang w:bidi="th-TH"/>
        </w:rPr>
        <w:t>สาธารณูปโภค</w:t>
      </w:r>
      <w:r w:rsidR="007A2317" w:rsidRPr="000F30F8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469E528F" w14:textId="77777777" w:rsidR="00DD1892" w:rsidRPr="000F30F8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0F30F8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สัญญาบริการ</w:t>
      </w:r>
    </w:p>
    <w:p w14:paraId="42D2226D" w14:textId="77777777" w:rsidR="00DD1892" w:rsidRPr="000F30F8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27F75BC" w14:textId="77777777" w:rsidR="00DD1892" w:rsidRPr="000F30F8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0F30F8">
        <w:rPr>
          <w:rFonts w:ascii="Angsana New" w:hAnsi="Angsana New"/>
          <w:sz w:val="30"/>
          <w:szCs w:val="30"/>
          <w:cs/>
          <w:lang w:bidi="th-TH"/>
        </w:rPr>
        <w:t>บริษัทได้เข้าทำสัญญา</w:t>
      </w:r>
      <w:r w:rsidR="001E6861" w:rsidRPr="000F30F8">
        <w:rPr>
          <w:rFonts w:ascii="Angsana New" w:hAnsi="Angsana New"/>
          <w:sz w:val="30"/>
          <w:szCs w:val="30"/>
          <w:cs/>
          <w:lang w:bidi="th-TH"/>
        </w:rPr>
        <w:t>บริการ</w:t>
      </w:r>
      <w:r w:rsidRPr="000F30F8">
        <w:rPr>
          <w:rFonts w:ascii="Angsana New" w:hAnsi="Angsana New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0F30F8">
        <w:rPr>
          <w:rFonts w:ascii="Angsana New" w:hAnsi="Angsana New"/>
          <w:sz w:val="30"/>
          <w:szCs w:val="30"/>
          <w:cs/>
          <w:lang w:bidi="th-TH"/>
        </w:rPr>
        <w:t>อื่น</w:t>
      </w:r>
      <w:r w:rsidRPr="000F30F8">
        <w:rPr>
          <w:rFonts w:ascii="Angsana New" w:hAnsi="Angsana New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>
        <w:rPr>
          <w:rFonts w:ascii="Angsana New" w:hAnsi="Angsana New" w:hint="cs"/>
          <w:sz w:val="30"/>
          <w:szCs w:val="30"/>
          <w:cs/>
          <w:lang w:bidi="th-TH"/>
        </w:rPr>
        <w:t>่</w:t>
      </w:r>
      <w:r w:rsidR="000819B2">
        <w:rPr>
          <w:rFonts w:ascii="Angsana New" w:hAnsi="Angsana New"/>
          <w:sz w:val="30"/>
          <w:szCs w:val="30"/>
          <w:cs/>
          <w:lang w:bidi="th-TH"/>
        </w:rPr>
        <w:br/>
      </w:r>
      <w:r w:rsidR="007B78BF" w:rsidRPr="007B78BF">
        <w:rPr>
          <w:rFonts w:ascii="Angsana New" w:hAnsi="Angsana New"/>
          <w:sz w:val="30"/>
          <w:szCs w:val="30"/>
          <w:lang w:val="en-US" w:bidi="th-TH"/>
        </w:rPr>
        <w:t>1</w:t>
      </w:r>
      <w:r w:rsidRPr="000F30F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F30F8">
        <w:rPr>
          <w:rFonts w:ascii="Angsana New" w:hAnsi="Angsana New"/>
          <w:sz w:val="30"/>
          <w:szCs w:val="30"/>
          <w:cs/>
          <w:lang w:val="en-US" w:bidi="th-TH"/>
        </w:rPr>
        <w:t xml:space="preserve">ถึง </w:t>
      </w:r>
      <w:r w:rsidR="007B78BF" w:rsidRPr="007B78BF">
        <w:rPr>
          <w:rFonts w:ascii="Angsana New" w:hAnsi="Angsana New"/>
          <w:sz w:val="30"/>
          <w:szCs w:val="30"/>
          <w:lang w:val="en-US" w:bidi="th-TH"/>
        </w:rPr>
        <w:t>30</w:t>
      </w:r>
      <w:r w:rsidRPr="000F30F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F30F8">
        <w:rPr>
          <w:rFonts w:ascii="Angsana New" w:hAnsi="Angsana New"/>
          <w:sz w:val="30"/>
          <w:szCs w:val="30"/>
          <w:cs/>
          <w:lang w:val="en-US" w:bidi="th-TH"/>
        </w:rPr>
        <w:t>ปี</w:t>
      </w:r>
    </w:p>
    <w:p w14:paraId="3ED4615F" w14:textId="77777777" w:rsidR="00DD1892" w:rsidRPr="000F30F8" w:rsidRDefault="00DD1892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74A85C90" w14:textId="77777777" w:rsidR="00271CF5" w:rsidRPr="000F30F8" w:rsidRDefault="00271CF5" w:rsidP="00271CF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0F30F8">
        <w:rPr>
          <w:rFonts w:ascii="Angsana New" w:hAnsi="Angsana New"/>
          <w:b/>
          <w:bCs/>
          <w:sz w:val="30"/>
          <w:szCs w:val="30"/>
          <w:cs/>
        </w:rPr>
        <w:t>หนี้สินที่อาจจะเกิดขึ้น</w:t>
      </w:r>
    </w:p>
    <w:p w14:paraId="79F40575" w14:textId="77777777" w:rsidR="00B83A79" w:rsidRPr="000F30F8" w:rsidRDefault="00B83A79" w:rsidP="00F80A3C">
      <w:pPr>
        <w:pStyle w:val="a"/>
        <w:tabs>
          <w:tab w:val="clear" w:pos="1080"/>
          <w:tab w:val="left" w:pos="7650"/>
        </w:tabs>
        <w:spacing w:line="12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182512B" w14:textId="77777777" w:rsidR="000B5DC1" w:rsidRPr="000F30F8" w:rsidRDefault="00A1757C" w:rsidP="00537047">
      <w:pPr>
        <w:numPr>
          <w:ilvl w:val="0"/>
          <w:numId w:val="26"/>
        </w:num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 xml:space="preserve">ในปี </w:t>
      </w:r>
      <w:r w:rsidR="007B78BF" w:rsidRPr="007B78BF">
        <w:rPr>
          <w:rFonts w:ascii="Angsana New" w:hAnsi="Angsana New"/>
          <w:sz w:val="30"/>
          <w:szCs w:val="30"/>
        </w:rPr>
        <w:t>2554</w:t>
      </w:r>
      <w:r w:rsidRPr="000F30F8">
        <w:rPr>
          <w:rFonts w:ascii="Angsana New" w:hAnsi="Angsana New"/>
          <w:sz w:val="30"/>
          <w:szCs w:val="3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7B78BF" w:rsidRPr="007B78BF">
        <w:rPr>
          <w:rFonts w:ascii="Angsana New" w:hAnsi="Angsana New"/>
          <w:sz w:val="30"/>
          <w:szCs w:val="30"/>
        </w:rPr>
        <w:t>1</w:t>
      </w:r>
      <w:r w:rsidRPr="000F30F8">
        <w:rPr>
          <w:rFonts w:ascii="Angsana New" w:hAnsi="Angsana New"/>
          <w:sz w:val="30"/>
          <w:szCs w:val="30"/>
          <w:cs/>
        </w:rPr>
        <w:t xml:space="preserve"> ปี </w:t>
      </w:r>
      <w:r w:rsidR="007B78BF" w:rsidRPr="007B78BF">
        <w:rPr>
          <w:rFonts w:ascii="Angsana New" w:hAnsi="Angsana New"/>
          <w:sz w:val="30"/>
          <w:szCs w:val="30"/>
        </w:rPr>
        <w:t>2555</w:t>
      </w:r>
      <w:r w:rsidRPr="000F30F8">
        <w:rPr>
          <w:rFonts w:ascii="Angsana New" w:hAnsi="Angsana New"/>
          <w:sz w:val="30"/>
          <w:szCs w:val="30"/>
          <w:cs/>
        </w:rPr>
        <w:t xml:space="preserve"> บริษัทได้รับแจ้งอัตราค่าเช่าท่อร้อยสายเคเบิลใต้ดินที่กำหนด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เชื่อว่าการกำหนดอัตราค่าเช่าท่อร้อยสายเคเบิลใต้ดินในอัตราใหม่มีอัตราสูงกว่าอัตราเดิมมาก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7B78BF" w:rsidRPr="007B78BF">
        <w:rPr>
          <w:rFonts w:ascii="Angsana New" w:hAnsi="Angsana New"/>
          <w:sz w:val="30"/>
          <w:szCs w:val="30"/>
        </w:rPr>
        <w:t>2549</w:t>
      </w:r>
      <w:r w:rsidRPr="000F30F8">
        <w:rPr>
          <w:rFonts w:ascii="Angsana New" w:hAnsi="Angsana New"/>
          <w:sz w:val="30"/>
          <w:szCs w:val="30"/>
          <w:cs/>
        </w:rPr>
        <w:t xml:space="preserve"> (</w:t>
      </w:r>
      <w:r w:rsidRPr="000F30F8">
        <w:rPr>
          <w:rFonts w:ascii="Angsana New" w:hAnsi="Angsana New"/>
          <w:sz w:val="30"/>
          <w:szCs w:val="30"/>
        </w:rPr>
        <w:t>“</w:t>
      </w:r>
      <w:r w:rsidRPr="000F30F8">
        <w:rPr>
          <w:rFonts w:ascii="Angsana New" w:hAnsi="Angsana New"/>
          <w:sz w:val="30"/>
          <w:szCs w:val="30"/>
          <w:cs/>
        </w:rPr>
        <w:t>ประกาศไอซี</w:t>
      </w:r>
      <w:r w:rsidRPr="000F30F8">
        <w:rPr>
          <w:rFonts w:ascii="Angsana New" w:hAnsi="Angsana New"/>
          <w:sz w:val="30"/>
          <w:szCs w:val="30"/>
        </w:rPr>
        <w:t xml:space="preserve">”) </w:t>
      </w:r>
      <w:r w:rsidRPr="000F30F8">
        <w:rPr>
          <w:rFonts w:ascii="Angsana New" w:hAnsi="Angsana New"/>
          <w:sz w:val="30"/>
          <w:szCs w:val="30"/>
          <w:cs/>
        </w:rPr>
        <w:t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 xml:space="preserve">มาแล้วไม่น้อยกว่า </w:t>
      </w:r>
      <w:r w:rsidR="007B78BF" w:rsidRPr="007B78BF">
        <w:rPr>
          <w:rFonts w:ascii="Angsana New" w:hAnsi="Angsana New"/>
          <w:sz w:val="30"/>
          <w:szCs w:val="30"/>
        </w:rPr>
        <w:t>10</w:t>
      </w:r>
      <w:r w:rsidRPr="000F30F8">
        <w:rPr>
          <w:rFonts w:ascii="Angsana New" w:hAnsi="Angsana New"/>
          <w:sz w:val="30"/>
          <w:szCs w:val="30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0F30F8">
        <w:rPr>
          <w:rFonts w:ascii="Angsana New" w:hAnsi="Angsana New"/>
          <w:sz w:val="30"/>
          <w:szCs w:val="30"/>
        </w:rPr>
        <w:t>cost-based basis) (</w:t>
      </w:r>
      <w:r w:rsidRPr="000F30F8">
        <w:rPr>
          <w:rFonts w:ascii="Angsana New" w:hAnsi="Angsana New"/>
          <w:sz w:val="30"/>
          <w:szCs w:val="30"/>
          <w:cs/>
        </w:rPr>
        <w:t xml:space="preserve">ประกาศไอซีข้อ </w:t>
      </w:r>
      <w:r w:rsidR="007B78BF" w:rsidRPr="007B78BF">
        <w:rPr>
          <w:rFonts w:ascii="Angsana New" w:hAnsi="Angsana New"/>
          <w:sz w:val="30"/>
          <w:szCs w:val="30"/>
        </w:rPr>
        <w:t>19</w:t>
      </w:r>
      <w:r w:rsidRPr="000F30F8">
        <w:rPr>
          <w:rFonts w:ascii="Angsana New" w:hAnsi="Angsana New"/>
          <w:sz w:val="30"/>
          <w:szCs w:val="30"/>
          <w:cs/>
        </w:rPr>
        <w:t xml:space="preserve">) และวิธีการคำนวณอัตรา  ค่าเช่าท่อร้อยสายเคเบิลใต้ดินก็อาจมิได้ใช้วิธีการคำนวณที่สะท้อนต้นทุนตามที่ กสทช.เห็นชอบ (ประกาศไอซี ข้อ </w:t>
      </w:r>
      <w:r w:rsidR="007B78BF" w:rsidRPr="007B78BF">
        <w:rPr>
          <w:rFonts w:ascii="Angsana New" w:hAnsi="Angsana New"/>
          <w:sz w:val="30"/>
          <w:szCs w:val="30"/>
        </w:rPr>
        <w:t>20</w:t>
      </w:r>
      <w:r w:rsidRPr="000F30F8">
        <w:rPr>
          <w:rFonts w:ascii="Angsana New" w:hAnsi="Angsana New"/>
          <w:sz w:val="30"/>
          <w:szCs w:val="30"/>
          <w:cs/>
        </w:rPr>
        <w:t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 xml:space="preserve">ในฐานะผู้รับใบอนุญาตที่ขอใช้โครงข่ายทราบล่วงหน้าอย่างน้อย </w:t>
      </w:r>
      <w:r w:rsidR="007B78BF" w:rsidRPr="007B78BF">
        <w:rPr>
          <w:rFonts w:ascii="Angsana New" w:hAnsi="Angsana New"/>
          <w:sz w:val="30"/>
          <w:szCs w:val="30"/>
        </w:rPr>
        <w:t>90</w:t>
      </w:r>
      <w:r w:rsidRPr="000F30F8">
        <w:rPr>
          <w:rFonts w:ascii="Angsana New" w:hAnsi="Angsana New"/>
          <w:sz w:val="30"/>
          <w:szCs w:val="30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="007B78BF" w:rsidRPr="007B78BF">
        <w:rPr>
          <w:rFonts w:ascii="Angsana New" w:hAnsi="Angsana New"/>
          <w:sz w:val="30"/>
          <w:szCs w:val="30"/>
        </w:rPr>
        <w:t>21</w:t>
      </w:r>
      <w:r w:rsidRPr="000F30F8">
        <w:rPr>
          <w:rFonts w:ascii="Angsana New" w:hAnsi="Angsana New"/>
          <w:sz w:val="30"/>
          <w:szCs w:val="30"/>
          <w:cs/>
        </w:rPr>
        <w:t>) แต่ผู้ประกอบกิจการโทรคมนาคมรายนั้นก็ยังมิได</w:t>
      </w:r>
      <w:r w:rsidR="000B5DC1" w:rsidRPr="000F30F8">
        <w:rPr>
          <w:rFonts w:ascii="Angsana New" w:hAnsi="Angsana New"/>
          <w:sz w:val="30"/>
          <w:szCs w:val="30"/>
          <w:cs/>
        </w:rPr>
        <w:t>้</w:t>
      </w:r>
      <w:r w:rsidRPr="000F30F8">
        <w:rPr>
          <w:rFonts w:ascii="Angsana New" w:hAnsi="Angsana New"/>
          <w:sz w:val="30"/>
          <w:szCs w:val="30"/>
          <w:cs/>
        </w:rPr>
        <w:t>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 xml:space="preserve">ทราบด้วย ทั้งนี้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1F70953F" w14:textId="77777777" w:rsidR="009B169F" w:rsidRPr="000F30F8" w:rsidRDefault="00A1757C" w:rsidP="000B5DC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lastRenderedPageBreak/>
        <w:t xml:space="preserve">ต่อมาในเดือนกรกฎาคม </w:t>
      </w:r>
      <w:r w:rsidR="007B78BF" w:rsidRPr="007B78BF">
        <w:rPr>
          <w:rFonts w:ascii="Angsana New" w:hAnsi="Angsana New"/>
          <w:sz w:val="30"/>
          <w:szCs w:val="30"/>
        </w:rPr>
        <w:t>2555</w:t>
      </w:r>
      <w:r w:rsidRPr="000F30F8">
        <w:rPr>
          <w:rFonts w:ascii="Angsana New" w:hAnsi="Angsana New"/>
          <w:sz w:val="30"/>
          <w:szCs w:val="30"/>
          <w:cs/>
        </w:rPr>
        <w:t xml:space="preserve"> ผู้ประกอบกิจการโทรคมนาคมรายดังกล่าวได้มีหนังสือตอบกลับมายัง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พร้อมทั้งแจ้งให้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ยืนยันการชำระค่าเช่าท่อร้อยสายเคเบิลใต้ดินภายในวันที่</w:t>
      </w:r>
      <w:r w:rsidR="008749E7">
        <w:rPr>
          <w:rFonts w:ascii="Angsana New" w:hAnsi="Angsana New"/>
          <w:sz w:val="30"/>
          <w:szCs w:val="30"/>
        </w:rPr>
        <w:t xml:space="preserve"> 15 </w:t>
      </w:r>
      <w:r w:rsidRPr="000F30F8">
        <w:rPr>
          <w:rFonts w:ascii="Angsana New" w:hAnsi="Angsana New"/>
          <w:sz w:val="30"/>
          <w:szCs w:val="30"/>
          <w:cs/>
        </w:rPr>
        <w:t>สิงหาคม</w:t>
      </w:r>
      <w:r w:rsidR="008749E7">
        <w:rPr>
          <w:rFonts w:ascii="Angsana New" w:hAnsi="Angsana New"/>
          <w:sz w:val="30"/>
          <w:szCs w:val="30"/>
        </w:rPr>
        <w:t xml:space="preserve"> 2555 </w:t>
      </w:r>
      <w:r w:rsidRPr="000F30F8">
        <w:rPr>
          <w:rFonts w:ascii="Angsana New" w:hAnsi="Angsana New"/>
          <w:sz w:val="30"/>
          <w:szCs w:val="30"/>
          <w:cs/>
        </w:rPr>
        <w:t>เพื่อจะได้ดำเนินการจัดเก็บเงินกับ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ต่อไป โดยมิได้มีการปรับลดอัตราค่าเช่าท่อร้อยสายเคเบิลใต้ดินตามที่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ได้โต้แย้งไว้แต่อย่างใด</w:t>
      </w:r>
    </w:p>
    <w:p w14:paraId="3D1A5553" w14:textId="77777777" w:rsidR="009B169F" w:rsidRPr="000F30F8" w:rsidRDefault="009B169F" w:rsidP="00802D5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64816E9" w14:textId="77777777" w:rsidR="009B169F" w:rsidRPr="000F30F8" w:rsidRDefault="00A1757C" w:rsidP="00802D5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 xml:space="preserve">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257AA7" w:rsidRPr="000F30F8">
        <w:rPr>
          <w:rFonts w:ascii="Angsana New" w:hAnsi="Angsana New"/>
          <w:sz w:val="30"/>
          <w:szCs w:val="30"/>
        </w:rPr>
        <w:br/>
      </w:r>
      <w:r w:rsidR="007B78BF" w:rsidRPr="007B78BF">
        <w:rPr>
          <w:rFonts w:ascii="Angsana New" w:hAnsi="Angsana New"/>
          <w:sz w:val="30"/>
          <w:szCs w:val="30"/>
        </w:rPr>
        <w:t>1</w:t>
      </w:r>
      <w:r w:rsidRPr="000F30F8">
        <w:rPr>
          <w:rFonts w:ascii="Angsana New" w:hAnsi="Angsana New"/>
          <w:sz w:val="30"/>
          <w:szCs w:val="30"/>
          <w:cs/>
        </w:rPr>
        <w:t xml:space="preserve"> เมษายน </w:t>
      </w:r>
      <w:r w:rsidR="007B78BF" w:rsidRPr="007B78BF">
        <w:rPr>
          <w:rFonts w:ascii="Angsana New" w:hAnsi="Angsana New"/>
          <w:sz w:val="30"/>
          <w:szCs w:val="30"/>
        </w:rPr>
        <w:t>2555</w:t>
      </w:r>
      <w:r w:rsidRPr="000F30F8">
        <w:rPr>
          <w:rFonts w:ascii="Angsana New" w:hAnsi="Angsana New"/>
          <w:sz w:val="30"/>
          <w:szCs w:val="3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</w:t>
      </w:r>
      <w:r w:rsidR="00257AA7" w:rsidRPr="000F30F8">
        <w:rPr>
          <w:rFonts w:ascii="Angsana New" w:hAnsi="Angsana New"/>
          <w:sz w:val="30"/>
          <w:szCs w:val="30"/>
        </w:rPr>
        <w:br/>
      </w:r>
      <w:r w:rsidRPr="000F30F8">
        <w:rPr>
          <w:rFonts w:ascii="Angsana New" w:hAnsi="Angsana New"/>
          <w:sz w:val="30"/>
          <w:szCs w:val="30"/>
          <w:cs/>
        </w:rPr>
        <w:t xml:space="preserve">ค่าเช่าท่อร้อยสายเคเบิลใต้ดินเพิ่มเติมในเดือนสิงหาคม </w:t>
      </w:r>
      <w:r w:rsidR="007B78BF" w:rsidRPr="007B78BF">
        <w:rPr>
          <w:rFonts w:ascii="Angsana New" w:hAnsi="Angsana New"/>
          <w:sz w:val="30"/>
          <w:szCs w:val="30"/>
        </w:rPr>
        <w:t>2555</w:t>
      </w:r>
      <w:r w:rsidRPr="000F30F8">
        <w:rPr>
          <w:rFonts w:ascii="Angsana New" w:hAnsi="Angsana New"/>
          <w:sz w:val="30"/>
          <w:szCs w:val="30"/>
          <w:cs/>
        </w:rPr>
        <w:t xml:space="preserve"> โดยเป็นอัตราเดียวกับอัตราที่กำหนดขึ้นใหม่</w:t>
      </w:r>
    </w:p>
    <w:p w14:paraId="06A3C69C" w14:textId="77777777" w:rsidR="009B169F" w:rsidRPr="000F30F8" w:rsidRDefault="009B169F" w:rsidP="00802D5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406F99B" w14:textId="77777777" w:rsidR="009B169F" w:rsidRPr="000F30F8" w:rsidRDefault="00A1757C" w:rsidP="00802D5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เห็นว่าหากเกิดกรณีการโต้แย้งสิทธิในข้อสัญญาใช้ท่อร้อยสายเคเบิลใต้ดินซึ่งยังมีความเห็นแตกต่างกันระหว่าง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 xml:space="preserve">กับผู้ประกอบกิจการโทรคมนาคมรายดังกล่าว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 xml:space="preserve">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ยังมีสิทธิที่จะเรียนขอความเป็นธรรมไปยังกสทช.เพื่อขอให้รับเรื่องข้อโต้แย้งดังกล่าว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2AA28C39" w14:textId="77777777" w:rsidR="009B169F" w:rsidRPr="000F30F8" w:rsidRDefault="009B169F" w:rsidP="00802D5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8EA232D" w14:textId="77777777" w:rsidR="00A1757C" w:rsidRDefault="00A1757C" w:rsidP="00802D5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F30F8">
        <w:rPr>
          <w:rFonts w:ascii="Angsana New" w:hAnsi="Angsana New"/>
          <w:sz w:val="30"/>
          <w:szCs w:val="30"/>
          <w:cs/>
        </w:rPr>
        <w:t>ต่อมาในระหว่างที่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กำลังเตรียมการเพื่อเรียนขอความเป็นธรรมจาก กสทช.นั้น  ฝ่ายบริหารของ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ได้เข้าเจรจา</w:t>
      </w:r>
      <w:r w:rsidRPr="000F30F8">
        <w:rPr>
          <w:rFonts w:ascii="Angsana New" w:hAnsi="Angsana New"/>
          <w:sz w:val="30"/>
          <w:szCs w:val="30"/>
          <w:cs/>
          <w:lang w:val="th-TH"/>
        </w:rPr>
        <w:t>กับฝ่ายบริหารของผู้ประกอบการกิจการโทรคมนาคมรายดังกล่าวเพื่อหาแนวทางแก้ไขปัญหาหนี้ดังกล่าว ปรากฏว่า ผู้ประกอบการกิจการโทรคมนาคมรายดังกล่าวได้ยื่นฟ้อง</w:t>
      </w:r>
      <w:r w:rsidR="00F80A3C" w:rsidRPr="000F30F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0F30F8">
        <w:rPr>
          <w:rFonts w:ascii="Angsana New" w:hAnsi="Angsana New"/>
          <w:sz w:val="30"/>
          <w:szCs w:val="30"/>
          <w:cs/>
          <w:lang w:val="th-TH"/>
        </w:rPr>
        <w:t>เป็นจำเลยที่สองต่อศาลแพ่งเรียกร้องให้</w:t>
      </w:r>
      <w:r w:rsidR="00F80A3C" w:rsidRPr="000F30F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0F30F8">
        <w:rPr>
          <w:rFonts w:ascii="Angsana New" w:hAnsi="Angsana New"/>
          <w:sz w:val="30"/>
          <w:szCs w:val="30"/>
          <w:cs/>
          <w:lang w:val="th-TH"/>
        </w:rPr>
        <w:t xml:space="preserve">ชำระหนี้ค่าใช้ประโยชน์ท่อรวมค่าดอกเบี้ยนับถึงวันฟ้องจำนวน </w:t>
      </w:r>
      <w:r w:rsidR="007B78BF" w:rsidRPr="007B78BF">
        <w:rPr>
          <w:rFonts w:ascii="Angsana New" w:hAnsi="Angsana New"/>
          <w:sz w:val="30"/>
          <w:szCs w:val="30"/>
        </w:rPr>
        <w:t>39</w:t>
      </w:r>
      <w:r w:rsidRPr="000F30F8">
        <w:rPr>
          <w:rFonts w:ascii="Angsana New" w:hAnsi="Angsana New"/>
          <w:sz w:val="30"/>
          <w:szCs w:val="30"/>
        </w:rPr>
        <w:t>.</w:t>
      </w:r>
      <w:r w:rsidR="007B78BF" w:rsidRPr="007B78BF">
        <w:rPr>
          <w:rFonts w:ascii="Angsana New" w:hAnsi="Angsana New"/>
          <w:sz w:val="30"/>
          <w:szCs w:val="30"/>
        </w:rPr>
        <w:t>2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>ล้านบาท พร้อมดอกเบี้ย</w:t>
      </w:r>
      <w:r w:rsidRPr="000F30F8">
        <w:rPr>
          <w:rFonts w:ascii="Angsana New" w:hAnsi="Angsana New"/>
          <w:sz w:val="30"/>
          <w:szCs w:val="30"/>
          <w:cs/>
          <w:lang w:val="th-TH"/>
        </w:rPr>
        <w:t xml:space="preserve">ในอัตรา </w:t>
      </w:r>
      <w:r w:rsidR="007B78BF" w:rsidRPr="007B78BF">
        <w:rPr>
          <w:rFonts w:ascii="Angsana New" w:hAnsi="Angsana New"/>
          <w:sz w:val="30"/>
          <w:szCs w:val="30"/>
        </w:rPr>
        <w:t>7</w:t>
      </w:r>
      <w:r w:rsidRPr="000F30F8">
        <w:rPr>
          <w:rFonts w:ascii="Angsana New" w:hAnsi="Angsana New"/>
          <w:sz w:val="30"/>
          <w:szCs w:val="30"/>
        </w:rPr>
        <w:t>.</w:t>
      </w:r>
      <w:r w:rsidR="007B78BF" w:rsidRPr="007B78BF">
        <w:rPr>
          <w:rFonts w:ascii="Angsana New" w:hAnsi="Angsana New"/>
          <w:sz w:val="30"/>
          <w:szCs w:val="30"/>
        </w:rPr>
        <w:t>5</w:t>
      </w:r>
      <w:r w:rsidRPr="000F30F8">
        <w:rPr>
          <w:rFonts w:ascii="Angsana New" w:hAnsi="Angsana New"/>
          <w:sz w:val="30"/>
          <w:szCs w:val="30"/>
        </w:rPr>
        <w:t>%</w:t>
      </w:r>
      <w:r w:rsidRPr="000F30F8">
        <w:rPr>
          <w:rFonts w:ascii="Angsana New" w:hAnsi="Angsana New"/>
          <w:sz w:val="30"/>
          <w:szCs w:val="30"/>
          <w:cs/>
          <w:lang w:val="th-TH"/>
        </w:rPr>
        <w:t xml:space="preserve"> ต่อปีของต้นเงิน </w:t>
      </w:r>
      <w:r w:rsidR="007B78BF" w:rsidRPr="007B78BF">
        <w:rPr>
          <w:rFonts w:ascii="Angsana New" w:hAnsi="Angsana New"/>
          <w:sz w:val="30"/>
          <w:szCs w:val="30"/>
        </w:rPr>
        <w:t>36</w:t>
      </w:r>
      <w:r w:rsidRPr="000F30F8">
        <w:rPr>
          <w:rFonts w:ascii="Angsana New" w:hAnsi="Angsana New"/>
          <w:sz w:val="30"/>
          <w:szCs w:val="30"/>
        </w:rPr>
        <w:t>.</w:t>
      </w:r>
      <w:r w:rsidR="007B78BF" w:rsidRPr="007B78BF">
        <w:rPr>
          <w:rFonts w:ascii="Angsana New" w:hAnsi="Angsana New"/>
          <w:sz w:val="30"/>
          <w:szCs w:val="30"/>
        </w:rPr>
        <w:t>8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>ล้านบาท</w:t>
      </w:r>
      <w:r w:rsidRPr="000F30F8">
        <w:rPr>
          <w:rFonts w:ascii="Angsana New" w:hAnsi="Angsana New"/>
          <w:sz w:val="30"/>
          <w:szCs w:val="30"/>
          <w:cs/>
          <w:lang w:val="th-TH"/>
        </w:rPr>
        <w:t>ด้วย โดย</w:t>
      </w:r>
      <w:r w:rsidR="00F80A3C" w:rsidRPr="000F30F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0F30F8">
        <w:rPr>
          <w:rFonts w:ascii="Angsana New" w:hAnsi="Angsana New"/>
          <w:sz w:val="30"/>
          <w:szCs w:val="30"/>
          <w:cs/>
          <w:lang w:val="th-TH"/>
        </w:rPr>
        <w:t xml:space="preserve">ได้รับสำเนาคำฟ้องเมื่อวันที่ </w:t>
      </w:r>
      <w:r w:rsidR="007B78BF" w:rsidRPr="007B78BF">
        <w:rPr>
          <w:rFonts w:ascii="Angsana New" w:hAnsi="Angsana New"/>
          <w:sz w:val="30"/>
          <w:szCs w:val="30"/>
        </w:rPr>
        <w:t>24</w:t>
      </w:r>
      <w:r w:rsidRPr="000F30F8">
        <w:rPr>
          <w:rFonts w:ascii="Angsana New" w:hAnsi="Angsana New"/>
          <w:sz w:val="30"/>
          <w:szCs w:val="30"/>
          <w:cs/>
        </w:rPr>
        <w:t xml:space="preserve"> กรกฎาคม </w:t>
      </w:r>
      <w:r w:rsidR="007B78BF" w:rsidRPr="007B78BF">
        <w:rPr>
          <w:rFonts w:ascii="Angsana New" w:hAnsi="Angsana New"/>
          <w:sz w:val="30"/>
          <w:szCs w:val="30"/>
        </w:rPr>
        <w:t>2556</w:t>
      </w:r>
      <w:r w:rsidRPr="000F30F8">
        <w:rPr>
          <w:rFonts w:ascii="Angsana New" w:hAnsi="Angsana New"/>
          <w:sz w:val="30"/>
          <w:szCs w:val="30"/>
          <w:cs/>
        </w:rPr>
        <w:t xml:space="preserve"> ทั้งนี้ ฝ่าย</w:t>
      </w:r>
      <w:r w:rsidRPr="000F30F8">
        <w:rPr>
          <w:rFonts w:ascii="Angsana New" w:hAnsi="Angsana New"/>
          <w:sz w:val="30"/>
          <w:szCs w:val="30"/>
          <w:cs/>
          <w:lang w:val="th-TH"/>
        </w:rPr>
        <w:t>บริหารของผู้ประกอบการกิจการโทรคมนาคมรายดังกล่าวไม่เคยแจ้งบอกกล่าวหรือเตือนให้</w:t>
      </w:r>
      <w:r w:rsidR="00F80A3C" w:rsidRPr="000F30F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0F30F8">
        <w:rPr>
          <w:rFonts w:ascii="Angsana New" w:hAnsi="Angsana New"/>
          <w:sz w:val="30"/>
          <w:szCs w:val="30"/>
          <w:cs/>
          <w:lang w:val="th-TH"/>
        </w:rPr>
        <w:t xml:space="preserve">ทราบถึงการดำเนินการฟ้องร้องแต่อย่างใด ดังนั้น </w:t>
      </w:r>
      <w:r w:rsidR="00F80A3C" w:rsidRPr="000F30F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0F30F8">
        <w:rPr>
          <w:rFonts w:ascii="Angsana New" w:hAnsi="Angsana New"/>
          <w:sz w:val="30"/>
          <w:szCs w:val="30"/>
          <w:cs/>
          <w:lang w:val="th-TH"/>
        </w:rPr>
        <w:t>จึงจำเป็นจะต้องดำเนินการต่อสู้คดีในศาลเพื่อยุติข้อพิพาทนี้ต่อไป ทั้งนี้ ฝ่ายบริหารของ</w:t>
      </w:r>
      <w:r w:rsidR="00F80A3C" w:rsidRPr="000F30F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0F30F8">
        <w:rPr>
          <w:rFonts w:ascii="Angsana New" w:hAnsi="Angsana New"/>
          <w:sz w:val="30"/>
          <w:szCs w:val="30"/>
          <w:cs/>
          <w:lang w:val="th-TH"/>
        </w:rPr>
        <w:t>เชื่อว่า</w:t>
      </w:r>
      <w:r w:rsidR="00F80A3C" w:rsidRPr="000F30F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0F30F8">
        <w:rPr>
          <w:rFonts w:ascii="Angsana New" w:hAnsi="Angsana New"/>
          <w:sz w:val="30"/>
          <w:szCs w:val="30"/>
          <w:cs/>
          <w:lang w:val="th-TH"/>
        </w:rPr>
        <w:t>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และผู้ประกอบการโทรคมนาคมไม่ปฏิบัติตามข้อกำหนดของ กสทช. (ประกาศไอซี)</w:t>
      </w:r>
    </w:p>
    <w:p w14:paraId="09543F3B" w14:textId="77777777" w:rsidR="008749E7" w:rsidRPr="000F30F8" w:rsidRDefault="008749E7" w:rsidP="00802D5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 w:hint="cs"/>
          <w:sz w:val="30"/>
          <w:szCs w:val="30"/>
          <w:cs/>
        </w:rPr>
      </w:pPr>
    </w:p>
    <w:p w14:paraId="000A71A9" w14:textId="77777777" w:rsidR="00A1757C" w:rsidRPr="000F30F8" w:rsidRDefault="008749E7" w:rsidP="00440D1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1757C" w:rsidRPr="000F30F8">
        <w:rPr>
          <w:rFonts w:ascii="Angsana New" w:hAnsi="Angsana New"/>
          <w:sz w:val="30"/>
          <w:szCs w:val="30"/>
          <w:cs/>
        </w:rPr>
        <w:lastRenderedPageBreak/>
        <w:t xml:space="preserve">ต่อมา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>ได้มีโอกาสเข้าเจรจากับผู้บริหารของผู้ประกอบการกิจการโทรคมนาคมรายดังกล่าว เพื่อไกล่เกลี่ยและประนอมข้อพิพาทระหว่างกัน ผลการเจรจาในเบื้องต้นปรากฏว่า การเจรจามีแนวโน้มที่จะตกลงกันได้ โดย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ได้ยื่นข้อเสนอในการประนีประนอมข้อพิพาทต่อผู้ประกอบการกิจการโทรคมนาคมรายดังกล่าว ซึ่งมีสาระสำคัญคือ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>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ให้ดำเนิน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>ไปจนถึงวันที่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>ได้รับแจ้งอัตราค่าเช่าอัตราใหม่จากผู้ประกอบการกิจการโทรคมนาคมรายดังกล่าว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อย่างไรก็ตาม ผลการพิจารณาของผู้ประกอบกิจการโทรคมนาคมรายดังกล่าว ปรากฏว่าไม่อาจทำความตกลงประนีประนอมตามที่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เสนอมาได้ เนื่องจากได้มีการฟ้องร้องคดีไปแล้ว ดังนั้น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>จึงได้ดำเนินการเป็นสองแนวทาง</w:t>
      </w:r>
    </w:p>
    <w:p w14:paraId="2BB70EDA" w14:textId="77777777" w:rsidR="00213205" w:rsidRPr="000F30F8" w:rsidRDefault="00213205" w:rsidP="00802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8C18C5A" w14:textId="77777777" w:rsidR="009B169F" w:rsidRPr="000F30F8" w:rsidRDefault="00A1757C" w:rsidP="00802D5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 xml:space="preserve">แนวทางแรกคือ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ได้ยื่นคำร้องเรียนต่อ กสทช. เพื่อขอให้ กสทช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กสทช.ให้ความคุ้มครองแก่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ให้สามารถใช้ท่อร้อยสายเคเบิลใต้ดินได้ต่อไป หลังจากนั้น จึงได้ดำเนินการในแนวทางที่สอง คือ ยื่นคำให้การต่อสู้คดีต่อศาลแพ่ง โดยได้ยกเหตุผลในการต่อสู้คดีทั้งแง่กฎหมายและข้อเท็จจริงต่างๆที่บ่งชี้ได้ว่า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 xml:space="preserve">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ศาลแพ่งจึงระงับการพิจารณาและส่งเรื่องให้ศาลปกครอง ต่อมาศาลปกครองได้มีความเห็นว่า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ซึ่งคณะกรรมการฯมีความเห็นเมื่อวันที่ </w:t>
      </w:r>
      <w:r w:rsidR="007B78BF" w:rsidRPr="007B78BF">
        <w:rPr>
          <w:rFonts w:ascii="Angsana New" w:hAnsi="Angsana New"/>
          <w:sz w:val="30"/>
          <w:szCs w:val="30"/>
        </w:rPr>
        <w:t>29</w:t>
      </w:r>
      <w:r w:rsidRPr="000F30F8">
        <w:rPr>
          <w:rFonts w:ascii="Angsana New" w:hAnsi="Angsana New"/>
          <w:sz w:val="30"/>
          <w:szCs w:val="30"/>
          <w:cs/>
        </w:rPr>
        <w:t xml:space="preserve"> เมษายน </w:t>
      </w:r>
      <w:r w:rsidR="007B78BF" w:rsidRPr="007B78BF">
        <w:rPr>
          <w:rFonts w:ascii="Angsana New" w:hAnsi="Angsana New"/>
          <w:sz w:val="30"/>
          <w:szCs w:val="30"/>
        </w:rPr>
        <w:t>2558</w:t>
      </w:r>
      <w:r w:rsidRPr="000F30F8">
        <w:rPr>
          <w:rFonts w:ascii="Angsana New" w:hAnsi="Angsana New"/>
          <w:sz w:val="30"/>
          <w:szCs w:val="30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ในศาลแพ่งอีกต่อไป</w:t>
      </w:r>
    </w:p>
    <w:p w14:paraId="243220EE" w14:textId="77777777" w:rsidR="00A1757C" w:rsidRPr="000F30F8" w:rsidRDefault="009B169F" w:rsidP="00802D5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</w:rPr>
        <w:br w:type="page"/>
      </w:r>
      <w:r w:rsidR="00A1757C" w:rsidRPr="000F30F8">
        <w:rPr>
          <w:rFonts w:ascii="Angsana New" w:hAnsi="Angsana New"/>
          <w:sz w:val="30"/>
          <w:szCs w:val="30"/>
          <w:cs/>
        </w:rPr>
        <w:lastRenderedPageBreak/>
        <w:t>ต่อมาศาลปกครองกลางได้มีหมายแจ้งคำสั่งศาลลงวันที่</w:t>
      </w:r>
      <w:r w:rsidR="00A1757C" w:rsidRPr="000F30F8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26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7B78BF" w:rsidRPr="007B78BF">
        <w:rPr>
          <w:rFonts w:ascii="Angsana New" w:hAnsi="Angsana New"/>
          <w:sz w:val="30"/>
          <w:szCs w:val="30"/>
        </w:rPr>
        <w:t>2558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 ถึง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ว่าศาลปกครองกลางได้รับโอนคดีนี้มาจากศาลแพ่งแล้ว อย่างไรก็ตาม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พิจารณาแล้วไม่เห็นพ้องด้วยกับคำสั่งของศาลปกครองกลาง ดังนั้น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จึงได้ยื่นคำร้องโต้แย้งคำสั่งศาลปกครองกลางเมื่อวันที่ </w:t>
      </w:r>
      <w:r w:rsidR="007B78BF" w:rsidRPr="007B78BF">
        <w:rPr>
          <w:rFonts w:ascii="Angsana New" w:hAnsi="Angsana New"/>
          <w:sz w:val="30"/>
          <w:szCs w:val="30"/>
        </w:rPr>
        <w:t>13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B78BF" w:rsidRPr="007B78BF">
        <w:rPr>
          <w:rFonts w:ascii="Angsana New" w:hAnsi="Angsana New"/>
          <w:sz w:val="30"/>
          <w:szCs w:val="30"/>
        </w:rPr>
        <w:t>2558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 ซึ่งศาลปกครองกลางพิจารณาคำร้องของ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>แล้วมีคำสั่งเมื่อวันที่</w:t>
      </w:r>
      <w:r w:rsidR="00A1757C" w:rsidRPr="000F30F8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28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B78BF" w:rsidRPr="007B78BF">
        <w:rPr>
          <w:rFonts w:ascii="Angsana New" w:hAnsi="Angsana New"/>
          <w:sz w:val="30"/>
          <w:szCs w:val="30"/>
        </w:rPr>
        <w:t>2558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 ว่าไม่รับคำร้องของ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>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จะต้องรอให้ศาลปกครองกลางมีคำพิพากษาตัดสินคดีนี้เสียก่อน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="00A1757C" w:rsidRPr="000F30F8">
        <w:rPr>
          <w:rFonts w:ascii="Angsana New" w:hAnsi="Angsana New"/>
          <w:sz w:val="30"/>
          <w:szCs w:val="30"/>
          <w:cs/>
        </w:rPr>
        <w:t>จึงจะสามารถใช้สิทธิอุทธรณ์ได้ ซึ่งศาลปกครองกลางได้มีคำสั่งกำหนดให้วันที่</w:t>
      </w:r>
      <w:r w:rsidR="00A1757C" w:rsidRPr="000F30F8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30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 มีนาคม</w:t>
      </w:r>
      <w:r w:rsidR="00A1757C" w:rsidRPr="000F30F8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2561</w:t>
      </w:r>
      <w:r w:rsidR="00A1757C" w:rsidRPr="000F30F8">
        <w:rPr>
          <w:rFonts w:ascii="Angsana New" w:hAnsi="Angsana New"/>
          <w:sz w:val="30"/>
          <w:szCs w:val="30"/>
          <w:cs/>
        </w:rPr>
        <w:t xml:space="preserve"> เป็นวันสิ้นสุดการแสวงหาข้อเท็จจริง</w:t>
      </w:r>
    </w:p>
    <w:p w14:paraId="322601D6" w14:textId="77777777" w:rsidR="00213205" w:rsidRPr="000F30F8" w:rsidRDefault="00213205" w:rsidP="00537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7212B22" w14:textId="77777777" w:rsidR="00A1757C" w:rsidRPr="000F30F8" w:rsidRDefault="00A1757C" w:rsidP="00802D5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>เมื่อวันที่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31</w:t>
      </w:r>
      <w:r w:rsidRPr="000F30F8">
        <w:rPr>
          <w:rFonts w:ascii="Angsana New" w:hAnsi="Angsana New"/>
          <w:sz w:val="30"/>
          <w:szCs w:val="30"/>
          <w:cs/>
        </w:rPr>
        <w:t xml:space="preserve"> กรกฎาคม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2562</w:t>
      </w:r>
      <w:r w:rsidRPr="000F30F8">
        <w:rPr>
          <w:rFonts w:ascii="Angsana New" w:hAnsi="Angsana New"/>
          <w:sz w:val="30"/>
          <w:szCs w:val="30"/>
          <w:cs/>
        </w:rPr>
        <w:t xml:space="preserve"> ศาลปกครองกลางได้มีคำพิพากษาให้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ชำระค่าเช่าแก่ผู้ประกอบกิจการโทรคมนาคมรายดังกล่าวตามอัตราขั้นต่ำตามที่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อ้างอิง พร้อมทั้งดอกเบี้ยในอัตราร้อยละ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7</w:t>
      </w:r>
      <w:r w:rsidRPr="000F30F8">
        <w:rPr>
          <w:rFonts w:ascii="Angsana New" w:hAnsi="Angsana New"/>
          <w:sz w:val="30"/>
          <w:szCs w:val="30"/>
        </w:rPr>
        <w:t>.</w:t>
      </w:r>
      <w:r w:rsidR="007B78BF" w:rsidRPr="007B78BF">
        <w:rPr>
          <w:rFonts w:ascii="Angsana New" w:hAnsi="Angsana New"/>
          <w:sz w:val="30"/>
          <w:szCs w:val="30"/>
        </w:rPr>
        <w:t>5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>ต่อปีของเงินต้นจำนวน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7</w:t>
      </w:r>
      <w:r w:rsidRPr="000F30F8">
        <w:rPr>
          <w:rFonts w:ascii="Angsana New" w:hAnsi="Angsana New"/>
          <w:sz w:val="30"/>
          <w:szCs w:val="30"/>
          <w:cs/>
        </w:rPr>
        <w:t xml:space="preserve"> ล้านบาท 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 xml:space="preserve">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="007B78BF" w:rsidRPr="007B78BF">
        <w:rPr>
          <w:rFonts w:ascii="Angsana New" w:hAnsi="Angsana New"/>
          <w:sz w:val="30"/>
          <w:szCs w:val="30"/>
        </w:rPr>
        <w:t>16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ล้านบาท ในวันที่ </w:t>
      </w:r>
      <w:r w:rsidR="007B78BF" w:rsidRPr="007B78BF">
        <w:rPr>
          <w:rFonts w:ascii="Angsana New" w:hAnsi="Angsana New"/>
          <w:sz w:val="30"/>
          <w:szCs w:val="30"/>
        </w:rPr>
        <w:t>21</w:t>
      </w:r>
      <w:r w:rsidRPr="000F30F8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B78BF" w:rsidRPr="007B78BF">
        <w:rPr>
          <w:rFonts w:ascii="Angsana New" w:hAnsi="Angsana New"/>
          <w:sz w:val="30"/>
          <w:szCs w:val="30"/>
        </w:rPr>
        <w:t>2562</w:t>
      </w:r>
    </w:p>
    <w:p w14:paraId="4E80A0A0" w14:textId="77777777" w:rsidR="00213205" w:rsidRPr="000F30F8" w:rsidRDefault="00213205" w:rsidP="00802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79EFBE8" w14:textId="77777777" w:rsidR="00A1757C" w:rsidRPr="000F30F8" w:rsidRDefault="00A1757C" w:rsidP="00802D5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7B78BF" w:rsidRPr="007B78BF">
        <w:rPr>
          <w:rFonts w:ascii="Angsana New" w:hAnsi="Angsana New"/>
          <w:sz w:val="30"/>
          <w:szCs w:val="30"/>
        </w:rPr>
        <w:t>28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สิงหาคม </w:t>
      </w:r>
      <w:r w:rsidR="007B78BF" w:rsidRPr="007B78BF">
        <w:rPr>
          <w:rFonts w:ascii="Angsana New" w:hAnsi="Angsana New"/>
          <w:sz w:val="30"/>
          <w:szCs w:val="30"/>
        </w:rPr>
        <w:t>2562</w:t>
      </w:r>
      <w:r w:rsidRPr="000F30F8">
        <w:rPr>
          <w:rFonts w:ascii="Angsana New" w:hAnsi="Angsana New"/>
          <w:sz w:val="30"/>
          <w:szCs w:val="30"/>
          <w:cs/>
        </w:rPr>
        <w:t xml:space="preserve"> ซึ่ง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ได้ทำการยื่นคำแก้อุทธรณ์ต่อศาลปกครองกลางแล้วเมื่อวันที่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17</w:t>
      </w:r>
      <w:r w:rsidRPr="000F30F8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2562</w:t>
      </w:r>
      <w:r w:rsidRPr="000F30F8">
        <w:rPr>
          <w:rFonts w:ascii="Angsana New" w:hAnsi="Angsana New"/>
          <w:sz w:val="30"/>
          <w:szCs w:val="30"/>
          <w:cs/>
        </w:rPr>
        <w:t xml:space="preserve"> โดยขณะนี้</w:t>
      </w:r>
      <w:r w:rsidR="00F80A3C" w:rsidRPr="000F30F8">
        <w:rPr>
          <w:rFonts w:ascii="Angsana New" w:hAnsi="Angsana New"/>
          <w:sz w:val="30"/>
          <w:szCs w:val="30"/>
          <w:cs/>
        </w:rPr>
        <w:t>บริษัท</w:t>
      </w:r>
      <w:r w:rsidRPr="000F30F8">
        <w:rPr>
          <w:rFonts w:ascii="Angsana New" w:hAnsi="Angsana New"/>
          <w:sz w:val="30"/>
          <w:szCs w:val="30"/>
          <w:cs/>
        </w:rPr>
        <w:t>อยู่ระหว่างรอผลการตัดสินพิพากษาจากศาลปกครองสูงสุด</w:t>
      </w:r>
    </w:p>
    <w:p w14:paraId="6932CEB1" w14:textId="77777777" w:rsidR="00213205" w:rsidRPr="000F30F8" w:rsidRDefault="00213205" w:rsidP="00802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D304D37" w14:textId="77777777" w:rsidR="00A1757C" w:rsidRPr="008749E7" w:rsidRDefault="00A1757C" w:rsidP="00802D51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 w:hint="cs"/>
          <w:sz w:val="30"/>
          <w:szCs w:val="30"/>
        </w:rPr>
      </w:pPr>
      <w:r w:rsidRPr="008749E7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F80A3C" w:rsidRPr="008749E7">
        <w:rPr>
          <w:rFonts w:ascii="Angsana New" w:hAnsi="Angsana New" w:hint="cs"/>
          <w:sz w:val="30"/>
          <w:szCs w:val="30"/>
          <w:cs/>
        </w:rPr>
        <w:t>บริษัท</w:t>
      </w:r>
      <w:r w:rsidRPr="008749E7">
        <w:rPr>
          <w:rFonts w:ascii="Angsana New" w:hAnsi="Angsana New" w:hint="cs"/>
          <w:sz w:val="30"/>
          <w:szCs w:val="30"/>
          <w:cs/>
        </w:rPr>
        <w:t xml:space="preserve">ได้บันทึกค่าเช่าท่อสำหรับเดือนสิงหาคม </w:t>
      </w:r>
      <w:r w:rsidR="007B78BF" w:rsidRPr="008749E7">
        <w:rPr>
          <w:rFonts w:ascii="Angsana New" w:hAnsi="Angsana New" w:hint="cs"/>
          <w:sz w:val="30"/>
          <w:szCs w:val="30"/>
        </w:rPr>
        <w:t>2562</w:t>
      </w:r>
      <w:r w:rsidRPr="008749E7">
        <w:rPr>
          <w:rFonts w:ascii="Angsana New" w:hAnsi="Angsana New" w:hint="cs"/>
          <w:sz w:val="30"/>
          <w:szCs w:val="30"/>
        </w:rPr>
        <w:t xml:space="preserve"> </w:t>
      </w:r>
      <w:r w:rsidRPr="008749E7">
        <w:rPr>
          <w:rFonts w:ascii="Angsana New" w:hAnsi="Angsana New" w:hint="cs"/>
          <w:sz w:val="30"/>
          <w:szCs w:val="30"/>
          <w:cs/>
        </w:rPr>
        <w:t>เป็นต้นไป ในจำนวนต่อเดือนตามคำพิพากษาของศาลปกครองกลาง โดย ณ วันที่</w:t>
      </w:r>
      <w:r w:rsidR="008749E7">
        <w:rPr>
          <w:rFonts w:ascii="Angsana New" w:hAnsi="Angsana New"/>
          <w:sz w:val="30"/>
          <w:szCs w:val="30"/>
        </w:rPr>
        <w:t xml:space="preserve"> 31 </w:t>
      </w:r>
      <w:r w:rsidRPr="008749E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B78BF" w:rsidRPr="008749E7">
        <w:rPr>
          <w:rFonts w:ascii="Angsana New" w:hAnsi="Angsana New" w:hint="cs"/>
          <w:sz w:val="30"/>
          <w:szCs w:val="30"/>
        </w:rPr>
        <w:t>256</w:t>
      </w:r>
      <w:r w:rsidR="008749E7">
        <w:rPr>
          <w:rFonts w:ascii="Angsana New" w:hAnsi="Angsana New"/>
          <w:sz w:val="30"/>
          <w:szCs w:val="30"/>
        </w:rPr>
        <w:t>4</w:t>
      </w:r>
      <w:r w:rsidRPr="008749E7">
        <w:rPr>
          <w:rFonts w:ascii="Angsana New" w:hAnsi="Angsana New" w:hint="cs"/>
          <w:sz w:val="30"/>
          <w:szCs w:val="30"/>
        </w:rPr>
        <w:t xml:space="preserve"> </w:t>
      </w:r>
      <w:r w:rsidR="00F80A3C" w:rsidRPr="008749E7">
        <w:rPr>
          <w:rFonts w:ascii="Angsana New" w:hAnsi="Angsana New" w:hint="cs"/>
          <w:sz w:val="30"/>
          <w:szCs w:val="30"/>
          <w:cs/>
        </w:rPr>
        <w:t>บริษัท</w:t>
      </w:r>
      <w:r w:rsidRPr="008749E7">
        <w:rPr>
          <w:rFonts w:ascii="Angsana New" w:hAnsi="Angsana New" w:hint="cs"/>
          <w:sz w:val="30"/>
          <w:szCs w:val="30"/>
          <w:cs/>
        </w:rPr>
        <w:t xml:space="preserve">มีค่าเช่าท่อค้างจ่ายในงบการเงินจำนวน </w:t>
      </w:r>
      <w:r w:rsidR="007B78BF" w:rsidRPr="008749E7">
        <w:rPr>
          <w:rFonts w:ascii="Angsana New" w:hAnsi="Angsana New" w:hint="cs"/>
          <w:sz w:val="30"/>
          <w:szCs w:val="30"/>
        </w:rPr>
        <w:t>0</w:t>
      </w:r>
      <w:r w:rsidR="00707BCC" w:rsidRPr="008749E7">
        <w:rPr>
          <w:rFonts w:ascii="Angsana New" w:hAnsi="Angsana New" w:hint="cs"/>
          <w:sz w:val="30"/>
          <w:szCs w:val="30"/>
        </w:rPr>
        <w:t>.</w:t>
      </w:r>
      <w:r w:rsidR="008749E7">
        <w:rPr>
          <w:rFonts w:ascii="Angsana New" w:hAnsi="Angsana New"/>
          <w:sz w:val="30"/>
          <w:szCs w:val="30"/>
        </w:rPr>
        <w:t>2</w:t>
      </w:r>
      <w:r w:rsidR="00707BCC" w:rsidRPr="008749E7">
        <w:rPr>
          <w:rFonts w:ascii="Angsana New" w:hAnsi="Angsana New" w:hint="cs"/>
          <w:sz w:val="30"/>
          <w:szCs w:val="30"/>
        </w:rPr>
        <w:t xml:space="preserve"> </w:t>
      </w:r>
      <w:r w:rsidRPr="008749E7">
        <w:rPr>
          <w:rFonts w:ascii="Angsana New" w:hAnsi="Angsana New" w:hint="cs"/>
          <w:sz w:val="30"/>
          <w:szCs w:val="30"/>
          <w:cs/>
        </w:rPr>
        <w:t>ล้านบาท</w:t>
      </w:r>
      <w:r w:rsidR="00737C78">
        <w:rPr>
          <w:rFonts w:ascii="Angsana New" w:hAnsi="Angsana New" w:hint="cs"/>
          <w:sz w:val="30"/>
          <w:szCs w:val="30"/>
          <w:cs/>
        </w:rPr>
        <w:t xml:space="preserve"> </w:t>
      </w:r>
      <w:r w:rsidR="00737C78" w:rsidRPr="00164EF8">
        <w:rPr>
          <w:rFonts w:ascii="Angsana New" w:hAnsi="Angsana New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210F2CEB" w14:textId="77777777" w:rsidR="00213205" w:rsidRPr="000F30F8" w:rsidRDefault="00213205" w:rsidP="00537047">
      <w:pPr>
        <w:pStyle w:val="a"/>
        <w:tabs>
          <w:tab w:val="clear" w:pos="1080"/>
          <w:tab w:val="left" w:pos="7650"/>
        </w:tabs>
        <w:spacing w:line="12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14:paraId="5E3B0976" w14:textId="77777777" w:rsidR="00537047" w:rsidRPr="000F30F8" w:rsidRDefault="00537047" w:rsidP="000B1701">
      <w:pPr>
        <w:numPr>
          <w:ilvl w:val="0"/>
          <w:numId w:val="26"/>
        </w:num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t xml:space="preserve">ในปี </w:t>
      </w:r>
      <w:r w:rsidR="007B78BF" w:rsidRPr="007B78BF">
        <w:rPr>
          <w:rFonts w:ascii="Angsana New" w:hAnsi="Angsana New"/>
          <w:sz w:val="30"/>
          <w:szCs w:val="30"/>
        </w:rPr>
        <w:t>2555</w:t>
      </w:r>
      <w:r w:rsidRPr="000F30F8">
        <w:rPr>
          <w:rFonts w:ascii="Angsana New" w:hAnsi="Angsana New"/>
          <w:sz w:val="30"/>
          <w:szCs w:val="30"/>
          <w:cs/>
        </w:rPr>
        <w:t xml:space="preserve"> บริษัทได้ทำสัญญาว่าจ้างบริษัทแห่งหนึ่ง เพื่อก่อสร้างอาคารศูนย์ปฏิบัติการเครือข่ายสำรอง โดยผู้รับจ้างตกลงรับประกันความชำรุดบกพร่องหรือขัดข้องของงานเป็นระยะเวลา </w:t>
      </w:r>
      <w:r w:rsidR="007B78BF" w:rsidRPr="007B78BF">
        <w:rPr>
          <w:rFonts w:ascii="Angsana New" w:hAnsi="Angsana New"/>
          <w:sz w:val="30"/>
          <w:szCs w:val="30"/>
        </w:rPr>
        <w:t>5</w:t>
      </w:r>
      <w:r w:rsidRPr="000F30F8">
        <w:rPr>
          <w:rFonts w:ascii="Angsana New" w:hAnsi="Angsana New"/>
          <w:sz w:val="30"/>
          <w:szCs w:val="30"/>
          <w:cs/>
        </w:rPr>
        <w:t xml:space="preserve"> ปีนับแต่วันที่ผู้ว่ารับจ้างรับมอบงานงวดสุดท้าย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ปรากฎว่างานที่ผู้รับจ้างได้ก่อสร้างแล้วเสร็จเกิดความชำรุดบกพร่องภายในระยะรับประกัน ทำให้ระบบเครือข่ายสำรองของบริษัทได้รับความเสียหาย บริษัทจึงแจ้งให้ผู้รับจ้างเข้าซ่อมแซมแก้ไขความชำรุดให้กลับคืนดี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แต่ไม่สามารถทำการแก้ไขได้สำเร็จ ต่อมาผู้รับจ้างได้เพิกเฉยไม่เข้ามาแก้ไขตามคำแจ้งของบริษัท บริษัทจึงดำเนินการฟ้องร้องกับผู้รับจ้างเมื่อวันที่ </w:t>
      </w:r>
      <w:r w:rsidR="007B78BF" w:rsidRPr="007B78BF">
        <w:rPr>
          <w:rFonts w:ascii="Angsana New" w:hAnsi="Angsana New"/>
          <w:sz w:val="30"/>
          <w:szCs w:val="30"/>
        </w:rPr>
        <w:t>13</w:t>
      </w:r>
      <w:r w:rsidRPr="000F30F8">
        <w:rPr>
          <w:rFonts w:ascii="Angsana New" w:hAnsi="Angsana New"/>
          <w:sz w:val="30"/>
          <w:szCs w:val="30"/>
          <w:cs/>
        </w:rPr>
        <w:t xml:space="preserve"> มกราคม </w:t>
      </w:r>
      <w:r w:rsidR="007B78BF" w:rsidRPr="007B78BF">
        <w:rPr>
          <w:rFonts w:ascii="Angsana New" w:hAnsi="Angsana New"/>
          <w:sz w:val="30"/>
          <w:szCs w:val="30"/>
        </w:rPr>
        <w:t>2560</w:t>
      </w:r>
    </w:p>
    <w:p w14:paraId="19E6E8C2" w14:textId="77777777" w:rsidR="00537047" w:rsidRPr="00164EF8" w:rsidRDefault="00537047" w:rsidP="00537047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0F30F8">
        <w:rPr>
          <w:rFonts w:ascii="Angsana New" w:hAnsi="Angsana New"/>
          <w:sz w:val="30"/>
          <w:szCs w:val="30"/>
          <w:cs/>
        </w:rPr>
        <w:lastRenderedPageBreak/>
        <w:t xml:space="preserve">ต่อมาเมื่อวันที่ </w:t>
      </w:r>
      <w:r w:rsidR="007B78BF" w:rsidRPr="007B78BF">
        <w:rPr>
          <w:rFonts w:ascii="Angsana New" w:hAnsi="Angsana New"/>
          <w:sz w:val="30"/>
          <w:szCs w:val="30"/>
        </w:rPr>
        <w:t>21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ตุลาคม </w:t>
      </w:r>
      <w:r w:rsidR="007B78BF" w:rsidRPr="007B78BF">
        <w:rPr>
          <w:rFonts w:ascii="Angsana New" w:hAnsi="Angsana New"/>
          <w:sz w:val="30"/>
          <w:szCs w:val="30"/>
        </w:rPr>
        <w:t>2562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ศาลชั้นต้นได้มีคำพิพากษายกฟ้องโดยให้เหตุผลว่า ไม่พบปัญหาตามที่บริษัทชี้แจง 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 และมีคำสั่งให้บริษัทต้องชำระเงินพร้อมดอกเบี้ยอัตราร้อยละ </w:t>
      </w:r>
      <w:r w:rsidR="007B78BF" w:rsidRPr="007B78BF">
        <w:rPr>
          <w:rFonts w:ascii="Angsana New" w:hAnsi="Angsana New"/>
          <w:sz w:val="30"/>
          <w:szCs w:val="30"/>
        </w:rPr>
        <w:t>7</w:t>
      </w:r>
      <w:r w:rsidRPr="000F30F8">
        <w:rPr>
          <w:rFonts w:ascii="Angsana New" w:hAnsi="Angsana New"/>
          <w:sz w:val="30"/>
          <w:szCs w:val="30"/>
        </w:rPr>
        <w:t>.</w:t>
      </w:r>
      <w:r w:rsidR="007B78BF" w:rsidRPr="007B78BF">
        <w:rPr>
          <w:rFonts w:ascii="Angsana New" w:hAnsi="Angsana New"/>
          <w:sz w:val="30"/>
          <w:szCs w:val="30"/>
        </w:rPr>
        <w:t>5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ต่อปีของเงินต้นจำนวน </w:t>
      </w:r>
      <w:r w:rsidR="007B78BF" w:rsidRPr="007B78BF">
        <w:rPr>
          <w:rFonts w:ascii="Angsana New" w:hAnsi="Angsana New"/>
          <w:sz w:val="30"/>
          <w:szCs w:val="30"/>
        </w:rPr>
        <w:t>1</w:t>
      </w:r>
      <w:r w:rsidRPr="000F30F8">
        <w:rPr>
          <w:rFonts w:ascii="Angsana New" w:hAnsi="Angsana New"/>
          <w:sz w:val="30"/>
          <w:szCs w:val="30"/>
        </w:rPr>
        <w:t>.</w:t>
      </w:r>
      <w:r w:rsidR="007B78BF" w:rsidRPr="007B78BF">
        <w:rPr>
          <w:rFonts w:ascii="Angsana New" w:hAnsi="Angsana New"/>
          <w:sz w:val="30"/>
          <w:szCs w:val="30"/>
        </w:rPr>
        <w:t>3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ล้านบาทนับแต่วันที่ </w:t>
      </w:r>
      <w:r w:rsidR="007B78BF" w:rsidRPr="007B78BF">
        <w:rPr>
          <w:rFonts w:ascii="Angsana New" w:hAnsi="Angsana New"/>
          <w:sz w:val="30"/>
          <w:szCs w:val="30"/>
        </w:rPr>
        <w:t>20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เมษายน </w:t>
      </w:r>
      <w:r w:rsidR="007B78BF" w:rsidRPr="007B78BF">
        <w:rPr>
          <w:rFonts w:ascii="Angsana New" w:hAnsi="Angsana New"/>
          <w:sz w:val="30"/>
          <w:szCs w:val="30"/>
        </w:rPr>
        <w:t>2561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เป็นต้นไปจนกว่าจะชำระแล้วเสร็จเพื่อเป็นการชำระเงินคืนตามหลักประกันที่บริษัทได้รับจากผู้รับจ้าง อย่างไรก็ตาม บริษัทเห็นว่ายังมีข้อเท็จจริงอื่นซึ่งสามารถพิสูจน์ได้ว่าการก่อสร้างของผู้รับจ้างมีความบกพร่องจริง บริษัทจึงยื่นอุทธรณ์ต่อศาลชั้นต้น เมื่อวันที่ </w:t>
      </w:r>
      <w:r w:rsidR="007B78BF" w:rsidRPr="007B78BF">
        <w:rPr>
          <w:rFonts w:ascii="Angsana New" w:hAnsi="Angsana New"/>
          <w:sz w:val="30"/>
          <w:szCs w:val="30"/>
        </w:rPr>
        <w:t>17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7B78BF" w:rsidRPr="007B78BF">
        <w:rPr>
          <w:rFonts w:ascii="Angsana New" w:hAnsi="Angsana New"/>
          <w:sz w:val="30"/>
          <w:szCs w:val="30"/>
        </w:rPr>
        <w:t>2563</w:t>
      </w:r>
      <w:r w:rsidRPr="000F30F8">
        <w:rPr>
          <w:rFonts w:ascii="Angsana New" w:hAnsi="Angsana New"/>
          <w:sz w:val="30"/>
          <w:szCs w:val="30"/>
        </w:rPr>
        <w:t xml:space="preserve"> </w:t>
      </w:r>
      <w:r w:rsidRPr="000F30F8">
        <w:rPr>
          <w:rFonts w:ascii="Angsana New" w:hAnsi="Angsana New"/>
          <w:sz w:val="30"/>
          <w:szCs w:val="30"/>
          <w:cs/>
        </w:rPr>
        <w:t xml:space="preserve">โดยเมื่อวันที่ </w:t>
      </w:r>
      <w:r w:rsidR="007B78BF" w:rsidRPr="007B78BF">
        <w:rPr>
          <w:rFonts w:ascii="Angsana New" w:hAnsi="Angsana New"/>
          <w:sz w:val="30"/>
          <w:szCs w:val="30"/>
        </w:rPr>
        <w:t>20</w:t>
      </w:r>
      <w:r w:rsidRPr="000F30F8">
        <w:rPr>
          <w:rFonts w:ascii="Angsana New" w:hAnsi="Angsana New"/>
          <w:sz w:val="30"/>
          <w:szCs w:val="30"/>
          <w:cs/>
        </w:rPr>
        <w:t xml:space="preserve"> มกราคม </w:t>
      </w:r>
      <w:r w:rsidR="007B78BF" w:rsidRPr="007B78BF">
        <w:rPr>
          <w:rFonts w:ascii="Angsana New" w:hAnsi="Angsana New"/>
          <w:sz w:val="30"/>
          <w:szCs w:val="30"/>
        </w:rPr>
        <w:t>2564</w:t>
      </w:r>
      <w:r w:rsidRPr="000F30F8">
        <w:rPr>
          <w:rFonts w:ascii="Angsana New" w:hAnsi="Angsana New"/>
          <w:sz w:val="30"/>
          <w:szCs w:val="30"/>
          <w:cs/>
        </w:rPr>
        <w:t xml:space="preserve"> ศาล</w:t>
      </w:r>
      <w:r w:rsidRPr="00164EF8">
        <w:rPr>
          <w:rFonts w:ascii="Angsana New" w:hAnsi="Angsana New"/>
          <w:sz w:val="30"/>
          <w:szCs w:val="30"/>
          <w:cs/>
        </w:rPr>
        <w:t>อุทธรณ์พิพากษายืนตามคำพิพากษาของศาลชั้นต้น</w:t>
      </w:r>
    </w:p>
    <w:p w14:paraId="4A7C1BBD" w14:textId="77777777" w:rsidR="00F758B2" w:rsidRPr="005D61A3" w:rsidRDefault="00F758B2" w:rsidP="005D6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410385" w14:textId="77777777" w:rsidR="00537047" w:rsidRPr="00164EF8" w:rsidRDefault="005D61A3" w:rsidP="00537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64EF8">
        <w:rPr>
          <w:rFonts w:ascii="Angsana New" w:hAnsi="Angsana New" w:hint="cs"/>
          <w:sz w:val="30"/>
          <w:szCs w:val="30"/>
          <w:cs/>
        </w:rPr>
        <w:t xml:space="preserve">จากคำพิพากษาของศาลอุทธรณ์ </w:t>
      </w:r>
      <w:r w:rsidR="00F758B2" w:rsidRPr="00164EF8">
        <w:rPr>
          <w:rFonts w:ascii="Angsana New" w:hAnsi="Angsana New"/>
          <w:sz w:val="30"/>
          <w:szCs w:val="30"/>
          <w:cs/>
        </w:rPr>
        <w:t>บริษัท</w:t>
      </w:r>
      <w:r w:rsidR="008749E7">
        <w:rPr>
          <w:rFonts w:ascii="Angsana New" w:hAnsi="Angsana New" w:hint="cs"/>
          <w:sz w:val="30"/>
          <w:szCs w:val="30"/>
          <w:cs/>
        </w:rPr>
        <w:t>ไม่เห็นพ้อง</w:t>
      </w:r>
      <w:r w:rsidR="00E700C8">
        <w:rPr>
          <w:rFonts w:ascii="Angsana New" w:hAnsi="Angsana New" w:hint="cs"/>
          <w:sz w:val="30"/>
          <w:szCs w:val="30"/>
          <w:cs/>
        </w:rPr>
        <w:t>กับ</w:t>
      </w:r>
      <w:r w:rsidR="00F758B2" w:rsidRPr="00164EF8">
        <w:rPr>
          <w:rFonts w:ascii="Angsana New" w:hAnsi="Angsana New"/>
          <w:sz w:val="30"/>
          <w:szCs w:val="30"/>
          <w:cs/>
        </w:rPr>
        <w:t>การตีความในส่วนของเจตนารมณ์ตามสัญญารับประกันความชำรุดบกพร่องที่ผู้รับจ้างต้องรับผิดชอบต่อบริษัท</w:t>
      </w:r>
      <w:r w:rsidR="00321030" w:rsidRPr="00164EF8">
        <w:rPr>
          <w:rFonts w:ascii="Angsana New" w:hAnsi="Angsana New" w:hint="cs"/>
          <w:sz w:val="30"/>
          <w:szCs w:val="30"/>
          <w:cs/>
        </w:rPr>
        <w:t xml:space="preserve"> ดังนั้น</w:t>
      </w:r>
      <w:r w:rsidR="00F758B2" w:rsidRPr="00164EF8">
        <w:rPr>
          <w:rFonts w:ascii="Angsana New" w:hAnsi="Angsana New"/>
          <w:sz w:val="30"/>
          <w:szCs w:val="30"/>
          <w:cs/>
        </w:rPr>
        <w:t>บริษัท</w:t>
      </w:r>
      <w:r w:rsidR="00E700C8">
        <w:rPr>
          <w:rFonts w:ascii="Angsana New" w:hAnsi="Angsana New" w:hint="cs"/>
          <w:sz w:val="30"/>
          <w:szCs w:val="30"/>
          <w:cs/>
        </w:rPr>
        <w:t>จึง</w:t>
      </w:r>
      <w:r w:rsidR="00F758B2" w:rsidRPr="00164EF8">
        <w:rPr>
          <w:rFonts w:ascii="Angsana New" w:hAnsi="Angsana New"/>
          <w:sz w:val="30"/>
          <w:szCs w:val="30"/>
          <w:cs/>
        </w:rPr>
        <w:t>มีความประสงค์จะยื่นฎีกาในคดีดังกล่าวต่อไป ทั้งนี้ เพื่อ</w:t>
      </w:r>
      <w:r w:rsidR="00F758B2" w:rsidRPr="00C6475C">
        <w:rPr>
          <w:rFonts w:ascii="Angsana New" w:hAnsi="Angsana New"/>
          <w:sz w:val="30"/>
          <w:szCs w:val="30"/>
          <w:cs/>
        </w:rPr>
        <w:t xml:space="preserve">ความรอบคอบในการจัดเตรียมคำขอยื่นฎีกา </w:t>
      </w:r>
      <w:r w:rsidR="00A116BD" w:rsidRPr="00C6475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116BD" w:rsidRPr="00C6475C">
        <w:rPr>
          <w:rFonts w:ascii="Angsana New" w:hAnsi="Angsana New"/>
          <w:sz w:val="30"/>
          <w:szCs w:val="30"/>
        </w:rPr>
        <w:t xml:space="preserve">14 </w:t>
      </w:r>
      <w:r w:rsidR="00A116BD" w:rsidRPr="00C6475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116BD" w:rsidRPr="00C6475C">
        <w:rPr>
          <w:rFonts w:ascii="Angsana New" w:hAnsi="Angsana New"/>
          <w:sz w:val="30"/>
          <w:szCs w:val="30"/>
        </w:rPr>
        <w:t xml:space="preserve">2564 </w:t>
      </w:r>
      <w:r w:rsidR="00F758B2" w:rsidRPr="00C6475C">
        <w:rPr>
          <w:rFonts w:ascii="Angsana New" w:hAnsi="Angsana New"/>
          <w:sz w:val="30"/>
          <w:szCs w:val="30"/>
          <w:cs/>
        </w:rPr>
        <w:t>บริษัท</w:t>
      </w:r>
      <w:r w:rsidR="00A116BD" w:rsidRPr="00C6475C">
        <w:rPr>
          <w:rFonts w:ascii="Angsana New" w:hAnsi="Angsana New" w:hint="cs"/>
          <w:sz w:val="30"/>
          <w:szCs w:val="30"/>
          <w:cs/>
        </w:rPr>
        <w:t>จึง</w:t>
      </w:r>
      <w:r w:rsidR="00F758B2" w:rsidRPr="00C6475C">
        <w:rPr>
          <w:rFonts w:ascii="Angsana New" w:hAnsi="Angsana New"/>
          <w:sz w:val="30"/>
          <w:szCs w:val="30"/>
          <w:cs/>
        </w:rPr>
        <w:t>ได้</w:t>
      </w:r>
      <w:r w:rsidR="00A116BD" w:rsidRPr="00C6475C">
        <w:rPr>
          <w:rFonts w:ascii="Angsana New" w:hAnsi="Angsana New" w:hint="cs"/>
          <w:sz w:val="30"/>
          <w:szCs w:val="30"/>
          <w:cs/>
        </w:rPr>
        <w:t>ยื่นขอ</w:t>
      </w:r>
      <w:r w:rsidR="00F758B2" w:rsidRPr="00C6475C">
        <w:rPr>
          <w:rFonts w:ascii="Angsana New" w:hAnsi="Angsana New"/>
          <w:sz w:val="30"/>
          <w:szCs w:val="30"/>
          <w:cs/>
        </w:rPr>
        <w:t>ขยายระยะเวลาการยื่นฎีกาดังกล่าว</w:t>
      </w:r>
      <w:r w:rsidR="00A116BD" w:rsidRPr="00C6475C">
        <w:rPr>
          <w:rFonts w:ascii="Angsana New" w:hAnsi="Angsana New" w:hint="cs"/>
          <w:sz w:val="30"/>
          <w:szCs w:val="30"/>
          <w:cs/>
        </w:rPr>
        <w:t>เพื่อขยายระยะเวลา</w:t>
      </w:r>
      <w:r w:rsidR="00F758B2" w:rsidRPr="00A116BD">
        <w:rPr>
          <w:rFonts w:ascii="Angsana New" w:hAnsi="Angsana New"/>
          <w:sz w:val="30"/>
          <w:szCs w:val="30"/>
          <w:cs/>
        </w:rPr>
        <w:t xml:space="preserve">ไปจนถึงวันที่ </w:t>
      </w:r>
      <w:r w:rsidR="00A116BD" w:rsidRPr="00A116BD">
        <w:rPr>
          <w:rFonts w:ascii="Angsana New" w:hAnsi="Angsana New"/>
          <w:sz w:val="30"/>
          <w:szCs w:val="30"/>
        </w:rPr>
        <w:t>18</w:t>
      </w:r>
      <w:r w:rsidR="00F758B2" w:rsidRPr="00A116BD">
        <w:rPr>
          <w:rFonts w:ascii="Angsana New" w:hAnsi="Angsana New"/>
          <w:sz w:val="30"/>
          <w:szCs w:val="30"/>
        </w:rPr>
        <w:t xml:space="preserve"> </w:t>
      </w:r>
      <w:r w:rsidR="00A116BD" w:rsidRPr="00A116BD">
        <w:rPr>
          <w:rFonts w:ascii="Angsana New" w:hAnsi="Angsana New" w:hint="cs"/>
          <w:sz w:val="30"/>
          <w:szCs w:val="30"/>
          <w:cs/>
        </w:rPr>
        <w:t>มิถุนายน</w:t>
      </w:r>
      <w:r w:rsidR="00F758B2" w:rsidRPr="00A116BD">
        <w:rPr>
          <w:rFonts w:ascii="Angsana New" w:hAnsi="Angsana New"/>
          <w:sz w:val="30"/>
          <w:szCs w:val="30"/>
          <w:cs/>
        </w:rPr>
        <w:t xml:space="preserve"> </w:t>
      </w:r>
      <w:r w:rsidR="007B78BF" w:rsidRPr="00A116BD">
        <w:rPr>
          <w:rFonts w:ascii="Angsana New" w:hAnsi="Angsana New"/>
          <w:sz w:val="30"/>
          <w:szCs w:val="30"/>
        </w:rPr>
        <w:t>2564</w:t>
      </w:r>
      <w:r w:rsidR="00F758B2" w:rsidRPr="00164EF8">
        <w:rPr>
          <w:rFonts w:ascii="Angsana New" w:hAnsi="Angsana New"/>
          <w:sz w:val="30"/>
          <w:szCs w:val="30"/>
        </w:rPr>
        <w:t xml:space="preserve"> </w:t>
      </w:r>
      <w:r w:rsidRPr="00164EF8">
        <w:rPr>
          <w:rFonts w:ascii="Angsana New" w:hAnsi="Angsana New" w:hint="cs"/>
          <w:sz w:val="30"/>
          <w:szCs w:val="30"/>
          <w:cs/>
        </w:rPr>
        <w:t xml:space="preserve">โดย ณ วันที่ </w:t>
      </w:r>
      <w:r w:rsidR="007B78BF" w:rsidRPr="00164EF8">
        <w:rPr>
          <w:rFonts w:ascii="Angsana New" w:hAnsi="Angsana New" w:hint="cs"/>
          <w:sz w:val="30"/>
          <w:szCs w:val="30"/>
        </w:rPr>
        <w:t>31</w:t>
      </w:r>
      <w:r w:rsidRPr="00164EF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7B78BF" w:rsidRPr="00164EF8">
        <w:rPr>
          <w:rFonts w:ascii="Angsana New" w:hAnsi="Angsana New" w:hint="cs"/>
          <w:sz w:val="30"/>
          <w:szCs w:val="30"/>
        </w:rPr>
        <w:t>2564</w:t>
      </w:r>
      <w:r w:rsidR="00F758B2" w:rsidRPr="00164EF8">
        <w:rPr>
          <w:rFonts w:ascii="Angsana New" w:hAnsi="Angsana New"/>
          <w:sz w:val="30"/>
          <w:szCs w:val="30"/>
          <w:cs/>
        </w:rPr>
        <w:t xml:space="preserve"> บริษัทได้บันทึก</w:t>
      </w:r>
      <w:r w:rsidR="00E700C8">
        <w:rPr>
          <w:rFonts w:ascii="Angsana New" w:hAnsi="Angsana New" w:hint="cs"/>
          <w:sz w:val="30"/>
          <w:szCs w:val="30"/>
          <w:cs/>
        </w:rPr>
        <w:t>ค่าใช้จ่ายจำนวนหนึ่ง</w:t>
      </w:r>
      <w:r w:rsidR="00E700C8" w:rsidRPr="00164EF8">
        <w:rPr>
          <w:rFonts w:ascii="Angsana New" w:hAnsi="Angsana New"/>
          <w:sz w:val="30"/>
          <w:szCs w:val="30"/>
          <w:cs/>
        </w:rPr>
        <w:t>แล้วในงบการเงิน</w:t>
      </w:r>
      <w:r w:rsidR="00E700C8" w:rsidRPr="00164EF8">
        <w:rPr>
          <w:rFonts w:ascii="Angsana New" w:hAnsi="Angsana New"/>
          <w:sz w:val="30"/>
          <w:szCs w:val="30"/>
        </w:rPr>
        <w:t xml:space="preserve"> </w:t>
      </w:r>
      <w:r w:rsidR="00E700C8">
        <w:rPr>
          <w:rFonts w:ascii="Angsana New" w:hAnsi="Angsana New" w:hint="cs"/>
          <w:sz w:val="30"/>
          <w:szCs w:val="30"/>
          <w:cs/>
        </w:rPr>
        <w:t>ตามคำพิพากษาของศาลอุทธรณ์</w:t>
      </w:r>
      <w:r w:rsidR="00F758B2" w:rsidRPr="00164EF8">
        <w:rPr>
          <w:rFonts w:ascii="Angsana New" w:hAnsi="Angsana New"/>
          <w:sz w:val="30"/>
          <w:szCs w:val="30"/>
        </w:rPr>
        <w:t xml:space="preserve"> </w:t>
      </w:r>
      <w:r w:rsidR="00F758B2" w:rsidRPr="00164EF8">
        <w:rPr>
          <w:rFonts w:ascii="Angsana New" w:hAnsi="Angsana New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5730C155" w14:textId="77777777" w:rsidR="00CB1883" w:rsidRPr="000F30F8" w:rsidRDefault="00CB1883" w:rsidP="005D6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hint="cs"/>
          <w:sz w:val="30"/>
          <w:szCs w:val="30"/>
        </w:rPr>
      </w:pPr>
    </w:p>
    <w:p w14:paraId="0475C6AE" w14:textId="77777777" w:rsidR="0051183F" w:rsidRPr="00F758B2" w:rsidRDefault="00CB1883" w:rsidP="0051183F">
      <w:pPr>
        <w:numPr>
          <w:ilvl w:val="0"/>
          <w:numId w:val="26"/>
        </w:num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758B2">
        <w:rPr>
          <w:rFonts w:ascii="Angsana New" w:hAnsi="Angsana New"/>
          <w:sz w:val="30"/>
          <w:szCs w:val="30"/>
          <w:cs/>
        </w:rPr>
        <w:t xml:space="preserve">บริษัทได้มีข้อพิพาทกับสำนักงานคณะกรรมการกิจการกระจายเสียง กิจการโทรทัศน์และกิจการโทรคมนาคมแห่งชาติ (กสทช) เกี่ยวกับการจัดสรรรายได้จากการประกอบกิจการโทรคมนาคมตั้งแต่ </w:t>
      </w:r>
      <w:r w:rsidR="007B78BF" w:rsidRPr="007B78BF">
        <w:rPr>
          <w:rFonts w:ascii="Angsana New" w:hAnsi="Angsana New"/>
          <w:sz w:val="30"/>
          <w:szCs w:val="30"/>
        </w:rPr>
        <w:t>1</w:t>
      </w:r>
      <w:r w:rsidRPr="00F758B2">
        <w:rPr>
          <w:rFonts w:ascii="Angsana New" w:hAnsi="Angsana New"/>
          <w:sz w:val="30"/>
          <w:szCs w:val="30"/>
          <w:cs/>
        </w:rPr>
        <w:t xml:space="preserve"> มกราคม </w:t>
      </w:r>
      <w:r w:rsidR="007B78BF" w:rsidRPr="007B78BF">
        <w:rPr>
          <w:rFonts w:ascii="Angsana New" w:hAnsi="Angsana New"/>
          <w:sz w:val="30"/>
          <w:szCs w:val="30"/>
        </w:rPr>
        <w:t>2554</w:t>
      </w:r>
      <w:r w:rsidRPr="00F758B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7B78BF" w:rsidRPr="007B78BF">
        <w:rPr>
          <w:rFonts w:ascii="Angsana New" w:hAnsi="Angsana New"/>
          <w:sz w:val="30"/>
          <w:szCs w:val="30"/>
        </w:rPr>
        <w:t>30</w:t>
      </w:r>
      <w:r w:rsidRPr="00F758B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7B78BF" w:rsidRPr="007B78BF">
        <w:rPr>
          <w:rFonts w:ascii="Angsana New" w:hAnsi="Angsana New"/>
          <w:sz w:val="30"/>
          <w:szCs w:val="30"/>
        </w:rPr>
        <w:t>2555</w:t>
      </w:r>
      <w:r w:rsidRPr="00F758B2">
        <w:rPr>
          <w:rFonts w:ascii="Angsana New" w:hAnsi="Angsana New"/>
          <w:sz w:val="30"/>
          <w:szCs w:val="30"/>
          <w:cs/>
        </w:rPr>
        <w:t xml:space="preserve"> </w:t>
      </w:r>
      <w:r w:rsidR="00F758B2" w:rsidRPr="00F758B2">
        <w:rPr>
          <w:rFonts w:ascii="Angsana New" w:hAnsi="Angsana New" w:hint="cs"/>
          <w:sz w:val="30"/>
          <w:szCs w:val="30"/>
          <w:cs/>
        </w:rPr>
        <w:t xml:space="preserve">โดย ณ วันที่ </w:t>
      </w:r>
      <w:r w:rsidR="007B78BF" w:rsidRPr="007B78BF">
        <w:rPr>
          <w:rFonts w:ascii="Angsana New" w:hAnsi="Angsana New" w:hint="cs"/>
          <w:sz w:val="30"/>
          <w:szCs w:val="30"/>
        </w:rPr>
        <w:t>31</w:t>
      </w:r>
      <w:r w:rsidR="00F758B2" w:rsidRPr="00F758B2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7B78BF" w:rsidRPr="007B78BF">
        <w:rPr>
          <w:rFonts w:ascii="Angsana New" w:hAnsi="Angsana New" w:hint="cs"/>
          <w:sz w:val="30"/>
          <w:szCs w:val="30"/>
        </w:rPr>
        <w:t>2564</w:t>
      </w:r>
      <w:r w:rsidR="00F758B2" w:rsidRPr="00F758B2">
        <w:rPr>
          <w:rFonts w:ascii="Angsana New" w:hAnsi="Angsana New" w:hint="cs"/>
          <w:sz w:val="30"/>
          <w:szCs w:val="30"/>
          <w:cs/>
        </w:rPr>
        <w:t xml:space="preserve"> </w:t>
      </w:r>
      <w:r w:rsidRPr="00F758B2">
        <w:rPr>
          <w:rFonts w:ascii="Angsana New" w:hAnsi="Angsana New"/>
          <w:sz w:val="30"/>
          <w:szCs w:val="30"/>
          <w:cs/>
        </w:rPr>
        <w:t>คดีความดังกล่าวอยู่ระหว่างการพิจารณาของศาลปกครองกลาง ซึ่งผลสรุปยังไม่อาจทราบได้ในขณะนี้ อย่างไรก็</w:t>
      </w:r>
      <w:r w:rsidR="00F758B2" w:rsidRPr="00F758B2">
        <w:rPr>
          <w:rFonts w:ascii="Angsana New" w:hAnsi="Angsana New" w:hint="cs"/>
          <w:sz w:val="30"/>
          <w:szCs w:val="30"/>
          <w:cs/>
        </w:rPr>
        <w:t>ตาม</w:t>
      </w:r>
      <w:r w:rsidR="00F758B2">
        <w:rPr>
          <w:rFonts w:ascii="Angsana New" w:hAnsi="Angsana New" w:hint="cs"/>
          <w:sz w:val="30"/>
          <w:szCs w:val="30"/>
          <w:cs/>
        </w:rPr>
        <w:t xml:space="preserve"> </w:t>
      </w:r>
      <w:r w:rsidRPr="00F758B2">
        <w:rPr>
          <w:rFonts w:ascii="Angsana New" w:hAnsi="Angsana New"/>
          <w:sz w:val="30"/>
          <w:szCs w:val="30"/>
          <w:cs/>
        </w:rPr>
        <w:t>บริษัทได้บันทึกหนี้สินบางส่วนแล้วในงบการเงิน</w:t>
      </w:r>
      <w:r w:rsidRPr="00F758B2">
        <w:rPr>
          <w:rFonts w:ascii="Angsana New" w:hAnsi="Angsana New"/>
          <w:sz w:val="30"/>
          <w:szCs w:val="30"/>
        </w:rPr>
        <w:t xml:space="preserve"> </w:t>
      </w:r>
      <w:r w:rsidRPr="00F758B2">
        <w:rPr>
          <w:rFonts w:ascii="Angsana New" w:hAnsi="Angsana New"/>
          <w:sz w:val="30"/>
          <w:szCs w:val="30"/>
          <w:cs/>
        </w:rPr>
        <w:t>ฝ่ายบริหารของบริษัทเชื่อว่าไม่ว่าผลของคดีฟ้องร้องดังกล่าวจะเป็นไปในทิศทางใด จะไม่ส่งผลกระทบอย่างมีนัยสำคัญต่อฐานะทางการเงินของบริษัท</w:t>
      </w:r>
    </w:p>
    <w:p w14:paraId="3553AACC" w14:textId="77777777" w:rsidR="000B1701" w:rsidRPr="005D61A3" w:rsidRDefault="000B1701" w:rsidP="000B1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5CC26AE" w14:textId="77777777" w:rsidR="00711BFA" w:rsidRPr="000F30F8" w:rsidRDefault="0051183F" w:rsidP="0051183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51183F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3F4C17E" w14:textId="77777777" w:rsidR="0051183F" w:rsidRPr="000B1701" w:rsidRDefault="0051183F" w:rsidP="0051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FAFE846" w14:textId="77777777" w:rsidR="00CB1883" w:rsidRPr="007C4E0C" w:rsidRDefault="007C4E0C" w:rsidP="00E700C8">
      <w:pPr>
        <w:spacing w:line="240" w:lineRule="auto"/>
        <w:ind w:left="540" w:right="47"/>
        <w:jc w:val="thaiDistribute"/>
        <w:rPr>
          <w:rFonts w:ascii="Angsana New" w:hAnsi="Angsana New" w:hint="cs"/>
          <w:sz w:val="30"/>
          <w:szCs w:val="30"/>
          <w:cs/>
        </w:rPr>
      </w:pPr>
      <w:r w:rsidRPr="007C4E0C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Pr="007C4E0C">
        <w:rPr>
          <w:rFonts w:ascii="Angsana New" w:hAnsi="Angsana New"/>
          <w:sz w:val="30"/>
          <w:szCs w:val="30"/>
          <w:cs/>
        </w:rPr>
        <w:t>ของบร</w:t>
      </w:r>
      <w:r w:rsidRPr="007C4E0C">
        <w:rPr>
          <w:rFonts w:ascii="Angsana New" w:hAnsi="Angsana New" w:hint="cs"/>
          <w:sz w:val="30"/>
          <w:szCs w:val="30"/>
          <w:cs/>
        </w:rPr>
        <w:t>ิ</w:t>
      </w:r>
      <w:r w:rsidRPr="007C4E0C">
        <w:rPr>
          <w:rFonts w:ascii="Angsana New" w:hAnsi="Angsana New"/>
          <w:sz w:val="30"/>
          <w:szCs w:val="30"/>
          <w:cs/>
        </w:rPr>
        <w:t>ษัท</w:t>
      </w:r>
      <w:r w:rsidRPr="00911CD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1CDD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23</w:t>
      </w:r>
      <w:r w:rsidRPr="00911C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911CDD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ผู้ถือหุ้น</w:t>
      </w:r>
      <w:r w:rsidRPr="007C4E0C">
        <w:rPr>
          <w:rFonts w:ascii="Angsana New" w:hAnsi="Angsana New"/>
          <w:spacing w:val="-6"/>
          <w:sz w:val="30"/>
          <w:szCs w:val="30"/>
          <w:cs/>
        </w:rPr>
        <w:t>มีมติอนุมัติ</w:t>
      </w:r>
      <w:r w:rsidR="00E700C8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Pr="007C4E0C">
        <w:rPr>
          <w:rFonts w:ascii="Angsana New" w:hAnsi="Angsana New"/>
          <w:sz w:val="30"/>
          <w:szCs w:val="30"/>
          <w:cs/>
        </w:rPr>
        <w:t>จ่ายเงินปันผ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7C4E0C">
        <w:rPr>
          <w:rFonts w:ascii="Angsana New" w:hAnsi="Angsana New"/>
          <w:sz w:val="30"/>
          <w:szCs w:val="30"/>
          <w:cs/>
        </w:rPr>
        <w:t>ในอัตรา</w:t>
      </w:r>
      <w:r w:rsidR="00E700C8">
        <w:rPr>
          <w:rFonts w:ascii="Angsana New" w:hAnsi="Angsana New"/>
          <w:sz w:val="30"/>
          <w:szCs w:val="30"/>
          <w:cs/>
        </w:rPr>
        <w:br/>
      </w:r>
      <w:r w:rsidRPr="007C4E0C">
        <w:rPr>
          <w:rFonts w:ascii="Angsana New" w:hAnsi="Angsana New"/>
          <w:sz w:val="30"/>
          <w:szCs w:val="30"/>
          <w:cs/>
        </w:rPr>
        <w:t xml:space="preserve">หุ้นละ </w:t>
      </w:r>
      <w:r w:rsidR="007B78BF" w:rsidRPr="007B78BF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>.</w:t>
      </w:r>
      <w:r w:rsidR="007B78BF" w:rsidRPr="007B78BF">
        <w:rPr>
          <w:rFonts w:ascii="Angsana New" w:hAnsi="Angsana New" w:hint="cs"/>
          <w:sz w:val="30"/>
          <w:szCs w:val="30"/>
        </w:rPr>
        <w:t>055</w:t>
      </w:r>
      <w:r w:rsidRPr="007C4E0C">
        <w:rPr>
          <w:rFonts w:ascii="Angsana New" w:hAnsi="Angsana New"/>
          <w:sz w:val="30"/>
          <w:szCs w:val="30"/>
        </w:rPr>
        <w:t xml:space="preserve"> </w:t>
      </w:r>
      <w:r w:rsidRPr="007C4E0C">
        <w:rPr>
          <w:rFonts w:ascii="Angsana New" w:hAnsi="Angsana New"/>
          <w:sz w:val="30"/>
          <w:szCs w:val="30"/>
          <w:cs/>
        </w:rPr>
        <w:t>บาท รวมเป็นเงิน</w:t>
      </w:r>
      <w:r w:rsidRPr="007C4E0C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 w:hint="cs"/>
          <w:sz w:val="30"/>
          <w:szCs w:val="30"/>
        </w:rPr>
        <w:t>23</w:t>
      </w:r>
      <w:r>
        <w:rPr>
          <w:rFonts w:ascii="Angsana New" w:hAnsi="Angsana New" w:hint="cs"/>
          <w:sz w:val="30"/>
          <w:szCs w:val="30"/>
          <w:cs/>
        </w:rPr>
        <w:t>.</w:t>
      </w:r>
      <w:r w:rsidR="007B78BF" w:rsidRPr="007B78BF">
        <w:rPr>
          <w:rFonts w:ascii="Angsana New" w:hAnsi="Angsana New" w:hint="cs"/>
          <w:sz w:val="30"/>
          <w:szCs w:val="30"/>
        </w:rPr>
        <w:t>85</w:t>
      </w:r>
      <w:r w:rsidRPr="007C4E0C">
        <w:rPr>
          <w:rFonts w:ascii="Angsana New" w:hAnsi="Angsana New"/>
          <w:sz w:val="30"/>
          <w:szCs w:val="30"/>
        </w:rPr>
        <w:t xml:space="preserve"> </w:t>
      </w:r>
      <w:r w:rsidRPr="007C4E0C">
        <w:rPr>
          <w:rFonts w:ascii="Angsana New" w:hAnsi="Angsana New"/>
          <w:sz w:val="30"/>
          <w:szCs w:val="30"/>
          <w:cs/>
        </w:rPr>
        <w:t>ล้านบาท เงินปันผลดังกล่าว</w:t>
      </w:r>
      <w:r w:rsidR="00E700C8">
        <w:rPr>
          <w:rFonts w:ascii="Angsana New" w:hAnsi="Angsana New" w:hint="cs"/>
          <w:sz w:val="30"/>
          <w:szCs w:val="30"/>
          <w:cs/>
        </w:rPr>
        <w:t>จะ</w:t>
      </w:r>
      <w:r w:rsidRPr="007C4E0C">
        <w:rPr>
          <w:rFonts w:ascii="Angsana New" w:hAnsi="Angsana New"/>
          <w:sz w:val="30"/>
          <w:szCs w:val="30"/>
          <w:cs/>
        </w:rPr>
        <w:t>จ่ายให้กับผู้ถือหุ้นในเดือน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B78BF" w:rsidRPr="007B78BF">
        <w:rPr>
          <w:rFonts w:ascii="Angsana New" w:hAnsi="Angsana New" w:hint="cs"/>
          <w:sz w:val="30"/>
          <w:szCs w:val="30"/>
        </w:rPr>
        <w:t>2564</w:t>
      </w:r>
    </w:p>
    <w:p w14:paraId="5A6E95AD" w14:textId="77777777" w:rsidR="005077BF" w:rsidRPr="000F30F8" w:rsidRDefault="005077BF" w:rsidP="00BE3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sectPr w:rsidR="005077BF" w:rsidRPr="000F30F8" w:rsidSect="000B5DC1">
      <w:headerReference w:type="default" r:id="rId22"/>
      <w:pgSz w:w="11909" w:h="16834" w:code="9"/>
      <w:pgMar w:top="1440" w:right="1152" w:bottom="576" w:left="1170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09FDB" w14:textId="77777777" w:rsidR="00EE4D5D" w:rsidRDefault="00EE4D5D" w:rsidP="00900EE2">
      <w:r>
        <w:separator/>
      </w:r>
    </w:p>
  </w:endnote>
  <w:endnote w:type="continuationSeparator" w:id="0">
    <w:p w14:paraId="0FD312E9" w14:textId="77777777" w:rsidR="00EE4D5D" w:rsidRDefault="00EE4D5D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255EE" w14:textId="77777777" w:rsidR="00321030" w:rsidRPr="001C120C" w:rsidRDefault="00321030">
    <w:pPr>
      <w:pStyle w:val="Footer"/>
      <w:jc w:val="center"/>
      <w:rPr>
        <w:rFonts w:ascii="Angsana New" w:hAnsi="Angsana New" w:hint="cs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7B78BF">
      <w:rPr>
        <w:rFonts w:ascii="Angsana New" w:hAnsi="Angsana New"/>
        <w:noProof/>
        <w:sz w:val="30"/>
        <w:szCs w:val="30"/>
        <w:lang w:val="en-US"/>
      </w:rPr>
      <w:t>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12838" w14:textId="77777777" w:rsidR="00321030" w:rsidRPr="001C120C" w:rsidRDefault="00321030">
    <w:pPr>
      <w:pStyle w:val="Footer"/>
      <w:jc w:val="center"/>
      <w:rPr>
        <w:rFonts w:ascii="Angsana New" w:hAnsi="Angsana New" w:hint="cs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7B78BF">
      <w:rPr>
        <w:rFonts w:ascii="Angsana New" w:hAnsi="Angsana New"/>
        <w:noProof/>
        <w:sz w:val="30"/>
        <w:szCs w:val="30"/>
        <w:lang w:val="en-US"/>
      </w:rPr>
      <w:t>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0FC4A" w14:textId="77777777" w:rsidR="00EE4D5D" w:rsidRDefault="00EE4D5D" w:rsidP="00900EE2">
      <w:r>
        <w:separator/>
      </w:r>
    </w:p>
  </w:footnote>
  <w:footnote w:type="continuationSeparator" w:id="0">
    <w:p w14:paraId="627B25FE" w14:textId="77777777" w:rsidR="00EE4D5D" w:rsidRDefault="00EE4D5D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3D484" w14:textId="77777777" w:rsidR="00321030" w:rsidRPr="0002526B" w:rsidRDefault="00321030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3F7C9C5A" w14:textId="77777777" w:rsidR="00321030" w:rsidRPr="0002526B" w:rsidRDefault="00321030" w:rsidP="000252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hint="cs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86FEB7" w14:textId="77777777" w:rsidR="00321030" w:rsidRPr="0002526B" w:rsidRDefault="00321030" w:rsidP="00771584">
    <w:pPr>
      <w:pStyle w:val="acctmainheading"/>
      <w:spacing w:after="0" w:line="240" w:lineRule="atLeast"/>
      <w:rPr>
        <w:rFonts w:ascii="Angsana New" w:hAnsi="Angsana New" w:hint="cs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7B78BF">
      <w:rPr>
        <w:rFonts w:ascii="Angsana New" w:hAnsi="Angsana New" w:hint="cs"/>
        <w:sz w:val="32"/>
        <w:szCs w:val="32"/>
        <w:lang w:val="en-US" w:bidi="th-TH"/>
      </w:rPr>
      <w:t>31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7B78BF">
      <w:rPr>
        <w:rFonts w:ascii="Angsana New" w:hAnsi="Angsana New" w:hint="cs"/>
        <w:sz w:val="32"/>
        <w:szCs w:val="32"/>
        <w:lang w:val="en-US" w:bidi="th-TH"/>
      </w:rPr>
      <w:t>256</w:t>
    </w:r>
    <w:r w:rsidRPr="007B78BF">
      <w:rPr>
        <w:rFonts w:ascii="Angsana New" w:hAnsi="Angsana New"/>
        <w:sz w:val="32"/>
        <w:szCs w:val="32"/>
        <w:lang w:val="en-US" w:bidi="th-TH"/>
      </w:rPr>
      <w:t>4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17E67A0A" w14:textId="77777777" w:rsidR="00321030" w:rsidRPr="00AF08D6" w:rsidRDefault="00321030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38F23" w14:textId="77777777" w:rsidR="00321030" w:rsidRDefault="00321030" w:rsidP="000B5D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A771CF1" w14:textId="77777777" w:rsidR="00321030" w:rsidRPr="00A73B2E" w:rsidRDefault="00321030" w:rsidP="000B5D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b/>
        <w:bCs/>
        <w:sz w:val="32"/>
        <w:szCs w:val="32"/>
        <w:cs/>
        <w:lang w:val="en-US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 w:rsidR="00737C78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169DFA42" w14:textId="77777777" w:rsidR="00321030" w:rsidRPr="00416B7C" w:rsidRDefault="00321030" w:rsidP="000B5DC1">
    <w:pPr>
      <w:pStyle w:val="acctmainheading"/>
      <w:spacing w:after="0" w:line="240" w:lineRule="atLeast"/>
      <w:rPr>
        <w:rFonts w:ascii="Angsana New" w:hAnsi="Angsana New" w:hint="cs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B78BF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7B78BF">
      <w:rPr>
        <w:rFonts w:ascii="Angsana New" w:hAnsi="Angsana New"/>
        <w:sz w:val="32"/>
        <w:szCs w:val="32"/>
        <w:lang w:val="en-US" w:bidi="th-TH"/>
      </w:rPr>
      <w:t>2564</w:t>
    </w:r>
    <w:r w:rsidRPr="00416B7C">
      <w:rPr>
        <w:rFonts w:ascii="Angsana New" w:hAnsi="Angsana New"/>
        <w:sz w:val="32"/>
        <w:szCs w:val="32"/>
        <w:lang w:val="en-US" w:bidi="th-TH"/>
      </w:rPr>
      <w:t xml:space="preserve"> (</w:t>
    </w:r>
    <w:r w:rsidRPr="00416B7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45966C00" w14:textId="77777777" w:rsidR="00321030" w:rsidRDefault="00321030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7758D" w14:textId="77777777" w:rsidR="00321030" w:rsidRDefault="003210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EF0A9" w14:textId="77777777" w:rsidR="00321030" w:rsidRPr="004253C9" w:rsidRDefault="00321030" w:rsidP="004253C9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บริษัท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ซิมโฟนี่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คอมมูนิเคชั่น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จำกัด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(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มหาชน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)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และบริษัทย่อย</w:t>
    </w:r>
  </w:p>
  <w:p w14:paraId="3F23548B" w14:textId="77777777" w:rsidR="00321030" w:rsidRPr="00A73B2E" w:rsidRDefault="00321030" w:rsidP="004253C9">
    <w:pPr>
      <w:pStyle w:val="acctmainheading"/>
      <w:spacing w:after="0" w:line="240" w:lineRule="atLeast"/>
      <w:ind w:left="270"/>
      <w:rPr>
        <w:rFonts w:ascii="Angsana New" w:hAnsi="Angsana New" w:hint="cs"/>
        <w:b w:val="0"/>
        <w:bCs/>
        <w:sz w:val="32"/>
        <w:szCs w:val="32"/>
        <w:cs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val="en-US"/>
      </w:rPr>
      <w:t>ระหว่างกาล</w:t>
    </w:r>
    <w:r w:rsidR="005B39D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แบบย่อ</w:t>
    </w:r>
  </w:p>
  <w:p w14:paraId="496F2778" w14:textId="77777777" w:rsidR="00321030" w:rsidRPr="00416B7C" w:rsidRDefault="00321030" w:rsidP="004253C9">
    <w:pPr>
      <w:pStyle w:val="acctmainheading"/>
      <w:spacing w:after="0" w:line="240" w:lineRule="atLeast"/>
      <w:ind w:left="270"/>
      <w:rPr>
        <w:rFonts w:ascii="Angsana New" w:hAnsi="Angsana New" w:hint="cs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B78BF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7B78BF">
      <w:rPr>
        <w:rFonts w:ascii="Angsana New" w:hAnsi="Angsana New"/>
        <w:sz w:val="32"/>
        <w:szCs w:val="32"/>
        <w:lang w:val="en-US" w:bidi="th-TH"/>
      </w:rPr>
      <w:t>2564</w:t>
    </w:r>
    <w:r w:rsidRPr="00416B7C">
      <w:rPr>
        <w:rFonts w:ascii="Angsana New" w:hAnsi="Angsana New"/>
        <w:sz w:val="32"/>
        <w:szCs w:val="32"/>
        <w:lang w:val="en-US" w:bidi="th-TH"/>
      </w:rPr>
      <w:t xml:space="preserve"> (</w:t>
    </w:r>
    <w:r w:rsidRPr="00416B7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484A11AB" w14:textId="77777777" w:rsidR="00321030" w:rsidRPr="00605EF6" w:rsidRDefault="00321030" w:rsidP="00416B7C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4F9E1" w14:textId="77777777" w:rsidR="00321030" w:rsidRDefault="003210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CD131" w14:textId="77777777" w:rsidR="00321030" w:rsidRPr="0002526B" w:rsidRDefault="00321030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2881FC40" w14:textId="77777777" w:rsidR="00321030" w:rsidRPr="0002526B" w:rsidRDefault="00321030" w:rsidP="000252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hint="cs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DB6E69D" w14:textId="77777777" w:rsidR="00321030" w:rsidRPr="0002526B" w:rsidRDefault="00321030" w:rsidP="00771584">
    <w:pPr>
      <w:pStyle w:val="acctmainheading"/>
      <w:spacing w:after="0" w:line="240" w:lineRule="atLeast"/>
      <w:rPr>
        <w:rFonts w:ascii="Angsana New" w:hAnsi="Angsana New" w:hint="cs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7B78BF">
      <w:rPr>
        <w:rFonts w:ascii="Angsana New" w:hAnsi="Angsana New" w:hint="cs"/>
        <w:sz w:val="32"/>
        <w:szCs w:val="32"/>
        <w:lang w:val="en-US" w:bidi="th-TH"/>
      </w:rPr>
      <w:t>31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7B78BF">
      <w:rPr>
        <w:rFonts w:ascii="Angsana New" w:hAnsi="Angsana New" w:hint="cs"/>
        <w:sz w:val="32"/>
        <w:szCs w:val="32"/>
        <w:lang w:val="en-US" w:bidi="th-TH"/>
      </w:rPr>
      <w:t>256</w:t>
    </w:r>
    <w:r w:rsidRPr="007B78BF">
      <w:rPr>
        <w:rFonts w:ascii="Angsana New" w:hAnsi="Angsana New"/>
        <w:sz w:val="32"/>
        <w:szCs w:val="32"/>
        <w:lang w:val="en-US" w:bidi="th-TH"/>
      </w:rPr>
      <w:t>4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CB9D3D4" w14:textId="77777777" w:rsidR="00321030" w:rsidRPr="00AF08D6" w:rsidRDefault="00321030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CBF5E" w14:textId="77777777" w:rsidR="00321030" w:rsidRDefault="0032103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E645E" w14:textId="77777777" w:rsidR="00321030" w:rsidRPr="004253C9" w:rsidRDefault="00321030" w:rsidP="00945E30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บริษัท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ซิมโฟนี่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คอมมูนิเคชั่น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จำกัด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(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มหาชน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)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และบริษัทย่อย</w:t>
    </w:r>
  </w:p>
  <w:p w14:paraId="3CCD0C8B" w14:textId="77777777" w:rsidR="00321030" w:rsidRPr="00A73B2E" w:rsidRDefault="00321030" w:rsidP="00945E30">
    <w:pPr>
      <w:pStyle w:val="acctmainheading"/>
      <w:spacing w:after="0" w:line="240" w:lineRule="atLeast"/>
      <w:ind w:left="450"/>
      <w:rPr>
        <w:rFonts w:ascii="Angsana New" w:hAnsi="Angsana New" w:hint="cs"/>
        <w:b w:val="0"/>
        <w:bCs/>
        <w:sz w:val="32"/>
        <w:szCs w:val="32"/>
        <w:cs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val="en-US"/>
      </w:rPr>
      <w:t>ระหว่างกาล</w:t>
    </w:r>
    <w:r w:rsidR="005B39D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แบบย่อ</w:t>
    </w:r>
  </w:p>
  <w:p w14:paraId="2166F249" w14:textId="77777777" w:rsidR="00321030" w:rsidRPr="00416B7C" w:rsidRDefault="00321030" w:rsidP="00945E30">
    <w:pPr>
      <w:pStyle w:val="acctmainheading"/>
      <w:spacing w:after="0" w:line="240" w:lineRule="atLeast"/>
      <w:ind w:left="450"/>
      <w:rPr>
        <w:rFonts w:ascii="Angsana New" w:hAnsi="Angsana New" w:hint="cs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B78BF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7B78BF">
      <w:rPr>
        <w:rFonts w:ascii="Angsana New" w:hAnsi="Angsana New"/>
        <w:sz w:val="32"/>
        <w:szCs w:val="32"/>
        <w:lang w:val="en-US" w:bidi="th-TH"/>
      </w:rPr>
      <w:t>2564</w:t>
    </w:r>
    <w:r w:rsidRPr="00416B7C">
      <w:rPr>
        <w:rFonts w:ascii="Angsana New" w:hAnsi="Angsana New"/>
        <w:sz w:val="32"/>
        <w:szCs w:val="32"/>
        <w:lang w:val="en-US" w:bidi="th-TH"/>
      </w:rPr>
      <w:t xml:space="preserve"> (</w:t>
    </w:r>
    <w:r w:rsidRPr="00416B7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569A06E" w14:textId="77777777" w:rsidR="00321030" w:rsidRPr="00605EF6" w:rsidRDefault="00321030" w:rsidP="00416B7C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50E31" w14:textId="77777777" w:rsidR="00321030" w:rsidRDefault="0032103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1C9A8" w14:textId="77777777" w:rsidR="00321030" w:rsidRDefault="00321030" w:rsidP="000B5D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8F1F910" w14:textId="77777777" w:rsidR="00321030" w:rsidRPr="00A73B2E" w:rsidRDefault="00321030" w:rsidP="000B5D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 w:hint="cs"/>
        <w:b/>
        <w:bCs/>
        <w:sz w:val="32"/>
        <w:szCs w:val="32"/>
        <w:cs/>
        <w:lang w:val="en-US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 w:rsidR="005B39D6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35ECBC25" w14:textId="77777777" w:rsidR="00321030" w:rsidRPr="00416B7C" w:rsidRDefault="00321030" w:rsidP="000B5DC1">
    <w:pPr>
      <w:pStyle w:val="acctmainheading"/>
      <w:spacing w:after="0" w:line="240" w:lineRule="atLeast"/>
      <w:ind w:left="630"/>
      <w:rPr>
        <w:rFonts w:ascii="Angsana New" w:hAnsi="Angsana New" w:hint="cs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B78BF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7B78BF">
      <w:rPr>
        <w:rFonts w:ascii="Angsana New" w:hAnsi="Angsana New"/>
        <w:sz w:val="32"/>
        <w:szCs w:val="32"/>
        <w:lang w:val="en-US" w:bidi="th-TH"/>
      </w:rPr>
      <w:t>2564</w:t>
    </w:r>
    <w:r w:rsidRPr="00416B7C">
      <w:rPr>
        <w:rFonts w:ascii="Angsana New" w:hAnsi="Angsana New"/>
        <w:sz w:val="32"/>
        <w:szCs w:val="32"/>
        <w:lang w:val="en-US" w:bidi="th-TH"/>
      </w:rPr>
      <w:t xml:space="preserve"> (</w:t>
    </w:r>
    <w:r w:rsidRPr="00416B7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55FAAF68" w14:textId="77777777" w:rsidR="00321030" w:rsidRDefault="00321030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FooterCha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Captio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AAAddress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Header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9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Heading8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Heading7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Head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Heading6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TableofFigures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AccountingPolicy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TOC6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TOC9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BodyTextIndentCha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C71A0"/>
    <w:multiLevelType w:val="hybridMultilevel"/>
    <w:tmpl w:val="059C9850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6"/>
  </w:num>
  <w:num w:numId="14">
    <w:abstractNumId w:val="15"/>
  </w:num>
  <w:num w:numId="15">
    <w:abstractNumId w:val="18"/>
  </w:num>
  <w:num w:numId="16">
    <w:abstractNumId w:val="28"/>
  </w:num>
  <w:num w:numId="17">
    <w:abstractNumId w:val="11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3"/>
  </w:num>
  <w:num w:numId="23">
    <w:abstractNumId w:val="16"/>
    <w:lvlOverride w:ilvl="0"/>
  </w:num>
  <w:num w:numId="2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 w:numId="31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D7A"/>
    <w:rsid w:val="00000DA9"/>
    <w:rsid w:val="0000113A"/>
    <w:rsid w:val="000013E3"/>
    <w:rsid w:val="0000155D"/>
    <w:rsid w:val="00001A22"/>
    <w:rsid w:val="00001B45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137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8DA"/>
    <w:rsid w:val="00051920"/>
    <w:rsid w:val="0005196C"/>
    <w:rsid w:val="00051994"/>
    <w:rsid w:val="00051BDE"/>
    <w:rsid w:val="00052547"/>
    <w:rsid w:val="00052E75"/>
    <w:rsid w:val="00053079"/>
    <w:rsid w:val="000534BE"/>
    <w:rsid w:val="00053938"/>
    <w:rsid w:val="00053D9E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60C"/>
    <w:rsid w:val="00087B8A"/>
    <w:rsid w:val="00087CA3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65A"/>
    <w:rsid w:val="000A6913"/>
    <w:rsid w:val="000A69B3"/>
    <w:rsid w:val="000A6D5E"/>
    <w:rsid w:val="000A6E37"/>
    <w:rsid w:val="000A6EC9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A19"/>
    <w:rsid w:val="000C39B3"/>
    <w:rsid w:val="000C3AD4"/>
    <w:rsid w:val="000C3BA8"/>
    <w:rsid w:val="000C4506"/>
    <w:rsid w:val="000C5365"/>
    <w:rsid w:val="000C55AB"/>
    <w:rsid w:val="000C5759"/>
    <w:rsid w:val="000C5DCA"/>
    <w:rsid w:val="000C5E24"/>
    <w:rsid w:val="000C5EF3"/>
    <w:rsid w:val="000C61BC"/>
    <w:rsid w:val="000C64C2"/>
    <w:rsid w:val="000C64C9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5CD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303"/>
    <w:rsid w:val="00193420"/>
    <w:rsid w:val="00193C7B"/>
    <w:rsid w:val="00193F97"/>
    <w:rsid w:val="001947FC"/>
    <w:rsid w:val="00194845"/>
    <w:rsid w:val="0019489D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BC"/>
    <w:rsid w:val="001B70D2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743"/>
    <w:rsid w:val="001F2868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613"/>
    <w:rsid w:val="00276A7C"/>
    <w:rsid w:val="00276AFC"/>
    <w:rsid w:val="00276DE6"/>
    <w:rsid w:val="0027738C"/>
    <w:rsid w:val="00277C8A"/>
    <w:rsid w:val="00277E3C"/>
    <w:rsid w:val="00277F65"/>
    <w:rsid w:val="00280290"/>
    <w:rsid w:val="002808E9"/>
    <w:rsid w:val="00280F69"/>
    <w:rsid w:val="0028185C"/>
    <w:rsid w:val="002818A7"/>
    <w:rsid w:val="00281AF4"/>
    <w:rsid w:val="0028225E"/>
    <w:rsid w:val="002827AE"/>
    <w:rsid w:val="002827DB"/>
    <w:rsid w:val="00282D74"/>
    <w:rsid w:val="002834CA"/>
    <w:rsid w:val="0028353A"/>
    <w:rsid w:val="00283BF2"/>
    <w:rsid w:val="00283D49"/>
    <w:rsid w:val="00284099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12"/>
    <w:rsid w:val="002B19D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A07"/>
    <w:rsid w:val="002D1D78"/>
    <w:rsid w:val="002D1F48"/>
    <w:rsid w:val="002D1FEB"/>
    <w:rsid w:val="002D2218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215"/>
    <w:rsid w:val="00364621"/>
    <w:rsid w:val="00365231"/>
    <w:rsid w:val="003655FB"/>
    <w:rsid w:val="003656D6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C79"/>
    <w:rsid w:val="00424EE6"/>
    <w:rsid w:val="00424F8D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BA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864"/>
    <w:rsid w:val="004409CD"/>
    <w:rsid w:val="00440D11"/>
    <w:rsid w:val="00440F7C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87"/>
    <w:rsid w:val="00446E19"/>
    <w:rsid w:val="004470E2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626"/>
    <w:rsid w:val="00493707"/>
    <w:rsid w:val="00493AA4"/>
    <w:rsid w:val="00493B4F"/>
    <w:rsid w:val="00493D22"/>
    <w:rsid w:val="0049411A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892"/>
    <w:rsid w:val="004B4A96"/>
    <w:rsid w:val="004B4D23"/>
    <w:rsid w:val="004B4F5E"/>
    <w:rsid w:val="004B508F"/>
    <w:rsid w:val="004B5627"/>
    <w:rsid w:val="004B57D2"/>
    <w:rsid w:val="004B58AE"/>
    <w:rsid w:val="004B5BF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A24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11E3"/>
    <w:rsid w:val="005013F4"/>
    <w:rsid w:val="005018F6"/>
    <w:rsid w:val="00501D3A"/>
    <w:rsid w:val="00501E23"/>
    <w:rsid w:val="005024A5"/>
    <w:rsid w:val="0050293E"/>
    <w:rsid w:val="00502BAC"/>
    <w:rsid w:val="00502CA0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D84"/>
    <w:rsid w:val="00554B23"/>
    <w:rsid w:val="00554D59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6E9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A6"/>
    <w:rsid w:val="0057322B"/>
    <w:rsid w:val="005732E6"/>
    <w:rsid w:val="0057374C"/>
    <w:rsid w:val="00573A02"/>
    <w:rsid w:val="00573AAE"/>
    <w:rsid w:val="00573C97"/>
    <w:rsid w:val="00574087"/>
    <w:rsid w:val="0057421A"/>
    <w:rsid w:val="00574282"/>
    <w:rsid w:val="00574309"/>
    <w:rsid w:val="0057463F"/>
    <w:rsid w:val="00574B28"/>
    <w:rsid w:val="0057520F"/>
    <w:rsid w:val="005752D8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6E"/>
    <w:rsid w:val="00581705"/>
    <w:rsid w:val="005817C6"/>
    <w:rsid w:val="00581CC5"/>
    <w:rsid w:val="00581F38"/>
    <w:rsid w:val="00581F88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EE1"/>
    <w:rsid w:val="005C73E0"/>
    <w:rsid w:val="005C73E6"/>
    <w:rsid w:val="005C7531"/>
    <w:rsid w:val="005D0196"/>
    <w:rsid w:val="005D0449"/>
    <w:rsid w:val="005D059E"/>
    <w:rsid w:val="005D061D"/>
    <w:rsid w:val="005D0635"/>
    <w:rsid w:val="005D0F9A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F79"/>
    <w:rsid w:val="00612045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B0D"/>
    <w:rsid w:val="00615E48"/>
    <w:rsid w:val="00615FBB"/>
    <w:rsid w:val="00616303"/>
    <w:rsid w:val="006168C6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3B8"/>
    <w:rsid w:val="00634A89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40F9"/>
    <w:rsid w:val="006641BC"/>
    <w:rsid w:val="00664C2D"/>
    <w:rsid w:val="006650D6"/>
    <w:rsid w:val="006652D0"/>
    <w:rsid w:val="006655C0"/>
    <w:rsid w:val="00665817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E"/>
    <w:rsid w:val="00674A8D"/>
    <w:rsid w:val="00674D5B"/>
    <w:rsid w:val="00674E1B"/>
    <w:rsid w:val="0067532C"/>
    <w:rsid w:val="006755AB"/>
    <w:rsid w:val="006758B0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C4D"/>
    <w:rsid w:val="006A6E2B"/>
    <w:rsid w:val="006B0150"/>
    <w:rsid w:val="006B0197"/>
    <w:rsid w:val="006B0403"/>
    <w:rsid w:val="006B0BFC"/>
    <w:rsid w:val="006B0E00"/>
    <w:rsid w:val="006B11BF"/>
    <w:rsid w:val="006B1323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323A"/>
    <w:rsid w:val="006D3399"/>
    <w:rsid w:val="006D33E6"/>
    <w:rsid w:val="006D37C1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61"/>
    <w:rsid w:val="006E466A"/>
    <w:rsid w:val="006E47D2"/>
    <w:rsid w:val="006E48D9"/>
    <w:rsid w:val="006E4F67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C8F"/>
    <w:rsid w:val="006F6EC2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BCA"/>
    <w:rsid w:val="00752591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8A0"/>
    <w:rsid w:val="00754E04"/>
    <w:rsid w:val="00754EBA"/>
    <w:rsid w:val="00755271"/>
    <w:rsid w:val="007552D3"/>
    <w:rsid w:val="00755577"/>
    <w:rsid w:val="00755742"/>
    <w:rsid w:val="00755E61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A1"/>
    <w:rsid w:val="007876CC"/>
    <w:rsid w:val="007878BA"/>
    <w:rsid w:val="0078790A"/>
    <w:rsid w:val="00787F67"/>
    <w:rsid w:val="00790060"/>
    <w:rsid w:val="007914D3"/>
    <w:rsid w:val="00791634"/>
    <w:rsid w:val="00791DC2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51"/>
    <w:rsid w:val="00807DAB"/>
    <w:rsid w:val="00810223"/>
    <w:rsid w:val="00810366"/>
    <w:rsid w:val="00810B10"/>
    <w:rsid w:val="00810BC5"/>
    <w:rsid w:val="00810C14"/>
    <w:rsid w:val="00810D5B"/>
    <w:rsid w:val="008110C9"/>
    <w:rsid w:val="00811802"/>
    <w:rsid w:val="00811E56"/>
    <w:rsid w:val="008120C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6B7"/>
    <w:rsid w:val="008329D1"/>
    <w:rsid w:val="00832D3D"/>
    <w:rsid w:val="008331BF"/>
    <w:rsid w:val="00833275"/>
    <w:rsid w:val="00833431"/>
    <w:rsid w:val="00833C2E"/>
    <w:rsid w:val="0083480D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C8"/>
    <w:rsid w:val="008425ED"/>
    <w:rsid w:val="00842DBA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43AB"/>
    <w:rsid w:val="00864510"/>
    <w:rsid w:val="008646A7"/>
    <w:rsid w:val="0086477A"/>
    <w:rsid w:val="0086490C"/>
    <w:rsid w:val="00864997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C4"/>
    <w:rsid w:val="00870FDF"/>
    <w:rsid w:val="008715D6"/>
    <w:rsid w:val="00871B37"/>
    <w:rsid w:val="00871C21"/>
    <w:rsid w:val="00871CF9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403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C94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782"/>
    <w:rsid w:val="008A784F"/>
    <w:rsid w:val="008A7E94"/>
    <w:rsid w:val="008B0342"/>
    <w:rsid w:val="008B048D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AB4"/>
    <w:rsid w:val="008B4B6C"/>
    <w:rsid w:val="008B4B8D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B01"/>
    <w:rsid w:val="008D41BA"/>
    <w:rsid w:val="008D43A7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28A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397D"/>
    <w:rsid w:val="00984025"/>
    <w:rsid w:val="00984294"/>
    <w:rsid w:val="00984841"/>
    <w:rsid w:val="00984B6E"/>
    <w:rsid w:val="00984E81"/>
    <w:rsid w:val="009852D1"/>
    <w:rsid w:val="00985389"/>
    <w:rsid w:val="00985999"/>
    <w:rsid w:val="00985AF3"/>
    <w:rsid w:val="009860FA"/>
    <w:rsid w:val="00986CC0"/>
    <w:rsid w:val="00986D83"/>
    <w:rsid w:val="00986DBD"/>
    <w:rsid w:val="00987002"/>
    <w:rsid w:val="009878C5"/>
    <w:rsid w:val="00990517"/>
    <w:rsid w:val="00990976"/>
    <w:rsid w:val="009909D8"/>
    <w:rsid w:val="00990E27"/>
    <w:rsid w:val="009916B9"/>
    <w:rsid w:val="009918D7"/>
    <w:rsid w:val="00991932"/>
    <w:rsid w:val="00991CE0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838"/>
    <w:rsid w:val="009A5294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AFF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B7D"/>
    <w:rsid w:val="009F5EEA"/>
    <w:rsid w:val="009F60EB"/>
    <w:rsid w:val="009F6176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D56"/>
    <w:rsid w:val="00A13990"/>
    <w:rsid w:val="00A13AE5"/>
    <w:rsid w:val="00A15321"/>
    <w:rsid w:val="00A154DD"/>
    <w:rsid w:val="00A155DE"/>
    <w:rsid w:val="00A156DA"/>
    <w:rsid w:val="00A15A7F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FE3"/>
    <w:rsid w:val="00A302C4"/>
    <w:rsid w:val="00A30411"/>
    <w:rsid w:val="00A3095D"/>
    <w:rsid w:val="00A30A57"/>
    <w:rsid w:val="00A30A89"/>
    <w:rsid w:val="00A30CE2"/>
    <w:rsid w:val="00A30EC9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291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4FE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479"/>
    <w:rsid w:val="00AD14B2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9FF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C7"/>
    <w:rsid w:val="00B35557"/>
    <w:rsid w:val="00B355FA"/>
    <w:rsid w:val="00B35610"/>
    <w:rsid w:val="00B35756"/>
    <w:rsid w:val="00B35C09"/>
    <w:rsid w:val="00B35E71"/>
    <w:rsid w:val="00B36BC4"/>
    <w:rsid w:val="00B36BDC"/>
    <w:rsid w:val="00B36DD6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77CA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229"/>
    <w:rsid w:val="00B9146A"/>
    <w:rsid w:val="00B9156D"/>
    <w:rsid w:val="00B916C5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CFD"/>
    <w:rsid w:val="00C16066"/>
    <w:rsid w:val="00C166DA"/>
    <w:rsid w:val="00C16748"/>
    <w:rsid w:val="00C167A7"/>
    <w:rsid w:val="00C16827"/>
    <w:rsid w:val="00C1686A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1393"/>
    <w:rsid w:val="00C32F54"/>
    <w:rsid w:val="00C33168"/>
    <w:rsid w:val="00C3338B"/>
    <w:rsid w:val="00C340A2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59B"/>
    <w:rsid w:val="00C45615"/>
    <w:rsid w:val="00C456B4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D2D"/>
    <w:rsid w:val="00C84135"/>
    <w:rsid w:val="00C84150"/>
    <w:rsid w:val="00C84615"/>
    <w:rsid w:val="00C84DE0"/>
    <w:rsid w:val="00C85260"/>
    <w:rsid w:val="00C85A29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2CF"/>
    <w:rsid w:val="00CA4321"/>
    <w:rsid w:val="00CA4853"/>
    <w:rsid w:val="00CA4B12"/>
    <w:rsid w:val="00CA522D"/>
    <w:rsid w:val="00CA55C4"/>
    <w:rsid w:val="00CA5874"/>
    <w:rsid w:val="00CA59F7"/>
    <w:rsid w:val="00CA5F77"/>
    <w:rsid w:val="00CA62A1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72E"/>
    <w:rsid w:val="00D13A64"/>
    <w:rsid w:val="00D13C6E"/>
    <w:rsid w:val="00D14392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87DC8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68D"/>
    <w:rsid w:val="00DC69AE"/>
    <w:rsid w:val="00DC6A4E"/>
    <w:rsid w:val="00DC6F5A"/>
    <w:rsid w:val="00DC7206"/>
    <w:rsid w:val="00DC7F7D"/>
    <w:rsid w:val="00DD0053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56E"/>
    <w:rsid w:val="00E15588"/>
    <w:rsid w:val="00E15598"/>
    <w:rsid w:val="00E1599A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B"/>
    <w:rsid w:val="00E24209"/>
    <w:rsid w:val="00E246EF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EC"/>
    <w:rsid w:val="00E43D98"/>
    <w:rsid w:val="00E43ED6"/>
    <w:rsid w:val="00E44215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F67"/>
    <w:rsid w:val="00E57FE4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407E"/>
    <w:rsid w:val="00E84226"/>
    <w:rsid w:val="00E84721"/>
    <w:rsid w:val="00E84C2A"/>
    <w:rsid w:val="00E84C33"/>
    <w:rsid w:val="00E84C86"/>
    <w:rsid w:val="00E84E1E"/>
    <w:rsid w:val="00E85095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87FD9"/>
    <w:rsid w:val="00E900E4"/>
    <w:rsid w:val="00E90998"/>
    <w:rsid w:val="00E90A02"/>
    <w:rsid w:val="00E9173A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A7C84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C34"/>
    <w:rsid w:val="00EB7ED0"/>
    <w:rsid w:val="00EC00ED"/>
    <w:rsid w:val="00EC027C"/>
    <w:rsid w:val="00EC03EB"/>
    <w:rsid w:val="00EC0627"/>
    <w:rsid w:val="00EC0696"/>
    <w:rsid w:val="00EC07E9"/>
    <w:rsid w:val="00EC0A60"/>
    <w:rsid w:val="00EC0B1D"/>
    <w:rsid w:val="00EC0C4F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D5D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CD1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2F1"/>
    <w:rsid w:val="00F1641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18A"/>
    <w:rsid w:val="00F941F9"/>
    <w:rsid w:val="00F94284"/>
    <w:rsid w:val="00F94DC3"/>
    <w:rsid w:val="00F94F3A"/>
    <w:rsid w:val="00F95BBB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3077"/>
    <w:rsid w:val="00FA32A1"/>
    <w:rsid w:val="00FA32EC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C74"/>
    <w:rsid w:val="00FB5CB8"/>
    <w:rsid w:val="00FB5DF7"/>
    <w:rsid w:val="00FB5F99"/>
    <w:rsid w:val="00FB6BFC"/>
    <w:rsid w:val="00FB6DF3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44F4"/>
    <w:rsid w:val="00FD45B4"/>
    <w:rsid w:val="00FD4F29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6AACF3"/>
  <w15:chartTrackingRefBased/>
  <w15:docId w15:val="{43BCFCCF-80D8-4164-91F4-12C0E6CAC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0">
    <w:name w:val="Normal inden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FC4F32-0F5D-4048-BCAD-633F6741E7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24</Pages>
  <Words>4959</Words>
  <Characters>28272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33165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Orathai, Nuchprasert</cp:lastModifiedBy>
  <cp:revision>2</cp:revision>
  <cp:lastPrinted>2020-05-14T07:26:00Z</cp:lastPrinted>
  <dcterms:created xsi:type="dcterms:W3CDTF">2021-05-17T03:46:00Z</dcterms:created>
  <dcterms:modified xsi:type="dcterms:W3CDTF">2021-05-17T03:46:00Z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