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19260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8947B1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13335C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13335C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13335C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335C">
        <w:rPr>
          <w:rFonts w:ascii="Angsana New" w:hAnsi="Angsana New" w:hint="cs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13335C" w:rsidRDefault="003E4975" w:rsidP="003E4975">
      <w:pPr>
        <w:jc w:val="center"/>
        <w:rPr>
          <w:rFonts w:ascii="Angsana New" w:hAnsi="Angsana New"/>
          <w:sz w:val="32"/>
          <w:szCs w:val="32"/>
          <w:cs/>
        </w:rPr>
      </w:pPr>
    </w:p>
    <w:p w14:paraId="19DF7C90" w14:textId="7D8FD08E" w:rsidR="002526BC" w:rsidRPr="0013335C" w:rsidRDefault="002526BC" w:rsidP="002526BC">
      <w:pPr>
        <w:jc w:val="center"/>
        <w:rPr>
          <w:rFonts w:ascii="Angsana New" w:hAnsi="Angsana New"/>
          <w:sz w:val="32"/>
          <w:szCs w:val="32"/>
        </w:rPr>
      </w:pPr>
      <w:r w:rsidRPr="0013335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5322FF" w:rsidRPr="005322FF">
        <w:rPr>
          <w:rFonts w:ascii="Angsana New" w:hAnsi="Angsana New"/>
          <w:sz w:val="32"/>
          <w:szCs w:val="32"/>
          <w:lang w:val="en-US"/>
        </w:rPr>
        <w:t>31</w:t>
      </w:r>
      <w:r w:rsidRPr="0013335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3335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322FF" w:rsidRPr="005322FF">
        <w:rPr>
          <w:rFonts w:ascii="Angsana New" w:hAnsi="Angsana New"/>
          <w:sz w:val="32"/>
          <w:szCs w:val="32"/>
          <w:lang w:val="en-US"/>
        </w:rPr>
        <w:t>2564</w:t>
      </w:r>
    </w:p>
    <w:p w14:paraId="2DBA4F4B" w14:textId="77777777" w:rsidR="002526BC" w:rsidRPr="0013335C" w:rsidRDefault="002526BC" w:rsidP="002526BC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13335C">
        <w:rPr>
          <w:rFonts w:ascii="Angsana New" w:hAnsi="Angsana New" w:hint="cs"/>
          <w:sz w:val="32"/>
          <w:szCs w:val="32"/>
          <w:cs/>
        </w:rPr>
        <w:t>และ</w:t>
      </w:r>
    </w:p>
    <w:p w14:paraId="5F80C5D0" w14:textId="77777777" w:rsidR="002526BC" w:rsidRPr="0013335C" w:rsidRDefault="002526BC" w:rsidP="002526BC">
      <w:pPr>
        <w:ind w:left="2968" w:firstLine="404"/>
        <w:rPr>
          <w:rFonts w:ascii="Angsana New" w:hAnsi="Angsana New"/>
          <w:sz w:val="32"/>
          <w:szCs w:val="32"/>
        </w:rPr>
      </w:pPr>
      <w:r w:rsidRPr="0013335C">
        <w:rPr>
          <w:rFonts w:ascii="Angsana New" w:hAnsi="Angsana New" w:hint="cs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13335C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13335C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13335C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</w:rPr>
        <w:tab/>
      </w:r>
    </w:p>
    <w:p w14:paraId="251E5C56" w14:textId="77777777" w:rsidR="00E01DED" w:rsidRPr="0013335C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13335C" w:rsidSect="001C2B3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13335C" w:rsidRDefault="00AF3D2E" w:rsidP="00AF3D2E">
      <w:pPr>
        <w:pStyle w:val="Heading5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335C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6B2C181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13335C">
        <w:rPr>
          <w:rFonts w:ascii="Angsana New" w:hAnsi="Angsana New" w:hint="cs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13335C" w:rsidRDefault="00AF3D2E" w:rsidP="00AF3D2E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lang w:val="en-US"/>
        </w:rPr>
      </w:pPr>
    </w:p>
    <w:p w14:paraId="04162600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13335C" w:rsidRDefault="00AF3D2E" w:rsidP="00AF3D2E">
      <w:pPr>
        <w:jc w:val="thaiDistribute"/>
        <w:rPr>
          <w:rFonts w:ascii="Angsana New" w:eastAsia="Batang" w:hAnsi="Angsana New"/>
          <w:sz w:val="30"/>
          <w:szCs w:val="30"/>
          <w:lang w:val="th-TH"/>
        </w:rPr>
      </w:pPr>
    </w:p>
    <w:p w14:paraId="3BD9AA52" w14:textId="7C4A98AA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13335C">
        <w:rPr>
          <w:rFonts w:ascii="Angsana New" w:hAnsi="Angsana New" w:cs="Angsana New" w:hint="cs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ณ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 xml:space="preserve">วันที่ </w:t>
      </w:r>
      <w:r w:rsidR="005322FF" w:rsidRPr="005322FF">
        <w:rPr>
          <w:rFonts w:ascii="Angsana New" w:hAnsi="Angsana New" w:cs="Angsana New"/>
          <w:lang w:val="en-US"/>
        </w:rPr>
        <w:t>31</w:t>
      </w:r>
      <w:r w:rsidR="00940312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C71A12">
        <w:rPr>
          <w:rFonts w:ascii="Angsana New" w:hAnsi="Angsana New" w:cs="Angsana New" w:hint="cs"/>
          <w:cs/>
          <w:lang w:val="en-US"/>
        </w:rPr>
        <w:t xml:space="preserve"> </w:t>
      </w:r>
      <w:r w:rsidR="005322FF" w:rsidRPr="005322FF">
        <w:rPr>
          <w:rFonts w:ascii="Angsana New" w:hAnsi="Angsana New" w:cs="Angsana New"/>
          <w:lang w:val="en-US"/>
        </w:rPr>
        <w:t>2564</w:t>
      </w:r>
      <w:r w:rsidRPr="0013335C">
        <w:rPr>
          <w:rFonts w:ascii="Angsana New" w:hAnsi="Angsana New" w:cs="Angsana New" w:hint="cs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345E6C" w:rsidRPr="0013335C">
        <w:rPr>
          <w:rFonts w:ascii="Angsana New" w:hAnsi="Angsana New" w:cs="Angsana New" w:hint="cs"/>
          <w:cs/>
        </w:rPr>
        <w:t>งบแสดงการเปลี่ยนแปลงส่วนของผู้ถือหุ้น</w:t>
      </w:r>
      <w:r w:rsidRPr="0013335C">
        <w:rPr>
          <w:rFonts w:ascii="Angsana New" w:hAnsi="Angsana New" w:cs="Angsana New" w:hint="cs"/>
          <w:cs/>
        </w:rPr>
        <w:t>เฉพาะกิจการ และงบกระแสเงินสดที่แสดงเงินลงทุนตามวิธีส่วนได้เสียและ</w:t>
      </w:r>
      <w:r w:rsidR="00AC64AE" w:rsidRPr="0013335C">
        <w:rPr>
          <w:rFonts w:ascii="Angsana New" w:hAnsi="Angsana New" w:cs="Angsana New" w:hint="cs"/>
          <w:cs/>
        </w:rPr>
        <w:t>งบกระแสเงินสด</w:t>
      </w:r>
      <w:r w:rsidRPr="0013335C">
        <w:rPr>
          <w:rFonts w:ascii="Angsana New" w:hAnsi="Angsana New" w:cs="Angsana New" w:hint="cs"/>
          <w:cs/>
        </w:rPr>
        <w:t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791011" w:rsidRPr="0013335C">
        <w:rPr>
          <w:rFonts w:ascii="Angsana New" w:hAnsi="Angsana New" w:cs="Angsana New" w:hint="cs"/>
          <w:cs/>
        </w:rPr>
        <w:t xml:space="preserve"> </w:t>
      </w:r>
      <w:r w:rsidRPr="0013335C">
        <w:rPr>
          <w:rFonts w:ascii="Angsana New" w:hAnsi="Angsana New" w:cs="Angsana New" w:hint="cs"/>
          <w:cs/>
        </w:rPr>
        <w:t>ๆ</w:t>
      </w:r>
    </w:p>
    <w:p w14:paraId="2867D0F3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31C7C6DB" w14:textId="3FF65003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rtl/>
          <w:cs/>
        </w:rPr>
      </w:pPr>
      <w:r w:rsidRPr="0013335C">
        <w:rPr>
          <w:rFonts w:ascii="Angsana New" w:hAnsi="Angsana New" w:cs="Angsana New" w:hint="cs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วันที่</w:t>
      </w:r>
      <w:r w:rsidRPr="0013335C">
        <w:rPr>
          <w:rFonts w:ascii="Angsana New" w:hAnsi="Angsana New" w:cs="Angsana New" w:hint="cs"/>
        </w:rPr>
        <w:t xml:space="preserve"> </w:t>
      </w:r>
      <w:r w:rsidR="005322FF" w:rsidRPr="005322FF">
        <w:rPr>
          <w:rFonts w:ascii="Angsana New" w:hAnsi="Angsana New" w:cs="Angsana New"/>
          <w:lang w:val="en-US"/>
        </w:rPr>
        <w:t>31</w:t>
      </w:r>
      <w:r w:rsidR="00940312">
        <w:rPr>
          <w:rFonts w:ascii="Angsana New" w:hAnsi="Angsana New" w:cs="Angsana New"/>
          <w:lang w:val="en-US"/>
        </w:rPr>
        <w:t xml:space="preserve"> </w:t>
      </w:r>
      <w:r w:rsidR="00940312">
        <w:rPr>
          <w:rFonts w:ascii="Angsana New" w:hAnsi="Angsana New" w:cs="Angsana New" w:hint="cs"/>
          <w:cs/>
          <w:lang w:val="en-US"/>
        </w:rPr>
        <w:t>มีนาคม</w:t>
      </w:r>
      <w:r w:rsidR="00C71A12">
        <w:rPr>
          <w:rFonts w:ascii="Angsana New" w:hAnsi="Angsana New" w:cs="Angsana New" w:hint="cs"/>
          <w:cs/>
          <w:lang w:val="en-US"/>
        </w:rPr>
        <w:t xml:space="preserve"> </w:t>
      </w:r>
      <w:r w:rsidR="005322FF" w:rsidRPr="005322FF">
        <w:rPr>
          <w:rFonts w:ascii="Angsana New" w:hAnsi="Angsana New" w:cs="Angsana New"/>
          <w:lang w:val="en-US"/>
        </w:rPr>
        <w:t>2564</w:t>
      </w:r>
      <w:r w:rsidRPr="0013335C">
        <w:rPr>
          <w:rFonts w:ascii="Angsana New" w:hAnsi="Angsana New" w:cs="Angsana New" w:hint="cs"/>
          <w:cs/>
        </w:rPr>
        <w:t xml:space="preserve"> ผลการดำเนินงาน และกระแสเงินสด</w:t>
      </w:r>
      <w:r w:rsidRPr="0013335C">
        <w:rPr>
          <w:rFonts w:ascii="Angsana New" w:hAnsi="Angsana New" w:cs="Angsana New" w:hint="cs"/>
        </w:rPr>
        <w:t xml:space="preserve"> </w:t>
      </w:r>
      <w:r w:rsidRPr="0013335C">
        <w:rPr>
          <w:rFonts w:ascii="Angsana New" w:hAnsi="Angsana New" w:cs="Angsana New" w:hint="cs"/>
          <w:cs/>
        </w:rPr>
        <w:t>สำหรับปีสิ้นสุดวันเดียวกันโดยถูกต้องตามที่ควร</w:t>
      </w:r>
      <w:r w:rsidR="005B619B" w:rsidRPr="0013335C">
        <w:rPr>
          <w:rFonts w:ascii="Angsana New" w:hAnsi="Angsana New" w:cs="Angsana New" w:hint="cs"/>
          <w:cs/>
        </w:rPr>
        <w:t xml:space="preserve">    </w:t>
      </w:r>
      <w:r w:rsidRPr="0013335C"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13335C" w:rsidRDefault="00AF3D2E" w:rsidP="00C17735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0D0707C9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5BA4E0" w14:textId="77777777" w:rsidR="00261569" w:rsidRPr="0013335C" w:rsidRDefault="00261569" w:rsidP="00261569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</w: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13335C">
        <w:rPr>
          <w:rFonts w:ascii="Angsana New" w:eastAsia="Calibri" w:hAnsi="Angsana New" w:hint="cs"/>
          <w:sz w:val="30"/>
          <w:szCs w:val="30"/>
        </w:rPr>
        <w:t xml:space="preserve"> </w:t>
      </w:r>
      <w:r w:rsidRPr="0013335C">
        <w:rPr>
          <w:rFonts w:ascii="Angsana New" w:eastAsia="Calibri" w:hAnsi="Angsana New" w:hint="cs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D11A56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66EC43E9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  <w:sectPr w:rsidR="00AF3D2E" w:rsidRPr="0013335C" w:rsidSect="00D04E6B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10F6266D" w14:textId="77777777" w:rsidR="00AF3D2E" w:rsidRPr="0013335C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13335C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13335C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2B071146" w14:textId="73D9832A" w:rsidR="00261569" w:rsidRPr="0013335C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  <w:r w:rsidRPr="0013335C">
        <w:rPr>
          <w:rFonts w:ascii="Angsana New" w:hAnsi="Angsana New" w:cs="Angsana New" w:hint="cs"/>
          <w:cs/>
        </w:rPr>
        <w:t>เรื่องสำคัญในการตรวจสอบคือเรื่องต่าง</w:t>
      </w:r>
      <w:r w:rsidR="0030782B">
        <w:rPr>
          <w:rFonts w:ascii="Angsana New" w:hAnsi="Angsana New" w:cs="Angsana New" w:hint="cs"/>
          <w:cs/>
        </w:rPr>
        <w:t xml:space="preserve"> </w:t>
      </w:r>
      <w:r w:rsidRPr="0013335C">
        <w:rPr>
          <w:rFonts w:ascii="Angsana New" w:hAnsi="Angsana New" w:cs="Angsana New" w:hint="cs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13335C" w:rsidRDefault="00AF3D2E" w:rsidP="00AF3D2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13335C" w14:paraId="41FC9F24" w14:textId="77777777" w:rsidTr="009F2EF3">
        <w:tc>
          <w:tcPr>
            <w:tcW w:w="9729" w:type="dxa"/>
            <w:gridSpan w:val="2"/>
            <w:shd w:val="clear" w:color="auto" w:fill="auto"/>
          </w:tcPr>
          <w:p w14:paraId="138A76CF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13335C" w14:paraId="198C515A" w14:textId="77777777" w:rsidTr="009F2EF3">
        <w:tc>
          <w:tcPr>
            <w:tcW w:w="9729" w:type="dxa"/>
            <w:gridSpan w:val="2"/>
            <w:shd w:val="clear" w:color="auto" w:fill="auto"/>
          </w:tcPr>
          <w:p w14:paraId="13720DE9" w14:textId="0A645BDD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อ้างถึงหมายเหตุข้อ 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A203D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C0522C" w:rsidRPr="00EA203D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Pr="00EA203D">
              <w:rPr>
                <w:rFonts w:ascii="Angsana New" w:hAnsi="Angsana New" w:hint="cs"/>
                <w:sz w:val="30"/>
                <w:szCs w:val="30"/>
                <w:cs/>
              </w:rPr>
              <w:t xml:space="preserve">) และ </w:t>
            </w:r>
            <w:r w:rsidR="005322FF" w:rsidRPr="005322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5322FF" w:rsidRPr="005322F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61569" w:rsidRPr="00EA203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61569" w:rsidRPr="00EA203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261569" w:rsidRPr="0013335C">
              <w:rPr>
                <w:rFonts w:ascii="Angsana New" w:hAnsi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13335C" w14:paraId="3E940798" w14:textId="77777777" w:rsidTr="009F2EF3">
        <w:tc>
          <w:tcPr>
            <w:tcW w:w="4675" w:type="dxa"/>
            <w:shd w:val="clear" w:color="auto" w:fill="auto"/>
          </w:tcPr>
          <w:p w14:paraId="3719BBE4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  <w:shd w:val="clear" w:color="auto" w:fill="auto"/>
          </w:tcPr>
          <w:p w14:paraId="7149FDA1" w14:textId="77777777" w:rsidR="00AF3D2E" w:rsidRPr="0013335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13335C" w14:paraId="66D89075" w14:textId="77777777" w:rsidTr="009F2EF3">
        <w:tc>
          <w:tcPr>
            <w:tcW w:w="4675" w:type="dxa"/>
          </w:tcPr>
          <w:p w14:paraId="4FF420AB" w14:textId="77777777" w:rsidR="00AF3D2E" w:rsidRPr="0013335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br w:type="textWrapping" w:clear="all"/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13335C" w:rsidRDefault="00AF3D2E" w:rsidP="00131D9A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13335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13335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น่าเชื่อถือ</w:t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</w:t>
            </w:r>
            <w:r w:rsidR="009618A4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="003519A4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</w:t>
            </w:r>
            <w:r w:rsidR="005744AD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13335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13335C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13335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ถัวเฉลี่ย</w:t>
            </w: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13335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0C531143" w14:textId="77777777" w:rsidR="00AF3D2E" w:rsidRPr="0013335C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9C9EDA9" w14:textId="77777777" w:rsidR="00AF3D2E" w:rsidRPr="0013335C" w:rsidRDefault="00AF3D2E" w:rsidP="00AF3D2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br w:type="page"/>
      </w: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13335C" w:rsidRDefault="00AF3D2E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D1CEFD2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แต่ไม่รวมถึงงบการเงิน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13335C" w:rsidRDefault="00261569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227295B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ความเห็นของข้าพเจ้าต่องบการเงิน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ไม่ครอบคลุมถึง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1D6F48F6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คือ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3335C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3335C">
        <w:rPr>
          <w:rFonts w:ascii="Angsana New" w:eastAsiaTheme="minorHAns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13335C" w:rsidRDefault="00AF3D2E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67D2C77" w14:textId="77777777" w:rsidR="00261569" w:rsidRPr="0013335C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13335C">
        <w:rPr>
          <w:rFonts w:ascii="Angsana New" w:eastAsiaTheme="minorHAns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13335C" w:rsidRDefault="00E67FDB" w:rsidP="00AF3D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8F2A336" w14:textId="77777777" w:rsidR="00261569" w:rsidRPr="0013335C" w:rsidRDefault="00261569" w:rsidP="0026156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3335C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47A2F3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8A8CBF" w14:textId="77777777" w:rsidR="00261569" w:rsidRPr="0013335C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29A2DC6" w14:textId="77777777" w:rsidR="00AF3D2E" w:rsidRPr="0013335C" w:rsidRDefault="00AF3D2E" w:rsidP="00AF3D2E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</w:p>
    <w:p w14:paraId="5FDADAF2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0E63D5" w14:textId="77777777" w:rsidR="00AF3D2E" w:rsidRPr="0013335C" w:rsidRDefault="00AF3D2E" w:rsidP="00AF3D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335C">
        <w:rPr>
          <w:rFonts w:ascii="Angsana New" w:hAnsi="Angsana New" w:hint="cs"/>
          <w:i/>
          <w:iCs/>
          <w:sz w:val="30"/>
          <w:szCs w:val="30"/>
          <w:cs/>
        </w:rPr>
        <w:br w:type="page"/>
      </w:r>
      <w:r w:rsidRPr="001333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13335C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A8831B" w14:textId="2538719E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13335C">
        <w:rPr>
          <w:rFonts w:ascii="Angsana New" w:eastAsia="Calibri" w:hAnsi="Angsana New" w:hint="cs"/>
          <w:sz w:val="30"/>
          <w:szCs w:val="30"/>
        </w:rPr>
        <w:br/>
      </w:r>
      <w:r w:rsidRPr="0013335C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13335C">
        <w:rPr>
          <w:rFonts w:ascii="Angsana New" w:eastAsia="Calibri" w:hAnsi="Angsana New" w:hint="cs"/>
          <w:sz w:val="30"/>
          <w:szCs w:val="30"/>
        </w:rPr>
        <w:br/>
      </w:r>
      <w:r w:rsidRPr="0013335C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335C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13335C">
        <w:rPr>
          <w:rFonts w:ascii="Angsana New" w:hAnsi="Angsana New" w:hint="cs"/>
          <w:sz w:val="30"/>
          <w:szCs w:val="30"/>
        </w:rPr>
        <w:br/>
      </w:r>
      <w:r w:rsidRPr="0013335C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13335C" w:rsidRDefault="00AF3D2E" w:rsidP="00AF3D2E">
      <w:pPr>
        <w:jc w:val="thaiDistribute"/>
        <w:rPr>
          <w:rFonts w:ascii="Angsana New" w:hAnsi="Angsana New"/>
          <w:sz w:val="30"/>
          <w:szCs w:val="30"/>
        </w:rPr>
      </w:pPr>
    </w:p>
    <w:p w14:paraId="591B8927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13335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335C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13335C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335C">
        <w:rPr>
          <w:rFonts w:ascii="Angsana New" w:hAnsi="Angsana New" w:hint="cs"/>
          <w:sz w:val="30"/>
          <w:szCs w:val="30"/>
          <w:cs/>
        </w:rPr>
        <w:t>ายใน</w:t>
      </w:r>
    </w:p>
    <w:p w14:paraId="3D03CB7D" w14:textId="77777777" w:rsidR="001202DF" w:rsidRPr="0013335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3335C">
        <w:rPr>
          <w:rFonts w:ascii="Angsana New" w:hAnsi="Angsana New" w:hint="cs"/>
          <w:sz w:val="30"/>
          <w:szCs w:val="30"/>
          <w:cs/>
        </w:rPr>
        <w:t>บริษัท</w:t>
      </w:r>
    </w:p>
    <w:p w14:paraId="55A24EA1" w14:textId="77777777" w:rsidR="001202DF" w:rsidRPr="0013335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3335C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62A63D0E" w:rsidR="00D04E6B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13335C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89AB888" w14:textId="72A62381" w:rsidR="001202DF" w:rsidRPr="0013335C" w:rsidRDefault="00D04E6B" w:rsidP="00D04E6B">
      <w:pPr>
        <w:spacing w:line="240" w:lineRule="auto"/>
        <w:rPr>
          <w:rFonts w:ascii="Angsana New" w:hAnsi="Angsana New" w:hint="cs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9AED53" w14:textId="77777777" w:rsidR="001202DF" w:rsidRPr="0013335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13335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13335C">
        <w:rPr>
          <w:rFonts w:ascii="Angsana New" w:hAnsi="Angsana New" w:hint="cs"/>
          <w:sz w:val="30"/>
          <w:szCs w:val="30"/>
        </w:rPr>
        <w:t xml:space="preserve"> </w:t>
      </w:r>
      <w:r w:rsidRPr="0013335C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13335C" w:rsidRDefault="00AF3D2E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0D5A46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3335C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234CF6EA" w14:textId="77777777" w:rsidR="001202DF" w:rsidRPr="0013335C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A92D6C" w14:textId="77777777" w:rsidR="001202DF" w:rsidRPr="0013335C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3335C">
        <w:rPr>
          <w:rFonts w:ascii="Angsana New" w:hAnsi="Angsana New" w:hint="cs"/>
          <w:sz w:val="30"/>
          <w:szCs w:val="30"/>
          <w:cs/>
        </w:rPr>
        <w:t>อิสระ</w:t>
      </w:r>
    </w:p>
    <w:p w14:paraId="27406DD7" w14:textId="77777777" w:rsidR="001202DF" w:rsidRPr="0013335C" w:rsidRDefault="001202DF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DC29044" w14:textId="77777777" w:rsidR="001202DF" w:rsidRPr="0013335C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  <w:r w:rsidRPr="0013335C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13335C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842DF5" w14:textId="77777777" w:rsidR="001202DF" w:rsidRPr="0013335C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E3D9E2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2A90B0" w14:textId="77777777" w:rsidR="00AF3D2E" w:rsidRPr="0013335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FD84C1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(</w:t>
      </w:r>
      <w:r w:rsidR="00771F56" w:rsidRPr="0013335C">
        <w:rPr>
          <w:rFonts w:ascii="Angsana New" w:hAnsi="Angsana New" w:hint="cs"/>
          <w:sz w:val="30"/>
          <w:szCs w:val="30"/>
          <w:cs/>
        </w:rPr>
        <w:t>โ</w:t>
      </w:r>
      <w:r w:rsidR="00A12161" w:rsidRPr="0013335C">
        <w:rPr>
          <w:rFonts w:ascii="Angsana New" w:hAnsi="Angsana New" w:hint="cs"/>
          <w:sz w:val="30"/>
          <w:szCs w:val="30"/>
          <w:cs/>
        </w:rPr>
        <w:t>ศ</w:t>
      </w:r>
      <w:r w:rsidR="00771F56" w:rsidRPr="0013335C">
        <w:rPr>
          <w:rFonts w:ascii="Angsana New" w:hAnsi="Angsana New" w:hint="cs"/>
          <w:sz w:val="30"/>
          <w:szCs w:val="30"/>
          <w:cs/>
        </w:rPr>
        <w:t>ภิษ</w:t>
      </w:r>
      <w:r w:rsidR="00A12161" w:rsidRPr="0013335C">
        <w:rPr>
          <w:rFonts w:ascii="Angsana New" w:hAnsi="Angsana New" w:hint="cs"/>
          <w:sz w:val="30"/>
          <w:szCs w:val="30"/>
          <w:cs/>
        </w:rPr>
        <w:t>ฐ์ พรหมพล</w:t>
      </w:r>
      <w:r w:rsidRPr="0013335C">
        <w:rPr>
          <w:rFonts w:ascii="Angsana New" w:hAnsi="Angsana New" w:hint="cs"/>
          <w:sz w:val="30"/>
          <w:szCs w:val="30"/>
          <w:cs/>
        </w:rPr>
        <w:t>)</w:t>
      </w:r>
    </w:p>
    <w:p w14:paraId="1ADAD1A2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7A8EE85" w14:textId="6D146768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  <w:lang w:val="en-US"/>
        </w:rPr>
      </w:pPr>
      <w:r w:rsidRPr="0013335C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5322FF" w:rsidRPr="005322FF">
        <w:rPr>
          <w:rFonts w:ascii="Angsana New" w:hAnsi="Angsana New" w:hint="cs"/>
          <w:sz w:val="30"/>
          <w:szCs w:val="30"/>
          <w:lang w:val="en-US"/>
        </w:rPr>
        <w:t>10042</w:t>
      </w:r>
    </w:p>
    <w:p w14:paraId="06D346C7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</w:p>
    <w:p w14:paraId="724EE754" w14:textId="77777777" w:rsidR="00AF3D2E" w:rsidRPr="0013335C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13335C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71CB9B4" w14:textId="29BF0844" w:rsidR="00AF3D2E" w:rsidRPr="0013335C" w:rsidRDefault="005322FF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5322FF">
        <w:rPr>
          <w:rFonts w:ascii="Angsana New" w:hAnsi="Angsana New"/>
          <w:sz w:val="30"/>
          <w:szCs w:val="30"/>
          <w:lang w:val="en-US"/>
        </w:rPr>
        <w:t>20</w:t>
      </w:r>
      <w:r w:rsidR="003865A4" w:rsidRPr="001E64D3">
        <w:rPr>
          <w:rFonts w:ascii="Angsana New" w:hAnsi="Angsana New"/>
          <w:sz w:val="30"/>
          <w:szCs w:val="30"/>
          <w:lang w:val="en-US"/>
        </w:rPr>
        <w:t xml:space="preserve"> </w:t>
      </w:r>
      <w:r w:rsidR="003865A4" w:rsidRPr="001E64D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322FF">
        <w:rPr>
          <w:rFonts w:ascii="Angsana New" w:hAnsi="Angsana New"/>
          <w:sz w:val="30"/>
          <w:szCs w:val="30"/>
          <w:lang w:val="en-US"/>
        </w:rPr>
        <w:t>2564</w:t>
      </w:r>
    </w:p>
    <w:p w14:paraId="5F8BC55C" w14:textId="1D3DC54D" w:rsidR="002260AE" w:rsidRPr="002260AE" w:rsidRDefault="002260AE" w:rsidP="003F26B2">
      <w:pPr>
        <w:tabs>
          <w:tab w:val="left" w:pos="550"/>
        </w:tabs>
        <w:rPr>
          <w:rFonts w:ascii="Angsana New" w:hAnsi="Angsana New"/>
          <w:sz w:val="30"/>
          <w:szCs w:val="30"/>
        </w:rPr>
      </w:pPr>
    </w:p>
    <w:sectPr w:rsidR="002260AE" w:rsidRPr="002260AE" w:rsidSect="00D7021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439D0" w14:textId="77777777" w:rsidR="006D1D60" w:rsidRDefault="006D1D60">
      <w:r>
        <w:separator/>
      </w:r>
    </w:p>
  </w:endnote>
  <w:endnote w:type="continuationSeparator" w:id="0">
    <w:p w14:paraId="6BC1E1A1" w14:textId="77777777" w:rsidR="006D1D60" w:rsidRDefault="006D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AB610" w14:textId="7E91C387" w:rsidR="00E804FA" w:rsidRDefault="00E804FA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5322FF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E804FA" w:rsidRDefault="00E804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EA19" w14:textId="77777777" w:rsidR="00E804FA" w:rsidRPr="00D63DD1" w:rsidRDefault="00E804FA" w:rsidP="009C6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C1F0E" w14:textId="77777777" w:rsidR="00D04E6B" w:rsidRPr="005F1339" w:rsidRDefault="00D04E6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322FF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CC004C6" w14:textId="77777777" w:rsidR="00D04E6B" w:rsidRPr="00783104" w:rsidRDefault="00D04E6B" w:rsidP="00F96CB4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CFE87" w14:textId="77777777" w:rsidR="006D1D60" w:rsidRDefault="006D1D60">
      <w:r>
        <w:separator/>
      </w:r>
    </w:p>
  </w:footnote>
  <w:footnote w:type="continuationSeparator" w:id="0">
    <w:p w14:paraId="6DC85B82" w14:textId="77777777" w:rsidR="006D1D60" w:rsidRDefault="006D1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C87F7" w14:textId="77777777" w:rsidR="00E804FA" w:rsidRPr="00791011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E804FA" w:rsidRPr="00791011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E804FA" w:rsidRPr="00791011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E804FA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E804FA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E804FA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E804FA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E804FA" w:rsidRPr="00791011" w:rsidRDefault="00E804FA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3BB81" w14:textId="638ADCFE" w:rsidR="00E804FA" w:rsidRDefault="00E804FA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14CF581" w14:textId="77777777" w:rsidR="00D04E6B" w:rsidRPr="000447D4" w:rsidRDefault="00D04E6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4"/>
  </w:num>
  <w:num w:numId="5">
    <w:abstractNumId w:val="12"/>
  </w:num>
  <w:num w:numId="6">
    <w:abstractNumId w:val="6"/>
  </w:num>
  <w:num w:numId="7">
    <w:abstractNumId w:val="13"/>
  </w:num>
  <w:num w:numId="8">
    <w:abstractNumId w:val="8"/>
  </w:num>
  <w:num w:numId="9">
    <w:abstractNumId w:val="1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C1E"/>
    <w:rsid w:val="00041E38"/>
    <w:rsid w:val="000425A0"/>
    <w:rsid w:val="00042827"/>
    <w:rsid w:val="00042D05"/>
    <w:rsid w:val="000432C0"/>
    <w:rsid w:val="00043CAC"/>
    <w:rsid w:val="00043EF5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2A3B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5067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3DDF"/>
    <w:rsid w:val="000A4224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1F0"/>
    <w:rsid w:val="000B1654"/>
    <w:rsid w:val="000B19A0"/>
    <w:rsid w:val="000B2BDA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22A"/>
    <w:rsid w:val="001171D2"/>
    <w:rsid w:val="001179EF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CF9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30D41"/>
    <w:rsid w:val="001312B8"/>
    <w:rsid w:val="0013165C"/>
    <w:rsid w:val="00131687"/>
    <w:rsid w:val="001319F1"/>
    <w:rsid w:val="00131D9A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A76"/>
    <w:rsid w:val="00143A89"/>
    <w:rsid w:val="00143C1A"/>
    <w:rsid w:val="00143DCC"/>
    <w:rsid w:val="00143E09"/>
    <w:rsid w:val="001445A8"/>
    <w:rsid w:val="00144782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4D3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E44"/>
    <w:rsid w:val="0019308F"/>
    <w:rsid w:val="00193591"/>
    <w:rsid w:val="0019379C"/>
    <w:rsid w:val="0019394D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C86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75C"/>
    <w:rsid w:val="00220024"/>
    <w:rsid w:val="00220330"/>
    <w:rsid w:val="00220988"/>
    <w:rsid w:val="00220C0C"/>
    <w:rsid w:val="00222064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2C3"/>
    <w:rsid w:val="002255D0"/>
    <w:rsid w:val="0022593C"/>
    <w:rsid w:val="00225D59"/>
    <w:rsid w:val="00226015"/>
    <w:rsid w:val="002260AE"/>
    <w:rsid w:val="002264F6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302"/>
    <w:rsid w:val="0023344D"/>
    <w:rsid w:val="0023360F"/>
    <w:rsid w:val="00233BF2"/>
    <w:rsid w:val="00233DD2"/>
    <w:rsid w:val="00234622"/>
    <w:rsid w:val="00234D57"/>
    <w:rsid w:val="00235164"/>
    <w:rsid w:val="002363E6"/>
    <w:rsid w:val="00237AA7"/>
    <w:rsid w:val="00237E04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4124"/>
    <w:rsid w:val="00254909"/>
    <w:rsid w:val="00255240"/>
    <w:rsid w:val="002552FE"/>
    <w:rsid w:val="0025543B"/>
    <w:rsid w:val="00255600"/>
    <w:rsid w:val="00255A29"/>
    <w:rsid w:val="00255B6D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B82"/>
    <w:rsid w:val="002A1E4C"/>
    <w:rsid w:val="002A2265"/>
    <w:rsid w:val="002A2D6A"/>
    <w:rsid w:val="002A2DFC"/>
    <w:rsid w:val="002A36A8"/>
    <w:rsid w:val="002A40CF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BB9"/>
    <w:rsid w:val="002D3021"/>
    <w:rsid w:val="002D31D3"/>
    <w:rsid w:val="002D384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E8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AE5"/>
    <w:rsid w:val="002F7D0A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5B89"/>
    <w:rsid w:val="00365FA4"/>
    <w:rsid w:val="0036613C"/>
    <w:rsid w:val="003665DF"/>
    <w:rsid w:val="0036661D"/>
    <w:rsid w:val="00366884"/>
    <w:rsid w:val="00366D74"/>
    <w:rsid w:val="0036725C"/>
    <w:rsid w:val="003675B1"/>
    <w:rsid w:val="00367924"/>
    <w:rsid w:val="003700E5"/>
    <w:rsid w:val="00370A73"/>
    <w:rsid w:val="0037121C"/>
    <w:rsid w:val="003713B7"/>
    <w:rsid w:val="00371405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EFB"/>
    <w:rsid w:val="00384F64"/>
    <w:rsid w:val="00385EB0"/>
    <w:rsid w:val="00385F76"/>
    <w:rsid w:val="003865A4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633"/>
    <w:rsid w:val="00396E7D"/>
    <w:rsid w:val="0039736C"/>
    <w:rsid w:val="0039754B"/>
    <w:rsid w:val="00397866"/>
    <w:rsid w:val="003978CF"/>
    <w:rsid w:val="003A01D4"/>
    <w:rsid w:val="003A082B"/>
    <w:rsid w:val="003A1855"/>
    <w:rsid w:val="003A1B0C"/>
    <w:rsid w:val="003A1C17"/>
    <w:rsid w:val="003A2D51"/>
    <w:rsid w:val="003A2E68"/>
    <w:rsid w:val="003A33EB"/>
    <w:rsid w:val="003A4006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146D"/>
    <w:rsid w:val="003B14E4"/>
    <w:rsid w:val="003B152F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DED"/>
    <w:rsid w:val="003E29BF"/>
    <w:rsid w:val="003E4008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B3"/>
    <w:rsid w:val="00421ACD"/>
    <w:rsid w:val="00422663"/>
    <w:rsid w:val="00423214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2546"/>
    <w:rsid w:val="00432E98"/>
    <w:rsid w:val="00432F12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E19"/>
    <w:rsid w:val="00441E84"/>
    <w:rsid w:val="00442132"/>
    <w:rsid w:val="00443577"/>
    <w:rsid w:val="004436F8"/>
    <w:rsid w:val="00443B64"/>
    <w:rsid w:val="00443EC7"/>
    <w:rsid w:val="00443EDA"/>
    <w:rsid w:val="00443FE4"/>
    <w:rsid w:val="00444403"/>
    <w:rsid w:val="00444628"/>
    <w:rsid w:val="0044495F"/>
    <w:rsid w:val="00445128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F3F"/>
    <w:rsid w:val="004A50C2"/>
    <w:rsid w:val="004A541C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1E77"/>
    <w:rsid w:val="00522335"/>
    <w:rsid w:val="00522B5E"/>
    <w:rsid w:val="00523B73"/>
    <w:rsid w:val="00523DFD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E45"/>
    <w:rsid w:val="00536F66"/>
    <w:rsid w:val="005372BE"/>
    <w:rsid w:val="00537319"/>
    <w:rsid w:val="00537367"/>
    <w:rsid w:val="0053759C"/>
    <w:rsid w:val="00537861"/>
    <w:rsid w:val="00540291"/>
    <w:rsid w:val="00540663"/>
    <w:rsid w:val="005406DD"/>
    <w:rsid w:val="0054096A"/>
    <w:rsid w:val="005409E8"/>
    <w:rsid w:val="00540E68"/>
    <w:rsid w:val="005417A6"/>
    <w:rsid w:val="00541E79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208C"/>
    <w:rsid w:val="00552673"/>
    <w:rsid w:val="00553A3F"/>
    <w:rsid w:val="00553BD2"/>
    <w:rsid w:val="00553BE9"/>
    <w:rsid w:val="00553C6D"/>
    <w:rsid w:val="00554CF9"/>
    <w:rsid w:val="005553F3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DF5"/>
    <w:rsid w:val="00562053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322E"/>
    <w:rsid w:val="005B3580"/>
    <w:rsid w:val="005B359C"/>
    <w:rsid w:val="005B3DEC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2D1"/>
    <w:rsid w:val="005C2445"/>
    <w:rsid w:val="005C2DCF"/>
    <w:rsid w:val="005C3486"/>
    <w:rsid w:val="005C382F"/>
    <w:rsid w:val="005C3CD1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F74"/>
    <w:rsid w:val="005E1B06"/>
    <w:rsid w:val="005E1BEB"/>
    <w:rsid w:val="005E1D94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22C"/>
    <w:rsid w:val="005F3AEF"/>
    <w:rsid w:val="005F3C18"/>
    <w:rsid w:val="005F3E8A"/>
    <w:rsid w:val="005F3F92"/>
    <w:rsid w:val="005F3FE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D97"/>
    <w:rsid w:val="0060635F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FCB"/>
    <w:rsid w:val="00617212"/>
    <w:rsid w:val="00617C20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800"/>
    <w:rsid w:val="00690D19"/>
    <w:rsid w:val="00690DCE"/>
    <w:rsid w:val="00691D3F"/>
    <w:rsid w:val="00691EC3"/>
    <w:rsid w:val="00691F10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21FF"/>
    <w:rsid w:val="006A2621"/>
    <w:rsid w:val="006A2F0A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6549"/>
    <w:rsid w:val="006B6905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337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CDD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099"/>
    <w:rsid w:val="0072262F"/>
    <w:rsid w:val="00722702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72B"/>
    <w:rsid w:val="00741888"/>
    <w:rsid w:val="007419B9"/>
    <w:rsid w:val="00741C7F"/>
    <w:rsid w:val="00741FBA"/>
    <w:rsid w:val="007422CF"/>
    <w:rsid w:val="007425B0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62FF"/>
    <w:rsid w:val="0075703F"/>
    <w:rsid w:val="0075730F"/>
    <w:rsid w:val="00757364"/>
    <w:rsid w:val="00757411"/>
    <w:rsid w:val="0075749D"/>
    <w:rsid w:val="007574D4"/>
    <w:rsid w:val="0075756E"/>
    <w:rsid w:val="00757D64"/>
    <w:rsid w:val="0076160F"/>
    <w:rsid w:val="00762386"/>
    <w:rsid w:val="0076265E"/>
    <w:rsid w:val="007629CC"/>
    <w:rsid w:val="007639B3"/>
    <w:rsid w:val="00764167"/>
    <w:rsid w:val="00764D12"/>
    <w:rsid w:val="0076549A"/>
    <w:rsid w:val="00765682"/>
    <w:rsid w:val="007656D0"/>
    <w:rsid w:val="00765B80"/>
    <w:rsid w:val="00765EAB"/>
    <w:rsid w:val="007663A4"/>
    <w:rsid w:val="007679E5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6157"/>
    <w:rsid w:val="00786269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5A9"/>
    <w:rsid w:val="00792666"/>
    <w:rsid w:val="007929EB"/>
    <w:rsid w:val="00793878"/>
    <w:rsid w:val="00793881"/>
    <w:rsid w:val="00793B9B"/>
    <w:rsid w:val="007940A0"/>
    <w:rsid w:val="007941E3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6AE9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A3B"/>
    <w:rsid w:val="007F2F6F"/>
    <w:rsid w:val="007F30BF"/>
    <w:rsid w:val="007F3447"/>
    <w:rsid w:val="007F3A91"/>
    <w:rsid w:val="007F3BFD"/>
    <w:rsid w:val="007F3F61"/>
    <w:rsid w:val="007F4584"/>
    <w:rsid w:val="007F4850"/>
    <w:rsid w:val="007F4DD1"/>
    <w:rsid w:val="007F508D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5D50"/>
    <w:rsid w:val="00805ED0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626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4BD"/>
    <w:rsid w:val="00892BC0"/>
    <w:rsid w:val="00892C6D"/>
    <w:rsid w:val="0089311B"/>
    <w:rsid w:val="008931F2"/>
    <w:rsid w:val="008934E9"/>
    <w:rsid w:val="00894B46"/>
    <w:rsid w:val="00894F26"/>
    <w:rsid w:val="008951A1"/>
    <w:rsid w:val="00895713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F71"/>
    <w:rsid w:val="008A64AD"/>
    <w:rsid w:val="008A6607"/>
    <w:rsid w:val="008A67BE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9B8"/>
    <w:rsid w:val="008B345A"/>
    <w:rsid w:val="008B36C7"/>
    <w:rsid w:val="008B391E"/>
    <w:rsid w:val="008B3A0B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E1"/>
    <w:rsid w:val="008C1EE8"/>
    <w:rsid w:val="008C226E"/>
    <w:rsid w:val="008C23C4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5837"/>
    <w:rsid w:val="008C5C08"/>
    <w:rsid w:val="008C6241"/>
    <w:rsid w:val="008C661D"/>
    <w:rsid w:val="008C766A"/>
    <w:rsid w:val="008C7DE9"/>
    <w:rsid w:val="008D03D6"/>
    <w:rsid w:val="008D0A1B"/>
    <w:rsid w:val="008D0D83"/>
    <w:rsid w:val="008D1383"/>
    <w:rsid w:val="008D155F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D0A"/>
    <w:rsid w:val="00923547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2"/>
    <w:rsid w:val="00934BE4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F6A"/>
    <w:rsid w:val="00955244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C7B"/>
    <w:rsid w:val="009B21D3"/>
    <w:rsid w:val="009B2983"/>
    <w:rsid w:val="009B2DD5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68A"/>
    <w:rsid w:val="009B5CC8"/>
    <w:rsid w:val="009B61DB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263"/>
    <w:rsid w:val="009C63BA"/>
    <w:rsid w:val="009C65CC"/>
    <w:rsid w:val="009C6652"/>
    <w:rsid w:val="009C6BFD"/>
    <w:rsid w:val="009C6F53"/>
    <w:rsid w:val="009C7BD2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1E"/>
    <w:rsid w:val="009E4699"/>
    <w:rsid w:val="009E4814"/>
    <w:rsid w:val="009E4A6E"/>
    <w:rsid w:val="009E4AEB"/>
    <w:rsid w:val="009E51B0"/>
    <w:rsid w:val="009E53D8"/>
    <w:rsid w:val="009E5EFF"/>
    <w:rsid w:val="009E5FE2"/>
    <w:rsid w:val="009E6523"/>
    <w:rsid w:val="009E65E1"/>
    <w:rsid w:val="009E6C7F"/>
    <w:rsid w:val="009E6EC2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F75"/>
    <w:rsid w:val="00A0021E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656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CB6"/>
    <w:rsid w:val="00A92981"/>
    <w:rsid w:val="00A92EAF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D1D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E02"/>
    <w:rsid w:val="00AC5EFE"/>
    <w:rsid w:val="00AC64AE"/>
    <w:rsid w:val="00AC6530"/>
    <w:rsid w:val="00AC6B0B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8AC"/>
    <w:rsid w:val="00B10ACC"/>
    <w:rsid w:val="00B10BDE"/>
    <w:rsid w:val="00B10C2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502E8"/>
    <w:rsid w:val="00B50D40"/>
    <w:rsid w:val="00B51089"/>
    <w:rsid w:val="00B5198A"/>
    <w:rsid w:val="00B51E03"/>
    <w:rsid w:val="00B51F24"/>
    <w:rsid w:val="00B525D5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419D"/>
    <w:rsid w:val="00B64203"/>
    <w:rsid w:val="00B6423A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91E"/>
    <w:rsid w:val="00B66AEB"/>
    <w:rsid w:val="00B66D9D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6EC"/>
    <w:rsid w:val="00B9574E"/>
    <w:rsid w:val="00B95C4D"/>
    <w:rsid w:val="00B95D3F"/>
    <w:rsid w:val="00B96124"/>
    <w:rsid w:val="00B961E7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9C8"/>
    <w:rsid w:val="00BC7B95"/>
    <w:rsid w:val="00BC7CC9"/>
    <w:rsid w:val="00BC7F12"/>
    <w:rsid w:val="00BD0CB8"/>
    <w:rsid w:val="00BD0FD2"/>
    <w:rsid w:val="00BD1168"/>
    <w:rsid w:val="00BD14C1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4A2A"/>
    <w:rsid w:val="00BD4DE8"/>
    <w:rsid w:val="00BD5279"/>
    <w:rsid w:val="00BD59AD"/>
    <w:rsid w:val="00BD63B8"/>
    <w:rsid w:val="00BD64CB"/>
    <w:rsid w:val="00BD6A1E"/>
    <w:rsid w:val="00BD6D21"/>
    <w:rsid w:val="00BD718F"/>
    <w:rsid w:val="00BD79D7"/>
    <w:rsid w:val="00BD7DAB"/>
    <w:rsid w:val="00BD7FBB"/>
    <w:rsid w:val="00BE0256"/>
    <w:rsid w:val="00BE0466"/>
    <w:rsid w:val="00BE0479"/>
    <w:rsid w:val="00BE06DF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6B2"/>
    <w:rsid w:val="00BF2412"/>
    <w:rsid w:val="00BF2777"/>
    <w:rsid w:val="00BF28B4"/>
    <w:rsid w:val="00BF2AB3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633A"/>
    <w:rsid w:val="00BF636C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5FAF"/>
    <w:rsid w:val="00C3647B"/>
    <w:rsid w:val="00C36757"/>
    <w:rsid w:val="00C36F20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270C"/>
    <w:rsid w:val="00C42867"/>
    <w:rsid w:val="00C42923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C8E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90653"/>
    <w:rsid w:val="00C90F88"/>
    <w:rsid w:val="00C91056"/>
    <w:rsid w:val="00C9175C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29E"/>
    <w:rsid w:val="00C946A8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4599"/>
    <w:rsid w:val="00CB4F78"/>
    <w:rsid w:val="00CB5164"/>
    <w:rsid w:val="00CB53E3"/>
    <w:rsid w:val="00CB55F5"/>
    <w:rsid w:val="00CB5C2D"/>
    <w:rsid w:val="00CB5ECE"/>
    <w:rsid w:val="00CB5F64"/>
    <w:rsid w:val="00CB5F86"/>
    <w:rsid w:val="00CB6254"/>
    <w:rsid w:val="00CB639E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9A4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31D6"/>
    <w:rsid w:val="00CE3637"/>
    <w:rsid w:val="00CE377B"/>
    <w:rsid w:val="00CE3835"/>
    <w:rsid w:val="00CE3B18"/>
    <w:rsid w:val="00CE3CD1"/>
    <w:rsid w:val="00CE420C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CC0"/>
    <w:rsid w:val="00D02DC6"/>
    <w:rsid w:val="00D0335E"/>
    <w:rsid w:val="00D03AD5"/>
    <w:rsid w:val="00D03BB1"/>
    <w:rsid w:val="00D03F38"/>
    <w:rsid w:val="00D04965"/>
    <w:rsid w:val="00D04BF9"/>
    <w:rsid w:val="00D04CE0"/>
    <w:rsid w:val="00D04E6B"/>
    <w:rsid w:val="00D04F24"/>
    <w:rsid w:val="00D0528E"/>
    <w:rsid w:val="00D0553A"/>
    <w:rsid w:val="00D056EF"/>
    <w:rsid w:val="00D05798"/>
    <w:rsid w:val="00D05C70"/>
    <w:rsid w:val="00D06852"/>
    <w:rsid w:val="00D06901"/>
    <w:rsid w:val="00D06A85"/>
    <w:rsid w:val="00D07467"/>
    <w:rsid w:val="00D07B7A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258"/>
    <w:rsid w:val="00D2262E"/>
    <w:rsid w:val="00D22D80"/>
    <w:rsid w:val="00D23709"/>
    <w:rsid w:val="00D23C60"/>
    <w:rsid w:val="00D2423D"/>
    <w:rsid w:val="00D24450"/>
    <w:rsid w:val="00D24C82"/>
    <w:rsid w:val="00D25463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49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22C"/>
    <w:rsid w:val="00D50B22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777D"/>
    <w:rsid w:val="00D67F27"/>
    <w:rsid w:val="00D700D9"/>
    <w:rsid w:val="00D7021C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4BA"/>
    <w:rsid w:val="00D73550"/>
    <w:rsid w:val="00D7381A"/>
    <w:rsid w:val="00D73C98"/>
    <w:rsid w:val="00D744AE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12"/>
    <w:rsid w:val="00D97B7B"/>
    <w:rsid w:val="00D97CCF"/>
    <w:rsid w:val="00D97E65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4D1"/>
    <w:rsid w:val="00E03E1C"/>
    <w:rsid w:val="00E03F62"/>
    <w:rsid w:val="00E041EE"/>
    <w:rsid w:val="00E05123"/>
    <w:rsid w:val="00E05FF9"/>
    <w:rsid w:val="00E06222"/>
    <w:rsid w:val="00E066E0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C86"/>
    <w:rsid w:val="00E21086"/>
    <w:rsid w:val="00E215F0"/>
    <w:rsid w:val="00E21937"/>
    <w:rsid w:val="00E21F1E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81C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BA8"/>
    <w:rsid w:val="00E8703D"/>
    <w:rsid w:val="00E8720C"/>
    <w:rsid w:val="00E874F8"/>
    <w:rsid w:val="00E87A52"/>
    <w:rsid w:val="00E87A90"/>
    <w:rsid w:val="00E87CF9"/>
    <w:rsid w:val="00E87DD4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16D"/>
    <w:rsid w:val="00EA1436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46B"/>
    <w:rsid w:val="00ED597E"/>
    <w:rsid w:val="00ED6200"/>
    <w:rsid w:val="00ED630E"/>
    <w:rsid w:val="00ED67F7"/>
    <w:rsid w:val="00ED6CA4"/>
    <w:rsid w:val="00ED6CAA"/>
    <w:rsid w:val="00ED709B"/>
    <w:rsid w:val="00ED714E"/>
    <w:rsid w:val="00ED73D2"/>
    <w:rsid w:val="00ED7E26"/>
    <w:rsid w:val="00ED7EFB"/>
    <w:rsid w:val="00EE068E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4F9F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124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ABA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603D"/>
    <w:rsid w:val="00FB63AA"/>
    <w:rsid w:val="00FB64DD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4E1"/>
    <w:rsid w:val="00FC7B85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</Pages>
  <Words>2195</Words>
  <Characters>8337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2021-05-13T06:16:00Z</cp:lastPrinted>
  <dcterms:created xsi:type="dcterms:W3CDTF">2021-05-18T19:00:00Z</dcterms:created>
  <dcterms:modified xsi:type="dcterms:W3CDTF">2021-05-18T19:07:00Z</dcterms:modified>
</cp:coreProperties>
</file>