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13335C" w14:paraId="3DA328C0" w14:textId="77777777" w:rsidTr="00941D0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13335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13335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13335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13335C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หน้า</w:t>
            </w:r>
          </w:p>
        </w:tc>
      </w:tr>
      <w:tr w:rsidR="00941D06" w:rsidRPr="0013335C" w14:paraId="4208F849" w14:textId="77777777" w:rsidTr="00941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13335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13335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13335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13335C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5756E" w:rsidRPr="00723A8D" w14:paraId="42869E6A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108B1E9A" w:rsidR="0075756E" w:rsidRPr="0013335C" w:rsidRDefault="005322FF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20AEAC0C" w:rsidR="0075756E" w:rsidRPr="00723A8D" w:rsidRDefault="005322FF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723A8D" w14:paraId="4E5BE734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6F542175" w:rsidR="0075756E" w:rsidRPr="0013335C" w:rsidRDefault="005322FF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B8F9DD7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918" w:type="dxa"/>
            <w:shd w:val="clear" w:color="auto" w:fill="auto"/>
          </w:tcPr>
          <w:p w14:paraId="7FA74055" w14:textId="0C968270" w:rsidR="0075756E" w:rsidRPr="00723A8D" w:rsidRDefault="005322FF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DD38ED" w:rsidRPr="00723A8D" w14:paraId="3C2484C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BC5C70" w14:textId="4730EDF9" w:rsidR="00DD38ED" w:rsidRPr="0013335C" w:rsidRDefault="005322FF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7F32F71C" w14:textId="77777777" w:rsidR="00DD38ED" w:rsidRPr="0013335C" w:rsidRDefault="00DD38ED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13EDB21" w14:textId="11A33A69" w:rsidR="00DD38ED" w:rsidRPr="0013335C" w:rsidRDefault="00E1166A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66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  <w:tc>
          <w:tcPr>
            <w:tcW w:w="1918" w:type="dxa"/>
            <w:shd w:val="clear" w:color="auto" w:fill="auto"/>
          </w:tcPr>
          <w:p w14:paraId="43695D13" w14:textId="737F3F92" w:rsidR="00DD38ED" w:rsidRPr="00723A8D" w:rsidRDefault="005322FF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75756E" w:rsidRPr="00723A8D" w14:paraId="41A3342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C18624" w14:textId="4EF5ED2D" w:rsidR="0075756E" w:rsidRPr="0013335C" w:rsidRDefault="005322FF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3943DB29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B3B83B1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918" w:type="dxa"/>
            <w:shd w:val="clear" w:color="auto" w:fill="auto"/>
          </w:tcPr>
          <w:p w14:paraId="3538084D" w14:textId="20D1CE67" w:rsidR="0075756E" w:rsidRPr="00723A8D" w:rsidRDefault="005322FF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</w:tr>
      <w:tr w:rsidR="00B25980" w:rsidRPr="00723A8D" w14:paraId="065B4E2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2321821D" w:rsidR="00B25980" w:rsidRPr="0013335C" w:rsidRDefault="005322FF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F48EDBC" w14:textId="77777777" w:rsidR="00B25980" w:rsidRPr="0013335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B25980" w:rsidRPr="0013335C" w:rsidRDefault="00B25980" w:rsidP="00B25980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43880513" w:rsidR="00B25980" w:rsidRPr="00723A8D" w:rsidRDefault="005322FF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C153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B25980" w:rsidRPr="00723A8D" w14:paraId="19B1F55C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D13EBF" w14:textId="541D9201" w:rsidR="00B25980" w:rsidRPr="0013335C" w:rsidRDefault="005322FF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316121C5" w14:textId="77777777" w:rsidR="00B25980" w:rsidRPr="0013335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6594A1F" w14:textId="77777777" w:rsidR="00B25980" w:rsidRPr="0013335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18" w:type="dxa"/>
            <w:shd w:val="clear" w:color="auto" w:fill="auto"/>
          </w:tcPr>
          <w:p w14:paraId="5A7D7302" w14:textId="142F38CB" w:rsidR="00B25980" w:rsidRPr="00723A8D" w:rsidRDefault="005322FF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="000C4F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A80656" w:rsidRPr="00723A8D" w14:paraId="7A5435A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C1B9F" w14:textId="467C25B8" w:rsidR="00A80656" w:rsidRPr="00A80656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5DBC690B" w14:textId="77777777" w:rsidR="00A80656" w:rsidRPr="00A80656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016B360" w14:textId="4D8A10B2" w:rsidR="00A80656" w:rsidRPr="00A80656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06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8" w:type="dxa"/>
            <w:shd w:val="clear" w:color="auto" w:fill="auto"/>
          </w:tcPr>
          <w:p w14:paraId="21EC1E54" w14:textId="459060DA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A80656" w:rsidRPr="00723A8D" w14:paraId="1223688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9C6B1F" w14:textId="78E0E907" w:rsidR="00A80656" w:rsidRPr="00A80656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0AC63126" w14:textId="77777777" w:rsidR="00A80656" w:rsidRPr="00A80656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0582AB6" w14:textId="77777777" w:rsidR="00A80656" w:rsidRPr="00A80656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06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18" w:type="dxa"/>
            <w:shd w:val="clear" w:color="auto" w:fill="auto"/>
          </w:tcPr>
          <w:p w14:paraId="016B72E5" w14:textId="4D532904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A80656" w:rsidRPr="00723A8D" w14:paraId="7F9344F1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5AD47525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5261D09A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  <w:shd w:val="clear" w:color="auto" w:fill="auto"/>
          </w:tcPr>
          <w:p w14:paraId="63604711" w14:textId="2E1F386A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A80656" w:rsidRPr="00723A8D" w14:paraId="1F98CAD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C8D5B9" w14:textId="3579527E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45" w:type="dxa"/>
          </w:tcPr>
          <w:p w14:paraId="66BC03EE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5EFA69D" w14:textId="77777777" w:rsidR="00A80656" w:rsidRPr="0013335C" w:rsidRDefault="00A80656" w:rsidP="00A80656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918" w:type="dxa"/>
            <w:shd w:val="clear" w:color="auto" w:fill="auto"/>
          </w:tcPr>
          <w:p w14:paraId="65D7B71D" w14:textId="4FD307B4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A80656" w:rsidRPr="00723A8D" w14:paraId="1943AD1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60B02763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616D1C47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918" w:type="dxa"/>
            <w:shd w:val="clear" w:color="auto" w:fill="auto"/>
          </w:tcPr>
          <w:p w14:paraId="62A61A16" w14:textId="23A24422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</w:t>
            </w:r>
          </w:p>
        </w:tc>
      </w:tr>
      <w:tr w:rsidR="00A80656" w:rsidRPr="00723A8D" w14:paraId="35A70718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9DF454" w14:textId="7D91D75E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1FB301C6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57D8CE" w14:textId="71E8AEE1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48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8" w:type="dxa"/>
            <w:shd w:val="clear" w:color="auto" w:fill="auto"/>
          </w:tcPr>
          <w:p w14:paraId="12252271" w14:textId="17E7D39D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53</w:t>
            </w:r>
          </w:p>
        </w:tc>
      </w:tr>
      <w:tr w:rsidR="00A80656" w:rsidRPr="00723A8D" w14:paraId="7DA82AB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54F352" w14:textId="64434E12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5A077D0F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C559458" w14:textId="7A9C75A4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18" w:type="dxa"/>
            <w:shd w:val="clear" w:color="auto" w:fill="auto"/>
          </w:tcPr>
          <w:p w14:paraId="2A28E364" w14:textId="30581446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54</w:t>
            </w:r>
          </w:p>
        </w:tc>
      </w:tr>
      <w:tr w:rsidR="00A80656" w:rsidRPr="00723A8D" w14:paraId="17E96155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7AF7C9" w14:textId="1A829280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03809D16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816F7E8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918" w:type="dxa"/>
            <w:shd w:val="clear" w:color="auto" w:fill="auto"/>
          </w:tcPr>
          <w:p w14:paraId="243171D9" w14:textId="2C99D52F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</w:t>
            </w:r>
          </w:p>
        </w:tc>
      </w:tr>
      <w:tr w:rsidR="00A80656" w:rsidRPr="00723A8D" w14:paraId="2D954C0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47C900" w14:textId="65652989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2FF6FE03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7B7A0E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18" w:type="dxa"/>
            <w:shd w:val="clear" w:color="auto" w:fill="auto"/>
          </w:tcPr>
          <w:p w14:paraId="69063111" w14:textId="3F457A6F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56</w:t>
            </w:r>
          </w:p>
        </w:tc>
      </w:tr>
      <w:tr w:rsidR="00A80656" w:rsidRPr="00723A8D" w14:paraId="48166A75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9306EE" w14:textId="5140906A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4A7DB67F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3CEFE67" w14:textId="11479368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918" w:type="dxa"/>
            <w:shd w:val="clear" w:color="auto" w:fill="auto"/>
          </w:tcPr>
          <w:p w14:paraId="47028E35" w14:textId="1FF868FB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="00505E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A80656" w:rsidRPr="00723A8D" w14:paraId="79A02386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FEF73A" w14:textId="1451C11C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65F350D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D830A69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918" w:type="dxa"/>
            <w:shd w:val="clear" w:color="auto" w:fill="auto"/>
          </w:tcPr>
          <w:p w14:paraId="2733646B" w14:textId="0AD57563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</w:t>
            </w:r>
          </w:p>
        </w:tc>
      </w:tr>
      <w:tr w:rsidR="00A80656" w:rsidRPr="00723A8D" w14:paraId="24E5FBD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146A2738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3663FBEA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5F99A89A" w14:textId="2136A431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A80656" w:rsidRPr="00723A8D" w14:paraId="66B9478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FBC738" w14:textId="7100A51B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45" w:type="dxa"/>
          </w:tcPr>
          <w:p w14:paraId="47166DD5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28070F3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918" w:type="dxa"/>
            <w:shd w:val="clear" w:color="auto" w:fill="auto"/>
          </w:tcPr>
          <w:p w14:paraId="5479FBAF" w14:textId="35381338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63</w:t>
            </w:r>
          </w:p>
        </w:tc>
      </w:tr>
      <w:tr w:rsidR="00A80656" w:rsidRPr="00723A8D" w14:paraId="3B2078A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F92562" w14:textId="25F3758D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45" w:type="dxa"/>
          </w:tcPr>
          <w:p w14:paraId="2D1C14AB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951A589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918" w:type="dxa"/>
            <w:shd w:val="clear" w:color="auto" w:fill="auto"/>
          </w:tcPr>
          <w:p w14:paraId="3C484233" w14:textId="75580A61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</w:t>
            </w:r>
          </w:p>
        </w:tc>
      </w:tr>
      <w:tr w:rsidR="00A80656" w:rsidRPr="00723A8D" w14:paraId="424D77A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C1FF4D" w14:textId="51549B7B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186C1C3E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6844640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918" w:type="dxa"/>
            <w:shd w:val="clear" w:color="auto" w:fill="auto"/>
          </w:tcPr>
          <w:p w14:paraId="1B87C2EB" w14:textId="2315D2DE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65</w:t>
            </w:r>
          </w:p>
        </w:tc>
      </w:tr>
      <w:tr w:rsidR="00A80656" w:rsidRPr="00723A8D" w14:paraId="35D3476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7CF06553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21FDC2D0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446A1C7A" w14:textId="48E322A1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66</w:t>
            </w:r>
          </w:p>
        </w:tc>
      </w:tr>
      <w:tr w:rsidR="00A80656" w:rsidRPr="00723A8D" w14:paraId="7451A71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79836" w14:textId="08B93059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7246F5E7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7549827" w14:textId="4B03639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096D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918" w:type="dxa"/>
            <w:shd w:val="clear" w:color="auto" w:fill="auto"/>
          </w:tcPr>
          <w:p w14:paraId="735DE61C" w14:textId="4178A607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</w:t>
            </w:r>
          </w:p>
        </w:tc>
      </w:tr>
      <w:tr w:rsidR="00A80656" w:rsidRPr="00723A8D" w14:paraId="67C7E33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854047" w14:textId="2764F6E5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41FFD2E9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E4B1CE0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729F63E3" w14:textId="53D9622B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</w:t>
            </w:r>
          </w:p>
        </w:tc>
      </w:tr>
      <w:tr w:rsidR="00A80656" w:rsidRPr="00723A8D" w14:paraId="1BF32A2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658B06" w14:textId="5CF2A6A9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45" w:type="dxa"/>
          </w:tcPr>
          <w:p w14:paraId="24936CA7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BC05BB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3634A037" w14:textId="41A65661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</w:t>
            </w:r>
          </w:p>
        </w:tc>
      </w:tr>
      <w:tr w:rsidR="00A80656" w:rsidRPr="00723A8D" w14:paraId="4414E0A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DBCAF5" w14:textId="401EE924" w:rsidR="00A80656" w:rsidRPr="0013335C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0505E98E" w14:textId="77777777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EDDAA2D" w14:textId="07B67D8B" w:rsidR="00A80656" w:rsidRPr="0013335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4FD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918" w:type="dxa"/>
            <w:shd w:val="clear" w:color="auto" w:fill="auto"/>
          </w:tcPr>
          <w:p w14:paraId="28D66607" w14:textId="521E92CF" w:rsidR="00A80656" w:rsidRPr="00723A8D" w:rsidRDefault="005322FF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="003637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374858" w:rsidRPr="00723A8D" w14:paraId="248D497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A61C7F" w14:textId="73114402" w:rsidR="00374858" w:rsidRPr="0013335C" w:rsidRDefault="005322FF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1A022A8" w14:textId="77777777" w:rsidR="00374858" w:rsidRPr="0013335C" w:rsidRDefault="00374858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5E5DCC" w14:textId="77777777" w:rsidR="00374858" w:rsidRPr="0013335C" w:rsidRDefault="00374858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2A4141FD" w14:textId="78D71FCC" w:rsidR="00374858" w:rsidRPr="00723A8D" w:rsidRDefault="005322FF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="003637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</w:tr>
    </w:tbl>
    <w:p w14:paraId="6262C3AD" w14:textId="77777777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sz w:val="30"/>
          <w:szCs w:val="30"/>
        </w:rPr>
        <w:br w:type="page"/>
      </w:r>
      <w:r w:rsidRPr="0013335C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F9A243" w14:textId="77777777" w:rsidR="00471CCE" w:rsidRPr="0013335C" w:rsidRDefault="00471CCE" w:rsidP="00D0081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D292B8" w14:textId="26996831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D444C3" w:rsidRPr="0013335C">
        <w:rPr>
          <w:rFonts w:ascii="Angsana New" w:hAnsi="Angsana New" w:hint="cs"/>
          <w:sz w:val="30"/>
          <w:szCs w:val="30"/>
          <w:cs/>
        </w:rPr>
        <w:t>คณะ</w:t>
      </w:r>
      <w:r w:rsidRPr="0013335C">
        <w:rPr>
          <w:rFonts w:ascii="Angsana New" w:hAnsi="Angsana New" w:hint="cs"/>
          <w:sz w:val="30"/>
          <w:szCs w:val="30"/>
          <w:cs/>
        </w:rPr>
        <w:t>กรรมการเมื่อ</w:t>
      </w:r>
      <w:r w:rsidRPr="00473AF7">
        <w:rPr>
          <w:rFonts w:ascii="Angsana New" w:hAnsi="Angsana New" w:hint="cs"/>
          <w:sz w:val="30"/>
          <w:szCs w:val="30"/>
          <w:cs/>
        </w:rPr>
        <w:t>วันที่</w:t>
      </w:r>
      <w:r w:rsidR="00C10994" w:rsidRPr="00473AF7">
        <w:rPr>
          <w:rFonts w:ascii="Angsana New" w:hAnsi="Angsana New"/>
          <w:sz w:val="30"/>
          <w:szCs w:val="30"/>
        </w:rPr>
        <w:t xml:space="preserve"> </w:t>
      </w:r>
      <w:r w:rsidR="00C10994" w:rsidRPr="00473AF7">
        <w:rPr>
          <w:rFonts w:ascii="Angsana New" w:hAnsi="Angsana New"/>
          <w:sz w:val="30"/>
          <w:szCs w:val="30"/>
          <w:lang w:val="en-US"/>
        </w:rPr>
        <w:t xml:space="preserve"> </w:t>
      </w:r>
      <w:r w:rsidR="005322FF" w:rsidRPr="005322FF">
        <w:rPr>
          <w:rFonts w:ascii="Angsana New" w:hAnsi="Angsana New"/>
          <w:sz w:val="30"/>
          <w:szCs w:val="30"/>
          <w:lang w:val="en-US"/>
        </w:rPr>
        <w:t>20</w:t>
      </w:r>
      <w:r w:rsidR="00C10994" w:rsidRPr="00473AF7">
        <w:rPr>
          <w:rFonts w:ascii="Angsana New" w:hAnsi="Angsana New"/>
          <w:sz w:val="30"/>
          <w:szCs w:val="30"/>
          <w:lang w:val="en-US"/>
        </w:rPr>
        <w:t xml:space="preserve"> </w:t>
      </w:r>
      <w:r w:rsidR="00C10994" w:rsidRPr="00473AF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322FF" w:rsidRPr="005322FF">
        <w:rPr>
          <w:rFonts w:ascii="Angsana New" w:hAnsi="Angsana New"/>
          <w:sz w:val="30"/>
          <w:szCs w:val="30"/>
          <w:lang w:val="en-US"/>
        </w:rPr>
        <w:t>2564</w:t>
      </w:r>
    </w:p>
    <w:p w14:paraId="09538766" w14:textId="77777777" w:rsidR="00471CCE" w:rsidRPr="0013335C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13335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13335C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AF1EAB" w14:textId="1B64F823" w:rsidR="00471CCE" w:rsidRPr="0013335C" w:rsidRDefault="00471CCE" w:rsidP="00810BE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บริษัท กันยงอีเลคทริก จำกัด (มหาชน) </w:t>
      </w:r>
      <w:r w:rsidRPr="0013335C">
        <w:rPr>
          <w:rFonts w:ascii="Angsana New" w:hAnsi="Angsana New" w:hint="cs"/>
          <w:sz w:val="30"/>
          <w:szCs w:val="30"/>
        </w:rPr>
        <w:t>“</w:t>
      </w:r>
      <w:r w:rsidRPr="0013335C">
        <w:rPr>
          <w:rFonts w:ascii="Angsana New" w:hAnsi="Angsana New" w:hint="cs"/>
          <w:sz w:val="30"/>
          <w:szCs w:val="30"/>
          <w:cs/>
        </w:rPr>
        <w:t>บริษัท</w:t>
      </w:r>
      <w:r w:rsidRPr="0013335C">
        <w:rPr>
          <w:rFonts w:ascii="Angsana New" w:hAnsi="Angsana New" w:hint="cs"/>
          <w:sz w:val="30"/>
          <w:szCs w:val="30"/>
        </w:rPr>
        <w:t>”</w:t>
      </w:r>
      <w:r w:rsidRPr="0013335C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5538A" w:rsidRPr="0013335C">
        <w:rPr>
          <w:rFonts w:ascii="Angsana New" w:hAnsi="Angsana New" w:hint="cs"/>
          <w:sz w:val="30"/>
          <w:szCs w:val="30"/>
          <w:cs/>
        </w:rPr>
        <w:t>และจดทะเบียนกับ</w:t>
      </w:r>
      <w:r w:rsidR="00E87A90" w:rsidRPr="0013335C">
        <w:rPr>
          <w:rFonts w:ascii="Angsana New" w:hAnsi="Angsana New" w:hint="cs"/>
          <w:sz w:val="30"/>
          <w:szCs w:val="30"/>
          <w:cs/>
        </w:rPr>
        <w:br w:type="textWrapping" w:clear="all"/>
      </w:r>
      <w:r w:rsidR="00F5538A" w:rsidRPr="0013335C">
        <w:rPr>
          <w:rFonts w:ascii="Angsana New" w:hAnsi="Angsana New" w:hint="cs"/>
          <w:sz w:val="30"/>
          <w:szCs w:val="30"/>
          <w:cs/>
        </w:rPr>
        <w:t>ตลาดหลักทรัพย์แห่งประเทศไทยเมื่อเดือน</w:t>
      </w:r>
      <w:r w:rsidR="00F5538A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2536</w:t>
      </w:r>
      <w:r w:rsidR="00F5538A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โดยมีที่อยู่จดทะเบียนของบริษัท</w:t>
      </w:r>
      <w:r w:rsidRPr="0013335C">
        <w:rPr>
          <w:rFonts w:ascii="Angsana New" w:hAnsi="Angsana New" w:hint="cs"/>
          <w:sz w:val="30"/>
          <w:szCs w:val="30"/>
          <w:cs/>
        </w:rPr>
        <w:t xml:space="preserve">ตั้งอยู่เลขที่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67</w:t>
      </w:r>
      <w:r w:rsidRPr="0013335C">
        <w:rPr>
          <w:rFonts w:ascii="Angsana New" w:hAnsi="Angsana New" w:hint="cs"/>
          <w:sz w:val="30"/>
          <w:szCs w:val="30"/>
          <w:cs/>
        </w:rPr>
        <w:t xml:space="preserve"> หมู่</w:t>
      </w:r>
      <w:r w:rsidR="003476C7" w:rsidRPr="0013335C">
        <w:rPr>
          <w:rFonts w:ascii="Angsana New" w:hAnsi="Angsana New" w:hint="cs"/>
          <w:sz w:val="30"/>
          <w:szCs w:val="30"/>
          <w:cs/>
        </w:rPr>
        <w:t>ที่</w:t>
      </w:r>
      <w:r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11</w:t>
      </w:r>
      <w:r w:rsidRPr="0013335C">
        <w:rPr>
          <w:rFonts w:ascii="Angsana New" w:hAnsi="Angsana New" w:hint="cs"/>
          <w:sz w:val="30"/>
          <w:szCs w:val="30"/>
          <w:cs/>
        </w:rPr>
        <w:t xml:space="preserve"> ถนน</w:t>
      </w:r>
      <w:r w:rsidR="00E87A90" w:rsidRPr="0013335C">
        <w:rPr>
          <w:rFonts w:ascii="Angsana New" w:hAnsi="Angsana New" w:hint="cs"/>
          <w:sz w:val="30"/>
          <w:szCs w:val="30"/>
          <w:cs/>
        </w:rPr>
        <w:t xml:space="preserve">เทพรัตน </w:t>
      </w:r>
      <w:r w:rsidR="003476C7" w:rsidRPr="0013335C">
        <w:rPr>
          <w:rFonts w:ascii="Angsana New" w:hAnsi="Angsana New" w:hint="cs"/>
          <w:sz w:val="30"/>
          <w:szCs w:val="30"/>
          <w:cs/>
        </w:rPr>
        <w:t>กม.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20</w:t>
      </w:r>
      <w:r w:rsidR="003476C7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ตำบลบางโฉลง อำเภอบางพลี จังหวัดสมุทรปราการ</w:t>
      </w:r>
    </w:p>
    <w:p w14:paraId="2238661B" w14:textId="77777777" w:rsidR="00471CCE" w:rsidRPr="0013335C" w:rsidRDefault="00471CCE" w:rsidP="00D0081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8B1E76F" w14:textId="33EE9CEB" w:rsidR="00471CCE" w:rsidRPr="0013335C" w:rsidRDefault="00402159" w:rsidP="00471CC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F5538A" w:rsidRPr="0013335C">
        <w:rPr>
          <w:rFonts w:ascii="Angsana New" w:hAnsi="Angsana New" w:hint="cs"/>
          <w:sz w:val="30"/>
          <w:szCs w:val="30"/>
          <w:cs/>
          <w:lang w:val="en-US"/>
        </w:rPr>
        <w:t>ใหญ่ใ</w:t>
      </w:r>
      <w:r w:rsidR="003F6713" w:rsidRPr="0013335C">
        <w:rPr>
          <w:rFonts w:ascii="Angsana New" w:hAnsi="Angsana New" w:hint="cs"/>
          <w:sz w:val="30"/>
          <w:szCs w:val="30"/>
          <w:cs/>
        </w:rPr>
        <w:t>นระหว่างปี</w:t>
      </w:r>
      <w:r w:rsidR="00B37E7A" w:rsidRPr="0013335C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471CCE" w:rsidRPr="0013335C">
        <w:rPr>
          <w:rFonts w:ascii="Angsana New" w:hAnsi="Angsana New" w:hint="cs"/>
          <w:sz w:val="30"/>
          <w:szCs w:val="30"/>
          <w:lang w:val="en-US"/>
        </w:rPr>
        <w:t>Mitsubishi Electric Corporation</w:t>
      </w:r>
      <w:r w:rsidR="00471CCE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D16A7D" w:rsidRPr="0013335C">
        <w:rPr>
          <w:rFonts w:ascii="Angsana New" w:hAnsi="Angsana New" w:hint="cs"/>
          <w:sz w:val="30"/>
          <w:szCs w:val="30"/>
          <w:cs/>
        </w:rPr>
        <w:t xml:space="preserve">(ถือหุ้นร้อยละ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45</w:t>
      </w:r>
      <w:r w:rsidR="00D97E65" w:rsidRPr="00143A89">
        <w:rPr>
          <w:rFonts w:ascii="Angsana New" w:hAnsi="Angsana New" w:hint="cs"/>
          <w:sz w:val="30"/>
          <w:szCs w:val="30"/>
          <w:lang w:val="en-US"/>
        </w:rPr>
        <w:t>.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70</w:t>
      </w:r>
      <w:r w:rsidR="00D16A7D" w:rsidRPr="0013335C">
        <w:rPr>
          <w:rFonts w:ascii="Angsana New" w:hAnsi="Angsana New" w:hint="cs"/>
          <w:sz w:val="30"/>
          <w:szCs w:val="30"/>
          <w:cs/>
        </w:rPr>
        <w:t>)</w:t>
      </w:r>
      <w:r w:rsidR="00D16A7D" w:rsidRPr="0013335C">
        <w:rPr>
          <w:rFonts w:ascii="Angsana New" w:hAnsi="Angsana New" w:hint="cs"/>
          <w:sz w:val="30"/>
          <w:szCs w:val="30"/>
        </w:rPr>
        <w:t xml:space="preserve"> </w:t>
      </w:r>
      <w:r w:rsidR="00471CCE" w:rsidRPr="0013335C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ซึ่งเป็นนิติบุคคลที่จัดตั้งขึ้นในประเทศญี่ปุ่น</w:t>
      </w:r>
    </w:p>
    <w:p w14:paraId="0C086E0F" w14:textId="77777777" w:rsidR="00471CCE" w:rsidRPr="0013335C" w:rsidRDefault="00471CCE" w:rsidP="00D0081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A72FC08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บริษัทดำเ</w:t>
      </w:r>
      <w:r w:rsidR="00A5544D" w:rsidRPr="0013335C">
        <w:rPr>
          <w:rFonts w:ascii="Angsana New" w:hAnsi="Angsana New" w:hint="cs"/>
          <w:sz w:val="30"/>
          <w:szCs w:val="30"/>
          <w:cs/>
        </w:rPr>
        <w:t>นินธุรกิจหลักเกี่ยวกับการ</w:t>
      </w:r>
      <w:r w:rsidRPr="0013335C">
        <w:rPr>
          <w:rFonts w:ascii="Angsana New" w:hAnsi="Angsana New" w:hint="cs"/>
          <w:sz w:val="30"/>
          <w:szCs w:val="30"/>
          <w:cs/>
        </w:rPr>
        <w:t>ผลิตและจำหน่ายเครื่องใช้ไฟฟ้าภายในบ้าน ภายใต้เครื่องหมายการค้า</w:t>
      </w:r>
      <w:r w:rsidR="00540663" w:rsidRPr="0013335C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13335C">
        <w:rPr>
          <w:rFonts w:ascii="Angsana New" w:hAnsi="Angsana New" w:hint="cs"/>
          <w:sz w:val="30"/>
          <w:szCs w:val="30"/>
        </w:rPr>
        <w:t>“</w:t>
      </w:r>
      <w:r w:rsidRPr="0013335C">
        <w:rPr>
          <w:rFonts w:ascii="Angsana New" w:hAnsi="Angsana New" w:hint="cs"/>
          <w:sz w:val="30"/>
          <w:szCs w:val="30"/>
          <w:cs/>
        </w:rPr>
        <w:t>มิตซูบิชิ</w:t>
      </w:r>
      <w:r w:rsidRPr="0013335C">
        <w:rPr>
          <w:rFonts w:ascii="Angsana New" w:hAnsi="Angsana New" w:hint="cs"/>
          <w:sz w:val="30"/>
          <w:szCs w:val="30"/>
        </w:rPr>
        <w:t>”</w:t>
      </w:r>
      <w:r w:rsidRPr="0013335C">
        <w:rPr>
          <w:rFonts w:ascii="Angsana New" w:hAnsi="Angsana New" w:hint="cs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13335C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77777777" w:rsidR="00471CCE" w:rsidRPr="0013335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20BFD3F0" w14:textId="77777777" w:rsidR="00471CCE" w:rsidRPr="0013335C" w:rsidRDefault="00471CCE" w:rsidP="00A13F0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325A47" w14:textId="77777777" w:rsidR="00471CCE" w:rsidRPr="0013335C" w:rsidRDefault="00471CCE" w:rsidP="008D1DB0">
      <w:pPr>
        <w:numPr>
          <w:ilvl w:val="0"/>
          <w:numId w:val="3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78BE498E" w14:textId="77777777" w:rsidR="00471CCE" w:rsidRPr="00D04F24" w:rsidRDefault="00471CCE" w:rsidP="00A13F0A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718BEDA" w14:textId="77777777" w:rsidR="00471CCE" w:rsidRPr="0013335C" w:rsidRDefault="00471CCE" w:rsidP="00471CCE">
      <w:pPr>
        <w:tabs>
          <w:tab w:val="left" w:pos="45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96E7D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B5E8B2F" w14:textId="77777777" w:rsidR="00471CCE" w:rsidRPr="00D04F24" w:rsidRDefault="00471CCE" w:rsidP="00D0081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50E69B0" w14:textId="04ED1970" w:rsidR="00AD0093" w:rsidRPr="0013335C" w:rsidRDefault="00AD0093" w:rsidP="00AD0093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มาตรฐานการรายงานทางการเงินหลายฉบับ</w:t>
      </w:r>
      <w:r w:rsidR="00772FC4" w:rsidRPr="0013335C">
        <w:rPr>
          <w:rFonts w:ascii="Angsana New" w:hAnsi="Angsana New" w:hint="cs"/>
          <w:sz w:val="30"/>
          <w:szCs w:val="30"/>
          <w:cs/>
        </w:rPr>
        <w:t>ได้มีการออกและปรับปรุงใหม่</w:t>
      </w:r>
      <w:r w:rsidRPr="0013335C">
        <w:rPr>
          <w:rFonts w:ascii="Angsana New" w:hAnsi="Angsana New" w:hint="cs"/>
          <w:sz w:val="30"/>
          <w:szCs w:val="30"/>
          <w:cs/>
        </w:rPr>
        <w:t xml:space="preserve"> ซึ่งมีผลบังคับใช้ตั้งแต่รอบระยะเวลาบัญชีที่เร</w:t>
      </w:r>
      <w:r w:rsidR="00D06901" w:rsidRPr="0013335C">
        <w:rPr>
          <w:rFonts w:ascii="Angsana New" w:hAnsi="Angsana New" w:hint="cs"/>
          <w:sz w:val="30"/>
          <w:szCs w:val="30"/>
          <w:cs/>
        </w:rPr>
        <w:t xml:space="preserve">ิ่มในหรือหลังวันที่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</w:t>
      </w:r>
      <w:r w:rsidR="00D06901" w:rsidRPr="0013335C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</w:t>
      </w:r>
      <w:r w:rsidR="005322FF" w:rsidRPr="005322FF">
        <w:rPr>
          <w:rFonts w:ascii="Angsana New" w:hAnsi="Angsana New"/>
          <w:sz w:val="30"/>
          <w:szCs w:val="30"/>
          <w:lang w:val="en-US"/>
        </w:rPr>
        <w:t>3</w:t>
      </w:r>
      <w:r w:rsidRPr="0013335C">
        <w:rPr>
          <w:rFonts w:ascii="Angsana New" w:hAnsi="Angsana New" w:hint="cs"/>
          <w:sz w:val="30"/>
          <w:szCs w:val="30"/>
          <w:cs/>
        </w:rPr>
        <w:t xml:space="preserve"> การ</w:t>
      </w:r>
      <w:r w:rsidR="00772FC4" w:rsidRPr="0013335C">
        <w:rPr>
          <w:rFonts w:ascii="Angsana New" w:hAnsi="Angsana New" w:hint="cs"/>
          <w:sz w:val="30"/>
          <w:szCs w:val="30"/>
          <w:cs/>
        </w:rPr>
        <w:t>ถือ</w:t>
      </w:r>
      <w:r w:rsidRPr="0013335C">
        <w:rPr>
          <w:rFonts w:ascii="Angsana New" w:hAnsi="Angsana New" w:hint="cs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</w:t>
      </w:r>
      <w:r w:rsidR="0038148B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744DEF" w:rsidRPr="00744DEF">
        <w:rPr>
          <w:rFonts w:ascii="Angsana New" w:hAnsi="Angsana New"/>
          <w:sz w:val="30"/>
          <w:szCs w:val="30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="005322FF" w:rsidRPr="005322FF">
        <w:rPr>
          <w:rFonts w:ascii="Angsana New" w:hAnsi="Angsana New"/>
          <w:sz w:val="30"/>
          <w:szCs w:val="30"/>
          <w:lang w:val="en-US"/>
        </w:rPr>
        <w:t>3</w:t>
      </w:r>
    </w:p>
    <w:p w14:paraId="36A89B2F" w14:textId="6976388B" w:rsidR="00D35F39" w:rsidRPr="0013335C" w:rsidRDefault="00D04F24" w:rsidP="001747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/>
      </w:r>
      <w:r w:rsidR="003E7AF5" w:rsidRPr="003E7AF5">
        <w:rPr>
          <w:rFonts w:ascii="Angsana New" w:hAnsi="Angsana New"/>
          <w:spacing w:val="-2"/>
          <w:sz w:val="30"/>
          <w:szCs w:val="30"/>
          <w:cs/>
        </w:rPr>
        <w:t xml:space="preserve"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="00744DEF" w:rsidRPr="00744DEF">
        <w:rPr>
          <w:rFonts w:ascii="Angsana New" w:hAnsi="Angsana New"/>
          <w:spacing w:val="-2"/>
          <w:sz w:val="30"/>
          <w:szCs w:val="30"/>
          <w:cs/>
        </w:rPr>
        <w:t>บริษัทคาดว่าไม่มีผลกระทบที่มีสาระสำคัญต่องบการเงินในงวดที่ถือปฏิบัติ</w:t>
      </w:r>
    </w:p>
    <w:p w14:paraId="7D561EC8" w14:textId="77777777" w:rsidR="00DF0FDE" w:rsidRPr="00143A89" w:rsidRDefault="00DF0FDE" w:rsidP="00A13F0A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6BE7CE26" w14:textId="77777777" w:rsidR="00471CCE" w:rsidRPr="0013335C" w:rsidRDefault="00471CCE" w:rsidP="008D1DB0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สกุลเงินที่</w:t>
      </w:r>
      <w:r w:rsidR="00D35F39" w:rsidRPr="0013335C">
        <w:rPr>
          <w:rFonts w:ascii="Angsana New" w:hAnsi="Angsana New" w:hint="cs"/>
          <w:i/>
          <w:iCs/>
          <w:sz w:val="30"/>
          <w:szCs w:val="30"/>
          <w:cs/>
        </w:rPr>
        <w:t>ใช้ในการดำเนินงานและ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t>นำเสนองบการเงิน</w:t>
      </w:r>
    </w:p>
    <w:p w14:paraId="36DC6C6F" w14:textId="77777777" w:rsidR="00471CCE" w:rsidRPr="0013335C" w:rsidRDefault="00471CCE" w:rsidP="00A13F0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138B611" w14:textId="48AF22CF" w:rsidR="009D0A12" w:rsidRPr="0013335C" w:rsidRDefault="0056421C" w:rsidP="00A13F0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งบการเงินนี้</w:t>
      </w:r>
      <w:r w:rsidR="003E7AF5">
        <w:rPr>
          <w:rFonts w:ascii="Angsana New" w:hAnsi="Angsana New" w:hint="cs"/>
          <w:sz w:val="30"/>
          <w:szCs w:val="30"/>
          <w:cs/>
        </w:rPr>
        <w:t>นำเสนอ</w:t>
      </w:r>
      <w:r w:rsidRPr="0013335C">
        <w:rPr>
          <w:rFonts w:ascii="Angsana New" w:hAnsi="Angsana New" w:hint="cs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</w:t>
      </w:r>
    </w:p>
    <w:p w14:paraId="37AD788D" w14:textId="77777777" w:rsidR="0056421C" w:rsidRPr="0013335C" w:rsidRDefault="0056421C" w:rsidP="00A13F0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4F692EA" w14:textId="77777777" w:rsidR="00471CCE" w:rsidRPr="0013335C" w:rsidRDefault="00133117" w:rsidP="008D1DB0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526EDEBE" w14:textId="77777777" w:rsidR="00471CCE" w:rsidRPr="0013335C" w:rsidRDefault="00471CCE" w:rsidP="00A13F0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4011730" w14:textId="36B29BEB" w:rsidR="00C93B68" w:rsidRPr="0013335C" w:rsidRDefault="00471CCE" w:rsidP="00C93B6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3335C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56421C" w:rsidRPr="0013335C">
        <w:rPr>
          <w:rFonts w:ascii="Angsana New" w:hAnsi="Angsana New" w:hint="cs"/>
          <w:sz w:val="30"/>
          <w:szCs w:val="30"/>
          <w:cs/>
        </w:rPr>
        <w:t>การ</w:t>
      </w:r>
      <w:r w:rsidRPr="0013335C">
        <w:rPr>
          <w:rFonts w:ascii="Angsana New" w:hAnsi="Angsana New" w:hint="cs"/>
          <w:sz w:val="30"/>
          <w:szCs w:val="30"/>
          <w:cs/>
        </w:rPr>
        <w:t xml:space="preserve">และข้อสมมติหลายประการ </w:t>
      </w:r>
      <w:r w:rsidR="0056421C" w:rsidRPr="0013335C">
        <w:rPr>
          <w:rFonts w:ascii="Angsana New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bookmarkStart w:id="0" w:name="_Hlk31810007"/>
      <w:r w:rsidR="009C6263">
        <w:rPr>
          <w:rFonts w:ascii="Angsana New" w:hAnsi="Angsana New"/>
          <w:sz w:val="30"/>
          <w:szCs w:val="30"/>
        </w:rPr>
        <w:t xml:space="preserve"> </w:t>
      </w:r>
      <w:r w:rsidR="009C6263">
        <w:rPr>
          <w:rFonts w:ascii="Angsana New" w:hAnsi="Angsana New" w:hint="cs"/>
          <w:sz w:val="30"/>
          <w:szCs w:val="30"/>
          <w:cs/>
        </w:rPr>
        <w:t>ข้อมูลที่เกี่ยวข้องกับเรื่องดังกล่าว ได้เปิดเผยในหมายเหตุข้อต่อไปนี้</w:t>
      </w:r>
    </w:p>
    <w:bookmarkEnd w:id="0"/>
    <w:p w14:paraId="7842A175" w14:textId="77777777" w:rsidR="009B6B1C" w:rsidRPr="009E461E" w:rsidRDefault="009B6B1C" w:rsidP="009E461E">
      <w:pPr>
        <w:tabs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540" w:type="dxa"/>
        <w:tblLook w:val="04A0" w:firstRow="1" w:lastRow="0" w:firstColumn="1" w:lastColumn="0" w:noHBand="0" w:noVBand="1"/>
      </w:tblPr>
      <w:tblGrid>
        <w:gridCol w:w="1890"/>
        <w:gridCol w:w="7290"/>
      </w:tblGrid>
      <w:tr w:rsidR="00E2203E" w14:paraId="4DFC5D32" w14:textId="77777777" w:rsidTr="009B6B1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CD3CDC" w14:textId="49C51BC5" w:rsidR="00E2203E" w:rsidRPr="00AD5566" w:rsidRDefault="005322FF" w:rsidP="00E2203E">
            <w:pPr>
              <w:tabs>
                <w:tab w:val="left" w:pos="720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</w:t>
            </w:r>
          </w:p>
        </w:tc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FA4BD3B" w14:textId="686C4BD2" w:rsidR="00E2203E" w:rsidRPr="009A48C0" w:rsidRDefault="00E2203E" w:rsidP="00E2203E">
            <w:pPr>
              <w:tabs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eastAsia="MS Mincho" w:hAnsiTheme="majorBidi"/>
                <w:b/>
                <w:sz w:val="30"/>
                <w:szCs w:val="30"/>
                <w:cs/>
                <w:lang w:eastAsia="en-GB"/>
              </w:rPr>
            </w:pPr>
            <w:r w:rsidRPr="00AD556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การรับรู้รายการและการวัดมูลค่าประมาณการหนี้สิน และหนี้สินที่อาจเกิดขึ้น 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 </w:t>
            </w:r>
          </w:p>
        </w:tc>
      </w:tr>
      <w:tr w:rsidR="00E2203E" w14:paraId="0B04D9DA" w14:textId="77777777" w:rsidTr="009B6B1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B2FC2D6" w14:textId="5C01E00E" w:rsidR="00E2203E" w:rsidRDefault="005322FF" w:rsidP="00E2203E">
            <w:pPr>
              <w:tabs>
                <w:tab w:val="left" w:pos="720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</w:t>
            </w:r>
          </w:p>
        </w:tc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2525146" w14:textId="2CA04F38" w:rsidR="00E2203E" w:rsidRPr="006455D0" w:rsidRDefault="00E2203E" w:rsidP="00E2203E">
            <w:pPr>
              <w:tabs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455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9B2E16" w14:paraId="6DE7D09A" w14:textId="77777777" w:rsidTr="009B6B1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8930A4" w14:textId="677FDE79" w:rsidR="009B2E16" w:rsidRPr="00C41CE0" w:rsidRDefault="005322FF" w:rsidP="009B2E16">
            <w:pPr>
              <w:tabs>
                <w:tab w:val="left" w:pos="720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</w:t>
            </w:r>
          </w:p>
        </w:tc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31BD5D9" w14:textId="45E6E808" w:rsidR="009B2E16" w:rsidRPr="006455D0" w:rsidRDefault="009B2E16" w:rsidP="009B2E16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2203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0FF4BC2D" w14:textId="77777777" w:rsidR="00607128" w:rsidRPr="006455D0" w:rsidRDefault="00607128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8CB3AA1" w14:textId="77777777" w:rsidR="00E1166A" w:rsidRPr="00A80656" w:rsidRDefault="00E1166A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A80656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7794DB05" w14:textId="77777777" w:rsidR="00E1166A" w:rsidRPr="00A80656" w:rsidRDefault="00E1166A" w:rsidP="00E1166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A35949" w14:textId="19AC8ECE" w:rsidR="00E1166A" w:rsidRPr="00A80656" w:rsidRDefault="00E1166A" w:rsidP="00E1166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0656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2563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บริษัทได้ถือปฏิบัติตามมาตรฐานการรายงานทางการเงินกลุ่มเครื่องมือทางการเงินและ</w:t>
      </w:r>
      <w:r w:rsidRPr="00A80656">
        <w:rPr>
          <w:rFonts w:ascii="Angsana New" w:hAnsi="Angsana New" w:hint="cs"/>
          <w:sz w:val="30"/>
          <w:szCs w:val="30"/>
        </w:rPr>
        <w:t xml:space="preserve">TFRS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16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>เป็นครั้งแรก</w:t>
      </w:r>
    </w:p>
    <w:p w14:paraId="29A512C6" w14:textId="77777777" w:rsidR="00E1166A" w:rsidRPr="00A80656" w:rsidRDefault="00E1166A" w:rsidP="00E1166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CDF3D2" w14:textId="77777777" w:rsidR="00E1166A" w:rsidRPr="00A80656" w:rsidRDefault="00E1166A" w:rsidP="008D1DB0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8065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440F9A7A" w14:textId="77777777" w:rsidR="00E1166A" w:rsidRPr="00C337F1" w:rsidRDefault="00E1166A" w:rsidP="00E1166A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lang w:val="en-US"/>
        </w:rPr>
      </w:pPr>
    </w:p>
    <w:p w14:paraId="25A61656" w14:textId="55764773" w:rsidR="00E1166A" w:rsidRPr="00A80656" w:rsidRDefault="00E1166A" w:rsidP="00E1166A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lang w:val="en-US"/>
        </w:rPr>
      </w:pPr>
      <w:r w:rsidRPr="00A80656">
        <w:rPr>
          <w:rFonts w:ascii="Angsana New" w:hAnsi="Angsana New" w:hint="cs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5322FF" w:rsidRPr="005322FF">
        <w:rPr>
          <w:rFonts w:ascii="Angsana New" w:hAnsi="Angsana New" w:hint="cs"/>
          <w:lang w:val="en-US"/>
        </w:rPr>
        <w:t>1</w:t>
      </w:r>
      <w:r w:rsidRPr="00A80656">
        <w:rPr>
          <w:rFonts w:ascii="Angsana New" w:hAnsi="Angsana New" w:hint="cs"/>
        </w:rPr>
        <w:t xml:space="preserve"> </w:t>
      </w:r>
      <w:r w:rsidRPr="00A80656">
        <w:rPr>
          <w:rFonts w:ascii="Angsana New" w:hAnsi="Angsana New" w:hint="cs"/>
          <w:cs/>
        </w:rPr>
        <w:t xml:space="preserve">เมษายน </w:t>
      </w:r>
      <w:r w:rsidR="005322FF" w:rsidRPr="005322FF">
        <w:rPr>
          <w:rFonts w:ascii="Angsana New" w:hAnsi="Angsana New" w:hint="cs"/>
          <w:lang w:val="en-US"/>
        </w:rPr>
        <w:t>2563</w:t>
      </w:r>
      <w:r w:rsidRPr="00A80656">
        <w:rPr>
          <w:rFonts w:ascii="Angsana New" w:hAnsi="Angsana New" w:hint="cs"/>
        </w:rPr>
        <w:t xml:space="preserve"> </w:t>
      </w:r>
      <w:r w:rsidRPr="00A80656">
        <w:rPr>
          <w:rFonts w:ascii="Angsana New" w:hAnsi="Angsana New" w:hint="cs"/>
          <w:cs/>
        </w:rPr>
        <w:t>ดังนั้น บริษัทจึง</w:t>
      </w:r>
      <w:r w:rsidRPr="00A80656">
        <w:rPr>
          <w:rFonts w:ascii="Angsana New" w:hAnsi="Angsana New" w:hint="cs"/>
          <w:cs/>
        </w:rPr>
        <w:br/>
        <w:t>ไม่ปรับปรุงข้อมูลที่นำเสนอในปี</w:t>
      </w:r>
      <w:r w:rsidRPr="00A80656">
        <w:rPr>
          <w:rFonts w:ascii="Angsana New" w:hAnsi="Angsana New" w:hint="cs"/>
        </w:rPr>
        <w:t xml:space="preserve"> </w:t>
      </w:r>
      <w:r w:rsidR="005322FF" w:rsidRPr="005322FF">
        <w:rPr>
          <w:rFonts w:ascii="Angsana New" w:hAnsi="Angsana New" w:hint="cs"/>
          <w:lang w:val="en-US"/>
        </w:rPr>
        <w:t>256</w:t>
      </w:r>
      <w:r w:rsidR="005322FF" w:rsidRPr="005322FF">
        <w:rPr>
          <w:rFonts w:ascii="Angsana New" w:hAnsi="Angsana New"/>
          <w:lang w:val="en-US"/>
        </w:rPr>
        <w:t>2</w:t>
      </w:r>
      <w:r w:rsidRPr="00A80656">
        <w:rPr>
          <w:rFonts w:ascii="Angsana New" w:hAnsi="Angsana New" w:hint="cs"/>
          <w:cs/>
          <w:lang w:val="en-US"/>
        </w:rPr>
        <w:t xml:space="preserve"> ทั้งนี้ บริษัทไม่มีผลกระทบที่ต้องปรับปรุงกับกำไรสะสม ณ </w:t>
      </w:r>
      <w:r w:rsidRPr="00A80656">
        <w:rPr>
          <w:rFonts w:ascii="Angsana New" w:hAnsi="Angsana New" w:hint="cs"/>
          <w:cs/>
        </w:rPr>
        <w:t xml:space="preserve">วันที่ </w:t>
      </w:r>
      <w:r w:rsidRPr="00A80656">
        <w:rPr>
          <w:rFonts w:ascii="Angsana New" w:hAnsi="Angsana New" w:hint="cs"/>
          <w:cs/>
        </w:rPr>
        <w:br/>
      </w:r>
      <w:r w:rsidR="005322FF" w:rsidRPr="005322FF">
        <w:rPr>
          <w:rFonts w:ascii="Angsana New" w:hAnsi="Angsana New" w:hint="cs"/>
          <w:lang w:val="en-US"/>
        </w:rPr>
        <w:t>1</w:t>
      </w:r>
      <w:r w:rsidRPr="00A80656">
        <w:rPr>
          <w:rFonts w:ascii="Angsana New" w:hAnsi="Angsana New" w:hint="cs"/>
          <w:cs/>
          <w:lang w:val="en-US"/>
        </w:rPr>
        <w:t xml:space="preserve"> เมษายน </w:t>
      </w:r>
      <w:r w:rsidR="005322FF" w:rsidRPr="005322FF">
        <w:rPr>
          <w:rFonts w:ascii="Angsana New" w:hAnsi="Angsana New" w:hint="cs"/>
          <w:lang w:val="en-US"/>
        </w:rPr>
        <w:t>2563</w:t>
      </w:r>
    </w:p>
    <w:p w14:paraId="5355150A" w14:textId="77777777" w:rsidR="00EB72DE" w:rsidRDefault="00EB72DE" w:rsidP="00E1166A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</w:rPr>
      </w:pPr>
    </w:p>
    <w:p w14:paraId="7AF378F4" w14:textId="77777777" w:rsidR="00EB72DE" w:rsidRDefault="00EB72DE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rFonts w:ascii="Angsana New" w:hAnsi="Angsana New"/>
          <w:cs/>
          <w:lang w:val="en-US"/>
        </w:rPr>
        <w:br w:type="page"/>
      </w:r>
    </w:p>
    <w:p w14:paraId="57ADA4E5" w14:textId="021501D2" w:rsidR="00E1166A" w:rsidRPr="00A80656" w:rsidRDefault="00E1166A" w:rsidP="00E1166A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  <w:cs/>
        </w:rPr>
      </w:pPr>
      <w:r w:rsidRPr="00A80656">
        <w:rPr>
          <w:rFonts w:ascii="Angsana New" w:hAnsi="Angsana New" w:hint="cs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80656">
        <w:rPr>
          <w:rFonts w:ascii="Angsana New" w:hAnsi="Angsana New" w:hint="cs"/>
        </w:rPr>
        <w:t xml:space="preserve"> </w:t>
      </w:r>
      <w:r w:rsidRPr="00A80656">
        <w:rPr>
          <w:rFonts w:ascii="Angsana New" w:hAnsi="Angsana New" w:hint="cs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B9BBE6E" w14:textId="77777777" w:rsidR="00E1166A" w:rsidRPr="00A80656" w:rsidRDefault="00E1166A" w:rsidP="00E1166A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cs/>
        </w:rPr>
      </w:pPr>
    </w:p>
    <w:p w14:paraId="60E5689C" w14:textId="77777777" w:rsidR="00E1166A" w:rsidRPr="00A80656" w:rsidRDefault="00E1166A" w:rsidP="008D1DB0">
      <w:pPr>
        <w:pStyle w:val="ListParagraph"/>
        <w:numPr>
          <w:ilvl w:val="0"/>
          <w:numId w:val="15"/>
        </w:numPr>
        <w:tabs>
          <w:tab w:val="clear" w:pos="1644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A80656">
        <w:rPr>
          <w:rFonts w:ascii="Angsana New" w:hAnsi="Angsana New" w:hint="cs"/>
          <w:sz w:val="30"/>
          <w:szCs w:val="30"/>
          <w:cs/>
          <w:lang w:val="th-TH" w:eastAsia="x-none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BEB2307" w14:textId="77777777" w:rsidR="00E1166A" w:rsidRPr="00A80656" w:rsidRDefault="00E1166A" w:rsidP="00E1166A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</w:rPr>
      </w:pPr>
    </w:p>
    <w:p w14:paraId="66ABB522" w14:textId="7B29EF07" w:rsidR="00E1166A" w:rsidRPr="00A80656" w:rsidRDefault="00E1166A" w:rsidP="00E116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A80656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5322FF" w:rsidRPr="005322FF">
        <w:rPr>
          <w:rFonts w:ascii="Angsana New" w:hAnsi="Angsana New" w:hint="cs"/>
          <w:sz w:val="30"/>
          <w:szCs w:val="30"/>
        </w:rPr>
        <w:t>9</w:t>
      </w:r>
      <w:r w:rsidRPr="00A80656">
        <w:rPr>
          <w:rFonts w:ascii="Angsana New" w:hAnsi="Angsana New" w:hint="cs"/>
          <w:sz w:val="30"/>
          <w:szCs w:val="30"/>
        </w:rPr>
        <w:t xml:space="preserve"> (“TFRS </w:t>
      </w:r>
      <w:r w:rsidR="005322FF" w:rsidRPr="005322FF">
        <w:rPr>
          <w:rFonts w:ascii="Angsana New" w:hAnsi="Angsana New" w:hint="cs"/>
          <w:sz w:val="30"/>
          <w:szCs w:val="30"/>
        </w:rPr>
        <w:t>9</w:t>
      </w:r>
      <w:r w:rsidRPr="00A80656">
        <w:rPr>
          <w:rFonts w:ascii="Angsana New" w:hAnsi="Angsana New" w:hint="cs"/>
          <w:sz w:val="30"/>
          <w:szCs w:val="30"/>
        </w:rPr>
        <w:t xml:space="preserve">”) </w:t>
      </w:r>
      <w:r w:rsidRPr="00A80656"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 w:rsidR="005322FF" w:rsidRPr="005322FF">
        <w:rPr>
          <w:rFonts w:ascii="Angsana New" w:hAnsi="Angsana New" w:hint="cs"/>
          <w:sz w:val="30"/>
          <w:szCs w:val="30"/>
        </w:rPr>
        <w:t>3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>ประเภท ได้แก่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A80656">
        <w:rPr>
          <w:rFonts w:ascii="Angsana New" w:hAnsi="Angsana New" w:hint="cs"/>
          <w:sz w:val="30"/>
          <w:szCs w:val="30"/>
        </w:rPr>
        <w:t>(FVOCI)</w:t>
      </w:r>
      <w:r w:rsidRPr="00A80656"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A80656">
        <w:rPr>
          <w:rFonts w:ascii="Angsana New" w:hAnsi="Angsana New" w:hint="cs"/>
          <w:sz w:val="30"/>
          <w:szCs w:val="30"/>
        </w:rPr>
        <w:t xml:space="preserve"> (FVTPL) </w:t>
      </w:r>
      <w:r w:rsidRPr="00A80656">
        <w:rPr>
          <w:rFonts w:ascii="Angsana New" w:hAnsi="Angsana New" w:hint="cs"/>
          <w:sz w:val="30"/>
          <w:szCs w:val="30"/>
          <w:cs/>
        </w:rPr>
        <w:t xml:space="preserve">โดยการจัดประเภทตาม </w:t>
      </w:r>
      <w:r w:rsidRPr="00A80656">
        <w:rPr>
          <w:rFonts w:ascii="Angsana New" w:hAnsi="Angsana New" w:hint="cs"/>
          <w:sz w:val="30"/>
          <w:szCs w:val="30"/>
        </w:rPr>
        <w:t xml:space="preserve">TFRS </w:t>
      </w:r>
      <w:r w:rsidR="005322FF" w:rsidRPr="005322FF">
        <w:rPr>
          <w:rFonts w:ascii="Angsana New" w:hAnsi="Angsana New" w:hint="cs"/>
          <w:sz w:val="30"/>
          <w:szCs w:val="30"/>
        </w:rPr>
        <w:t>9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A80656">
        <w:rPr>
          <w:rFonts w:ascii="Angsana New" w:hAnsi="Angsana New" w:hint="cs"/>
          <w:sz w:val="30"/>
          <w:szCs w:val="30"/>
        </w:rPr>
        <w:t xml:space="preserve"> TFRS </w:t>
      </w:r>
      <w:r w:rsidR="005322FF" w:rsidRPr="005322FF">
        <w:rPr>
          <w:rFonts w:ascii="Angsana New" w:hAnsi="Angsana New" w:hint="cs"/>
          <w:sz w:val="30"/>
          <w:szCs w:val="30"/>
        </w:rPr>
        <w:t>9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5322FF" w:rsidRPr="005322FF">
        <w:rPr>
          <w:rFonts w:ascii="Angsana New" w:hAnsi="Angsana New" w:hint="cs"/>
          <w:sz w:val="30"/>
          <w:szCs w:val="30"/>
        </w:rPr>
        <w:t>105</w:t>
      </w:r>
    </w:p>
    <w:p w14:paraId="4FC15E4D" w14:textId="77777777" w:rsidR="00C22728" w:rsidRPr="00A80656" w:rsidRDefault="00C22728" w:rsidP="00E116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6450C146" w14:textId="7CD371EE" w:rsidR="00E1166A" w:rsidRPr="00A80656" w:rsidRDefault="00E1166A" w:rsidP="00783D70">
      <w:pPr>
        <w:pStyle w:val="BodyText2"/>
        <w:tabs>
          <w:tab w:val="left" w:pos="1260"/>
        </w:tabs>
        <w:spacing w:before="0"/>
        <w:ind w:left="1260" w:right="-25"/>
        <w:jc w:val="thaiDistribute"/>
        <w:rPr>
          <w:rFonts w:ascii="Angsana New" w:hAnsi="Angsana New"/>
          <w:cs/>
        </w:rPr>
      </w:pPr>
      <w:r w:rsidRPr="00A80656">
        <w:rPr>
          <w:rFonts w:ascii="Angsana New" w:hAnsi="Angsana New" w:hint="cs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A80656">
        <w:rPr>
          <w:rFonts w:ascii="Angsana New" w:hAnsi="Angsana New" w:hint="cs"/>
        </w:rPr>
        <w:t xml:space="preserve">TFRS </w:t>
      </w:r>
      <w:r w:rsidR="005322FF" w:rsidRPr="005322FF">
        <w:rPr>
          <w:rFonts w:ascii="Angsana New" w:hAnsi="Angsana New" w:hint="cs"/>
          <w:lang w:val="en-US"/>
        </w:rPr>
        <w:t>9</w:t>
      </w:r>
      <w:r w:rsidRPr="00A80656">
        <w:rPr>
          <w:rFonts w:ascii="Angsana New" w:hAnsi="Angsana New" w:hint="cs"/>
        </w:rPr>
        <w:t xml:space="preserve"> </w:t>
      </w:r>
      <w:r w:rsidRPr="00A80656">
        <w:rPr>
          <w:rFonts w:ascii="Angsana New" w:hAnsi="Angsana New" w:hint="cs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รวมถึงการกระทบยอดมูลค่าตามบัญชีของสินทรัพย์ทางการเงินและหนี้สินทางการเงินแต่ละประเภทของบริษัท ณ วันที่ </w:t>
      </w:r>
      <w:r w:rsidR="0074072B">
        <w:rPr>
          <w:rFonts w:ascii="Angsana New" w:hAnsi="Angsana New"/>
          <w:cs/>
        </w:rPr>
        <w:br/>
      </w:r>
      <w:r w:rsidR="005322FF" w:rsidRPr="005322FF">
        <w:rPr>
          <w:rFonts w:ascii="Angsana New" w:hAnsi="Angsana New" w:hint="cs"/>
          <w:lang w:val="en-US"/>
        </w:rPr>
        <w:t>1</w:t>
      </w:r>
      <w:r w:rsidRPr="00A80656">
        <w:rPr>
          <w:rFonts w:ascii="Angsana New" w:hAnsi="Angsana New" w:hint="cs"/>
        </w:rPr>
        <w:t xml:space="preserve"> </w:t>
      </w:r>
      <w:r w:rsidRPr="00A80656">
        <w:rPr>
          <w:rFonts w:ascii="Angsana New" w:hAnsi="Angsana New" w:hint="cs"/>
          <w:cs/>
        </w:rPr>
        <w:t xml:space="preserve">เมษายน </w:t>
      </w:r>
      <w:r w:rsidR="005322FF" w:rsidRPr="005322FF">
        <w:rPr>
          <w:rFonts w:ascii="Angsana New" w:hAnsi="Angsana New" w:hint="cs"/>
          <w:lang w:val="en-US"/>
        </w:rPr>
        <w:t>2563</w:t>
      </w:r>
    </w:p>
    <w:p w14:paraId="0913982A" w14:textId="77777777" w:rsidR="00E1166A" w:rsidRPr="00A80656" w:rsidRDefault="00E1166A" w:rsidP="00E1166A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</w:rPr>
      </w:pPr>
    </w:p>
    <w:tbl>
      <w:tblPr>
        <w:tblW w:w="9275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3695"/>
        <w:gridCol w:w="1170"/>
        <w:gridCol w:w="270"/>
        <w:gridCol w:w="1170"/>
        <w:gridCol w:w="270"/>
        <w:gridCol w:w="1260"/>
        <w:gridCol w:w="270"/>
        <w:gridCol w:w="1170"/>
      </w:tblGrid>
      <w:tr w:rsidR="00E1166A" w:rsidRPr="00A80656" w14:paraId="412CE9AD" w14:textId="77777777" w:rsidTr="00426403">
        <w:trPr>
          <w:tblHeader/>
        </w:trPr>
        <w:tc>
          <w:tcPr>
            <w:tcW w:w="9275" w:type="dxa"/>
            <w:gridSpan w:val="8"/>
            <w:vAlign w:val="bottom"/>
          </w:tcPr>
          <w:p w14:paraId="4FC12ECA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Pr="00A8065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166A" w:rsidRPr="00A80656" w14:paraId="70C8B562" w14:textId="77777777" w:rsidTr="00426403">
        <w:trPr>
          <w:tblHeader/>
        </w:trPr>
        <w:tc>
          <w:tcPr>
            <w:tcW w:w="4865" w:type="dxa"/>
            <w:gridSpan w:val="2"/>
            <w:tcBorders>
              <w:bottom w:val="single" w:sz="4" w:space="0" w:color="auto"/>
            </w:tcBorders>
            <w:vAlign w:val="bottom"/>
          </w:tcPr>
          <w:p w14:paraId="730D7A12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การจัดประเภทตามมาตรฐานเดิม</w:t>
            </w:r>
          </w:p>
          <w:p w14:paraId="6710F7C7" w14:textId="72C617A9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806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322FF" w:rsidRPr="005322FF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0FE7539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5"/>
            <w:tcBorders>
              <w:bottom w:val="single" w:sz="4" w:space="0" w:color="auto"/>
            </w:tcBorders>
            <w:vAlign w:val="bottom"/>
          </w:tcPr>
          <w:p w14:paraId="0CE3BCB7" w14:textId="1F5E73A5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การจัดประเภทตาม </w:t>
            </w:r>
            <w:r w:rsidRPr="00A80656">
              <w:rPr>
                <w:rFonts w:ascii="Angsana New" w:hAnsi="Angsana New" w:hint="cs"/>
                <w:sz w:val="30"/>
                <w:szCs w:val="30"/>
              </w:rPr>
              <w:t xml:space="preserve">TFRS </w:t>
            </w:r>
            <w:r w:rsidR="005322FF" w:rsidRPr="005322FF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A806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17CB6404" w14:textId="2CF65FFD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5322FF" w:rsidRPr="005322FF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E1166A" w:rsidRPr="00A80656" w14:paraId="19318742" w14:textId="77777777" w:rsidTr="00426403">
        <w:trPr>
          <w:tblHeader/>
        </w:trPr>
        <w:tc>
          <w:tcPr>
            <w:tcW w:w="3695" w:type="dxa"/>
            <w:tcBorders>
              <w:top w:val="single" w:sz="4" w:space="0" w:color="auto"/>
            </w:tcBorders>
            <w:vAlign w:val="bottom"/>
          </w:tcPr>
          <w:p w14:paraId="5EE358D3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D389F7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860B77A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6B88A1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  <w:p w14:paraId="25656301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3D93E106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2C7DD7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14:paraId="5EE49910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ผ่าน</w:t>
            </w:r>
          </w:p>
          <w:p w14:paraId="02D0F3AD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520E6CD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430DBB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  <w:p w14:paraId="7972A5CF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3E4FDF2D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E1166A" w:rsidRPr="00A80656" w14:paraId="422488BC" w14:textId="77777777" w:rsidTr="00426403">
        <w:tc>
          <w:tcPr>
            <w:tcW w:w="3695" w:type="dxa"/>
          </w:tcPr>
          <w:p w14:paraId="1C1EB483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0FFCEA5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6"/>
          </w:tcPr>
          <w:p w14:paraId="50A76D9A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166A" w:rsidRPr="00A80656" w14:paraId="6FC430E2" w14:textId="77777777" w:rsidTr="00426403">
        <w:tc>
          <w:tcPr>
            <w:tcW w:w="3695" w:type="dxa"/>
          </w:tcPr>
          <w:p w14:paraId="0E9E5B55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6C2286D8" w14:textId="301AD139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964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039C0ACD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7178B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6C2EE465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FCD9AC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48377360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520631" w14:textId="1EAA1E94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964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E1166A" w:rsidRPr="00A80656" w14:paraId="633358F1" w14:textId="77777777" w:rsidTr="00426403">
        <w:tc>
          <w:tcPr>
            <w:tcW w:w="3695" w:type="dxa"/>
          </w:tcPr>
          <w:p w14:paraId="549438F3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55599D04" w14:textId="32E4FB6E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1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118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70" w:type="dxa"/>
          </w:tcPr>
          <w:p w14:paraId="69E97B04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213D1E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3F327A9F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96ED9F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4F26A7A8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FAA908" w14:textId="1305F223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1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118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E1166A" w:rsidRPr="00A80656" w14:paraId="0609E595" w14:textId="77777777" w:rsidTr="00426403">
        <w:tc>
          <w:tcPr>
            <w:tcW w:w="3695" w:type="dxa"/>
          </w:tcPr>
          <w:p w14:paraId="43E808DE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37A8F508" w14:textId="4917E666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32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67CCF936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818D7F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2E1E04CC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AAE0C6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467DDD87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A85676" w14:textId="43AED6BE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32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064</w:t>
            </w:r>
          </w:p>
        </w:tc>
      </w:tr>
      <w:tr w:rsidR="00E1166A" w:rsidRPr="00A80656" w14:paraId="0323E6EE" w14:textId="77777777" w:rsidTr="00426403">
        <w:tc>
          <w:tcPr>
            <w:tcW w:w="3695" w:type="dxa"/>
          </w:tcPr>
          <w:p w14:paraId="44B92A25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E929CF2" w14:textId="7CD70A17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83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70" w:type="dxa"/>
          </w:tcPr>
          <w:p w14:paraId="299B98AD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3CF77E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2AEF8407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A8BF8F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01C9A194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4848F7" w14:textId="1B94627A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83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9C6263" w:rsidRPr="00A80656" w14:paraId="3F1B2750" w14:textId="77777777" w:rsidTr="00426403">
        <w:tc>
          <w:tcPr>
            <w:tcW w:w="3695" w:type="dxa"/>
          </w:tcPr>
          <w:p w14:paraId="7DA7918A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0876634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68912A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95BB8C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48A1AE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6F766B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1E910E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AFAA0B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6263" w:rsidRPr="00A80656" w14:paraId="7245C9DF" w14:textId="77777777" w:rsidTr="00426403">
        <w:tc>
          <w:tcPr>
            <w:tcW w:w="3695" w:type="dxa"/>
          </w:tcPr>
          <w:p w14:paraId="0FBFEE33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121CE9A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FFCD01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857C9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FC8B3E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769F78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D07F2E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ABF794" w14:textId="77777777" w:rsidR="009C6263" w:rsidRPr="00A80656" w:rsidRDefault="009C626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6313" w:rsidRPr="00A80656" w14:paraId="2811C336" w14:textId="77777777" w:rsidTr="00D207C1">
        <w:tc>
          <w:tcPr>
            <w:tcW w:w="3695" w:type="dxa"/>
          </w:tcPr>
          <w:p w14:paraId="6C187243" w14:textId="77777777" w:rsidR="00076313" w:rsidRPr="00A80656" w:rsidRDefault="0007631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0E46E7A" w14:textId="77777777" w:rsidR="00076313" w:rsidRPr="00A80656" w:rsidRDefault="00076313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6"/>
          </w:tcPr>
          <w:p w14:paraId="256ED5EE" w14:textId="62B47B60" w:rsidR="00076313" w:rsidRPr="00A80656" w:rsidRDefault="00076313" w:rsidP="00076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166A" w:rsidRPr="00A80656" w14:paraId="0DEA11E1" w14:textId="77777777" w:rsidTr="00426403">
        <w:tc>
          <w:tcPr>
            <w:tcW w:w="3695" w:type="dxa"/>
          </w:tcPr>
          <w:p w14:paraId="135EEF9C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3C1B0186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1657F4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392985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FAB327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B79EDC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562089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2AED9A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166A" w:rsidRPr="00A80656" w14:paraId="4AE0332E" w14:textId="77777777" w:rsidTr="00426403">
        <w:tc>
          <w:tcPr>
            <w:tcW w:w="3695" w:type="dxa"/>
          </w:tcPr>
          <w:p w14:paraId="67BC8B8D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47427D82" w14:textId="7AF71D93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2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330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CD5C389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BB3A69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1CBC873E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9D18BD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30CABB84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887AE9" w14:textId="7A9CE185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2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330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1166A" w:rsidRPr="00A80656" w14:paraId="0C87E16B" w14:textId="77777777" w:rsidTr="00426403">
        <w:tc>
          <w:tcPr>
            <w:tcW w:w="3695" w:type="dxa"/>
          </w:tcPr>
          <w:p w14:paraId="16185357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ab/>
              <w:t>ตราสารทุนที่เป็นหลักทรัพย์เผื่อขาย</w:t>
            </w:r>
          </w:p>
        </w:tc>
        <w:tc>
          <w:tcPr>
            <w:tcW w:w="1170" w:type="dxa"/>
            <w:vAlign w:val="bottom"/>
          </w:tcPr>
          <w:p w14:paraId="3E41EC19" w14:textId="6DA77F8D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1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020B5D78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0D64AB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61DB9DB5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3E1252" w14:textId="074D76C4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1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05519BB9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CFCA12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E1166A" w:rsidRPr="00A80656" w14:paraId="666923CB" w14:textId="77777777" w:rsidTr="00426403">
        <w:tc>
          <w:tcPr>
            <w:tcW w:w="3695" w:type="dxa"/>
          </w:tcPr>
          <w:p w14:paraId="53DF8748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155C4F3" w14:textId="2DB7B8A2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157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1271786B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25680E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0415A9FF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2744FF" w14:textId="4B13C91E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157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538ECEAA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9B3C68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E1166A" w:rsidRPr="00A80656" w14:paraId="0C67B671" w14:textId="77777777" w:rsidTr="00426403">
        <w:tc>
          <w:tcPr>
            <w:tcW w:w="3695" w:type="dxa"/>
          </w:tcPr>
          <w:p w14:paraId="6A8EFD8F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2367D" w14:textId="64C53406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1166A" w:rsidRPr="00A80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489</w:t>
            </w:r>
            <w:r w:rsidR="00E1166A" w:rsidRPr="00A80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0C10FD3B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F6D2B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6A9BCEF4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F59A8" w14:textId="7E97A506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  <w:r w:rsidR="00E1166A" w:rsidRPr="00A80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42FF6BE8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B7015" w14:textId="43BB4D74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1166A" w:rsidRPr="00A80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  <w:r w:rsidR="00E1166A" w:rsidRPr="00A80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E1166A" w:rsidRPr="00A80656" w14:paraId="0291C6C4" w14:textId="77777777" w:rsidTr="00426403">
        <w:tc>
          <w:tcPr>
            <w:tcW w:w="3695" w:type="dxa"/>
          </w:tcPr>
          <w:p w14:paraId="01CEB43E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561EC" w14:textId="266B44F2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1166A" w:rsidRPr="00A80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688</w:t>
            </w:r>
            <w:r w:rsidR="00E1166A" w:rsidRPr="00A80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07EA8BCF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22BFC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0A5E4DB3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775C3" w14:textId="7455DA89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  <w:r w:rsidR="00E1166A" w:rsidRPr="00A80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0ACD9A5A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72060" w14:textId="4DD8CD3E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1166A" w:rsidRPr="00A80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  <w:r w:rsidR="00E1166A" w:rsidRPr="00A80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</w:tr>
      <w:tr w:rsidR="00E1166A" w:rsidRPr="00FF3BCD" w14:paraId="5DD22A27" w14:textId="77777777" w:rsidTr="00426403">
        <w:tc>
          <w:tcPr>
            <w:tcW w:w="3695" w:type="dxa"/>
          </w:tcPr>
          <w:p w14:paraId="2D82F00C" w14:textId="77777777" w:rsidR="00E1166A" w:rsidRPr="00FF3BCD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33FC199" w14:textId="77777777" w:rsidR="00E1166A" w:rsidRPr="00FF3BCD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FF2CEC5" w14:textId="77777777" w:rsidR="00E1166A" w:rsidRPr="00FF3BCD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0F31A47" w14:textId="77777777" w:rsidR="00E1166A" w:rsidRPr="00FF3BCD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9441745" w14:textId="77777777" w:rsidR="00E1166A" w:rsidRPr="00FF3BCD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43D871D" w14:textId="77777777" w:rsidR="00E1166A" w:rsidRPr="00FF3BCD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7751D3B" w14:textId="77777777" w:rsidR="00E1166A" w:rsidRPr="00FF3BCD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EF3506" w14:textId="77777777" w:rsidR="00E1166A" w:rsidRPr="00FF3BCD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350"/>
              </w:tabs>
              <w:ind w:left="-64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1166A" w:rsidRPr="00A80656" w14:paraId="009B2CFE" w14:textId="77777777" w:rsidTr="00426403">
        <w:tc>
          <w:tcPr>
            <w:tcW w:w="3695" w:type="dxa"/>
          </w:tcPr>
          <w:p w14:paraId="62A8077D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633420C6" w14:textId="5F1DD2CA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789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</w:tcPr>
          <w:p w14:paraId="61DA2804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3E045D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2B3A0E45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424687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2298A49A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EF6FA7" w14:textId="42B34B86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789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E1166A" w:rsidRPr="00A80656" w14:paraId="4A46056C" w14:textId="77777777" w:rsidTr="00426403">
        <w:tc>
          <w:tcPr>
            <w:tcW w:w="3695" w:type="dxa"/>
          </w:tcPr>
          <w:p w14:paraId="5C19BF26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2C6FB75" w14:textId="3E4D7462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355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06A996F7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144F1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388EA8C5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ED5187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525D7837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D9BD74" w14:textId="2F252285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</w:rPr>
              <w:t>355</w:t>
            </w:r>
            <w:r w:rsidR="00E1166A" w:rsidRPr="00A8065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E1166A" w:rsidRPr="00A80656" w14:paraId="126D3423" w14:textId="77777777" w:rsidTr="00426403">
        <w:tc>
          <w:tcPr>
            <w:tcW w:w="3695" w:type="dxa"/>
          </w:tcPr>
          <w:p w14:paraId="7B4AEADB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0BF9C" w14:textId="0A9BC3FC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1166A" w:rsidRPr="00A80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  <w:r w:rsidR="00E1166A" w:rsidRPr="00A80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77637472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74322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235743CC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0B7C8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656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13276939" w14:textId="77777777" w:rsidR="00E1166A" w:rsidRPr="00A80656" w:rsidRDefault="00E1166A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C62F5" w14:textId="4B0245D5" w:rsidR="00E1166A" w:rsidRPr="00A80656" w:rsidRDefault="005322FF" w:rsidP="004264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2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1166A" w:rsidRPr="00A80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  <w:r w:rsidR="00E1166A" w:rsidRPr="00A80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</w:p>
        </w:tc>
      </w:tr>
    </w:tbl>
    <w:p w14:paraId="0275E21C" w14:textId="77777777" w:rsidR="00E1166A" w:rsidRPr="008A56BF" w:rsidRDefault="00E1166A" w:rsidP="00E1166A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</w:rPr>
      </w:pPr>
    </w:p>
    <w:p w14:paraId="7F6FF2E8" w14:textId="4B568914" w:rsidR="00E1166A" w:rsidRDefault="00E1166A" w:rsidP="00E1166A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</w:rPr>
      </w:pPr>
      <w:r w:rsidRPr="00A80656">
        <w:rPr>
          <w:rFonts w:ascii="Angsana New" w:hAnsi="Angsana New" w:hint="cs"/>
          <w:cs/>
        </w:rPr>
        <w:t xml:space="preserve">บริษัทตั้งใจจะถือตราสารทุนที่ไม่อยู่ในความต้องการของตลาดจำนวน </w:t>
      </w:r>
      <w:r w:rsidR="005322FF" w:rsidRPr="005322FF">
        <w:rPr>
          <w:rFonts w:ascii="Angsana New" w:hAnsi="Angsana New" w:hint="cs"/>
          <w:lang w:val="en-US"/>
        </w:rPr>
        <w:t>157</w:t>
      </w:r>
      <w:r w:rsidRPr="00A80656">
        <w:rPr>
          <w:rFonts w:ascii="Angsana New" w:hAnsi="Angsana New" w:hint="cs"/>
          <w:lang w:val="en-US"/>
        </w:rPr>
        <w:t>.</w:t>
      </w:r>
      <w:r w:rsidR="005322FF" w:rsidRPr="005322FF">
        <w:rPr>
          <w:rFonts w:ascii="Angsana New" w:hAnsi="Angsana New" w:hint="cs"/>
          <w:lang w:val="en-US"/>
        </w:rPr>
        <w:t>36</w:t>
      </w:r>
      <w:r w:rsidRPr="00A80656">
        <w:rPr>
          <w:rFonts w:ascii="Angsana New" w:hAnsi="Angsana New" w:hint="cs"/>
        </w:rPr>
        <w:t xml:space="preserve"> </w:t>
      </w:r>
      <w:r w:rsidRPr="00A80656">
        <w:rPr>
          <w:rFonts w:ascii="Angsana New" w:hAnsi="Angsana New" w:hint="cs"/>
          <w:cs/>
        </w:rPr>
        <w:t>ล้านบาท เพื่อวัตถุประสงค์ทางกลยุทธ์ในระยะยาว 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</w:t>
      </w:r>
      <w:r w:rsidRPr="00A80656">
        <w:rPr>
          <w:rFonts w:ascii="Angsana New" w:hAnsi="Angsana New"/>
          <w:cs/>
        </w:rPr>
        <w:br/>
      </w:r>
      <w:r w:rsidRPr="00A80656">
        <w:rPr>
          <w:rFonts w:ascii="Angsana New" w:hAnsi="Angsana New" w:hint="cs"/>
          <w:cs/>
        </w:rPr>
        <w:t>ไม่ถูกจัดประเภทไปยังกำไรหรือขาดทุนในภายหลัง</w:t>
      </w:r>
    </w:p>
    <w:p w14:paraId="71C5353A" w14:textId="77777777" w:rsidR="00783D70" w:rsidRPr="00EB72DE" w:rsidRDefault="00783D70" w:rsidP="00E1166A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  <w:lang w:val="en-US"/>
        </w:rPr>
      </w:pPr>
    </w:p>
    <w:p w14:paraId="04C6AAF8" w14:textId="77777777" w:rsidR="00E1166A" w:rsidRPr="00A80656" w:rsidRDefault="00E1166A" w:rsidP="008D1DB0">
      <w:pPr>
        <w:pStyle w:val="ListParagraph"/>
        <w:numPr>
          <w:ilvl w:val="0"/>
          <w:numId w:val="15"/>
        </w:numPr>
        <w:tabs>
          <w:tab w:val="clear" w:pos="1644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A80656">
        <w:rPr>
          <w:rFonts w:ascii="Angsana New" w:hAnsi="Angsana New" w:hint="cs"/>
          <w:sz w:val="30"/>
          <w:szCs w:val="30"/>
          <w:cs/>
          <w:lang w:val="th-TH" w:eastAsia="x-none"/>
        </w:rPr>
        <w:t>การด้อยค่าของสินทรัพย์ทางการเงินและสินทรัพย์ที่เกิดจากสัญญา</w:t>
      </w:r>
    </w:p>
    <w:p w14:paraId="549999E0" w14:textId="77777777" w:rsidR="00E1166A" w:rsidRPr="00EB72DE" w:rsidRDefault="00E1166A" w:rsidP="00E116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B83A087" w14:textId="1F8D4C4B" w:rsidR="00FF3BCD" w:rsidRDefault="00E1166A" w:rsidP="00FF3BCD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  <w:r w:rsidRPr="00FF3BCD">
        <w:rPr>
          <w:rFonts w:ascii="Angsana New" w:hAnsi="Angsana New" w:hint="cs"/>
          <w:spacing w:val="-2"/>
          <w:sz w:val="30"/>
          <w:szCs w:val="30"/>
        </w:rPr>
        <w:t xml:space="preserve">TFRS </w:t>
      </w:r>
      <w:r w:rsidR="005322FF" w:rsidRPr="005322FF">
        <w:rPr>
          <w:rFonts w:ascii="Angsana New" w:hAnsi="Angsana New" w:hint="cs"/>
          <w:spacing w:val="-2"/>
          <w:sz w:val="30"/>
          <w:szCs w:val="30"/>
          <w:lang w:val="en-US"/>
        </w:rPr>
        <w:t>9</w:t>
      </w:r>
      <w:r w:rsidRPr="00FF3BC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FF3BCD">
        <w:rPr>
          <w:rFonts w:ascii="Angsana New" w:hAnsi="Angsana New" w:hint="cs"/>
          <w:spacing w:val="-2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FF3BC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FF3BCD">
        <w:rPr>
          <w:rFonts w:ascii="Angsana New" w:hAnsi="Angsana New" w:hint="cs"/>
          <w:spacing w:val="-2"/>
          <w:sz w:val="30"/>
          <w:szCs w:val="30"/>
          <w:cs/>
        </w:rPr>
        <w:t>เดิมบริษัทประมาณการค่าเผื่อหนี้สงสัยจะสูญโดยการวิเคราะห์ประวัติการชำระหนี้ และ</w:t>
      </w:r>
      <w:r w:rsidR="00EB72DE">
        <w:rPr>
          <w:rFonts w:ascii="Angsana New" w:hAnsi="Angsana New"/>
          <w:spacing w:val="-2"/>
          <w:sz w:val="30"/>
          <w:szCs w:val="30"/>
          <w:cs/>
        </w:rPr>
        <w:br/>
      </w:r>
      <w:r w:rsidRPr="00FF3BCD">
        <w:rPr>
          <w:rFonts w:ascii="Angsana New" w:hAnsi="Angsana New" w:hint="cs"/>
          <w:spacing w:val="-2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FF3BCD">
        <w:rPr>
          <w:rFonts w:ascii="Angsana New" w:hAnsi="Angsana New" w:hint="cs"/>
          <w:spacing w:val="-2"/>
          <w:sz w:val="30"/>
          <w:szCs w:val="30"/>
        </w:rPr>
        <w:t xml:space="preserve">TFRS </w:t>
      </w:r>
      <w:r w:rsidR="005322FF" w:rsidRPr="005322FF">
        <w:rPr>
          <w:rFonts w:ascii="Angsana New" w:hAnsi="Angsana New" w:hint="cs"/>
          <w:spacing w:val="-2"/>
          <w:sz w:val="30"/>
          <w:szCs w:val="30"/>
          <w:lang w:val="en-US"/>
        </w:rPr>
        <w:t>9</w:t>
      </w:r>
      <w:r w:rsidRPr="00FF3BC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FF3BCD">
        <w:rPr>
          <w:rFonts w:ascii="Angsana New" w:hAnsi="Angsana New" w:hint="cs"/>
          <w:spacing w:val="-2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FF3BC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FF3BCD">
        <w:rPr>
          <w:rFonts w:ascii="Angsana New" w:hAnsi="Angsana New" w:hint="cs"/>
          <w:spacing w:val="-2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</w:t>
      </w:r>
      <w:r w:rsidRPr="00FF3BCD">
        <w:rPr>
          <w:rFonts w:ascii="Angsana New" w:hAnsi="Angsana New" w:hint="cs"/>
          <w:spacing w:val="-2"/>
          <w:sz w:val="30"/>
          <w:szCs w:val="30"/>
          <w:cs/>
        </w:rPr>
        <w:lastRenderedPageBreak/>
        <w:t>เงินที่วัดมูลค่าด้วยวิธีราคาทุนตัดจำหน่าย</w:t>
      </w:r>
      <w:r w:rsidRPr="00FF3BC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FF3BCD">
        <w:rPr>
          <w:rFonts w:ascii="Angsana New" w:hAnsi="Angsana New" w:hint="cs"/>
          <w:spacing w:val="-2"/>
          <w:sz w:val="30"/>
          <w:szCs w:val="30"/>
          <w:cs/>
        </w:rPr>
        <w:t xml:space="preserve"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 บริษัทได้ประเมินการด้อยค่าตาม </w:t>
      </w:r>
      <w:r w:rsidRPr="00FF3BCD">
        <w:rPr>
          <w:rFonts w:ascii="Angsana New" w:hAnsi="Angsana New" w:hint="cs"/>
          <w:spacing w:val="-2"/>
          <w:sz w:val="30"/>
          <w:szCs w:val="30"/>
        </w:rPr>
        <w:t xml:space="preserve">TFRS </w:t>
      </w:r>
      <w:r w:rsidR="005322FF" w:rsidRPr="005322FF">
        <w:rPr>
          <w:rFonts w:ascii="Angsana New" w:hAnsi="Angsana New" w:hint="cs"/>
          <w:spacing w:val="-2"/>
          <w:sz w:val="30"/>
          <w:szCs w:val="30"/>
          <w:lang w:val="en-US"/>
        </w:rPr>
        <w:t>9</w:t>
      </w:r>
      <w:r w:rsidRPr="00FF3BC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FF3BCD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5322FF" w:rsidRPr="005322FF">
        <w:rPr>
          <w:rFonts w:ascii="Angsana New" w:hAnsi="Angsana New" w:hint="cs"/>
          <w:spacing w:val="-2"/>
          <w:sz w:val="30"/>
          <w:szCs w:val="30"/>
          <w:lang w:val="en-US"/>
        </w:rPr>
        <w:t>1</w:t>
      </w:r>
      <w:r w:rsidRPr="00FF3BC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FF3BCD">
        <w:rPr>
          <w:rFonts w:ascii="Angsana New" w:hAnsi="Angsana New" w:hint="cs"/>
          <w:spacing w:val="-2"/>
          <w:sz w:val="30"/>
          <w:szCs w:val="30"/>
          <w:cs/>
        </w:rPr>
        <w:t xml:space="preserve">เมษายน </w:t>
      </w:r>
      <w:r w:rsidR="005322FF" w:rsidRPr="005322FF">
        <w:rPr>
          <w:rFonts w:ascii="Angsana New" w:hAnsi="Angsana New" w:hint="cs"/>
          <w:spacing w:val="-2"/>
          <w:sz w:val="30"/>
          <w:szCs w:val="30"/>
          <w:lang w:val="en-US"/>
        </w:rPr>
        <w:t>2563</w:t>
      </w:r>
      <w:r w:rsidRPr="00FF3BC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FF3BCD">
        <w:rPr>
          <w:rFonts w:ascii="Angsana New" w:hAnsi="Angsana New" w:hint="cs"/>
          <w:spacing w:val="-2"/>
          <w:sz w:val="30"/>
          <w:szCs w:val="30"/>
          <w:cs/>
        </w:rPr>
        <w:t>ไม่มีค่าเผื่อผลขาดทุนจากการด้อยค่าเกิดขึ้น</w:t>
      </w:r>
    </w:p>
    <w:p w14:paraId="0AB48B74" w14:textId="77777777" w:rsidR="00EB72DE" w:rsidRPr="00FF3BCD" w:rsidRDefault="00EB72DE" w:rsidP="00FF3BCD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4859A0A" w14:textId="467FADF0" w:rsidR="00E1166A" w:rsidRPr="00A80656" w:rsidRDefault="00E1166A" w:rsidP="008D1DB0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80656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TFRS </w:t>
      </w:r>
      <w:r w:rsidR="005322FF" w:rsidRPr="005322F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A80656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Pr="00A8065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47362D9" w14:textId="77777777" w:rsidR="00E1166A" w:rsidRPr="00A80656" w:rsidRDefault="00E1166A" w:rsidP="00E1166A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9A40A48" w14:textId="612E1A72" w:rsidR="00E1166A" w:rsidRPr="00A80656" w:rsidRDefault="00E1166A" w:rsidP="00E1166A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80656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2563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 xml:space="preserve">บริษัทถือปฏิบัติตาม </w:t>
      </w:r>
      <w:r w:rsidRPr="00A80656">
        <w:rPr>
          <w:rFonts w:ascii="Angsana New" w:hAnsi="Angsana New" w:hint="cs"/>
          <w:sz w:val="30"/>
          <w:szCs w:val="30"/>
        </w:rPr>
        <w:t xml:space="preserve">TFRS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16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17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80656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A80656">
        <w:rPr>
          <w:rFonts w:ascii="Angsana New" w:hAnsi="Angsana New" w:hint="cs"/>
          <w:sz w:val="30"/>
          <w:szCs w:val="30"/>
          <w:cs/>
        </w:rPr>
        <w:t xml:space="preserve"> </w:t>
      </w:r>
      <w:r w:rsidRPr="00A80656">
        <w:rPr>
          <w:rFonts w:ascii="Angsana New" w:hAnsi="Angsana New" w:hint="cs"/>
          <w:sz w:val="30"/>
          <w:szCs w:val="30"/>
        </w:rPr>
        <w:t xml:space="preserve">(TAS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17</w:t>
      </w:r>
      <w:r w:rsidRPr="00A80656">
        <w:rPr>
          <w:rFonts w:ascii="Angsana New" w:hAnsi="Angsana New" w:hint="cs"/>
          <w:sz w:val="30"/>
          <w:szCs w:val="30"/>
        </w:rPr>
        <w:t xml:space="preserve">) </w:t>
      </w:r>
      <w:r w:rsidRPr="00A80656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4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80656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80656">
        <w:rPr>
          <w:rFonts w:ascii="Angsana New" w:hAnsi="Angsana New" w:hint="cs"/>
          <w:sz w:val="30"/>
          <w:szCs w:val="30"/>
          <w:cs/>
        </w:rPr>
        <w:t xml:space="preserve"> </w:t>
      </w:r>
      <w:r w:rsidRPr="00A80656">
        <w:rPr>
          <w:rFonts w:ascii="Angsana New" w:hAnsi="Angsana New" w:hint="cs"/>
          <w:sz w:val="30"/>
          <w:szCs w:val="30"/>
        </w:rPr>
        <w:t xml:space="preserve">(TFRIC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4</w:t>
      </w:r>
      <w:r w:rsidRPr="00A80656">
        <w:rPr>
          <w:rFonts w:ascii="Angsana New" w:hAnsi="Angsana New" w:hint="cs"/>
          <w:sz w:val="30"/>
          <w:szCs w:val="30"/>
        </w:rPr>
        <w:t xml:space="preserve">) </w:t>
      </w:r>
      <w:r w:rsidRPr="00A80656">
        <w:rPr>
          <w:rFonts w:ascii="Angsana New" w:hAnsi="Angsana New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A80656">
        <w:rPr>
          <w:rFonts w:ascii="Angsana New" w:hAnsi="Angsana New" w:hint="cs"/>
          <w:sz w:val="30"/>
          <w:szCs w:val="30"/>
        </w:rPr>
        <w:t>(Modified retrospective approach)</w:t>
      </w:r>
    </w:p>
    <w:p w14:paraId="752B31E9" w14:textId="77777777" w:rsidR="00E1166A" w:rsidRPr="00A80656" w:rsidRDefault="00E1166A" w:rsidP="00E1166A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526BBF9" w14:textId="3C79FB70" w:rsidR="00E1166A" w:rsidRPr="00A80656" w:rsidRDefault="00E1166A" w:rsidP="00E1166A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80656">
        <w:rPr>
          <w:rFonts w:ascii="Angsana New" w:hAnsi="Angsana New" w:hint="cs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A80656">
        <w:rPr>
          <w:rFonts w:ascii="Angsana New" w:hAnsi="Angsana New" w:hint="cs"/>
          <w:sz w:val="30"/>
          <w:szCs w:val="30"/>
        </w:rPr>
        <w:t xml:space="preserve"> TFRS</w:t>
      </w:r>
      <w:r w:rsidRPr="00A80656">
        <w:rPr>
          <w:rFonts w:ascii="Angsana New" w:hAnsi="Angsana New" w:hint="cs"/>
          <w:sz w:val="30"/>
          <w:szCs w:val="30"/>
          <w:cs/>
        </w:rPr>
        <w:t xml:space="preserve">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16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 xml:space="preserve">บริษัทได้ประเมินว่าสัญญาเป็นสัญญาเช่าหรือประกอบด้วยสัญญาเช่าหรือไม่ </w:t>
      </w:r>
      <w:r w:rsidRPr="00A80656">
        <w:rPr>
          <w:rFonts w:ascii="Angsana New" w:hAnsi="Angsana New" w:hint="cs"/>
          <w:sz w:val="30"/>
          <w:szCs w:val="30"/>
        </w:rPr>
        <w:br/>
      </w:r>
      <w:r w:rsidRPr="00A80656">
        <w:rPr>
          <w:rFonts w:ascii="Angsana New" w:hAnsi="Angsana New" w:hint="cs"/>
          <w:sz w:val="30"/>
          <w:szCs w:val="30"/>
          <w:cs/>
        </w:rPr>
        <w:t xml:space="preserve">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บริษัทจะปันส่วนสิ่งตอบแทนที่ต้องจ่ายตามราคาขายที่เป็นเอกเทศ </w:t>
      </w:r>
      <w:r w:rsidRPr="00A80656">
        <w:rPr>
          <w:rFonts w:ascii="Angsana New" w:hAnsi="Angsana New" w:hint="cs"/>
          <w:sz w:val="30"/>
          <w:szCs w:val="30"/>
        </w:rPr>
        <w:t xml:space="preserve">(Transaction price) </w:t>
      </w:r>
      <w:r w:rsidRPr="00A80656">
        <w:rPr>
          <w:rFonts w:ascii="Angsana New" w:hAnsi="Angsana New" w:hint="cs"/>
          <w:sz w:val="30"/>
          <w:szCs w:val="30"/>
          <w:cs/>
        </w:rPr>
        <w:t>ณ วันที่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2563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A80656">
        <w:rPr>
          <w:rFonts w:ascii="Angsana New" w:hAnsi="Angsana New" w:hint="cs"/>
          <w:sz w:val="30"/>
          <w:szCs w:val="30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A05EA8B" w14:textId="77777777" w:rsidR="00E1166A" w:rsidRPr="00A80656" w:rsidRDefault="00E1166A" w:rsidP="00E1166A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55D69C6" w14:textId="77777777" w:rsidR="00E1166A" w:rsidRPr="00A80656" w:rsidRDefault="00E1166A" w:rsidP="00E1166A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80656">
        <w:rPr>
          <w:rFonts w:ascii="Angsana New" w:hAnsi="Angsana New" w:hint="cs"/>
          <w:sz w:val="30"/>
          <w:szCs w:val="30"/>
          <w:cs/>
        </w:rPr>
        <w:t>ในการปฏิบัติในช่วงเปลี่ยนแปลง บริษัทได้เลือกใช้ข้อยกเว้นต่อไปนี้</w:t>
      </w:r>
    </w:p>
    <w:p w14:paraId="2BAF9B8F" w14:textId="77777777" w:rsidR="00E1166A" w:rsidRPr="00A80656" w:rsidRDefault="00E1166A" w:rsidP="00E1166A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AEF937F" w14:textId="77FFFFF1" w:rsidR="00E1166A" w:rsidRPr="00A80656" w:rsidRDefault="006F16A0" w:rsidP="006F16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20" w:hanging="22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 xml:space="preserve">- </w:t>
      </w:r>
      <w:r>
        <w:rPr>
          <w:rFonts w:ascii="Angsana New" w:eastAsia="Calibri" w:hAnsi="Angsana New"/>
          <w:sz w:val="30"/>
          <w:szCs w:val="30"/>
        </w:rPr>
        <w:tab/>
      </w:r>
      <w:r>
        <w:rPr>
          <w:rFonts w:ascii="Angsana New" w:eastAsia="Calibri" w:hAnsi="Angsana New"/>
          <w:sz w:val="30"/>
          <w:szCs w:val="30"/>
        </w:rPr>
        <w:tab/>
      </w:r>
      <w:r w:rsidR="00E1166A" w:rsidRPr="00A80656">
        <w:rPr>
          <w:rFonts w:ascii="Angsana New" w:eastAsia="Calibri" w:hAnsi="Angsana New" w:hint="cs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E1166A" w:rsidRPr="00A80656">
        <w:rPr>
          <w:rFonts w:ascii="Angsana New" w:eastAsia="Calibri" w:hAnsi="Angsana New" w:hint="cs"/>
          <w:sz w:val="30"/>
          <w:szCs w:val="30"/>
        </w:rPr>
        <w:br/>
      </w:r>
      <w:r w:rsidR="005322FF" w:rsidRPr="005322FF">
        <w:rPr>
          <w:rFonts w:ascii="Angsana New" w:eastAsia="Calibri" w:hAnsi="Angsana New" w:hint="cs"/>
          <w:sz w:val="30"/>
          <w:szCs w:val="30"/>
        </w:rPr>
        <w:t>12</w:t>
      </w:r>
      <w:r w:rsidR="00E1166A" w:rsidRPr="00A80656">
        <w:rPr>
          <w:rFonts w:ascii="Angsana New" w:eastAsia="Calibri" w:hAnsi="Angsana New" w:hint="cs"/>
          <w:sz w:val="30"/>
          <w:szCs w:val="30"/>
        </w:rPr>
        <w:t xml:space="preserve"> </w:t>
      </w:r>
      <w:r w:rsidR="00E1166A" w:rsidRPr="00A80656">
        <w:rPr>
          <w:rFonts w:ascii="Angsana New" w:eastAsia="Calibri" w:hAnsi="Angsana New" w:hint="cs"/>
          <w:sz w:val="30"/>
          <w:szCs w:val="30"/>
          <w:cs/>
        </w:rPr>
        <w:t>เดือน</w:t>
      </w:r>
    </w:p>
    <w:p w14:paraId="23FA1ABF" w14:textId="5362D41F" w:rsidR="00E1166A" w:rsidRPr="006F16A0" w:rsidRDefault="006F16A0" w:rsidP="006F16A0">
      <w:pPr>
        <w:tabs>
          <w:tab w:val="left" w:pos="108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 xml:space="preserve">- </w:t>
      </w:r>
      <w:r>
        <w:rPr>
          <w:rFonts w:ascii="Angsana New" w:eastAsia="Calibri" w:hAnsi="Angsana New"/>
          <w:sz w:val="30"/>
          <w:szCs w:val="30"/>
        </w:rPr>
        <w:tab/>
      </w:r>
      <w:r>
        <w:rPr>
          <w:rFonts w:ascii="Angsana New" w:eastAsia="Calibri" w:hAnsi="Angsana New"/>
          <w:sz w:val="30"/>
          <w:szCs w:val="30"/>
        </w:rPr>
        <w:tab/>
      </w:r>
      <w:r w:rsidR="00E1166A" w:rsidRPr="006F16A0">
        <w:rPr>
          <w:rFonts w:ascii="Angsana New" w:eastAsia="Calibri" w:hAnsi="Angsana New" w:hint="cs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</w:p>
    <w:p w14:paraId="4CE0E049" w14:textId="750FFBAA" w:rsidR="00E1166A" w:rsidRPr="006F16A0" w:rsidRDefault="006F16A0" w:rsidP="006F16A0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-</w:t>
      </w:r>
      <w:r>
        <w:rPr>
          <w:rFonts w:ascii="Angsana New" w:eastAsia="Calibri" w:hAnsi="Angsana New"/>
          <w:sz w:val="30"/>
          <w:szCs w:val="30"/>
        </w:rPr>
        <w:tab/>
      </w:r>
      <w:r w:rsidR="00E1166A" w:rsidRPr="006F16A0">
        <w:rPr>
          <w:rFonts w:ascii="Angsana New" w:eastAsia="Calibri" w:hAnsi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6A09349F" w14:textId="2926EFD5" w:rsidR="00E1166A" w:rsidRPr="006F16A0" w:rsidRDefault="006F16A0" w:rsidP="006F16A0">
      <w:pPr>
        <w:autoSpaceDE w:val="0"/>
        <w:autoSpaceDN w:val="0"/>
        <w:adjustRightInd w:val="0"/>
        <w:spacing w:line="240" w:lineRule="auto"/>
        <w:ind w:left="1120" w:hanging="22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-</w:t>
      </w:r>
      <w:r>
        <w:rPr>
          <w:rFonts w:ascii="Angsana New" w:eastAsia="Calibri" w:hAnsi="Angsana New"/>
          <w:sz w:val="30"/>
          <w:szCs w:val="30"/>
        </w:rPr>
        <w:tab/>
      </w:r>
      <w:r w:rsidR="00E1166A" w:rsidRPr="006F16A0">
        <w:rPr>
          <w:rFonts w:ascii="Angsana New" w:eastAsia="Calibri" w:hAnsi="Angsana New" w:hint="cs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7E34AB5F" w14:textId="7DC6C315" w:rsidR="00E1166A" w:rsidRPr="00A80656" w:rsidRDefault="006F16A0" w:rsidP="006F16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-</w:t>
      </w:r>
      <w:r>
        <w:rPr>
          <w:rFonts w:ascii="Angsana New" w:eastAsia="Calibri" w:hAnsi="Angsana New"/>
          <w:sz w:val="30"/>
          <w:szCs w:val="30"/>
        </w:rPr>
        <w:tab/>
      </w:r>
      <w:r w:rsidR="00E1166A" w:rsidRPr="00A80656">
        <w:rPr>
          <w:rFonts w:ascii="Angsana New" w:eastAsia="Calibri" w:hAnsi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59F6621" w14:textId="77777777" w:rsidR="00E1166A" w:rsidRPr="00A80656" w:rsidRDefault="00E1166A" w:rsidP="00E1166A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440"/>
      </w:tblGrid>
      <w:tr w:rsidR="00E1166A" w:rsidRPr="00A80656" w14:paraId="520B8866" w14:textId="77777777" w:rsidTr="00426403">
        <w:trPr>
          <w:cantSplit/>
          <w:trHeight w:val="20"/>
          <w:tblHeader/>
        </w:trPr>
        <w:tc>
          <w:tcPr>
            <w:tcW w:w="5490" w:type="dxa"/>
            <w:shd w:val="clear" w:color="auto" w:fill="auto"/>
            <w:vAlign w:val="bottom"/>
          </w:tcPr>
          <w:p w14:paraId="0F1DDB54" w14:textId="2BC6658B" w:rsidR="00E1166A" w:rsidRPr="00A80656" w:rsidRDefault="00E1166A" w:rsidP="0042640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806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A8065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TFRS </w:t>
            </w:r>
            <w:r w:rsidR="005322FF" w:rsidRPr="005322F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A80656">
              <w:rPr>
                <w:rFonts w:ascii="Angsana New" w:hAnsi="Angsana New" w:cs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773E91B" w14:textId="77777777" w:rsidR="00E1166A" w:rsidRPr="00A80656" w:rsidRDefault="00E1166A" w:rsidP="00426403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A8065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  <w:vAlign w:val="bottom"/>
          </w:tcPr>
          <w:p w14:paraId="04C25E25" w14:textId="77777777" w:rsidR="00E1166A" w:rsidRPr="00A80656" w:rsidRDefault="00E1166A" w:rsidP="0042640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FA260CC" w14:textId="77777777" w:rsidR="00E1166A" w:rsidRPr="00A80656" w:rsidRDefault="00E1166A" w:rsidP="00426403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8065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3684429" w14:textId="77777777" w:rsidR="00E1166A" w:rsidRPr="00A80656" w:rsidRDefault="00E1166A" w:rsidP="00426403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A8065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1166A" w:rsidRPr="00A80656" w14:paraId="6D9196B5" w14:textId="77777777" w:rsidTr="00426403">
        <w:trPr>
          <w:cantSplit/>
          <w:trHeight w:val="20"/>
          <w:tblHeader/>
        </w:trPr>
        <w:tc>
          <w:tcPr>
            <w:tcW w:w="5490" w:type="dxa"/>
            <w:shd w:val="clear" w:color="auto" w:fill="auto"/>
          </w:tcPr>
          <w:p w14:paraId="1F7C910A" w14:textId="77777777" w:rsidR="00E1166A" w:rsidRPr="00A80656" w:rsidRDefault="00E1166A" w:rsidP="00426403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8D4FA43" w14:textId="77777777" w:rsidR="00E1166A" w:rsidRPr="00A80656" w:rsidRDefault="00E1166A" w:rsidP="0042640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0656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806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80656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1166A" w:rsidRPr="00A80656" w14:paraId="3715E514" w14:textId="77777777" w:rsidTr="00426403">
        <w:trPr>
          <w:cantSplit/>
          <w:trHeight w:val="20"/>
        </w:trPr>
        <w:tc>
          <w:tcPr>
            <w:tcW w:w="5490" w:type="dxa"/>
            <w:shd w:val="clear" w:color="auto" w:fill="auto"/>
          </w:tcPr>
          <w:p w14:paraId="054F8AB4" w14:textId="2413AADF" w:rsidR="00E1166A" w:rsidRPr="00A80656" w:rsidRDefault="00E1166A" w:rsidP="00426403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A806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06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เมษายน</w:t>
            </w:r>
            <w:r w:rsidRPr="00A806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322FF" w:rsidRPr="005322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3150" w:type="dxa"/>
            <w:gridSpan w:val="3"/>
          </w:tcPr>
          <w:p w14:paraId="5788D310" w14:textId="77777777" w:rsidR="00E1166A" w:rsidRPr="00A80656" w:rsidRDefault="00E1166A" w:rsidP="0042640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1166A" w:rsidRPr="00A80656" w14:paraId="2E23A494" w14:textId="77777777" w:rsidTr="00426403">
        <w:trPr>
          <w:cantSplit/>
          <w:trHeight w:val="20"/>
        </w:trPr>
        <w:tc>
          <w:tcPr>
            <w:tcW w:w="5490" w:type="dxa"/>
            <w:vAlign w:val="bottom"/>
          </w:tcPr>
          <w:p w14:paraId="5E02090E" w14:textId="77777777" w:rsidR="00E1166A" w:rsidRPr="00A80656" w:rsidRDefault="00E1166A" w:rsidP="00426403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0F22414B" w14:textId="0312D865" w:rsidR="00E1166A" w:rsidRPr="00A80656" w:rsidRDefault="005322FF" w:rsidP="00426403">
            <w:pPr>
              <w:tabs>
                <w:tab w:val="decimal" w:pos="127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  <w:r w:rsidR="00E1166A" w:rsidRPr="00A80656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241</w:t>
            </w:r>
          </w:p>
        </w:tc>
        <w:tc>
          <w:tcPr>
            <w:tcW w:w="180" w:type="dxa"/>
            <w:vAlign w:val="bottom"/>
          </w:tcPr>
          <w:p w14:paraId="302FA09B" w14:textId="77777777" w:rsidR="00E1166A" w:rsidRPr="00A80656" w:rsidRDefault="00E1166A" w:rsidP="0042640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31234A" w14:textId="1012667D" w:rsidR="00E1166A" w:rsidRPr="00A80656" w:rsidRDefault="005322FF" w:rsidP="00426403">
            <w:pPr>
              <w:tabs>
                <w:tab w:val="decimal" w:pos="118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  <w:r w:rsidR="00E1166A" w:rsidRPr="00A80656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241</w:t>
            </w:r>
          </w:p>
        </w:tc>
      </w:tr>
      <w:tr w:rsidR="00E1166A" w:rsidRPr="00A80656" w14:paraId="5B811D47" w14:textId="77777777" w:rsidTr="00426403">
        <w:trPr>
          <w:cantSplit/>
          <w:trHeight w:val="20"/>
        </w:trPr>
        <w:tc>
          <w:tcPr>
            <w:tcW w:w="5490" w:type="dxa"/>
            <w:vAlign w:val="bottom"/>
          </w:tcPr>
          <w:p w14:paraId="286D7B50" w14:textId="77777777" w:rsidR="00E1166A" w:rsidRPr="00A80656" w:rsidRDefault="00E1166A" w:rsidP="00426403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065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0B2072B9" w14:textId="70CF8214" w:rsidR="00E1166A" w:rsidRPr="00A80656" w:rsidRDefault="00E1166A" w:rsidP="00426403">
            <w:pPr>
              <w:tabs>
                <w:tab w:val="decimal" w:pos="127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</w:rPr>
              <w:t>(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  <w:r w:rsidRPr="00A80656">
              <w:rPr>
                <w:rFonts w:ascii="Angsana New" w:hAnsi="Angsana New" w:hint="cs"/>
                <w:sz w:val="30"/>
                <w:szCs w:val="30"/>
              </w:rPr>
              <w:t>,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241</w:t>
            </w:r>
            <w:r w:rsidRPr="00A806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6DDE1B2" w14:textId="77777777" w:rsidR="00E1166A" w:rsidRPr="00A80656" w:rsidRDefault="00E1166A" w:rsidP="0042640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28563C" w14:textId="111EAFEF" w:rsidR="00E1166A" w:rsidRPr="00A80656" w:rsidRDefault="00E1166A" w:rsidP="00426403">
            <w:pPr>
              <w:tabs>
                <w:tab w:val="decimal" w:pos="118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80656">
              <w:rPr>
                <w:rFonts w:ascii="Angsana New" w:hAnsi="Angsana New" w:hint="cs"/>
                <w:sz w:val="30"/>
                <w:szCs w:val="30"/>
              </w:rPr>
              <w:t>(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  <w:r w:rsidRPr="00A80656">
              <w:rPr>
                <w:rFonts w:ascii="Angsana New" w:hAnsi="Angsana New" w:hint="cs"/>
                <w:sz w:val="30"/>
                <w:szCs w:val="30"/>
              </w:rPr>
              <w:t>,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241</w:t>
            </w:r>
            <w:r w:rsidRPr="00A806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</w:tbl>
    <w:p w14:paraId="034D12B3" w14:textId="77777777" w:rsidR="00E1166A" w:rsidRPr="00C16911" w:rsidRDefault="00E1166A" w:rsidP="00E1166A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26"/>
          <w:szCs w:val="26"/>
        </w:rPr>
      </w:pPr>
    </w:p>
    <w:p w14:paraId="3ED311B4" w14:textId="2968338E" w:rsidR="00E1166A" w:rsidRPr="00046328" w:rsidRDefault="00E1166A" w:rsidP="00E1166A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A80656">
        <w:rPr>
          <w:rFonts w:ascii="Angsana New" w:hAnsi="Angsana New" w:hint="cs"/>
          <w:sz w:val="30"/>
          <w:szCs w:val="30"/>
          <w:cs/>
        </w:rPr>
        <w:t xml:space="preserve">ทั้งนี้ ภาระผูกพันตามสัญญาเช่าดำเนินงาน ณ วันที่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31</w:t>
      </w:r>
      <w:r w:rsidRPr="00A80656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2563</w:t>
      </w:r>
      <w:r w:rsidRPr="00A8065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  <w:lang w:val="en-US"/>
        </w:rPr>
        <w:t>เมื่อคิดลดโดยใช้อัตราดอกเบี้ยเงินกู้ยืมส่วนเพิ่มและได้ใช้ข้อยกเว้นในการรับรู้รายการสำหรับสัญญาเช่าระยะสั้น</w:t>
      </w:r>
      <w:r w:rsidRPr="00A8065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บริษัทจึงรับรู้หนี้สินตามสัญญาเช่า </w:t>
      </w:r>
      <w:r w:rsidRPr="00A8065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="005322FF" w:rsidRPr="005322FF">
        <w:rPr>
          <w:rFonts w:ascii="Angsana New" w:hAnsi="Angsana New" w:hint="cs"/>
          <w:spacing w:val="-8"/>
          <w:sz w:val="30"/>
          <w:szCs w:val="30"/>
          <w:lang w:val="en-US"/>
        </w:rPr>
        <w:t>1</w:t>
      </w:r>
      <w:r w:rsidRPr="00A80656">
        <w:rPr>
          <w:rFonts w:ascii="Angsana New" w:hAnsi="Angsana New" w:hint="cs"/>
          <w:spacing w:val="-8"/>
          <w:sz w:val="30"/>
          <w:szCs w:val="30"/>
          <w:lang w:val="en-US"/>
        </w:rPr>
        <w:t xml:space="preserve"> </w:t>
      </w:r>
      <w:r w:rsidRPr="00A8065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เมษายน </w:t>
      </w:r>
      <w:r w:rsidR="005322FF" w:rsidRPr="005322FF">
        <w:rPr>
          <w:rFonts w:ascii="Angsana New" w:hAnsi="Angsana New" w:hint="cs"/>
          <w:spacing w:val="-8"/>
          <w:sz w:val="30"/>
          <w:szCs w:val="30"/>
          <w:lang w:val="en-US"/>
        </w:rPr>
        <w:t>2563</w:t>
      </w:r>
      <w:r w:rsidRPr="00A80656">
        <w:rPr>
          <w:rFonts w:ascii="Angsana New" w:hAnsi="Angsana New" w:hint="cs"/>
          <w:spacing w:val="-8"/>
          <w:sz w:val="30"/>
          <w:szCs w:val="30"/>
          <w:lang w:val="en-US"/>
        </w:rPr>
        <w:t xml:space="preserve"> </w:t>
      </w:r>
      <w:r w:rsidRPr="00A80656">
        <w:rPr>
          <w:rFonts w:ascii="Angsana New" w:hAnsi="Angsana New" w:hint="cs"/>
          <w:spacing w:val="-8"/>
          <w:sz w:val="30"/>
          <w:szCs w:val="30"/>
          <w:cs/>
          <w:lang w:val="en-US"/>
        </w:rPr>
        <w:t>เป็น</w:t>
      </w:r>
      <w:r w:rsidRPr="00A8065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26</w:t>
      </w:r>
      <w:r w:rsidRPr="00A80656">
        <w:rPr>
          <w:rFonts w:ascii="Angsana New" w:hAnsi="Angsana New" w:hint="cs"/>
          <w:sz w:val="30"/>
          <w:szCs w:val="30"/>
          <w:lang w:val="en-US"/>
        </w:rPr>
        <w:t>.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24</w:t>
      </w:r>
      <w:r w:rsidRPr="00A8065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โดยมีอัตราดอกเบี้ยเงินกู้ยืมส่วนเพิ่มร้อยละ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</w:t>
      </w:r>
      <w:r w:rsidRPr="00A80656">
        <w:rPr>
          <w:rFonts w:ascii="Angsana New" w:hAnsi="Angsana New" w:hint="cs"/>
          <w:sz w:val="30"/>
          <w:szCs w:val="30"/>
          <w:lang w:val="en-US"/>
        </w:rPr>
        <w:t>.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40</w:t>
      </w:r>
      <w:r w:rsidRPr="00A8065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A80656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14:paraId="25DF07D3" w14:textId="77777777" w:rsidR="00DD38ED" w:rsidRPr="00C16911" w:rsidRDefault="00DD38ED" w:rsidP="00E1166A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9861A94" w14:textId="6007CA0C" w:rsidR="00471CCE" w:rsidRPr="0013335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78B64407" w14:textId="77777777" w:rsidR="00471CCE" w:rsidRPr="00C16911" w:rsidRDefault="00471CCE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35CBD74" w14:textId="4AE8D872" w:rsidR="00C216F6" w:rsidRPr="00FF3BCD" w:rsidRDefault="0023344D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FF3BCD">
        <w:rPr>
          <w:rFonts w:ascii="Angsana New" w:hAnsi="Angsana New" w:hint="cs"/>
          <w:sz w:val="30"/>
          <w:szCs w:val="30"/>
          <w:cs/>
        </w:rPr>
        <w:t xml:space="preserve"> ยกเว้นที่ได้กล่าวไว้ในหมายเหตุข้อ </w:t>
      </w:r>
      <w:r w:rsidR="005322FF" w:rsidRPr="005322FF">
        <w:rPr>
          <w:rFonts w:ascii="Angsana New" w:hAnsi="Angsana New"/>
          <w:sz w:val="30"/>
          <w:szCs w:val="30"/>
          <w:lang w:val="en-US"/>
        </w:rPr>
        <w:t>3</w:t>
      </w:r>
    </w:p>
    <w:p w14:paraId="17DCB6D4" w14:textId="77777777" w:rsidR="0023344D" w:rsidRPr="00C16911" w:rsidRDefault="0023344D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95E9286" w14:textId="77777777" w:rsidR="00122B70" w:rsidRPr="0013335C" w:rsidRDefault="00122B70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เกณฑ์ในการจัดทำงบการเงินที่แสดงเงินลงทุนตามวิธีส่วนได้เสีย</w:t>
      </w:r>
    </w:p>
    <w:p w14:paraId="0C27D84E" w14:textId="77777777" w:rsidR="00122B70" w:rsidRPr="00C16911" w:rsidRDefault="00122B70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FA1CF99" w14:textId="77777777" w:rsidR="00122B70" w:rsidRPr="0013335C" w:rsidRDefault="00122B70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งบการเงินที่แสดงเงินลงทุนตามวิธีส่วนได้เสียประกอบด้วยงบการเงินของบริษัท และส่วนได้เสียของบริษัทในบริษัทร่วม</w:t>
      </w:r>
    </w:p>
    <w:p w14:paraId="2DA60151" w14:textId="77777777" w:rsidR="00376CD3" w:rsidRPr="00C16911" w:rsidRDefault="00376CD3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48D4715" w14:textId="77777777" w:rsidR="00FD7A4F" w:rsidRPr="0013335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4AECD57B" w14:textId="77777777" w:rsidR="00FD7A4F" w:rsidRPr="00C16911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AC6BC40" w14:textId="77777777" w:rsidR="0091515F" w:rsidRPr="0013335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ส่วนได้เสีย</w:t>
      </w:r>
      <w:r w:rsidR="000F6051" w:rsidRPr="0013335C">
        <w:rPr>
          <w:rFonts w:ascii="Angsana New" w:hAnsi="Angsana New" w:hint="cs"/>
          <w:sz w:val="30"/>
          <w:szCs w:val="30"/>
          <w:cs/>
        </w:rPr>
        <w:t>ของ</w:t>
      </w:r>
      <w:r w:rsidRPr="0013335C">
        <w:rPr>
          <w:rFonts w:ascii="Angsana New" w:hAnsi="Angsana New" w:hint="cs"/>
          <w:sz w:val="30"/>
          <w:szCs w:val="30"/>
          <w:cs/>
        </w:rPr>
        <w:t>บริษัทในเงินลงทุนที่บันทึกตามวิธีส่วนได้เสีย</w:t>
      </w:r>
      <w:r w:rsidR="00D06901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ประกอบด้วยส่วนได้เสียในบริษัทร่วม</w:t>
      </w:r>
    </w:p>
    <w:p w14:paraId="3530EB05" w14:textId="77777777" w:rsidR="0091515F" w:rsidRPr="00C16911" w:rsidRDefault="0091515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0B4FDC0" w14:textId="77777777" w:rsidR="0023344D" w:rsidRPr="0013335C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A778DE9" w14:textId="77777777" w:rsidR="0023344D" w:rsidRPr="00C16911" w:rsidRDefault="0023344D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78BF158" w14:textId="65D1A67A" w:rsidR="0023344D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CA422E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เงินลงทุนที่บันทึกตามวิธีส่วนได้เสียของบริษัท จะถูกบันทึกในงบการเงินที่แสดงเงินลงทุนตามวิธีส่วนได้เสียจนถึงวันที่บริษัทสูญเสียความมีอิทธิพลอย่างมีนัยสำคัญ</w:t>
      </w:r>
    </w:p>
    <w:p w14:paraId="06184004" w14:textId="02FC9BF0" w:rsidR="00DB50CD" w:rsidRDefault="00DB50C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50C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เงินลงทุนในบริษัทร่วม</w:t>
      </w:r>
    </w:p>
    <w:p w14:paraId="2FF6E5E2" w14:textId="77777777" w:rsidR="00DB50CD" w:rsidRPr="00DB50CD" w:rsidRDefault="00DB50CD" w:rsidP="00DB50C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89B24C2" w14:textId="3D14AEBF" w:rsidR="00DB50CD" w:rsidRDefault="00DB50CD" w:rsidP="00DB50C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50CD">
        <w:rPr>
          <w:rFonts w:ascii="Angsana New" w:hAnsi="Angsana New"/>
          <w:sz w:val="30"/>
          <w:szCs w:val="30"/>
          <w:cs/>
        </w:rPr>
        <w:t>เงินลงทุนในบริษัทร่วม ในงบการเงินเฉพาะกิจการของบริษัท วัดมูลค่าด้วยราคาทุนหักค่าเผื่อการด้อยค่า</w:t>
      </w:r>
    </w:p>
    <w:p w14:paraId="673E99EB" w14:textId="3141EFE5" w:rsidR="00245105" w:rsidRDefault="00245105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0DB4E2D" w14:textId="1374E23F" w:rsidR="00471CCE" w:rsidRPr="0013335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4BDF056" w14:textId="77777777" w:rsidR="00C216F6" w:rsidRPr="0013335C" w:rsidRDefault="00C216F6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486429" w14:textId="6D93F2E2" w:rsidR="00051EA9" w:rsidRDefault="00087FF7" w:rsidP="00087FF7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lang w:val="en-GB" w:eastAsia="en-US"/>
        </w:rPr>
      </w:pPr>
      <w:r w:rsidRPr="00087FF7">
        <w:rPr>
          <w:rFonts w:ascii="Angsana New" w:hAnsi="Angsana New"/>
          <w:cs/>
          <w:lang w:val="en-GB"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</w:t>
      </w:r>
      <w:r w:rsidR="00245105">
        <w:rPr>
          <w:rFonts w:ascii="Angsana New" w:hAnsi="Angsana New" w:hint="cs"/>
          <w:cs/>
          <w:lang w:val="en-GB" w:eastAsia="en-US"/>
        </w:rPr>
        <w:t>บ</w:t>
      </w:r>
      <w:r w:rsidRPr="00087FF7">
        <w:rPr>
          <w:rFonts w:ascii="Angsana New" w:hAnsi="Angsana New"/>
          <w:cs/>
          <w:lang w:val="en-GB" w:eastAsia="en-US"/>
        </w:rPr>
        <w:t>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35763818" w14:textId="77777777" w:rsidR="00087FF7" w:rsidRPr="00087FF7" w:rsidRDefault="00087FF7" w:rsidP="0075736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0A0119" w14:textId="06392709" w:rsidR="00AB2D1C" w:rsidRDefault="00AB2D1C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59689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F613C1" w14:textId="1A6097E6" w:rsidR="00596891" w:rsidRDefault="00596891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21EBF4" w14:textId="645CC809" w:rsidR="00B9070D" w:rsidRDefault="00B9070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070D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672FE19" w14:textId="148AF674" w:rsidR="00F9586F" w:rsidRPr="00070F5D" w:rsidRDefault="00F9586F" w:rsidP="00070F5D">
      <w:pPr>
        <w:pStyle w:val="BodyText2"/>
        <w:tabs>
          <w:tab w:val="left" w:pos="540"/>
        </w:tabs>
        <w:spacing w:before="0"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333D11B8" w14:textId="0122FA57" w:rsidR="00F9586F" w:rsidRPr="00607128" w:rsidRDefault="00F9586F" w:rsidP="00070F5D">
      <w:pPr>
        <w:pStyle w:val="BodyText2"/>
        <w:spacing w:before="0"/>
        <w:ind w:left="54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lang w:val="en-US"/>
        </w:rPr>
      </w:pPr>
      <w:r w:rsidRPr="00607128">
        <w:rPr>
          <w:rFonts w:asciiTheme="majorBidi" w:eastAsia="EucrosiaUPCBold" w:hAnsiTheme="majorBidi" w:cstheme="majorBidi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="005322FF" w:rsidRPr="005322FF">
        <w:rPr>
          <w:rFonts w:asciiTheme="majorBidi" w:eastAsia="EucrosiaUPCBold" w:hAnsiTheme="majorBidi" w:cstheme="majorBidi"/>
          <w:b/>
          <w:bCs/>
          <w:i/>
          <w:iCs/>
          <w:lang w:val="en-US"/>
        </w:rPr>
        <w:t>1</w:t>
      </w:r>
      <w:r w:rsidRPr="00607128">
        <w:rPr>
          <w:rFonts w:asciiTheme="majorBidi" w:eastAsia="EucrosiaUPCBold" w:hAnsiTheme="majorBidi" w:cstheme="majorBidi"/>
          <w:b/>
          <w:bCs/>
          <w:i/>
          <w:iCs/>
        </w:rPr>
        <w:t xml:space="preserve"> </w:t>
      </w:r>
      <w:r w:rsidR="008E3283">
        <w:rPr>
          <w:rFonts w:asciiTheme="majorBidi" w:eastAsia="EucrosiaUPCBold" w:hAnsiTheme="majorBidi" w:cstheme="majorBidi" w:hint="cs"/>
          <w:b/>
          <w:bCs/>
          <w:i/>
          <w:iCs/>
          <w:cs/>
        </w:rPr>
        <w:t>เมษายน</w:t>
      </w:r>
      <w:r w:rsidRPr="00607128">
        <w:rPr>
          <w:rFonts w:asciiTheme="majorBidi" w:eastAsia="EucrosiaUPCBold" w:hAnsiTheme="majorBidi" w:cstheme="majorBidi"/>
          <w:b/>
          <w:bCs/>
          <w:i/>
          <w:iCs/>
          <w:cs/>
        </w:rPr>
        <w:t xml:space="preserve"> </w:t>
      </w:r>
      <w:r w:rsidR="005322FF" w:rsidRPr="005322FF">
        <w:rPr>
          <w:rFonts w:asciiTheme="majorBidi" w:eastAsia="EucrosiaUPCBold" w:hAnsiTheme="majorBidi" w:cstheme="majorBidi"/>
          <w:b/>
          <w:bCs/>
          <w:i/>
          <w:iCs/>
          <w:lang w:val="en-US"/>
        </w:rPr>
        <w:t>2563</w:t>
      </w:r>
    </w:p>
    <w:p w14:paraId="64507373" w14:textId="77777777" w:rsidR="003411EB" w:rsidRPr="00F9586F" w:rsidRDefault="003411EB" w:rsidP="00070F5D">
      <w:pPr>
        <w:pStyle w:val="BodyText2"/>
        <w:tabs>
          <w:tab w:val="left" w:pos="540"/>
        </w:tabs>
        <w:spacing w:before="0"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572F3F7E" w14:textId="77777777" w:rsidR="00384EFB" w:rsidRDefault="00F9586F" w:rsidP="00384EFB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3411E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411E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411E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5322FF" w:rsidRPr="005322FF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3411E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3411EB" w:rsidRPr="003411EB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3956CDD" w14:textId="77777777" w:rsidR="00384EFB" w:rsidRPr="00384EFB" w:rsidRDefault="00384EFB" w:rsidP="00384EFB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hAnsiTheme="majorBidi"/>
          <w:color w:val="000000"/>
          <w:sz w:val="30"/>
          <w:szCs w:val="30"/>
          <w:lang w:val="en-US"/>
        </w:rPr>
      </w:pPr>
    </w:p>
    <w:p w14:paraId="24961D28" w14:textId="64320EFD" w:rsidR="00734ED1" w:rsidRDefault="00734ED1" w:rsidP="00F226FF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84EFB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941A96" w:rsidRPr="00384EFB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Pr="00384EFB">
        <w:rPr>
          <w:rFonts w:ascii="Angsana New" w:hAnsi="Angsana New"/>
          <w:sz w:val="30"/>
          <w:szCs w:val="30"/>
          <w:cs/>
        </w:rPr>
        <w:t xml:space="preserve"> (ดูหมายเหตุข้อ </w:t>
      </w:r>
      <w:r w:rsidR="005322FF" w:rsidRPr="00384EFB">
        <w:rPr>
          <w:rFonts w:ascii="Angsana New" w:hAnsi="Angsana New"/>
          <w:sz w:val="30"/>
          <w:szCs w:val="30"/>
        </w:rPr>
        <w:t>4</w:t>
      </w:r>
      <w:r w:rsidRPr="00384EFB">
        <w:rPr>
          <w:rFonts w:ascii="Angsana New" w:hAnsi="Angsana New"/>
          <w:sz w:val="30"/>
          <w:szCs w:val="30"/>
          <w:cs/>
        </w:rPr>
        <w:t xml:space="preserve"> (ฉ))</w:t>
      </w:r>
      <w:r w:rsidR="00413027">
        <w:rPr>
          <w:rFonts w:ascii="Angsana New" w:hAnsi="Angsana New"/>
          <w:sz w:val="30"/>
          <w:szCs w:val="30"/>
        </w:rPr>
        <w:t>)</w:t>
      </w:r>
      <w:r w:rsidRPr="00384EFB">
        <w:rPr>
          <w:rFonts w:ascii="Angsana New" w:hAnsi="Angsana New"/>
          <w:sz w:val="30"/>
          <w:szCs w:val="30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384EFB">
        <w:rPr>
          <w:rFonts w:ascii="Angsana New" w:hAnsi="Angsana New" w:hint="cs"/>
          <w:sz w:val="30"/>
          <w:szCs w:val="30"/>
          <w:cs/>
        </w:rPr>
        <w:t xml:space="preserve"> </w:t>
      </w:r>
      <w:r w:rsidRPr="00384EFB">
        <w:rPr>
          <w:rFonts w:ascii="Angsana New" w:hAnsi="Angsana New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จะวัดมูลค่าเมื่อเริ่มแรกและภายหลังด้วยมูลค่ายุติธรรม</w:t>
      </w:r>
      <w:r w:rsidR="00F226FF" w:rsidRPr="00F226FF">
        <w:rPr>
          <w:rFonts w:ascii="Angsana New" w:hAnsi="Angsana New" w:hint="cs"/>
          <w:sz w:val="30"/>
          <w:szCs w:val="30"/>
          <w:cs/>
        </w:rPr>
        <w:t>และ</w:t>
      </w:r>
      <w:r w:rsidR="00F226FF" w:rsidRPr="00F226FF">
        <w:rPr>
          <w:rFonts w:ascii="Angsana New" w:hAnsi="Angsana New"/>
          <w:sz w:val="30"/>
          <w:szCs w:val="30"/>
          <w:cs/>
        </w:rPr>
        <w:t>ต้นทุนการทำรายการ</w:t>
      </w:r>
      <w:r w:rsidR="00F226FF" w:rsidRPr="00F226FF">
        <w:rPr>
          <w:rFonts w:ascii="Angsana New" w:hAnsi="Angsana New" w:hint="cs"/>
          <w:sz w:val="30"/>
          <w:szCs w:val="30"/>
          <w:cs/>
        </w:rPr>
        <w:t>ที่</w:t>
      </w:r>
      <w:r w:rsidR="00F226FF" w:rsidRPr="00F226FF">
        <w:rPr>
          <w:rFonts w:ascii="Angsana New" w:hAnsi="Angsana New"/>
          <w:sz w:val="30"/>
          <w:szCs w:val="30"/>
          <w:cs/>
        </w:rPr>
        <w:t>เกี่ยวข้องโดยตรงกับการได้มานั้น</w:t>
      </w:r>
      <w:r w:rsidR="00F226FF" w:rsidRPr="00F226FF">
        <w:rPr>
          <w:rFonts w:ascii="Angsana New" w:hAnsi="Angsana New" w:hint="cs"/>
          <w:sz w:val="30"/>
          <w:szCs w:val="30"/>
          <w:cs/>
        </w:rPr>
        <w:t>บันทึก</w:t>
      </w:r>
      <w:r w:rsidR="00F226FF" w:rsidRPr="00F226FF">
        <w:rPr>
          <w:rFonts w:ascii="Angsana New" w:hAnsi="Angsana New"/>
          <w:sz w:val="30"/>
          <w:szCs w:val="30"/>
          <w:cs/>
        </w:rPr>
        <w:t>ในกำไรหรือ</w:t>
      </w:r>
      <w:r w:rsidR="00F226FF" w:rsidRPr="00F226FF">
        <w:rPr>
          <w:rFonts w:ascii="Angsana New" w:hAnsi="Angsana New" w:hint="cs"/>
          <w:sz w:val="30"/>
          <w:szCs w:val="30"/>
          <w:cs/>
        </w:rPr>
        <w:t>ขาดทุน</w:t>
      </w:r>
    </w:p>
    <w:p w14:paraId="2E6D9CCA" w14:textId="77777777" w:rsidR="00F226FF" w:rsidRPr="00BD1C9E" w:rsidRDefault="00F226FF" w:rsidP="00F226F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2455E" w14:textId="73E2FFA2" w:rsidR="00734ED1" w:rsidRPr="004055F2" w:rsidRDefault="00734ED1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4055F2">
        <w:rPr>
          <w:rFonts w:asciiTheme="majorBidi" w:hAnsiTheme="majorBidi" w:cstheme="majorBidi"/>
          <w:color w:val="000000"/>
          <w:cs/>
          <w:lang w:val="en-GB" w:eastAsia="en-US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4055F2">
        <w:rPr>
          <w:rFonts w:asciiTheme="majorBidi" w:hAnsiTheme="majorBidi" w:cstheme="majorBidi" w:hint="cs"/>
          <w:color w:val="000000"/>
          <w:cs/>
          <w:lang w:val="en-GB" w:eastAsia="en-US"/>
        </w:rPr>
        <w:t>บ</w:t>
      </w:r>
      <w:r w:rsidRPr="004055F2">
        <w:rPr>
          <w:rFonts w:asciiTheme="majorBidi" w:hAnsiTheme="majorBidi" w:cstheme="majorBidi"/>
          <w:color w:val="000000"/>
          <w:cs/>
          <w:lang w:val="en-GB" w:eastAsia="en-US"/>
        </w:rPr>
        <w:t>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675DC91" w14:textId="72D831CC" w:rsidR="00734ED1" w:rsidRDefault="00734ED1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</w:p>
    <w:p w14:paraId="6AFB4D07" w14:textId="0F0A3B49" w:rsidR="00754DD7" w:rsidRDefault="00754DD7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754DD7">
        <w:rPr>
          <w:rFonts w:asciiTheme="majorBidi" w:hAnsiTheme="majorBidi" w:cstheme="majorBidi"/>
          <w:color w:val="000000"/>
          <w:cs/>
          <w:lang w:val="en-GB" w:eastAsia="en-US"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7C26654F" w14:textId="77777777" w:rsidR="00754DD7" w:rsidRPr="000813FA" w:rsidRDefault="00754DD7" w:rsidP="00F9586F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/>
          <w:sz w:val="26"/>
          <w:szCs w:val="26"/>
          <w:lang w:val="en-GB" w:eastAsia="en-US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734ED1" w:rsidRPr="004055F2" w14:paraId="47A49FB1" w14:textId="77777777" w:rsidTr="00CE700D">
        <w:tc>
          <w:tcPr>
            <w:tcW w:w="1980" w:type="dxa"/>
          </w:tcPr>
          <w:p w14:paraId="17099507" w14:textId="645D98B7" w:rsidR="00566407" w:rsidRPr="00566407" w:rsidRDefault="00566407" w:rsidP="00566407">
            <w:pPr>
              <w:pStyle w:val="BodyText"/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5664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66407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ที่วัดมูลค่าด้วยราคา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664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ทุนตัดจำหน่าย </w:t>
            </w:r>
          </w:p>
          <w:p w14:paraId="7428A8A9" w14:textId="4EE63A4C" w:rsidR="00734ED1" w:rsidRPr="004055F2" w:rsidRDefault="00734ED1" w:rsidP="00CE7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56DB493D" w14:textId="77777777" w:rsidR="00734ED1" w:rsidRPr="004055F2" w:rsidRDefault="00734ED1" w:rsidP="00CE700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4578D588" w14:textId="494D943D" w:rsidR="00734ED1" w:rsidRPr="004055F2" w:rsidRDefault="006A0C13" w:rsidP="006A0C13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6A0C1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สินทรัพย์เหล่านี้วัดมูลค่าในภายหลังด้วยราคาทุนตัดจำหน่ายตามวิธีดอกเบี้ย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0C1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ที่แท้จริง ราคาทุนตัดจำหน่ายลดลงด้วยผลขาดทุนด้านเครดิตที่คาดว่า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0C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จะเกิดขึ้น </w:t>
            </w:r>
            <w:r w:rsidRPr="006A0C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 กำไรและขาดทุนจากอัตราแลกเปลี่ยน ผลขาดทุน</w:t>
            </w:r>
            <w:r w:rsidRPr="006A0C1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6A0C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กำไรหรือขาดทุนที่เกิดจากการตัดรายการ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0C13">
              <w:rPr>
                <w:rFonts w:asciiTheme="majorBidi" w:hAnsiTheme="majorBidi" w:cstheme="majorBidi"/>
                <w:sz w:val="30"/>
                <w:szCs w:val="30"/>
                <w:cs/>
              </w:rPr>
              <w:t>ออกจากบัญชีรับรู้ในกำไรหรือขาดทุน</w:t>
            </w:r>
          </w:p>
        </w:tc>
      </w:tr>
      <w:tr w:rsidR="00734ED1" w:rsidRPr="004055F2" w14:paraId="789F0C17" w14:textId="77777777" w:rsidTr="00CE700D">
        <w:tc>
          <w:tcPr>
            <w:tcW w:w="1980" w:type="dxa"/>
          </w:tcPr>
          <w:p w14:paraId="35B8420D" w14:textId="1C3B9E7F" w:rsidR="00734ED1" w:rsidRPr="004055F2" w:rsidRDefault="00734ED1" w:rsidP="00CE7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4055F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</w:t>
            </w:r>
            <w:r w:rsidR="0083727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37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055F2">
              <w:rPr>
                <w:rFonts w:asciiTheme="majorBidi" w:hAnsiTheme="majorBidi" w:cstheme="majorBidi"/>
                <w:sz w:val="30"/>
                <w:szCs w:val="30"/>
                <w:cs/>
              </w:rPr>
              <w:t>ทุนที่วัดมูลค่า</w:t>
            </w:r>
            <w:r w:rsidRPr="004055F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  <w:r w:rsidR="0083727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37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055F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4055F2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</w:t>
            </w:r>
            <w:r w:rsidR="0083727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37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055F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  <w:r w:rsidR="0083727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37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FF3B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55F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78CAC3B6" w14:textId="77777777" w:rsidR="00734ED1" w:rsidRPr="004055F2" w:rsidRDefault="00734ED1" w:rsidP="00CE700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15C318E7" w14:textId="30DECC46" w:rsidR="00734ED1" w:rsidRPr="004055F2" w:rsidRDefault="00EB456B" w:rsidP="00CE700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EB45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EB456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เงินปันผลรับรู้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B456B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B456B">
              <w:rPr>
                <w:rFonts w:asciiTheme="majorBidi" w:hAnsiTheme="majorBidi" w:cstheme="majorBidi"/>
                <w:sz w:val="30"/>
                <w:szCs w:val="30"/>
                <w:cs/>
              </w:rPr>
              <w:t>จะไม่ถูกจัดประเภทรายการใหม่ไปยังกำไรหรือขาดทุน</w:t>
            </w:r>
          </w:p>
        </w:tc>
      </w:tr>
    </w:tbl>
    <w:p w14:paraId="4F604907" w14:textId="77777777" w:rsidR="00607128" w:rsidRPr="000813FA" w:rsidRDefault="00607128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</w:p>
    <w:p w14:paraId="1D1CBE98" w14:textId="2F9F89EF" w:rsidR="00F9586F" w:rsidRDefault="00F9586F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/>
          <w:i/>
          <w:iCs/>
        </w:rPr>
      </w:pPr>
      <w:r w:rsidRPr="004055F2">
        <w:rPr>
          <w:rFonts w:asciiTheme="majorBidi" w:eastAsia="EucrosiaUPCBold" w:hAnsiTheme="majorBidi" w:cstheme="majorBidi"/>
          <w:i/>
          <w:iCs/>
        </w:rPr>
        <w:t>(</w:t>
      </w:r>
      <w:r w:rsidRPr="004055F2">
        <w:rPr>
          <w:rFonts w:asciiTheme="majorBidi" w:eastAsia="EucrosiaUPCBold" w:hAnsiTheme="majorBidi" w:cstheme="majorBidi"/>
          <w:i/>
          <w:iCs/>
          <w:cs/>
        </w:rPr>
        <w:t>ง</w:t>
      </w:r>
      <w:r w:rsidRPr="004055F2">
        <w:rPr>
          <w:rFonts w:asciiTheme="majorBidi" w:eastAsia="EucrosiaUPCBold" w:hAnsiTheme="majorBidi" w:cstheme="majorBidi"/>
          <w:i/>
          <w:iCs/>
        </w:rPr>
        <w:t>.</w:t>
      </w:r>
      <w:r w:rsidR="005322FF" w:rsidRPr="005322FF">
        <w:rPr>
          <w:rFonts w:asciiTheme="majorBidi" w:eastAsia="EucrosiaUPCBold" w:hAnsiTheme="majorBidi" w:cstheme="majorBidi"/>
          <w:i/>
          <w:iCs/>
          <w:lang w:val="en-US"/>
        </w:rPr>
        <w:t>2</w:t>
      </w:r>
      <w:r w:rsidRPr="004055F2">
        <w:rPr>
          <w:rFonts w:asciiTheme="majorBidi" w:eastAsia="EucrosiaUPCBold" w:hAnsiTheme="majorBidi" w:cstheme="majorBidi"/>
          <w:i/>
          <w:iCs/>
        </w:rPr>
        <w:t xml:space="preserve">) </w:t>
      </w:r>
      <w:r w:rsidR="004055F2" w:rsidRPr="004055F2">
        <w:rPr>
          <w:rFonts w:asciiTheme="majorBidi" w:eastAsia="EucrosiaUPCBold" w:hAnsiTheme="majorBidi"/>
          <w:i/>
          <w:iCs/>
          <w:cs/>
        </w:rPr>
        <w:t>การตัดรายการออกจากบัญชีและการหักกลบ</w:t>
      </w:r>
    </w:p>
    <w:p w14:paraId="1FFCD8EB" w14:textId="77777777" w:rsidR="006933FD" w:rsidRPr="000813FA" w:rsidRDefault="006933FD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  <w:highlight w:val="cyan"/>
          <w:lang w:val="en-GB"/>
        </w:rPr>
      </w:pPr>
    </w:p>
    <w:p w14:paraId="72C89A3E" w14:textId="0FE52A3D" w:rsidR="00F9586F" w:rsidRDefault="00F9586F" w:rsidP="00070F5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55F2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5922FAA" w14:textId="343B6DDE" w:rsidR="004055F2" w:rsidRPr="000813FA" w:rsidRDefault="004055F2" w:rsidP="00F9586F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D6531AE" w14:textId="1D05DD51" w:rsidR="00B42C62" w:rsidRDefault="004055F2" w:rsidP="000813F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055F2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50828BF" w14:textId="77777777" w:rsidR="000813FA" w:rsidRPr="000813FA" w:rsidRDefault="000813FA" w:rsidP="000813F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639248BC" w14:textId="5A5942D1" w:rsidR="00F9586F" w:rsidRPr="00607128" w:rsidRDefault="004055F2" w:rsidP="0060712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07128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</w:t>
      </w:r>
      <w:r w:rsidRPr="00607128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</w:p>
    <w:p w14:paraId="38A70863" w14:textId="77777777" w:rsidR="00F9586F" w:rsidRPr="000813FA" w:rsidRDefault="00F9586F" w:rsidP="0060712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68516E2E" w14:textId="77777777" w:rsidR="00CE28A9" w:rsidRDefault="00F9586F" w:rsidP="00CE28A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46B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46F40DA6" w14:textId="011E5A37" w:rsidR="00F9586F" w:rsidRPr="00CE28A9" w:rsidRDefault="00F9586F" w:rsidP="00CE28A9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E28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5322FF" w:rsidRPr="005322FF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CE28A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283791" w:rsidRPr="00CE28A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เมษายน</w:t>
      </w:r>
      <w:r w:rsidRPr="00CE28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5322FF" w:rsidRPr="005322FF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2563</w:t>
      </w:r>
    </w:p>
    <w:p w14:paraId="1BBC74CB" w14:textId="77777777" w:rsidR="00F9586F" w:rsidRPr="00C16911" w:rsidRDefault="00F9586F" w:rsidP="00F9586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7D96145" w14:textId="4E8AB791" w:rsidR="00F9586F" w:rsidRPr="00F9586F" w:rsidRDefault="00F9586F" w:rsidP="00F9586F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9586F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เงินลงทุนตราสารทุน</w:t>
      </w:r>
    </w:p>
    <w:p w14:paraId="60C9DA41" w14:textId="77777777" w:rsidR="00F9586F" w:rsidRPr="00C16911" w:rsidRDefault="00F9586F" w:rsidP="00F9586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AC6E6C0" w14:textId="690E8294" w:rsidR="00F9586F" w:rsidRPr="00F9586F" w:rsidRDefault="00F9586F" w:rsidP="00F958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86F">
        <w:rPr>
          <w:rFonts w:asciiTheme="majorBidi" w:hAnsiTheme="majorBidi" w:cstheme="majorBidi"/>
          <w:sz w:val="30"/>
          <w:szCs w:val="30"/>
          <w:cs/>
        </w:rPr>
        <w:t>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และการเปลี่ยนแปลงที่ไม่ใช่ผลขาดทุนจากการด้อยค่าบันทึกโดยตรงในส่วนของผู้ถือหุ้น ส่วนผลขาดทุนจากการด้อยค่ารับรู้ในกำไรหรือขาดทุนเมื่อมีการตัดจำหน่ายเงินลงทุน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</w:p>
    <w:p w14:paraId="7B8F263E" w14:textId="77777777" w:rsidR="00F9586F" w:rsidRPr="00C16911" w:rsidRDefault="00F9586F" w:rsidP="00F9586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DBB1834" w14:textId="77777777" w:rsidR="00F9586F" w:rsidRPr="00F9586F" w:rsidRDefault="00F9586F" w:rsidP="00F9586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86F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4D9C4A26" w14:textId="77777777" w:rsidR="00F9586F" w:rsidRPr="00C16911" w:rsidRDefault="00F9586F" w:rsidP="00F9586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FD563AD" w14:textId="3D662E29" w:rsidR="00F9586F" w:rsidRDefault="00F9586F" w:rsidP="00F958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86F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2E27C950" w14:textId="77777777" w:rsidR="002252C3" w:rsidRPr="00C16911" w:rsidRDefault="002252C3" w:rsidP="00F958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0710C" w14:textId="7F389ECF" w:rsidR="00F9586F" w:rsidRPr="00F9586F" w:rsidRDefault="00F9586F" w:rsidP="00F9586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86F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34873684" w14:textId="77777777" w:rsidR="002252C3" w:rsidRPr="00C16911" w:rsidRDefault="002252C3" w:rsidP="00F9586F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886BB38" w14:textId="4762CE0A" w:rsidR="00F9586F" w:rsidRDefault="00F9586F" w:rsidP="00F9586F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9586F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4A96B24F" w14:textId="77777777" w:rsidR="00A30153" w:rsidRPr="00C16911" w:rsidRDefault="00A30153" w:rsidP="00F9586F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C64421C" w14:textId="129B1283" w:rsidR="00471CCE" w:rsidRPr="0013335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D48F407" w14:textId="77777777" w:rsidR="00471CCE" w:rsidRPr="00C16911" w:rsidRDefault="00471CCE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827099A" w14:textId="6394A38A" w:rsidR="002252C3" w:rsidRDefault="00471CCE" w:rsidP="0043621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</w:p>
    <w:p w14:paraId="5B0D07E1" w14:textId="77777777" w:rsidR="00436216" w:rsidRPr="00C16911" w:rsidRDefault="00436216" w:rsidP="0043621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64040BD" w14:textId="293AAC77" w:rsidR="00471CCE" w:rsidRPr="0013335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  <w:r w:rsidR="0076568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และลูกหนี้อื่น</w:t>
      </w:r>
    </w:p>
    <w:p w14:paraId="6A00575E" w14:textId="77777777" w:rsidR="00471CCE" w:rsidRPr="00C16911" w:rsidRDefault="00471CCE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1D4DDC" w14:textId="171C7F86" w:rsidR="008B00AC" w:rsidRDefault="005E70E2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  <w:r w:rsidR="00A3015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B54FC17" w14:textId="77777777" w:rsidR="000813FA" w:rsidRDefault="000813FA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24A0A5" w14:textId="38409650" w:rsidR="00471CCE" w:rsidRPr="00DA23CB" w:rsidRDefault="00A30153" w:rsidP="0048638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30153">
        <w:rPr>
          <w:rFonts w:ascii="Angsana New" w:hAnsi="Angsana New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DA23CB">
        <w:rPr>
          <w:rFonts w:ascii="Angsana New" w:hAnsi="Angsana New"/>
          <w:i/>
          <w:iCs/>
          <w:sz w:val="30"/>
          <w:szCs w:val="30"/>
          <w:cs/>
        </w:rPr>
        <w:t>(</w:t>
      </w:r>
      <w:r w:rsidR="005322FF" w:rsidRPr="005322FF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Pr="00DA23CB">
        <w:rPr>
          <w:rFonts w:ascii="Angsana New" w:hAnsi="Angsana New"/>
          <w:i/>
          <w:iCs/>
          <w:sz w:val="30"/>
          <w:szCs w:val="30"/>
          <w:cs/>
        </w:rPr>
        <w:t>: ค่าเผื่อหนี้สงสัยจะสูญ ซึ่งประเมินโดยการวิเคราะห์ประวัติการชำระหนี้)</w:t>
      </w:r>
    </w:p>
    <w:p w14:paraId="5A339835" w14:textId="77777777" w:rsidR="005E70E2" w:rsidRPr="00436216" w:rsidRDefault="005E70E2" w:rsidP="0048638D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E301797" w14:textId="35A0D30A" w:rsidR="00AB2D1C" w:rsidRDefault="00A30153" w:rsidP="0043621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0153">
        <w:rPr>
          <w:rFonts w:ascii="Angsana New" w:hAnsi="Angsana New"/>
          <w:sz w:val="30"/>
          <w:szCs w:val="30"/>
          <w:cs/>
        </w:rPr>
        <w:lastRenderedPageBreak/>
        <w:t xml:space="preserve"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544214">
        <w:rPr>
          <w:rFonts w:ascii="Angsana New" w:hAnsi="Angsana New"/>
          <w:sz w:val="30"/>
          <w:szCs w:val="30"/>
        </w:rPr>
        <w:br/>
      </w:r>
      <w:r w:rsidRPr="00A30153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BE73B79" w14:textId="77777777" w:rsidR="008B00AC" w:rsidRPr="005821A9" w:rsidRDefault="008B00AC" w:rsidP="00436216">
      <w:pPr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5605DDF0" w14:textId="77777777" w:rsidR="00471CCE" w:rsidRPr="0013335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A20111C" w14:textId="77777777" w:rsidR="00471CCE" w:rsidRPr="004B20A5" w:rsidRDefault="00471CCE" w:rsidP="00AB2D1C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7BDEE61" w14:textId="43371EC7" w:rsidR="00AB2D1C" w:rsidRDefault="00AB2D1C" w:rsidP="00E1166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34A489BE" w14:textId="77777777" w:rsidR="00E1166A" w:rsidRPr="005A61FC" w:rsidRDefault="00E1166A" w:rsidP="00E1166A">
      <w:pPr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4C6EEDC2" w14:textId="77777777" w:rsidR="00527286" w:rsidRPr="0013335C" w:rsidRDefault="00527286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56A40251" w14:textId="77777777" w:rsidR="00471CCE" w:rsidRPr="005A61FC" w:rsidRDefault="00471CCE" w:rsidP="0048638D">
      <w:pPr>
        <w:spacing w:line="240" w:lineRule="auto"/>
        <w:ind w:left="540"/>
        <w:jc w:val="thaiDistribute"/>
        <w:rPr>
          <w:rFonts w:ascii="Angsana New" w:hAnsi="Angsana New"/>
        </w:rPr>
      </w:pPr>
    </w:p>
    <w:p w14:paraId="6CF9CB45" w14:textId="77777777" w:rsidR="00471CCE" w:rsidRPr="0013335C" w:rsidRDefault="00471CCE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272888" w:rsidRPr="0013335C">
        <w:rPr>
          <w:rFonts w:ascii="Angsana New" w:hAnsi="Angsana New" w:hint="cs"/>
          <w:sz w:val="30"/>
          <w:szCs w:val="30"/>
          <w:cs/>
        </w:rPr>
        <w:t>โดยประมาณ</w:t>
      </w:r>
      <w:r w:rsidRPr="0013335C">
        <w:rPr>
          <w:rFonts w:ascii="Angsana New" w:hAnsi="Angsana New" w:hint="cs"/>
          <w:sz w:val="30"/>
          <w:szCs w:val="30"/>
          <w:cs/>
        </w:rPr>
        <w:t>ในการขาย</w:t>
      </w:r>
    </w:p>
    <w:p w14:paraId="45F7FAD8" w14:textId="77777777" w:rsidR="00471CCE" w:rsidRPr="004B20A5" w:rsidRDefault="00471CC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p w14:paraId="555F1625" w14:textId="662120E7" w:rsidR="00471CCE" w:rsidRDefault="00471CC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="Angsana New" w:hAnsi="Angsana New"/>
          <w:lang w:val="en-US"/>
        </w:rPr>
      </w:pPr>
      <w:r w:rsidRPr="0013335C">
        <w:rPr>
          <w:rFonts w:ascii="Angsana New" w:hAnsi="Angsana New" w:hint="cs"/>
          <w:cs/>
          <w:lang w:val="en-US"/>
        </w:rPr>
        <w:t>บริษัทตั้งค่าเผื่อสินค้าเสื่อมสภาพ สำหรับสินค้าที่เสื่อมคุณภาพ</w:t>
      </w:r>
      <w:r w:rsidR="006331CC" w:rsidRPr="0013335C">
        <w:rPr>
          <w:rFonts w:ascii="Angsana New" w:hAnsi="Angsana New" w:hint="cs"/>
          <w:lang w:val="en-US"/>
        </w:rPr>
        <w:t xml:space="preserve"> </w:t>
      </w:r>
      <w:r w:rsidRPr="0013335C">
        <w:rPr>
          <w:rFonts w:ascii="Angsana New" w:hAnsi="Angsana New" w:hint="cs"/>
          <w:cs/>
          <w:lang w:val="en-US"/>
        </w:rPr>
        <w:t>เสียหาย ล้าสมัยและค้างนาน</w:t>
      </w:r>
    </w:p>
    <w:p w14:paraId="1FF82240" w14:textId="77777777" w:rsidR="00E1166A" w:rsidRPr="005A61FC" w:rsidRDefault="00E1166A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p w14:paraId="5DB95F67" w14:textId="77777777" w:rsidR="00471CCE" w:rsidRPr="0013335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B8DECED" w14:textId="77777777" w:rsidR="00471CCE" w:rsidRPr="005A61FC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p w14:paraId="7EC71942" w14:textId="633678AC" w:rsidR="00471CCE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อสังหาริมทรัพย์เพื่อการลงทุนได้แก่</w:t>
      </w:r>
      <w:r w:rsidR="008117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A61FC">
        <w:rPr>
          <w:rFonts w:ascii="Angsana New" w:hAnsi="Angsana New" w:hint="cs"/>
          <w:sz w:val="30"/>
          <w:szCs w:val="30"/>
          <w:cs/>
          <w:lang w:val="en-US"/>
        </w:rPr>
        <w:t>ที่ดินและอาคารที่บริษัท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</w:t>
      </w:r>
      <w:r w:rsidR="008117B9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</w:p>
    <w:p w14:paraId="4EF8CFA4" w14:textId="77777777" w:rsidR="00DF5B80" w:rsidRPr="005A61FC" w:rsidRDefault="00DF5B80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p w14:paraId="24EEE335" w14:textId="13EC574E" w:rsidR="003455BE" w:rsidRDefault="00471CCE" w:rsidP="003455BE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อสังหาริมทรัพย์เพื่อการลงทุน</w:t>
      </w:r>
      <w:r w:rsidR="006C6072" w:rsidRPr="0013335C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ราคาทุนหักค่าเสื่อมราคาสะสมและขาดทุนจากการด้อยค่า</w:t>
      </w:r>
      <w:r w:rsidR="0032494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455BE" w:rsidRPr="0013335C">
        <w:rPr>
          <w:rFonts w:ascii="Angsana New" w:hAnsi="Angsana New" w:hint="cs"/>
          <w:sz w:val="30"/>
          <w:szCs w:val="30"/>
          <w:cs/>
          <w:lang w:val="en-US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03EAD7C5" w14:textId="77777777" w:rsidR="004B20A5" w:rsidRDefault="004B20A5" w:rsidP="003455BE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</w:p>
    <w:p w14:paraId="6C9A962C" w14:textId="3475586C" w:rsidR="00F613D1" w:rsidRDefault="003455BE" w:rsidP="003455BE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ค่าเสื่อมราคาคำนวณโดยวิธีเส้นตรงตามอายุการให้ประโยชน์โดยประมาณของสินทรัพย์แต่ละรายการ</w:t>
      </w:r>
      <w:r w:rsidR="0032494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24941" w:rsidRPr="00324941">
        <w:rPr>
          <w:rFonts w:ascii="Angsana New" w:hAnsi="Angsana New"/>
          <w:sz w:val="30"/>
          <w:szCs w:val="30"/>
          <w:cs/>
          <w:lang w:val="en-US"/>
        </w:rPr>
        <w:t>และรับรู้ในกำไรหรือขาดทุน</w:t>
      </w:r>
      <w:r w:rsidR="00F613D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613D1" w:rsidRPr="00F613D1">
        <w:rPr>
          <w:rFonts w:ascii="Angsana New" w:hAnsi="Angsana New"/>
          <w:sz w:val="30"/>
          <w:szCs w:val="30"/>
          <w:cs/>
          <w:lang w:val="en-US"/>
        </w:rPr>
        <w:t>ทั้งนี้ บริษัทไม่คิดค่าเสื่อมราคาสำหรับที่ดิน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321F3292" w14:textId="7A0168FD" w:rsidR="000813FA" w:rsidRDefault="000813FA" w:rsidP="003455BE">
      <w:pPr>
        <w:spacing w:line="240" w:lineRule="auto"/>
        <w:ind w:left="54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p w14:paraId="2325B077" w14:textId="77777777" w:rsidR="000813FA" w:rsidRPr="000022E5" w:rsidRDefault="000813FA" w:rsidP="003455BE">
      <w:pPr>
        <w:spacing w:line="240" w:lineRule="auto"/>
        <w:ind w:left="54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p w14:paraId="3EEDA6AA" w14:textId="0180076E" w:rsidR="003455BE" w:rsidRPr="0013335C" w:rsidRDefault="003455BE" w:rsidP="003455BE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lastRenderedPageBreak/>
        <w:t>ประมาณการอายุการให้ประโยชน์ของสินทรัพย์แสดงได้ดังนี้</w:t>
      </w:r>
    </w:p>
    <w:p w14:paraId="3E1F8CC4" w14:textId="77777777" w:rsidR="00471CCE" w:rsidRPr="000022E5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71CCE" w:rsidRPr="0013335C" w14:paraId="3721EB07" w14:textId="77777777" w:rsidTr="003455BE">
        <w:tc>
          <w:tcPr>
            <w:tcW w:w="5390" w:type="dxa"/>
            <w:shd w:val="clear" w:color="auto" w:fill="auto"/>
            <w:vAlign w:val="bottom"/>
          </w:tcPr>
          <w:p w14:paraId="5B682035" w14:textId="77777777" w:rsidR="00471CCE" w:rsidRPr="0013335C" w:rsidRDefault="00471CCE" w:rsidP="0048638D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44A86566" w14:textId="21CD9731" w:rsidR="00471CCE" w:rsidRPr="0013335C" w:rsidRDefault="005322FF" w:rsidP="0048638D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0B46D339" w14:textId="77777777" w:rsidR="00471CCE" w:rsidRPr="0013335C" w:rsidRDefault="00471CCE" w:rsidP="0048638D">
            <w:pPr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2B4243A9" w14:textId="77777777" w:rsidR="0021141D" w:rsidRPr="000022E5" w:rsidRDefault="0021141D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p w14:paraId="77B6957D" w14:textId="72182F4B" w:rsidR="00F6569D" w:rsidRDefault="00F6569D" w:rsidP="00436216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F6569D">
        <w:rPr>
          <w:rFonts w:ascii="Angsana New" w:hAnsi="Angsana New"/>
          <w:sz w:val="30"/>
          <w:szCs w:val="30"/>
          <w:cs/>
          <w:lang w:val="en-US"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24DB4549" w14:textId="77777777" w:rsidR="000022E5" w:rsidRPr="007300CD" w:rsidRDefault="000022E5" w:rsidP="00436216">
      <w:pPr>
        <w:spacing w:line="240" w:lineRule="auto"/>
        <w:ind w:left="540"/>
        <w:jc w:val="thaiDistribute"/>
        <w:outlineLvl w:val="3"/>
        <w:rPr>
          <w:rFonts w:ascii="Angsana New" w:hAnsi="Angsana New"/>
          <w:sz w:val="24"/>
          <w:szCs w:val="24"/>
          <w:cs/>
          <w:lang w:val="en-US"/>
        </w:rPr>
      </w:pPr>
    </w:p>
    <w:p w14:paraId="7097F1D9" w14:textId="3B63390F" w:rsidR="00471CCE" w:rsidRPr="0013335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ที่ดิน</w:t>
      </w:r>
      <w:r w:rsidR="009A7E82"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63E99947" w14:textId="77777777" w:rsidR="00471CCE" w:rsidRPr="007300CD" w:rsidRDefault="00471CCE" w:rsidP="0048638D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AA2105" w14:textId="77777777" w:rsidR="00471CCE" w:rsidRPr="0013335C" w:rsidRDefault="00460DDF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</w:t>
      </w:r>
      <w:r w:rsidR="00471CCE" w:rsidRPr="0013335C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00C189B2" w14:textId="77777777" w:rsidR="00471CCE" w:rsidRPr="007300CD" w:rsidRDefault="00471CCE" w:rsidP="0048638D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D04FB3" w14:textId="71A19A97" w:rsidR="003455BE" w:rsidRDefault="003455BE" w:rsidP="00C567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การขนย้าย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0D6106F4" w14:textId="77777777" w:rsidR="006B21B7" w:rsidRPr="007300CD" w:rsidRDefault="006B21B7" w:rsidP="00C56764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8E454D" w14:textId="47B9B0DA" w:rsidR="003455BE" w:rsidRDefault="003455BE" w:rsidP="003455B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ส่วนประกอบของรายการที่ดิน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อาคาร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39C28140" w14:textId="77777777" w:rsidR="009A65FD" w:rsidRPr="007300CD" w:rsidRDefault="009A65FD" w:rsidP="003455B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B8515E6" w14:textId="77777777" w:rsidR="003455BE" w:rsidRPr="0013335C" w:rsidRDefault="003455BE" w:rsidP="00C567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463A5AC9" w14:textId="7B05E3F4" w:rsidR="009A65FD" w:rsidRPr="007300CD" w:rsidRDefault="009A65FD">
      <w:pPr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6C0573C2" w14:textId="75E536DC" w:rsidR="00471CCE" w:rsidRDefault="00471CCE" w:rsidP="0048638D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7576821E" w14:textId="77777777" w:rsidR="009A65FD" w:rsidRPr="007300CD" w:rsidRDefault="009A65FD" w:rsidP="0048638D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14:paraId="1D17C621" w14:textId="19A738BD" w:rsidR="008654EA" w:rsidRDefault="003455BE" w:rsidP="006B21B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13335C">
        <w:rPr>
          <w:rFonts w:ascii="Angsana New" w:hAnsi="Angsana New" w:hint="cs"/>
          <w:spacing w:val="-6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13335C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13335C">
        <w:rPr>
          <w:rFonts w:ascii="Angsana New" w:hAnsi="Angsana New" w:hint="cs"/>
          <w:spacing w:val="-6"/>
          <w:sz w:val="30"/>
          <w:szCs w:val="30"/>
          <w:cs/>
        </w:rPr>
        <w:t xml:space="preserve">อาคารและอุปกรณ์ </w:t>
      </w:r>
      <w:r w:rsidR="00CA422E" w:rsidRPr="0013335C">
        <w:rPr>
          <w:rFonts w:ascii="Angsana New" w:hAnsi="Angsana New" w:hint="cs"/>
          <w:spacing w:val="-6"/>
          <w:sz w:val="30"/>
          <w:szCs w:val="30"/>
        </w:rPr>
        <w:br/>
      </w:r>
      <w:r w:rsidR="006B21B7">
        <w:rPr>
          <w:rFonts w:ascii="Angsana New" w:hAnsi="Angsana New" w:hint="cs"/>
          <w:spacing w:val="-6"/>
          <w:sz w:val="30"/>
          <w:szCs w:val="30"/>
          <w:cs/>
        </w:rPr>
        <w:t>เมื่อบริษัท</w:t>
      </w:r>
      <w:r w:rsidR="007300CD">
        <w:rPr>
          <w:rFonts w:ascii="Angsana New" w:hAnsi="Angsana New" w:hint="cs"/>
          <w:spacing w:val="-6"/>
          <w:sz w:val="30"/>
          <w:szCs w:val="30"/>
          <w:cs/>
        </w:rPr>
        <w:t>จะ</w:t>
      </w:r>
      <w:r w:rsidR="006B21B7">
        <w:rPr>
          <w:rFonts w:ascii="Angsana New" w:hAnsi="Angsana New" w:hint="cs"/>
          <w:spacing w:val="-6"/>
          <w:sz w:val="30"/>
          <w:szCs w:val="30"/>
          <w:cs/>
        </w:rPr>
        <w:t>ได้รับ</w:t>
      </w:r>
      <w:r w:rsidRPr="0013335C">
        <w:rPr>
          <w:rFonts w:ascii="Angsana New" w:hAnsi="Angsana New" w:hint="cs"/>
          <w:spacing w:val="-6"/>
          <w:sz w:val="30"/>
          <w:szCs w:val="30"/>
          <w:cs/>
        </w:rPr>
        <w:t xml:space="preserve">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</w:t>
      </w:r>
      <w:r w:rsidR="006B21B7" w:rsidRPr="006B21B7">
        <w:rPr>
          <w:rFonts w:ascii="Angsana New" w:hAnsi="Angsana New"/>
          <w:spacing w:val="-6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69298C8A" w14:textId="77EF9720" w:rsidR="000813FA" w:rsidRDefault="000813FA" w:rsidP="006B21B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D8594EB" w14:textId="48AEE399" w:rsidR="000813FA" w:rsidRDefault="000813FA" w:rsidP="006B21B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85E3175" w14:textId="509C3D47" w:rsidR="000813FA" w:rsidRDefault="000813FA" w:rsidP="006B21B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4E7BCAA" w14:textId="193D8081" w:rsidR="000813FA" w:rsidRDefault="000813FA" w:rsidP="006B21B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77797EC" w14:textId="77777777" w:rsidR="000813FA" w:rsidRPr="0013335C" w:rsidRDefault="000813FA" w:rsidP="006B21B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4189F01" w14:textId="5E6A9DD3" w:rsidR="00471CCE" w:rsidRDefault="00471CCE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ค่าเสื่อมราคา</w:t>
      </w:r>
    </w:p>
    <w:p w14:paraId="3B359B44" w14:textId="77777777" w:rsidR="009A65FD" w:rsidRPr="007300CD" w:rsidRDefault="009A65F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123E379" w14:textId="69EE3E2E" w:rsidR="003455BE" w:rsidRPr="0013335C" w:rsidRDefault="003455BE" w:rsidP="003455B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13335C">
        <w:rPr>
          <w:rFonts w:ascii="Angsana New" w:hAnsi="Angsana New" w:hint="cs"/>
          <w:spacing w:val="-6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13335C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13335C">
        <w:rPr>
          <w:rFonts w:ascii="Angsana New" w:hAnsi="Angsana New" w:hint="cs"/>
          <w:spacing w:val="-6"/>
          <w:sz w:val="30"/>
          <w:szCs w:val="30"/>
          <w:cs/>
        </w:rPr>
        <w:t>หักด้วยมูลค่าคงเหลือของสินทรัพย์</w:t>
      </w:r>
      <w:r w:rsidR="008365A4">
        <w:rPr>
          <w:rFonts w:ascii="Angsana New" w:hAnsi="Angsana New"/>
          <w:spacing w:val="-6"/>
          <w:sz w:val="30"/>
          <w:szCs w:val="30"/>
        </w:rPr>
        <w:t xml:space="preserve"> </w:t>
      </w:r>
      <w:r w:rsidR="004206A5">
        <w:rPr>
          <w:rFonts w:ascii="Angsana New" w:hAnsi="Angsana New" w:hint="cs"/>
          <w:spacing w:val="-6"/>
          <w:sz w:val="30"/>
          <w:szCs w:val="30"/>
          <w:cs/>
        </w:rPr>
        <w:t>และรับรู้ในกำไรหรือขาดทุน</w:t>
      </w:r>
      <w:r w:rsidR="006B21B7" w:rsidRPr="006B21B7">
        <w:rPr>
          <w:rFonts w:ascii="Angsana New" w:hAnsi="Angsana New"/>
          <w:spacing w:val="-6"/>
          <w:sz w:val="30"/>
          <w:szCs w:val="30"/>
          <w:cs/>
        </w:rPr>
        <w:t>โดยวิธี</w:t>
      </w:r>
      <w:r w:rsidR="006B21B7" w:rsidRPr="00413027">
        <w:rPr>
          <w:rFonts w:ascii="Angsana New" w:hAnsi="Angsana New"/>
          <w:spacing w:val="-6"/>
          <w:sz w:val="30"/>
          <w:szCs w:val="30"/>
          <w:cs/>
        </w:rPr>
        <w:t>เส้นตรง</w:t>
      </w:r>
      <w:r w:rsidR="00413027" w:rsidRPr="00413027">
        <w:rPr>
          <w:rFonts w:ascii="Angsana New" w:hAnsi="Angsana New"/>
          <w:spacing w:val="-6"/>
          <w:sz w:val="30"/>
          <w:szCs w:val="30"/>
        </w:rPr>
        <w:t xml:space="preserve"> </w:t>
      </w:r>
      <w:r w:rsidR="00413027" w:rsidRPr="00413027">
        <w:rPr>
          <w:rFonts w:ascii="Angsana New" w:hAnsi="Angsana New" w:hint="cs"/>
          <w:sz w:val="30"/>
          <w:szCs w:val="30"/>
          <w:cs/>
        </w:rPr>
        <w:t>(ยกเว้นเครื่องมือและเครื่องใช้ในโรงงานประเภทแม่พิมพ์และอุปกรณ์จับยึด ซึ่งคำนวณโดยวิธียอดลดลงทวีคูณ)</w:t>
      </w:r>
      <w:r w:rsidR="00413027" w:rsidRPr="00413027">
        <w:rPr>
          <w:rFonts w:ascii="Angsana New" w:hAnsi="Angsana New"/>
          <w:sz w:val="30"/>
          <w:szCs w:val="30"/>
        </w:rPr>
        <w:t xml:space="preserve"> </w:t>
      </w:r>
      <w:r w:rsidR="006B21B7" w:rsidRPr="00413027">
        <w:rPr>
          <w:rFonts w:ascii="Angsana New" w:hAnsi="Angsana New"/>
          <w:spacing w:val="-6"/>
          <w:sz w:val="30"/>
          <w:szCs w:val="30"/>
          <w:cs/>
        </w:rPr>
        <w:t>ตา</w:t>
      </w:r>
      <w:r w:rsidR="006B21B7" w:rsidRPr="006B21B7">
        <w:rPr>
          <w:rFonts w:ascii="Angsana New" w:hAnsi="Angsana New"/>
          <w:spacing w:val="-6"/>
          <w:sz w:val="30"/>
          <w:szCs w:val="30"/>
          <w:cs/>
        </w:rPr>
        <w:t>มเกณฑ์อายุการให้ประโยชน์โดยประมาณของแต่ละส่วนประกอบของสินทรัพย์ 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 ทั้งนี้ บริษัทไม่คิดค่าเสื่อมราคาสำหรับที่ดินและสินทรัพย์ที่อยู่ระหว่างการก่อสร้าง</w:t>
      </w:r>
    </w:p>
    <w:p w14:paraId="240423CF" w14:textId="77777777" w:rsidR="00436216" w:rsidRPr="007300CD" w:rsidRDefault="00436216" w:rsidP="00111D1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ADB22AD" w14:textId="5A1375F3" w:rsidR="00471CCE" w:rsidRPr="0013335C" w:rsidRDefault="000F6051" w:rsidP="003455B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</w:t>
      </w:r>
      <w:r w:rsidR="00471CCE" w:rsidRPr="0013335C">
        <w:rPr>
          <w:rFonts w:ascii="Angsana New" w:hAnsi="Angsana New" w:hint="cs"/>
          <w:sz w:val="30"/>
          <w:szCs w:val="30"/>
          <w:cs/>
        </w:rPr>
        <w:t>ของสินทรัพย์แสดงได้ดังนี้</w:t>
      </w:r>
    </w:p>
    <w:p w14:paraId="23CE1DC4" w14:textId="77777777" w:rsidR="0091515F" w:rsidRPr="007300CD" w:rsidRDefault="0091515F" w:rsidP="003455B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471CCE" w:rsidRPr="0013335C" w14:paraId="3642FEFF" w14:textId="77777777" w:rsidTr="003455BE">
        <w:tc>
          <w:tcPr>
            <w:tcW w:w="5400" w:type="dxa"/>
          </w:tcPr>
          <w:p w14:paraId="3558B6A7" w14:textId="77777777" w:rsidR="00471CCE" w:rsidRPr="0013335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170" w:type="dxa"/>
          </w:tcPr>
          <w:p w14:paraId="27640554" w14:textId="1111675E" w:rsidR="00471CCE" w:rsidRPr="0013335C" w:rsidRDefault="005322FF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5322FF">
              <w:rPr>
                <w:rFonts w:ascii="Angsana New" w:hAnsi="Angsana New" w:hint="cs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432D2721" w14:textId="77777777" w:rsidR="00471CCE" w:rsidRPr="0013335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13335C" w14:paraId="554AD0FF" w14:textId="77777777" w:rsidTr="003455BE">
        <w:tc>
          <w:tcPr>
            <w:tcW w:w="5400" w:type="dxa"/>
          </w:tcPr>
          <w:p w14:paraId="433D4697" w14:textId="77777777" w:rsidR="00471CCE" w:rsidRPr="0013335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20C9F369" w14:textId="05B2B814" w:rsidR="00471CCE" w:rsidRPr="0013335C" w:rsidRDefault="005322FF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lang w:val="en-US" w:eastAsia="en-US"/>
              </w:rPr>
            </w:pPr>
            <w:r w:rsidRPr="005322FF">
              <w:rPr>
                <w:rFonts w:ascii="Angsana New" w:hAnsi="Angsana New" w:hint="cs"/>
                <w:lang w:val="en-US" w:eastAsia="en-US"/>
              </w:rPr>
              <w:t>5</w:t>
            </w:r>
            <w:r w:rsidR="00471CCE" w:rsidRPr="0013335C">
              <w:rPr>
                <w:rFonts w:ascii="Angsana New" w:hAnsi="Angsana New" w:hint="cs"/>
                <w:lang w:val="en-US" w:eastAsia="en-US"/>
              </w:rPr>
              <w:t xml:space="preserve"> - </w:t>
            </w:r>
            <w:r w:rsidRPr="005322FF">
              <w:rPr>
                <w:rFonts w:ascii="Angsana New" w:hAnsi="Angsana New" w:hint="cs"/>
                <w:lang w:val="en-US" w:eastAsia="en-US"/>
              </w:rPr>
              <w:t>20</w:t>
            </w:r>
            <w:r w:rsidR="00471CCE" w:rsidRPr="0013335C">
              <w:rPr>
                <w:rFonts w:ascii="Angsana New" w:hAnsi="Angsana New" w:hint="cs"/>
                <w:lang w:val="en-US" w:eastAsia="en-US"/>
              </w:rPr>
              <w:t xml:space="preserve"> </w:t>
            </w:r>
          </w:p>
        </w:tc>
        <w:tc>
          <w:tcPr>
            <w:tcW w:w="810" w:type="dxa"/>
          </w:tcPr>
          <w:p w14:paraId="7E8BD3D7" w14:textId="77777777" w:rsidR="00471CCE" w:rsidRPr="0013335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13335C" w14:paraId="69ACB7CA" w14:textId="77777777" w:rsidTr="003455BE">
        <w:tc>
          <w:tcPr>
            <w:tcW w:w="5400" w:type="dxa"/>
          </w:tcPr>
          <w:p w14:paraId="3240A413" w14:textId="77777777" w:rsidR="00471CCE" w:rsidRPr="0013335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13335C">
              <w:rPr>
                <w:rFonts w:ascii="Angsana New" w:hAnsi="Angsana New" w:hint="cs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74E333C8" w14:textId="03CC7332" w:rsidR="00471CCE" w:rsidRPr="0013335C" w:rsidRDefault="005322FF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5322FF">
              <w:rPr>
                <w:rFonts w:ascii="Angsana New" w:hAnsi="Angsana New" w:hint="cs"/>
                <w:lang w:val="en-US" w:eastAsia="en-US"/>
              </w:rPr>
              <w:t>5</w:t>
            </w:r>
            <w:r w:rsidR="00471CCE" w:rsidRPr="0013335C">
              <w:rPr>
                <w:rFonts w:ascii="Angsana New" w:hAnsi="Angsana New" w:hint="cs"/>
                <w:lang w:val="en-US" w:eastAsia="en-US"/>
              </w:rPr>
              <w:t xml:space="preserve"> - </w:t>
            </w:r>
            <w:r w:rsidRPr="005322FF">
              <w:rPr>
                <w:rFonts w:ascii="Angsana New" w:hAnsi="Angsana New" w:hint="cs"/>
                <w:lang w:val="en-US" w:eastAsia="en-US"/>
              </w:rPr>
              <w:t>25</w:t>
            </w:r>
          </w:p>
        </w:tc>
        <w:tc>
          <w:tcPr>
            <w:tcW w:w="810" w:type="dxa"/>
          </w:tcPr>
          <w:p w14:paraId="4B46796A" w14:textId="77777777" w:rsidR="00471CCE" w:rsidRPr="0013335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13335C" w14:paraId="4B544117" w14:textId="77777777" w:rsidTr="003455BE">
        <w:tc>
          <w:tcPr>
            <w:tcW w:w="5400" w:type="dxa"/>
          </w:tcPr>
          <w:p w14:paraId="2213A9E2" w14:textId="77777777" w:rsidR="00471CCE" w:rsidRPr="0013335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13335C">
              <w:rPr>
                <w:rFonts w:ascii="Angsana New" w:hAnsi="Angsana New" w:hint="cs"/>
                <w:cs/>
                <w:lang w:val="en-US" w:eastAsia="en-US"/>
              </w:rPr>
              <w:t>เครื่องมือและเครื่องใช้ในโรงงาน</w:t>
            </w:r>
          </w:p>
        </w:tc>
        <w:tc>
          <w:tcPr>
            <w:tcW w:w="1170" w:type="dxa"/>
          </w:tcPr>
          <w:p w14:paraId="67691359" w14:textId="2B92ED37" w:rsidR="00471CCE" w:rsidRPr="0013335C" w:rsidRDefault="005322FF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5322FF">
              <w:rPr>
                <w:rFonts w:ascii="Angsana New" w:hAnsi="Angsana New" w:hint="cs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45182BC7" w14:textId="77777777" w:rsidR="00471CCE" w:rsidRPr="0013335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13335C" w14:paraId="377277E2" w14:textId="77777777" w:rsidTr="003455BE">
        <w:tc>
          <w:tcPr>
            <w:tcW w:w="5400" w:type="dxa"/>
          </w:tcPr>
          <w:p w14:paraId="7A51FA5A" w14:textId="77777777" w:rsidR="00471CCE" w:rsidRPr="0013335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13335C">
              <w:rPr>
                <w:rFonts w:ascii="Angsana New" w:hAnsi="Angsana New" w:hint="cs"/>
                <w:cs/>
                <w:lang w:val="en-US" w:eastAsia="en-US"/>
              </w:rPr>
              <w:t>อุปกรณ์สำนักงาน</w:t>
            </w:r>
          </w:p>
        </w:tc>
        <w:tc>
          <w:tcPr>
            <w:tcW w:w="1170" w:type="dxa"/>
          </w:tcPr>
          <w:p w14:paraId="35FE3739" w14:textId="13AC0FF3" w:rsidR="00471CCE" w:rsidRPr="0013335C" w:rsidRDefault="005322FF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5322FF">
              <w:rPr>
                <w:rFonts w:ascii="Angsana New" w:hAnsi="Angsana New" w:hint="cs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7499482A" w14:textId="77777777" w:rsidR="00471CCE" w:rsidRPr="0013335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13335C" w14:paraId="38A34F36" w14:textId="77777777" w:rsidTr="003455BE">
        <w:tc>
          <w:tcPr>
            <w:tcW w:w="5400" w:type="dxa"/>
          </w:tcPr>
          <w:p w14:paraId="3D6DE00F" w14:textId="77777777" w:rsidR="00471CCE" w:rsidRPr="0013335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13335C">
              <w:rPr>
                <w:rFonts w:ascii="Angsana New" w:hAnsi="Angsana New" w:hint="cs"/>
                <w:cs/>
                <w:lang w:val="en-US" w:eastAsia="en-US"/>
              </w:rPr>
              <w:t>ยานพาหนะ</w:t>
            </w:r>
          </w:p>
        </w:tc>
        <w:tc>
          <w:tcPr>
            <w:tcW w:w="1170" w:type="dxa"/>
          </w:tcPr>
          <w:p w14:paraId="3B3979D0" w14:textId="71E9FD3B" w:rsidR="00471CCE" w:rsidRPr="0013335C" w:rsidRDefault="005322FF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5322FF">
              <w:rPr>
                <w:rFonts w:ascii="Angsana New" w:hAnsi="Angsana New" w:hint="cs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2702FCA7" w14:textId="77777777" w:rsidR="00471CCE" w:rsidRPr="0013335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</w:tbl>
    <w:p w14:paraId="0A3CD1D8" w14:textId="129263F6" w:rsidR="0066081C" w:rsidRPr="007300CD" w:rsidRDefault="0066081C" w:rsidP="0048638D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6364F4" w14:textId="1F96E180" w:rsidR="00B118D6" w:rsidRPr="0013335C" w:rsidRDefault="00B118D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924D1BC" w14:textId="77777777" w:rsidR="0009540F" w:rsidRPr="007300CD" w:rsidRDefault="0009540F" w:rsidP="003068B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4B95E3C" w14:textId="0E5E3FBF" w:rsidR="0049478C" w:rsidRDefault="003068B1" w:rsidP="00510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 </w:t>
      </w:r>
      <w:r w:rsidR="008365A4">
        <w:rPr>
          <w:rFonts w:ascii="Angsana New" w:hAnsi="Angsana New" w:hint="cs"/>
          <w:sz w:val="30"/>
          <w:szCs w:val="30"/>
          <w:cs/>
        </w:rPr>
        <w:t>ที่</w:t>
      </w:r>
      <w:r w:rsidRPr="0013335C">
        <w:rPr>
          <w:rFonts w:ascii="Angsana New" w:hAnsi="Angsana New" w:hint="cs"/>
          <w:sz w:val="30"/>
          <w:szCs w:val="30"/>
          <w:cs/>
        </w:rPr>
        <w:t>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="0051097B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0B934B09" w14:textId="77777777" w:rsidR="0066081C" w:rsidRPr="007300CD" w:rsidRDefault="0066081C" w:rsidP="0051097B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917076" w14:textId="48D5118B" w:rsidR="003068B1" w:rsidRDefault="00A73EA4" w:rsidP="004863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3EA4">
        <w:rPr>
          <w:rFonts w:ascii="Angsana New" w:hAnsi="Angsana New"/>
          <w:sz w:val="30"/>
          <w:szCs w:val="30"/>
          <w:cs/>
        </w:rPr>
        <w:t xml:space="preserve">ค่าตัดจำหน่ายคำนวณจากราคาทุนของสินทรัพย์หักด้วยมูลค่าคงเหลือ </w:t>
      </w:r>
      <w:r w:rsidR="007300CD" w:rsidRPr="007300CD">
        <w:rPr>
          <w:rFonts w:ascii="Angsana New" w:hAnsi="Angsana New"/>
          <w:sz w:val="30"/>
          <w:szCs w:val="30"/>
          <w:cs/>
        </w:rPr>
        <w:t>และ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="007300CD" w:rsidRPr="007300CD">
        <w:rPr>
          <w:rFonts w:ascii="Angsana New" w:hAnsi="Angsana New" w:hint="cs"/>
          <w:sz w:val="30"/>
          <w:szCs w:val="30"/>
          <w:cs/>
        </w:rPr>
        <w:t xml:space="preserve"> </w:t>
      </w:r>
      <w:r w:rsidR="007300CD" w:rsidRPr="007300CD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0683B40C" w14:textId="77777777" w:rsidR="00A73EA4" w:rsidRPr="00A738AA" w:rsidRDefault="00A73EA4" w:rsidP="004863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48835E" w14:textId="5535F517" w:rsidR="00B66D9D" w:rsidRDefault="00A73EA4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73EA4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2084F98" w14:textId="77777777" w:rsidR="00A73EA4" w:rsidRPr="00A738AA" w:rsidRDefault="00A73EA4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B118D6" w:rsidRPr="0013335C" w14:paraId="6F4A4A8F" w14:textId="77777777" w:rsidTr="003068B1">
        <w:tc>
          <w:tcPr>
            <w:tcW w:w="5400" w:type="dxa"/>
          </w:tcPr>
          <w:p w14:paraId="0EE464F9" w14:textId="77777777" w:rsidR="00B118D6" w:rsidRPr="0013335C" w:rsidRDefault="00256FB0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B118D6" w:rsidRPr="0013335C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1170" w:type="dxa"/>
          </w:tcPr>
          <w:p w14:paraId="6B02644B" w14:textId="3A65B32F" w:rsidR="00B118D6" w:rsidRPr="00957036" w:rsidRDefault="005322FF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55CE8828" w14:textId="77777777" w:rsidR="00B118D6" w:rsidRPr="0013335C" w:rsidRDefault="00B118D6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50F3A" w:rsidRPr="0013335C" w14:paraId="6138535F" w14:textId="77777777" w:rsidTr="003068B1">
        <w:tc>
          <w:tcPr>
            <w:tcW w:w="5400" w:type="dxa"/>
          </w:tcPr>
          <w:p w14:paraId="101B3C99" w14:textId="77777777" w:rsidR="00A50F3A" w:rsidRPr="0013335C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FF07BBD" w14:textId="1F1DF167" w:rsidR="00A50F3A" w:rsidRPr="00957036" w:rsidRDefault="005322FF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47C810C6" w14:textId="77777777" w:rsidR="00A50F3A" w:rsidRPr="0013335C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1E282B" w:rsidRPr="0013335C" w14:paraId="68D9ABB8" w14:textId="77777777" w:rsidTr="003068B1">
        <w:tc>
          <w:tcPr>
            <w:tcW w:w="5400" w:type="dxa"/>
          </w:tcPr>
          <w:p w14:paraId="48E33C60" w14:textId="77777777" w:rsidR="001E282B" w:rsidRPr="0013335C" w:rsidRDefault="001E282B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สมาชิกสนามกอล์ฟ</w:t>
            </w:r>
          </w:p>
        </w:tc>
        <w:tc>
          <w:tcPr>
            <w:tcW w:w="1170" w:type="dxa"/>
          </w:tcPr>
          <w:p w14:paraId="5090190C" w14:textId="7A419198" w:rsidR="001E282B" w:rsidRPr="00957036" w:rsidRDefault="005322FF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431DC9F6" w14:textId="77777777" w:rsidR="001E282B" w:rsidRPr="0013335C" w:rsidRDefault="001E282B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4F7F1CA8" w14:textId="425A8E42" w:rsidR="00E9095D" w:rsidRDefault="00E9095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271064FA" w14:textId="3AFE8CFC" w:rsidR="00E9095D" w:rsidRPr="00626BEA" w:rsidRDefault="00E9095D" w:rsidP="00E9095D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3E19376E" w14:textId="4F0EAF3B" w:rsidR="00E9095D" w:rsidRPr="00E9095D" w:rsidRDefault="00E9095D" w:rsidP="00E9095D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E909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5322FF" w:rsidRPr="005322FF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E9095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29462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เมษายน</w:t>
      </w:r>
      <w:r w:rsidRPr="00E9095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="005322FF" w:rsidRPr="005322FF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2563</w:t>
      </w:r>
      <w:r w:rsidRPr="00E9095D">
        <w:rPr>
          <w:b/>
          <w:color w:val="0000FF"/>
          <w:sz w:val="30"/>
          <w:szCs w:val="30"/>
        </w:rPr>
        <w:t xml:space="preserve"> </w:t>
      </w:r>
    </w:p>
    <w:p w14:paraId="6870409D" w14:textId="2AD423EA" w:rsidR="00E9095D" w:rsidRDefault="00E9095D" w:rsidP="00E9095D">
      <w:pPr>
        <w:ind w:left="540"/>
        <w:jc w:val="thaiDistribute"/>
        <w:rPr>
          <w:rFonts w:ascii="Angsana New" w:hAnsi="Angsana New"/>
          <w:sz w:val="24"/>
          <w:szCs w:val="24"/>
          <w:highlight w:val="lightGray"/>
          <w:shd w:val="clear" w:color="auto" w:fill="CCCCCC"/>
        </w:rPr>
      </w:pPr>
    </w:p>
    <w:p w14:paraId="27729051" w14:textId="23E54E36" w:rsidR="000B6256" w:rsidRDefault="000B6256" w:rsidP="000B6256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B6256">
        <w:rPr>
          <w:rFonts w:ascii="Angsana New" w:hAnsi="Angsana New"/>
          <w:sz w:val="30"/>
          <w:szCs w:val="30"/>
          <w:cs/>
          <w:lang w:val="en-GB"/>
        </w:rPr>
        <w:t>ณ วันเริ่มต้นของสัญญา</w:t>
      </w:r>
      <w:r w:rsidRPr="000B625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B6256">
        <w:rPr>
          <w:rFonts w:ascii="Angsana New" w:hAnsi="Angsana New"/>
          <w:sz w:val="30"/>
          <w:szCs w:val="30"/>
          <w:cs/>
          <w:lang w:val="en-GB"/>
        </w:rPr>
        <w:t>บริษัทจะประเมินว่าสัญญาเป็นสัญญาเช่าหรือประกอบด้วยสัญญาเช่า</w:t>
      </w:r>
      <w:r w:rsidRPr="000B6256">
        <w:rPr>
          <w:rFonts w:ascii="Angsana New" w:hAnsi="Angsana New" w:hint="cs"/>
          <w:sz w:val="30"/>
          <w:szCs w:val="30"/>
          <w:cs/>
          <w:lang w:val="en-GB"/>
        </w:rPr>
        <w:t xml:space="preserve"> เมื่อ</w:t>
      </w:r>
      <w:r w:rsidRPr="000B6256">
        <w:rPr>
          <w:rFonts w:ascii="Angsana New" w:hAnsi="Angsana New"/>
          <w:sz w:val="30"/>
          <w:szCs w:val="30"/>
          <w:cs/>
          <w:lang w:val="en-GB"/>
        </w:rPr>
        <w:t>สัญญานั้นให้สิทธิในการควบคุมการใช้สินทรัพย์ที่ระบุ</w:t>
      </w:r>
      <w:r w:rsidRPr="000B6256">
        <w:rPr>
          <w:rFonts w:ascii="Angsana New" w:hAnsi="Angsana New" w:hint="cs"/>
          <w:sz w:val="30"/>
          <w:szCs w:val="30"/>
          <w:cs/>
          <w:lang w:val="en-GB"/>
        </w:rPr>
        <w:t>สำหรับช่วงเวลาหนึ่งเพื่อแลกเปลี่ยนกับสิ่งตอบแทน</w:t>
      </w:r>
    </w:p>
    <w:p w14:paraId="2EF6230B" w14:textId="77777777" w:rsidR="000B6256" w:rsidRPr="000B6256" w:rsidRDefault="000B6256" w:rsidP="000B6256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77024BD" w14:textId="40CA4037" w:rsidR="00616FCB" w:rsidRPr="00F635A3" w:rsidRDefault="00616FCB" w:rsidP="00F635A3">
      <w:pPr>
        <w:pStyle w:val="ListParagraph"/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F635A3">
        <w:rPr>
          <w:rFonts w:ascii="Angsana New" w:hAnsi="Angsana New" w:hint="cs"/>
          <w:i/>
          <w:iCs/>
          <w:sz w:val="30"/>
          <w:szCs w:val="30"/>
          <w:cs/>
          <w:lang w:val="en-GB"/>
        </w:rPr>
        <w:t>ในฐานะผู้เช่า</w:t>
      </w:r>
    </w:p>
    <w:p w14:paraId="2A0E5D5E" w14:textId="77777777" w:rsidR="00616FCB" w:rsidRPr="00626BEA" w:rsidRDefault="00616FCB" w:rsidP="00E9095D">
      <w:pPr>
        <w:ind w:left="540"/>
        <w:jc w:val="thaiDistribute"/>
        <w:rPr>
          <w:rFonts w:ascii="Angsana New" w:hAnsi="Angsana New"/>
          <w:sz w:val="24"/>
          <w:szCs w:val="24"/>
          <w:highlight w:val="lightGray"/>
          <w:shd w:val="clear" w:color="auto" w:fill="CCCCCC"/>
        </w:rPr>
      </w:pPr>
    </w:p>
    <w:p w14:paraId="3C278528" w14:textId="4D455BB1" w:rsidR="00741C7F" w:rsidRDefault="000B6256" w:rsidP="00741C7F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B6256">
        <w:rPr>
          <w:rFonts w:ascii="Angsana New" w:hAnsi="Angsana New"/>
          <w:sz w:val="30"/>
          <w:szCs w:val="30"/>
          <w:cs/>
          <w:lang w:val="en-GB"/>
        </w:rPr>
        <w:t>ณ วันที่สัญญาเช่าเริ่มมีผล</w:t>
      </w:r>
      <w:r w:rsidRPr="000B6256">
        <w:rPr>
          <w:rFonts w:ascii="Angsana New" w:hAnsi="Angsana New" w:hint="cs"/>
          <w:sz w:val="30"/>
          <w:szCs w:val="30"/>
          <w:cs/>
          <w:lang w:val="en-GB"/>
        </w:rPr>
        <w:t>หรือวันที่มีการเปลี่ยนแปลงสัญญาเช่า</w:t>
      </w:r>
      <w:r w:rsidRPr="000B6256">
        <w:rPr>
          <w:rFonts w:ascii="Angsana New" w:hAnsi="Angsana New"/>
          <w:sz w:val="30"/>
          <w:szCs w:val="30"/>
          <w:lang w:val="en-GB"/>
        </w:rPr>
        <w:t xml:space="preserve"> </w:t>
      </w:r>
      <w:r w:rsidRPr="000B6256">
        <w:rPr>
          <w:rFonts w:ascii="Angsana New" w:hAnsi="Angsana New"/>
          <w:sz w:val="30"/>
          <w:szCs w:val="30"/>
          <w:cs/>
          <w:lang w:val="en-GB"/>
        </w:rPr>
        <w:t>บริษัทจะปันส่วนสิ่งตอบแทนที่ต้องจ่ายตามสัญญาให้กับแต่ละส่วนประกอบของสัญญาเช่าตาม</w:t>
      </w:r>
      <w:r w:rsidRPr="000B6256">
        <w:rPr>
          <w:rFonts w:ascii="Angsana New" w:hAnsi="Angsana New" w:hint="cs"/>
          <w:sz w:val="30"/>
          <w:szCs w:val="30"/>
          <w:cs/>
          <w:lang w:val="en-GB"/>
        </w:rPr>
        <w:t>ราคาเอกเทศของแต่ละส่วนประกอบ</w:t>
      </w:r>
      <w:r w:rsidRPr="000B6256">
        <w:rPr>
          <w:rFonts w:ascii="Angsana New" w:hAnsi="Angsana New"/>
          <w:sz w:val="30"/>
          <w:szCs w:val="30"/>
          <w:cs/>
          <w:lang w:val="en-GB"/>
        </w:rPr>
        <w:t xml:space="preserve"> สำหรับสัญญาเช่าอสังหาริมทรัพย์</w:t>
      </w:r>
      <w:r w:rsidRPr="000B6256">
        <w:rPr>
          <w:rFonts w:ascii="Angsana New" w:hAnsi="Angsana New"/>
          <w:sz w:val="30"/>
          <w:szCs w:val="30"/>
          <w:lang w:val="en-GB"/>
        </w:rPr>
        <w:t xml:space="preserve"> </w:t>
      </w:r>
      <w:r w:rsidRPr="000B6256">
        <w:rPr>
          <w:rFonts w:ascii="Angsana New" w:hAnsi="Angsana New"/>
          <w:sz w:val="30"/>
          <w:szCs w:val="30"/>
          <w:cs/>
          <w:lang w:val="en-GB"/>
        </w:rPr>
        <w:t>บริษัทเลือกที่จะไม่แยกส่วนประกอบ</w:t>
      </w:r>
      <w:r w:rsidRPr="000B6256">
        <w:rPr>
          <w:rFonts w:ascii="Angsana New" w:hAnsi="Angsana New" w:hint="cs"/>
          <w:sz w:val="30"/>
          <w:szCs w:val="30"/>
          <w:cs/>
          <w:lang w:val="en-GB"/>
        </w:rPr>
        <w:t>ที่ไม่เป็นการเช่า</w:t>
      </w:r>
      <w:r w:rsidRPr="000B6256">
        <w:rPr>
          <w:rFonts w:ascii="Angsana New" w:hAnsi="Angsana New"/>
          <w:sz w:val="30"/>
          <w:szCs w:val="30"/>
          <w:cs/>
          <w:lang w:val="en-GB"/>
        </w:rPr>
        <w:t>และรับรู้สัญญาเช่าและส่วนประกอบที่ไม่เป็นการเช่าเป็นสัญญาเช่าทั้งหมด</w:t>
      </w:r>
    </w:p>
    <w:p w14:paraId="42E20CCA" w14:textId="77777777" w:rsidR="00741C7F" w:rsidRPr="00C0708A" w:rsidRDefault="00741C7F" w:rsidP="00741C7F">
      <w:pPr>
        <w:pStyle w:val="ListParagraph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32C2759" w14:textId="55D6BBE7" w:rsidR="00741C7F" w:rsidRDefault="00741C7F" w:rsidP="00741C7F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41C7F">
        <w:rPr>
          <w:rFonts w:ascii="Angsana New" w:hAnsi="Angsana New"/>
          <w:sz w:val="30"/>
          <w:szCs w:val="30"/>
          <w:cs/>
          <w:lang w:val="en-GB"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ํ่าหรือสัญญาเช่าระยะสั้นจะรับรู้เป็นค่าใช้จ่ายโดยวิธีเส้นตรงตลอดอายุสัญญาเช่</w:t>
      </w:r>
      <w:r w:rsidR="00ED157E">
        <w:rPr>
          <w:rFonts w:ascii="Angsana New" w:hAnsi="Angsana New" w:hint="cs"/>
          <w:sz w:val="30"/>
          <w:szCs w:val="30"/>
          <w:cs/>
          <w:lang w:val="en-GB"/>
        </w:rPr>
        <w:t>า</w:t>
      </w:r>
    </w:p>
    <w:p w14:paraId="3292E724" w14:textId="77777777" w:rsidR="00ED157E" w:rsidRPr="00C0708A" w:rsidRDefault="00ED157E" w:rsidP="00741C7F">
      <w:pPr>
        <w:pStyle w:val="ListParagraph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00063ED" w14:textId="59028524" w:rsidR="005F2E41" w:rsidRDefault="00741C7F" w:rsidP="00C0708A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41C7F">
        <w:rPr>
          <w:rFonts w:ascii="Angsana New" w:hAnsi="Angsana New"/>
          <w:sz w:val="30"/>
          <w:szCs w:val="30"/>
          <w:cs/>
          <w:lang w:val="en-GB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</w:t>
      </w:r>
      <w:r w:rsidR="00C0708A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C0708A" w:rsidRPr="00C0708A">
        <w:rPr>
          <w:rFonts w:ascii="Angsana New" w:hAnsi="Angsana New"/>
          <w:sz w:val="30"/>
          <w:szCs w:val="30"/>
          <w:cs/>
          <w:lang w:val="en-GB"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4F2814" w:rsidRPr="004F2814">
        <w:rPr>
          <w:rFonts w:ascii="Angsana New" w:hAnsi="Angsana New" w:hint="cs"/>
          <w:sz w:val="30"/>
          <w:szCs w:val="30"/>
          <w:cs/>
          <w:lang w:val="en-GB"/>
        </w:rPr>
        <w:t>จ่ายล่วงหน้า</w:t>
      </w:r>
      <w:r w:rsidR="004F2814" w:rsidRPr="004F2814">
        <w:rPr>
          <w:rFonts w:ascii="Angsana New" w:hAnsi="Angsana New"/>
          <w:sz w:val="30"/>
          <w:szCs w:val="30"/>
          <w:cs/>
          <w:lang w:val="en-GB"/>
        </w:rPr>
        <w:t>รวมกับต้นทุนทางตรงเริ่มแรก</w:t>
      </w:r>
      <w:r w:rsidR="004F2814" w:rsidRPr="004F281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41C7F">
        <w:rPr>
          <w:rFonts w:ascii="Angsana New" w:hAnsi="Angsana New"/>
          <w:sz w:val="30"/>
          <w:szCs w:val="30"/>
          <w:cs/>
          <w:lang w:val="en-GB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6CEED0F" w14:textId="77777777" w:rsidR="004206A5" w:rsidRPr="00C0708A" w:rsidRDefault="004206A5" w:rsidP="00C0708A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3EAFE5A" w14:textId="516C0A0D" w:rsidR="00741C7F" w:rsidRDefault="00741C7F" w:rsidP="00741C7F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41C7F">
        <w:rPr>
          <w:rFonts w:ascii="Angsana New" w:hAnsi="Angsana New"/>
          <w:sz w:val="30"/>
          <w:szCs w:val="30"/>
          <w:cs/>
          <w:lang w:val="en-GB"/>
        </w:rPr>
        <w:t>หนี้สินตามสัญญาเช่าวัดมูลค่าเมื่อเริ่มแรกด้วยมูลค่าปัจจุบันของค่าเช่า</w:t>
      </w:r>
      <w:r w:rsidR="00C0708A">
        <w:rPr>
          <w:rFonts w:ascii="Angsana New" w:hAnsi="Angsana New" w:hint="cs"/>
          <w:sz w:val="30"/>
          <w:szCs w:val="30"/>
          <w:cs/>
          <w:lang w:val="en-GB"/>
        </w:rPr>
        <w:t>ที่ต้องจ่ายทั้งหมดตามสัญญาเช่า ทั้งนี้บริษัทใช้</w:t>
      </w:r>
      <w:r w:rsidRPr="00741C7F">
        <w:rPr>
          <w:rFonts w:ascii="Angsana New" w:hAnsi="Angsana New"/>
          <w:sz w:val="30"/>
          <w:szCs w:val="30"/>
          <w:cs/>
          <w:lang w:val="en-GB"/>
        </w:rPr>
        <w:t>อัตราดอกเบี้ยเงินกู้ยืมส่วนเพิ่มของบริษัท</w:t>
      </w:r>
      <w:r w:rsidR="00C0708A">
        <w:rPr>
          <w:rFonts w:ascii="Angsana New" w:hAnsi="Angsana New" w:hint="cs"/>
          <w:sz w:val="30"/>
          <w:szCs w:val="30"/>
          <w:cs/>
          <w:lang w:val="en-GB"/>
        </w:rPr>
        <w:t>ในการคิดลดเป็นมูลค่าปัจจุบัน</w:t>
      </w:r>
      <w:r w:rsidRPr="00741C7F">
        <w:rPr>
          <w:rFonts w:ascii="Angsana New" w:hAnsi="Angsana New"/>
          <w:sz w:val="30"/>
          <w:szCs w:val="30"/>
          <w:cs/>
          <w:lang w:val="en-GB"/>
        </w:rPr>
        <w:t xml:space="preserve">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01B352C5" w14:textId="77777777" w:rsidR="00ED157E" w:rsidRPr="00741C7F" w:rsidRDefault="00ED157E" w:rsidP="00741C7F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169AC2F" w14:textId="008A7A35" w:rsidR="00E9095D" w:rsidRPr="00E9095D" w:rsidRDefault="00741C7F" w:rsidP="00741C7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41C7F">
        <w:rPr>
          <w:rFonts w:ascii="Angsana New" w:hAnsi="Angsana New"/>
          <w:sz w:val="30"/>
          <w:szCs w:val="30"/>
          <w:cs/>
          <w:lang w:val="en-GB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</w:t>
      </w:r>
      <w:r w:rsidR="003755B0">
        <w:rPr>
          <w:rFonts w:ascii="Angsana New" w:hAnsi="Angsana New"/>
          <w:sz w:val="30"/>
          <w:szCs w:val="30"/>
          <w:cs/>
          <w:lang w:val="en-GB"/>
        </w:rPr>
        <w:br/>
      </w:r>
      <w:r w:rsidRPr="00741C7F">
        <w:rPr>
          <w:rFonts w:ascii="Angsana New" w:hAnsi="Angsana New"/>
          <w:sz w:val="30"/>
          <w:szCs w:val="30"/>
          <w:cs/>
          <w:lang w:val="en-GB"/>
        </w:rPr>
        <w:t>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991CDAC" w14:textId="77777777" w:rsidR="00436216" w:rsidRDefault="00436216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  <w:highlight w:val="cyan"/>
        </w:rPr>
      </w:pPr>
    </w:p>
    <w:p w14:paraId="65E07791" w14:textId="20F4CAE5" w:rsidR="00616FCB" w:rsidRPr="00436216" w:rsidRDefault="003755B0" w:rsidP="00593561">
      <w:pPr>
        <w:spacing w:line="240" w:lineRule="auto"/>
        <w:ind w:firstLine="540"/>
        <w:rPr>
          <w:rFonts w:asciiTheme="majorBidi" w:hAnsiTheme="majorBidi"/>
          <w:b/>
          <w:i/>
          <w:iCs/>
          <w:sz w:val="30"/>
          <w:szCs w:val="30"/>
        </w:rPr>
      </w:pPr>
      <w:r>
        <w:rPr>
          <w:rFonts w:asciiTheme="majorBidi" w:hAnsiTheme="majorBidi"/>
          <w:b/>
          <w:i/>
          <w:iCs/>
          <w:sz w:val="30"/>
          <w:szCs w:val="30"/>
          <w:cs/>
        </w:rPr>
        <w:br w:type="page"/>
      </w:r>
      <w:r w:rsidR="00F635A3" w:rsidRPr="00436216">
        <w:rPr>
          <w:rFonts w:asciiTheme="majorBidi" w:hAnsi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50FA4090" w14:textId="2B8BB472" w:rsidR="00F635A3" w:rsidRPr="00436216" w:rsidRDefault="00F635A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i/>
          <w:iCs/>
          <w:sz w:val="30"/>
          <w:szCs w:val="30"/>
          <w:lang w:val="en-GB"/>
        </w:rPr>
      </w:pPr>
    </w:p>
    <w:p w14:paraId="1E1866EF" w14:textId="0C899E8A" w:rsidR="005957E3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957E3">
        <w:rPr>
          <w:rFonts w:ascii="Angsana New" w:hAnsi="Angsana New"/>
          <w:sz w:val="30"/>
          <w:szCs w:val="30"/>
          <w:cs/>
          <w:lang w:val="en-GB"/>
        </w:rPr>
        <w:t>ณ วัน</w:t>
      </w:r>
      <w:r w:rsidRPr="005957E3">
        <w:rPr>
          <w:rFonts w:ascii="Angsana New" w:hAnsi="Angsana New" w:hint="cs"/>
          <w:sz w:val="30"/>
          <w:szCs w:val="30"/>
          <w:cs/>
          <w:lang w:val="en-GB"/>
        </w:rPr>
        <w:t xml:space="preserve">เริ่มต้นของสัญญาเช่าหรือวันที่มีการเปลี่ยนแปลงสัญญาเช่า </w:t>
      </w:r>
      <w:r w:rsidRPr="005957E3">
        <w:rPr>
          <w:rFonts w:ascii="Angsana New" w:hAnsi="Angsana New"/>
          <w:sz w:val="30"/>
          <w:szCs w:val="30"/>
          <w:cs/>
          <w:lang w:val="en-GB"/>
        </w:rPr>
        <w:t>บริษัทจะปันส่วนสิ่งตอบแทนที่จะได้รับตามสัญญาให้กับ</w:t>
      </w:r>
      <w:r w:rsidRPr="005957E3">
        <w:rPr>
          <w:rFonts w:ascii="Angsana New" w:hAnsi="Angsana New" w:hint="cs"/>
          <w:sz w:val="30"/>
          <w:szCs w:val="30"/>
          <w:cs/>
          <w:lang w:val="en-GB"/>
        </w:rPr>
        <w:t>แต่ละส่วนประกอบของสัญญา</w:t>
      </w:r>
      <w:r w:rsidRPr="005957E3">
        <w:rPr>
          <w:rFonts w:ascii="Angsana New" w:hAnsi="Angsana New"/>
          <w:sz w:val="30"/>
          <w:szCs w:val="30"/>
          <w:cs/>
          <w:lang w:val="en-GB"/>
        </w:rPr>
        <w:t>ตามเกณฑ์ราคาขายที่เป็นเอกเทศ</w:t>
      </w:r>
    </w:p>
    <w:p w14:paraId="71895A51" w14:textId="136ABB4C" w:rsidR="005957E3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0A011B4" w14:textId="2D8773BC" w:rsidR="005957E3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957E3">
        <w:rPr>
          <w:rFonts w:ascii="Angsana New" w:hAnsi="Angsana New"/>
          <w:sz w:val="30"/>
          <w:szCs w:val="30"/>
          <w:cs/>
          <w:lang w:val="en-GB"/>
        </w:rPr>
        <w:t>ณ วันเริ่มต้นของสัญญาเช่า</w:t>
      </w:r>
      <w:r w:rsidRPr="005957E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957E3">
        <w:rPr>
          <w:rFonts w:ascii="Angsana New" w:hAnsi="Angsana New"/>
          <w:sz w:val="30"/>
          <w:szCs w:val="30"/>
          <w:lang w:val="en-GB"/>
        </w:rPr>
        <w:t xml:space="preserve"> </w:t>
      </w:r>
      <w:r w:rsidRPr="005957E3">
        <w:rPr>
          <w:rFonts w:ascii="Angsana New" w:hAnsi="Angsana New"/>
          <w:sz w:val="30"/>
          <w:szCs w:val="30"/>
          <w:cs/>
          <w:lang w:val="en-GB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GB"/>
        </w:rPr>
        <w:t>พิ</w:t>
      </w:r>
      <w:r w:rsidRPr="005957E3">
        <w:rPr>
          <w:rFonts w:ascii="Angsana New" w:hAnsi="Angsana New" w:hint="cs"/>
          <w:sz w:val="30"/>
          <w:szCs w:val="30"/>
          <w:cs/>
          <w:lang w:val="en-GB"/>
        </w:rPr>
        <w:t>จารณาจัดประเภทสัญญาเช่าที่ได้</w:t>
      </w:r>
      <w:r w:rsidRPr="005957E3">
        <w:rPr>
          <w:rFonts w:ascii="Angsana New" w:hAnsi="Angsana New"/>
          <w:sz w:val="30"/>
          <w:szCs w:val="30"/>
          <w:cs/>
          <w:lang w:val="en-GB"/>
        </w:rPr>
        <w:t>โอนความเสี่ยงและผลตอบแทน</w:t>
      </w:r>
      <w:r w:rsidRPr="005957E3">
        <w:rPr>
          <w:rFonts w:ascii="Angsana New" w:hAnsi="Angsana New" w:hint="cs"/>
          <w:sz w:val="30"/>
          <w:szCs w:val="30"/>
          <w:cs/>
          <w:lang w:val="en-GB"/>
        </w:rPr>
        <w:t>ทั้งหมดหรือเกือบ</w:t>
      </w:r>
      <w:r w:rsidRPr="005957E3">
        <w:rPr>
          <w:rFonts w:ascii="Angsana New" w:hAnsi="Angsana New"/>
          <w:sz w:val="30"/>
          <w:szCs w:val="30"/>
          <w:cs/>
          <w:lang w:val="en-GB"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5957E3">
        <w:rPr>
          <w:rFonts w:ascii="Angsana New" w:hAnsi="Angsana New" w:hint="cs"/>
          <w:sz w:val="30"/>
          <w:szCs w:val="30"/>
          <w:cs/>
          <w:lang w:val="en-GB"/>
        </w:rPr>
        <w:t>ที่ไม่เข้าเงื่อนไขดังกล่าว</w:t>
      </w:r>
      <w:r w:rsidRPr="005957E3">
        <w:rPr>
          <w:rFonts w:ascii="Angsana New" w:hAnsi="Angsana New"/>
          <w:sz w:val="30"/>
          <w:szCs w:val="30"/>
          <w:cs/>
          <w:lang w:val="en-GB"/>
        </w:rPr>
        <w:t>จะจัดประเภทเป็นสัญญาเช่าดำเนินงาน</w:t>
      </w:r>
    </w:p>
    <w:p w14:paraId="06E97676" w14:textId="77777777" w:rsidR="00F635A3" w:rsidRPr="00E9095D" w:rsidRDefault="00F635A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  <w:highlight w:val="cyan"/>
        </w:rPr>
      </w:pPr>
    </w:p>
    <w:p w14:paraId="52D93D1A" w14:textId="2735095E" w:rsidR="00E9095D" w:rsidRPr="00BD3677" w:rsidRDefault="00E9095D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D3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5322FF" w:rsidRPr="005322FF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D367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722099" w:rsidRPr="00BD367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เมษายน</w:t>
      </w:r>
      <w:r w:rsidRPr="00BD367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="005322FF" w:rsidRPr="005322F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BD3677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7309EAAE" w14:textId="0D0380A5" w:rsidR="00E9095D" w:rsidRDefault="00E9095D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5A6AEFAA" w14:textId="6B265D9A" w:rsidR="00675F1A" w:rsidRDefault="00675F1A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F635A3">
        <w:rPr>
          <w:rFonts w:ascii="Angsana New" w:hAnsi="Angsana New" w:hint="cs"/>
          <w:i/>
          <w:iCs/>
          <w:sz w:val="30"/>
          <w:szCs w:val="30"/>
          <w:cs/>
          <w:lang w:val="en-GB"/>
        </w:rPr>
        <w:t>ในฐานะผู้เช่า</w:t>
      </w:r>
    </w:p>
    <w:p w14:paraId="39E1DCC6" w14:textId="77777777" w:rsidR="00675F1A" w:rsidRPr="00BD3677" w:rsidRDefault="00675F1A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7D5E0FD7" w14:textId="7A89DB7D" w:rsidR="00E9095D" w:rsidRPr="00BD3677" w:rsidRDefault="00BD3677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  <w:lang w:val="en-GB"/>
        </w:rPr>
      </w:pPr>
      <w:r w:rsidRPr="00BD3677">
        <w:rPr>
          <w:rFonts w:asciiTheme="majorBidi" w:hAnsiTheme="majorBidi"/>
          <w:b/>
          <w:sz w:val="30"/>
          <w:szCs w:val="30"/>
          <w:cs/>
          <w:lang w:val="en-GB"/>
        </w:rPr>
        <w:t>สัญญาเช่าซึ่งบริษัทได้รับส่วนใหญ่ของความเสี่ยงและผลตอบแทนจากการครอบครองทรัพย์สินที่เช่านั้น</w:t>
      </w:r>
      <w:r w:rsidR="0030782B">
        <w:rPr>
          <w:rFonts w:asciiTheme="majorBidi" w:hAnsiTheme="majorBidi"/>
          <w:b/>
          <w:sz w:val="30"/>
          <w:szCs w:val="30"/>
          <w:lang w:val="en-GB"/>
        </w:rPr>
        <w:t xml:space="preserve"> </w:t>
      </w:r>
      <w:r w:rsidRPr="00BD3677">
        <w:rPr>
          <w:rFonts w:asciiTheme="majorBidi" w:hAnsiTheme="majorBidi"/>
          <w:b/>
          <w:sz w:val="30"/>
          <w:szCs w:val="30"/>
          <w:cs/>
          <w:lang w:val="en-GB"/>
        </w:rPr>
        <w:t>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ํ่าที่ต้องจ่ายตามสัญญาเช่าแล้วแต่จำนวนใดจะตํ่า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</w:t>
      </w:r>
      <w:r w:rsidR="004607B2">
        <w:rPr>
          <w:rFonts w:asciiTheme="majorBidi" w:hAnsiTheme="majorBidi" w:hint="cs"/>
          <w:b/>
          <w:sz w:val="30"/>
          <w:szCs w:val="30"/>
          <w:cs/>
          <w:lang w:val="en-GB"/>
        </w:rPr>
        <w:t>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012BDF9C" w14:textId="77777777" w:rsidR="00BD3677" w:rsidRPr="00BD3677" w:rsidRDefault="00BD3677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C929342" w14:textId="7F7CB928" w:rsidR="00E9095D" w:rsidRPr="00E9095D" w:rsidRDefault="00E9095D" w:rsidP="00E9095D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D3677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</w:t>
      </w:r>
      <w:r w:rsidRPr="00E9095D">
        <w:rPr>
          <w:rFonts w:asciiTheme="majorBidi" w:hAnsiTheme="majorBidi" w:cstheme="majorBidi"/>
          <w:b/>
          <w:sz w:val="30"/>
          <w:szCs w:val="30"/>
          <w:cs/>
        </w:rPr>
        <w:t>จ่าย</w:t>
      </w:r>
      <w:r w:rsidRPr="00E9095D">
        <w:rPr>
          <w:rFonts w:asciiTheme="majorBidi" w:eastAsia="Calibri" w:hAnsiTheme="majorBidi" w:cstheme="majorBidi"/>
          <w:sz w:val="30"/>
          <w:szCs w:val="30"/>
          <w:cs/>
        </w:rPr>
        <w:t>บันทึกในกำไรหรือขาดทุนโดยวิธีเส้นตรงตลอดอายุสัญญาเช่า</w:t>
      </w:r>
      <w:r w:rsidR="00BD367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95D">
        <w:rPr>
          <w:rFonts w:asciiTheme="majorBidi" w:eastAsia="Calibri" w:hAnsiTheme="majorBidi" w:cstheme="majorBidi"/>
          <w:sz w:val="30"/>
          <w:szCs w:val="30"/>
          <w:cs/>
        </w:rPr>
        <w:t xml:space="preserve"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 </w:t>
      </w:r>
    </w:p>
    <w:p w14:paraId="376618E7" w14:textId="031E6041" w:rsidR="00110841" w:rsidRDefault="00110841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</w:p>
    <w:p w14:paraId="3F5F47F3" w14:textId="6EA4BFB8" w:rsidR="00561DF5" w:rsidRDefault="00561DF5" w:rsidP="00561DF5">
      <w:pPr>
        <w:pStyle w:val="ListParagraph"/>
        <w:tabs>
          <w:tab w:val="clear" w:pos="680"/>
          <w:tab w:val="clear" w:pos="907"/>
        </w:tabs>
        <w:ind w:left="540"/>
        <w:rPr>
          <w:rFonts w:ascii="Angsana New" w:hAnsi="Angsana New"/>
          <w:i/>
          <w:iCs/>
          <w:sz w:val="30"/>
          <w:szCs w:val="30"/>
          <w:lang w:val="en-GB"/>
        </w:rPr>
      </w:pPr>
      <w:r w:rsidRPr="00561DF5">
        <w:rPr>
          <w:rFonts w:ascii="Angsana New" w:hAnsi="Angsana New" w:hint="cs"/>
          <w:i/>
          <w:iCs/>
          <w:sz w:val="30"/>
          <w:szCs w:val="30"/>
          <w:cs/>
          <w:lang w:val="en-GB"/>
        </w:rPr>
        <w:t>ในฐานะผู้ให้เช่า</w:t>
      </w:r>
    </w:p>
    <w:p w14:paraId="415BE0B1" w14:textId="7CC7C109" w:rsidR="00561DF5" w:rsidRDefault="00561DF5" w:rsidP="00561DF5">
      <w:pPr>
        <w:pStyle w:val="ListParagraph"/>
        <w:tabs>
          <w:tab w:val="clear" w:pos="680"/>
          <w:tab w:val="clear" w:pos="907"/>
        </w:tabs>
        <w:ind w:left="540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16457533" w14:textId="2DD5B7E5" w:rsidR="00561DF5" w:rsidRDefault="00561DF5" w:rsidP="00561DF5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1DF5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วันเริ่มต้นของสัญญาเช่า</w:t>
      </w:r>
      <w:r w:rsidRPr="00561DF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561DF5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561DF5">
        <w:rPr>
          <w:rFonts w:asciiTheme="majorBidi" w:hAnsiTheme="majorBidi" w:cstheme="majorBidi" w:hint="cs"/>
          <w:b/>
          <w:sz w:val="30"/>
          <w:szCs w:val="30"/>
          <w:cs/>
        </w:rPr>
        <w:t>พิจารณาจัดประเภทสัญญาเช่าที่ได้</w:t>
      </w:r>
      <w:r w:rsidRPr="00561DF5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561DF5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561DF5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</w:t>
      </w:r>
      <w:r w:rsidRPr="00561DF5">
        <w:rPr>
          <w:rFonts w:asciiTheme="majorBidi" w:hAnsiTheme="majorBidi" w:cstheme="majorBidi" w:hint="cs"/>
          <w:b/>
          <w:sz w:val="30"/>
          <w:szCs w:val="30"/>
          <w:cs/>
        </w:rPr>
        <w:t>ทางการเงิน</w:t>
      </w:r>
      <w:r w:rsidRPr="00561DF5">
        <w:rPr>
          <w:rFonts w:asciiTheme="majorBidi" w:hAnsiTheme="majorBidi" w:cstheme="majorBidi"/>
          <w:b/>
          <w:sz w:val="30"/>
          <w:szCs w:val="30"/>
          <w:cs/>
        </w:rPr>
        <w:t xml:space="preserve"> สัญญา</w:t>
      </w:r>
      <w:r w:rsidRPr="00561DF5">
        <w:rPr>
          <w:rFonts w:asciiTheme="majorBidi" w:hAnsiTheme="majorBidi" w:cstheme="majorBidi" w:hint="cs"/>
          <w:b/>
          <w:sz w:val="30"/>
          <w:szCs w:val="30"/>
          <w:cs/>
        </w:rPr>
        <w:t>ที่ไม่เข้าเงื่อนไขดังกล่าว</w:t>
      </w:r>
      <w:r w:rsidRPr="00561DF5">
        <w:rPr>
          <w:rFonts w:asciiTheme="majorBidi" w:hAnsiTheme="majorBidi" w:cstheme="majorBidi"/>
          <w:b/>
          <w:sz w:val="30"/>
          <w:szCs w:val="30"/>
          <w:cs/>
        </w:rPr>
        <w:t>จะจัดประเภทเป็นสัญญาเช่าดำเนินงาน</w:t>
      </w:r>
    </w:p>
    <w:p w14:paraId="6D4B14C7" w14:textId="7468FA8B" w:rsidR="00EE08C8" w:rsidRDefault="00EE08C8" w:rsidP="00561DF5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A60A832" w14:textId="7E97C76A" w:rsidR="00EE08C8" w:rsidRPr="00561DF5" w:rsidRDefault="00EE08C8" w:rsidP="00561DF5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B5D8A">
        <w:rPr>
          <w:rFonts w:asciiTheme="majorBidi" w:hAnsiTheme="majorBidi" w:cstheme="majorBidi"/>
          <w:b/>
          <w:sz w:val="30"/>
          <w:szCs w:val="30"/>
          <w:cs/>
        </w:rPr>
        <w:t>รายได้ค่าเช่าจากสัญญาเช่าดำเนินงานรับรู้ในกำไรหรือขาดทุนโดยวิธีเส้นตรงตลอดอายุสัญญาเช่า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DB5D8A">
        <w:rPr>
          <w:rFonts w:asciiTheme="majorBidi" w:hAnsiTheme="majorBidi" w:cstheme="majorBidi"/>
          <w:b/>
          <w:sz w:val="30"/>
          <w:szCs w:val="30"/>
        </w:rPr>
        <w:t xml:space="preserve">  </w:t>
      </w:r>
    </w:p>
    <w:p w14:paraId="4911CD39" w14:textId="14FE458A" w:rsidR="00E9095D" w:rsidRPr="00E9095D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การด้อยค่า</w:t>
      </w:r>
      <w:r w:rsidR="00E9095D" w:rsidRPr="00E9095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สินทรัพย์ทางการเงิน</w:t>
      </w:r>
      <w:r w:rsidR="003755B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นอกเหนือจากลูกหนี้การค้า</w:t>
      </w:r>
    </w:p>
    <w:p w14:paraId="0003DAD8" w14:textId="63BF45DF" w:rsidR="00471CCE" w:rsidRDefault="00471CCE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3476D27F" w14:textId="1882A4D2" w:rsidR="00E9095D" w:rsidRPr="00617C20" w:rsidRDefault="00E9095D" w:rsidP="00E9095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8D03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5322FF" w:rsidRPr="005322FF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8D03D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BD3677" w:rsidRPr="008D03D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เมษายน</w:t>
      </w:r>
      <w:r w:rsidRPr="008D03D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="005322FF" w:rsidRPr="005322FF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2563</w:t>
      </w:r>
    </w:p>
    <w:p w14:paraId="4D761798" w14:textId="77777777" w:rsidR="00E9095D" w:rsidRPr="00617C20" w:rsidRDefault="00E9095D" w:rsidP="00E9095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A23E6" w14:textId="7E805AF1" w:rsidR="00E9095D" w:rsidRDefault="00E9095D" w:rsidP="00BD3677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BD3677">
        <w:rPr>
          <w:rFonts w:asciiTheme="majorBidi" w:hAnsiTheme="majorBidi" w:hint="cs"/>
          <w:color w:val="000000"/>
          <w:sz w:val="30"/>
          <w:szCs w:val="30"/>
          <w:cs/>
        </w:rPr>
        <w:t>บริษัท</w:t>
      </w:r>
      <w:r w:rsidR="00BD3677" w:rsidRPr="00BD3677">
        <w:rPr>
          <w:rFonts w:asciiTheme="majorBidi" w:hAnsiTheme="majorBidi"/>
          <w:color w:val="000000"/>
          <w:sz w:val="30"/>
          <w:szCs w:val="30"/>
          <w:cs/>
        </w:rPr>
        <w:t xml:space="preserve"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="00536F66">
        <w:rPr>
          <w:rFonts w:asciiTheme="majorBidi" w:hAnsiTheme="majorBidi" w:hint="cs"/>
          <w:color w:val="000000"/>
          <w:sz w:val="30"/>
          <w:szCs w:val="30"/>
          <w:cs/>
        </w:rPr>
        <w:t>และ</w:t>
      </w:r>
      <w:r w:rsidR="00BD3677" w:rsidRPr="00BD3677">
        <w:rPr>
          <w:rFonts w:asciiTheme="majorBidi" w:hAnsiTheme="majorBidi"/>
          <w:color w:val="000000"/>
          <w:sz w:val="30"/>
          <w:szCs w:val="30"/>
          <w:cs/>
        </w:rPr>
        <w:t>ลูกหนี้ตามสัญญาเช่า</w:t>
      </w:r>
    </w:p>
    <w:p w14:paraId="6B3C6D43" w14:textId="77777777" w:rsidR="005F2E41" w:rsidRPr="00617C20" w:rsidRDefault="005F2E41" w:rsidP="00BD367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D0885" w14:textId="08E5F886" w:rsidR="005F2E41" w:rsidRDefault="00BD3677" w:rsidP="004206A5">
      <w:pPr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BD3677">
        <w:rPr>
          <w:rFonts w:asciiTheme="majorBidi" w:hAnsi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322FF" w:rsidRPr="005322FF">
        <w:rPr>
          <w:rFonts w:asciiTheme="majorBidi" w:hAnsiTheme="majorBidi"/>
          <w:color w:val="000000"/>
          <w:sz w:val="30"/>
          <w:szCs w:val="30"/>
          <w:lang w:val="en-US"/>
        </w:rPr>
        <w:t>12</w:t>
      </w:r>
      <w:r w:rsidRPr="00BD3677">
        <w:rPr>
          <w:rFonts w:asciiTheme="majorBidi" w:hAnsi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97BDAC2" w14:textId="77777777" w:rsidR="00800644" w:rsidRPr="00BD3677" w:rsidRDefault="00800644" w:rsidP="004206A5">
      <w:pPr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79BDF093" w14:textId="7E954D0A" w:rsidR="00E9095D" w:rsidRDefault="00BD3677" w:rsidP="00E9095D">
      <w:pPr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BD3677">
        <w:rPr>
          <w:rFonts w:asciiTheme="majorBidi" w:hAnsi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ํ้า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 คิดลดด้วยอัตราดอกเบี้ยที่แท้จริงของสินทรัพย์ทางการเงิน</w:t>
      </w:r>
    </w:p>
    <w:p w14:paraId="40B96F8B" w14:textId="24F90B87" w:rsidR="00BD3677" w:rsidRDefault="00BD3677" w:rsidP="00E9095D">
      <w:pPr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013C0054" w14:textId="42F90848" w:rsidR="00BD3677" w:rsidRPr="008D03D6" w:rsidRDefault="00BD3677" w:rsidP="00E9095D">
      <w:pPr>
        <w:ind w:left="540"/>
        <w:jc w:val="thaiDistribute"/>
        <w:rPr>
          <w:sz w:val="30"/>
          <w:szCs w:val="30"/>
        </w:rPr>
      </w:pPr>
      <w:r w:rsidRPr="00723157">
        <w:rPr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บริษัทพิจารณาว่าสินทรัพย์ทางการเงินมีความเสี่ยงด้านเครดิตตํ่าเมื่อ</w:t>
      </w:r>
      <w:r w:rsidR="00723157" w:rsidRPr="00723157">
        <w:rPr>
          <w:sz w:val="30"/>
          <w:szCs w:val="30"/>
          <w:cs/>
        </w:rPr>
        <w:t>มีอันดับความน่าเชื่อถืออยู่ใน</w:t>
      </w:r>
      <w:r w:rsidR="00723157">
        <w:rPr>
          <w:sz w:val="30"/>
          <w:szCs w:val="30"/>
        </w:rPr>
        <w:t xml:space="preserve"> </w:t>
      </w:r>
      <w:r w:rsidR="00723157" w:rsidRPr="00723157">
        <w:rPr>
          <w:sz w:val="30"/>
          <w:szCs w:val="30"/>
          <w:cs/>
        </w:rPr>
        <w:t>‘ระดับที่น่าลงทุน’ ซึ่งเป็นการจัดอันดับที่เข้าใจในระดับสากล</w:t>
      </w:r>
      <w:r w:rsidRPr="00723157">
        <w:rPr>
          <w:rFonts w:hint="cs"/>
          <w:sz w:val="30"/>
          <w:szCs w:val="30"/>
          <w:cs/>
        </w:rPr>
        <w:t xml:space="preserve"> </w:t>
      </w:r>
      <w:r w:rsidRPr="00723157">
        <w:rPr>
          <w:sz w:val="30"/>
          <w:szCs w:val="30"/>
          <w:cs/>
        </w:rPr>
        <w:t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ํ่าด้วยผลขาดทุนด้านเครดิตที่คาดว่าจะเกิดขึ้นใน</w:t>
      </w:r>
      <w:r w:rsidRPr="00723157">
        <w:rPr>
          <w:rFonts w:asciiTheme="majorBidi" w:hAnsiTheme="majorBidi" w:cstheme="majorBidi"/>
          <w:sz w:val="30"/>
          <w:szCs w:val="30"/>
          <w:cs/>
        </w:rPr>
        <w:t>อีก</w:t>
      </w:r>
      <w:r w:rsidR="00F069AC" w:rsidRPr="007231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22FF" w:rsidRPr="005322FF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72315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23157">
        <w:rPr>
          <w:sz w:val="30"/>
          <w:szCs w:val="30"/>
          <w:cs/>
        </w:rPr>
        <w:t>เดือนข้างหน้า</w:t>
      </w:r>
    </w:p>
    <w:p w14:paraId="78F3801C" w14:textId="3086A437" w:rsidR="008D03D6" w:rsidRPr="008D03D6" w:rsidRDefault="008D03D6" w:rsidP="00E9095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4535A" w14:textId="03905C50" w:rsidR="008D03D6" w:rsidRDefault="008D03D6" w:rsidP="008D03D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D03D6">
        <w:rPr>
          <w:rFonts w:asciiTheme="majorBidi" w:hAnsi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322FF" w:rsidRPr="005322FF">
        <w:rPr>
          <w:rFonts w:asciiTheme="majorBidi" w:hAnsiTheme="majorBidi"/>
          <w:sz w:val="30"/>
          <w:szCs w:val="30"/>
          <w:lang w:val="en-US"/>
        </w:rPr>
        <w:t>30</w:t>
      </w:r>
      <w:r w:rsidRPr="008D03D6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0352578" w14:textId="77777777" w:rsidR="008D03D6" w:rsidRPr="008D03D6" w:rsidRDefault="008D03D6" w:rsidP="008D03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E4BB6" w14:textId="0CFD0392" w:rsidR="008D03D6" w:rsidRPr="008D03D6" w:rsidRDefault="008D03D6" w:rsidP="008D03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03D6">
        <w:rPr>
          <w:rFonts w:asciiTheme="majorBidi" w:hAnsiTheme="majorBidi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4B6B3871" w14:textId="1774C27C" w:rsidR="008D03D6" w:rsidRPr="008D03D6" w:rsidRDefault="008D03D6" w:rsidP="005F2E41">
      <w:pPr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8D03D6">
        <w:rPr>
          <w:rFonts w:asciiTheme="majorBidi" w:hAnsiTheme="majorBidi"/>
          <w:sz w:val="30"/>
          <w:szCs w:val="30"/>
          <w:cs/>
        </w:rPr>
        <w:t xml:space="preserve">- </w:t>
      </w:r>
      <w:r>
        <w:rPr>
          <w:rFonts w:asciiTheme="majorBidi" w:hAnsiTheme="majorBidi"/>
          <w:sz w:val="30"/>
          <w:szCs w:val="30"/>
        </w:rPr>
        <w:tab/>
      </w:r>
      <w:r w:rsidRPr="008D03D6">
        <w:rPr>
          <w:rFonts w:asciiTheme="majorBidi" w:hAnsiTheme="majorBidi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</w:t>
      </w:r>
      <w:r w:rsidR="005F2E41">
        <w:rPr>
          <w:rFonts w:asciiTheme="majorBidi" w:hAnsiTheme="majorBidi"/>
          <w:sz w:val="30"/>
          <w:szCs w:val="30"/>
        </w:rPr>
        <w:br/>
      </w:r>
      <w:r w:rsidRPr="008D03D6">
        <w:rPr>
          <w:rFonts w:asciiTheme="majorBidi" w:hAnsiTheme="majorBidi"/>
          <w:sz w:val="30"/>
          <w:szCs w:val="30"/>
          <w:cs/>
        </w:rPr>
        <w:t>ไล่เบี้ย เช่น การยึดหลักประกัน (หากมีการวางหลักประกัน) หรือ</w:t>
      </w:r>
    </w:p>
    <w:p w14:paraId="6B613126" w14:textId="3DADECF9" w:rsidR="008D03D6" w:rsidRDefault="008D03D6" w:rsidP="008D03D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D03D6">
        <w:rPr>
          <w:rFonts w:asciiTheme="majorBidi" w:hAnsiTheme="majorBidi"/>
          <w:sz w:val="30"/>
          <w:szCs w:val="30"/>
          <w:cs/>
        </w:rPr>
        <w:t xml:space="preserve">- </w:t>
      </w:r>
      <w:r>
        <w:rPr>
          <w:rFonts w:asciiTheme="majorBidi" w:hAnsiTheme="majorBidi"/>
          <w:sz w:val="30"/>
          <w:szCs w:val="30"/>
        </w:rPr>
        <w:tab/>
      </w:r>
      <w:r w:rsidR="00570C05">
        <w:rPr>
          <w:rFonts w:asciiTheme="majorBidi" w:hAnsiTheme="majorBidi" w:hint="cs"/>
          <w:sz w:val="30"/>
          <w:szCs w:val="30"/>
          <w:cs/>
        </w:rPr>
        <w:t xml:space="preserve"> </w:t>
      </w:r>
      <w:r w:rsidRPr="008D03D6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5322FF" w:rsidRPr="005322FF">
        <w:rPr>
          <w:rFonts w:asciiTheme="majorBidi" w:hAnsiTheme="majorBidi"/>
          <w:sz w:val="30"/>
          <w:szCs w:val="30"/>
          <w:lang w:val="en-US"/>
        </w:rPr>
        <w:t>90</w:t>
      </w:r>
      <w:r w:rsidRPr="008D03D6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67CBC602" w14:textId="77777777" w:rsidR="00D97B12" w:rsidRPr="008D03D6" w:rsidRDefault="00D97B12" w:rsidP="008D03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C71CF" w14:textId="77777777" w:rsidR="00941527" w:rsidRDefault="00941527" w:rsidP="008D03D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D97AD8D" w14:textId="1F294EB0" w:rsidR="008D03D6" w:rsidRDefault="008D03D6" w:rsidP="008D03D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97B12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770F1ECC" w14:textId="77777777" w:rsidR="0041671B" w:rsidRPr="00947E5C" w:rsidRDefault="0041671B" w:rsidP="008D03D6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22B763D" w14:textId="25CF05F6" w:rsidR="008D03D6" w:rsidRDefault="008D03D6" w:rsidP="008D03D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D03D6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4A6A80D" w14:textId="77777777" w:rsidR="005F2E41" w:rsidRPr="00957036" w:rsidRDefault="005F2E41" w:rsidP="008D03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63DBEC" w14:textId="1A8B8259" w:rsidR="008D03D6" w:rsidRPr="0041671B" w:rsidRDefault="008D03D6" w:rsidP="008D03D6">
      <w:pPr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 w:rsidRPr="005F2E41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5F2E4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 </w:t>
      </w:r>
      <w:r w:rsidR="005322FF" w:rsidRPr="005322FF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1</w:t>
      </w:r>
      <w:r w:rsidRPr="005F2E41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5F2E41">
        <w:rPr>
          <w:rFonts w:asciiTheme="majorBidi" w:hAnsiTheme="majorBidi" w:hint="cs"/>
          <w:b/>
          <w:bCs/>
          <w:i/>
          <w:iCs/>
          <w:sz w:val="30"/>
          <w:szCs w:val="30"/>
          <w:cs/>
          <w:lang w:val="en-US"/>
        </w:rPr>
        <w:t>เมษายน</w:t>
      </w:r>
      <w:r w:rsidRPr="005F2E41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5322FF" w:rsidRPr="005322FF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2563</w:t>
      </w:r>
    </w:p>
    <w:p w14:paraId="0D74A7F2" w14:textId="77777777" w:rsidR="00D97B12" w:rsidRPr="00957036" w:rsidRDefault="00D97B12" w:rsidP="00EF500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6F85E1A" w14:textId="15B646B8" w:rsidR="008D03D6" w:rsidRDefault="008D03D6" w:rsidP="0043621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D03D6">
        <w:rPr>
          <w:rFonts w:asciiTheme="majorBidi" w:hAnsi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</w:t>
      </w:r>
      <w:r w:rsidR="0030782B">
        <w:rPr>
          <w:rFonts w:asciiTheme="majorBidi" w:hAnsiTheme="majorBidi"/>
          <w:sz w:val="30"/>
          <w:szCs w:val="30"/>
        </w:rPr>
        <w:t xml:space="preserve"> </w:t>
      </w:r>
      <w:r w:rsidRPr="008D03D6">
        <w:rPr>
          <w:rFonts w:asciiTheme="majorBidi" w:hAnsiTheme="majorBidi"/>
          <w:sz w:val="30"/>
          <w:szCs w:val="30"/>
          <w:cs/>
        </w:rPr>
        <w:t>ๆ ซึ่งเคยรับรู้แล้วในกำไรหรือขาดทุน</w:t>
      </w:r>
    </w:p>
    <w:p w14:paraId="0F236A22" w14:textId="77777777" w:rsidR="00A30CCA" w:rsidRPr="00436216" w:rsidRDefault="00A30CCA" w:rsidP="00436216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3B63A8" w14:textId="52B108BE" w:rsidR="008D03D6" w:rsidRDefault="008D03D6" w:rsidP="008D03D6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8D03D6">
        <w:rPr>
          <w:rFonts w:asciiTheme="majorBidi" w:hAnsiTheme="majorBidi"/>
          <w:color w:val="000000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249C10A" w14:textId="77777777" w:rsidR="008D03D6" w:rsidRPr="00947E5C" w:rsidRDefault="008D03D6" w:rsidP="008D03D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6B26FAB" w14:textId="486BC99C" w:rsidR="00E9095D" w:rsidRDefault="008D03D6" w:rsidP="008D03D6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8D03D6">
        <w:rPr>
          <w:rFonts w:asciiTheme="majorBidi" w:hAnsiTheme="majorBidi"/>
          <w:color w:val="000000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46C5C7C0" w14:textId="68103762" w:rsidR="004B02E0" w:rsidRPr="00947E5C" w:rsidRDefault="004B02E0">
      <w:pPr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  <w:lang w:eastAsia="x-none"/>
        </w:rPr>
      </w:pPr>
    </w:p>
    <w:p w14:paraId="5E51C083" w14:textId="0A61033C" w:rsidR="008D03D6" w:rsidRPr="00E9095D" w:rsidRDefault="008D03D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</w:t>
      </w:r>
      <w:r w:rsidRPr="00E9095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ที่ไม่ใช่สินทรัพย์</w:t>
      </w:r>
      <w:r w:rsidRPr="00E9095D">
        <w:rPr>
          <w:rFonts w:ascii="Angsana New" w:hAnsi="Angsana New"/>
          <w:b/>
          <w:bCs/>
          <w:i/>
          <w:iCs/>
          <w:sz w:val="30"/>
          <w:szCs w:val="30"/>
          <w:cs/>
        </w:rPr>
        <w:t>ทางการเงิน</w:t>
      </w:r>
    </w:p>
    <w:p w14:paraId="37D173C8" w14:textId="77777777" w:rsidR="00E9095D" w:rsidRPr="00947E5C" w:rsidRDefault="00E9095D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2EEF4598" w14:textId="77777777" w:rsidR="003068B1" w:rsidRPr="0013335C" w:rsidRDefault="003068B1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705D1120" w14:textId="77777777" w:rsidR="00E1166A" w:rsidRPr="00947E5C" w:rsidRDefault="00E1166A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3A75B74D" w14:textId="4EABB9F6" w:rsidR="003068B1" w:rsidRPr="0013335C" w:rsidRDefault="004270C3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4270C3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105DBED" w14:textId="77777777" w:rsidR="003068B1" w:rsidRPr="00287115" w:rsidRDefault="003068B1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08A9156" w14:textId="5EE96479" w:rsidR="003068B1" w:rsidRDefault="004270C3" w:rsidP="004270C3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70C3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4270C3">
        <w:rPr>
          <w:rFonts w:ascii="Angsana New" w:hAnsi="Angsana New"/>
          <w:sz w:val="30"/>
          <w:szCs w:val="30"/>
          <w:cs/>
        </w:rPr>
        <w:lastRenderedPageBreak/>
        <w:t>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C06261" w14:textId="77777777" w:rsidR="00D97B12" w:rsidRPr="00287115" w:rsidRDefault="00D97B12" w:rsidP="004270C3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1369B95" w14:textId="1F88B7C3" w:rsidR="003068B1" w:rsidRDefault="00610EE9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0EE9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1DD1A3" w14:textId="6E66CAB1" w:rsidR="00B43D70" w:rsidRPr="00E73FA6" w:rsidRDefault="00B43D70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en-US" w:eastAsia="x-none"/>
        </w:rPr>
      </w:pPr>
    </w:p>
    <w:p w14:paraId="6D349B07" w14:textId="6AA6E7F7" w:rsidR="00A46396" w:rsidRPr="0013335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162C45CB" w14:textId="77777777" w:rsidR="00471CCE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7E461A" w14:textId="77777777" w:rsidR="0097434D" w:rsidRPr="0013335C" w:rsidRDefault="0097434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22C8000A" w14:textId="77777777" w:rsidR="00C40290" w:rsidRDefault="00C40290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5A46B4" w14:textId="6B226D4C" w:rsidR="0097434D" w:rsidRPr="0013335C" w:rsidRDefault="0097434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</w:t>
      </w:r>
      <w:r w:rsidR="00B60BFD"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เวลาที่พนักงานได้ทำงานให้กับกิจการ</w:t>
      </w:r>
    </w:p>
    <w:p w14:paraId="02F8BDA8" w14:textId="77777777" w:rsidR="00C40290" w:rsidRDefault="00C40290" w:rsidP="0048638D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2D923DB" w14:textId="6DB63AC0" w:rsidR="0097434D" w:rsidRPr="0013335C" w:rsidRDefault="0097434D" w:rsidP="0048638D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13335C">
        <w:rPr>
          <w:rFonts w:ascii="Angsana New" w:hAnsi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13260FD6" w14:textId="77777777" w:rsidR="00C40290" w:rsidRDefault="00C40290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71CD12" w14:textId="367C8D6E" w:rsidR="00610EE9" w:rsidRDefault="00EF5002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5002">
        <w:rPr>
          <w:rFonts w:ascii="Angsana New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</w:t>
      </w:r>
      <w:r w:rsidR="00AB4AFC">
        <w:rPr>
          <w:rFonts w:ascii="Angsana New" w:hAnsi="Angsana New" w:hint="cs"/>
          <w:sz w:val="30"/>
          <w:szCs w:val="30"/>
          <w:cs/>
        </w:rPr>
        <w:t xml:space="preserve"> </w:t>
      </w:r>
      <w:r w:rsidR="00AB4AFC" w:rsidRPr="00524DD6">
        <w:rPr>
          <w:rFonts w:ascii="Angsana New" w:hAnsi="Angsana New"/>
          <w:sz w:val="30"/>
          <w:szCs w:val="30"/>
          <w:cs/>
        </w:rPr>
        <w:t>ซึ่งจัดทำโดยนักคณิตศาสตร์ประกันภัยที่ได้รับอนุญาต</w:t>
      </w:r>
      <w:r w:rsidR="00DF6FCC">
        <w:rPr>
          <w:rFonts w:ascii="Angsana New" w:hAnsi="Angsana New" w:hint="cs"/>
          <w:sz w:val="30"/>
          <w:szCs w:val="30"/>
          <w:cs/>
          <w:lang w:val="en-US"/>
        </w:rPr>
        <w:t>เป็นประจำทุกปี</w:t>
      </w:r>
      <w:r w:rsidR="00AB4AFC" w:rsidRPr="00524DD6">
        <w:rPr>
          <w:rFonts w:ascii="Angsana New" w:hAnsi="Angsana New"/>
          <w:sz w:val="30"/>
          <w:szCs w:val="30"/>
          <w:cs/>
        </w:rPr>
        <w:t xml:space="preserve"> โดยวิธีคิดลดแต่ละหน่วยที่ประมาณการไว้</w:t>
      </w:r>
    </w:p>
    <w:p w14:paraId="5B0F316C" w14:textId="77777777" w:rsidR="00EF5002" w:rsidRPr="0013335C" w:rsidRDefault="00EF5002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217D5A" w14:textId="73408504" w:rsidR="00183671" w:rsidRDefault="009918C3" w:rsidP="00BB51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CA422E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 ๆ ในหนี้สินผลประโยชน์ที่กำหนดไว้สุทธิซึ่งเป็นผลมาจากการสมทบเงินและ</w:t>
      </w:r>
      <w:r w:rsidR="00CA422E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0D3BF1ED" w14:textId="77777777" w:rsidR="00BB5196" w:rsidRPr="0013335C" w:rsidRDefault="00BB5196" w:rsidP="00BB51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65BD6B" w14:textId="77777777" w:rsidR="004D3497" w:rsidRPr="0013335C" w:rsidRDefault="009918C3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1820850B" w14:textId="77777777" w:rsidR="009918C3" w:rsidRPr="0013335C" w:rsidRDefault="009918C3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9CC24D" w14:textId="094A3F72" w:rsidR="0097434D" w:rsidRPr="0013335C" w:rsidRDefault="0097434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ผลประโยชน์ระยะยาวอื่น</w:t>
      </w:r>
    </w:p>
    <w:p w14:paraId="71CAF6AD" w14:textId="77777777" w:rsidR="00C40290" w:rsidRDefault="00C40290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6B1741" w14:textId="49C15838" w:rsidR="00C40290" w:rsidRDefault="009918C3" w:rsidP="00947E5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ECE7A87" w14:textId="223F5820" w:rsidR="00436216" w:rsidRDefault="00436216" w:rsidP="00947E5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3DB1D4" w14:textId="1266522C" w:rsidR="0097434D" w:rsidRPr="0013335C" w:rsidRDefault="0097434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A781B96" w14:textId="1CC7328B" w:rsidR="00C40290" w:rsidRPr="007C7AED" w:rsidRDefault="00C40290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8488F0D" w14:textId="2A64720D" w:rsidR="009918C3" w:rsidRPr="0013335C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2A4B7C5" w14:textId="77777777" w:rsidR="009918C3" w:rsidRPr="007C7AED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42AD670" w14:textId="77777777" w:rsidR="00471CCE" w:rsidRPr="0013335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A71404F" w14:textId="77777777" w:rsidR="00471CCE" w:rsidRPr="007C7AED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BCE454" w14:textId="77777777" w:rsidR="009918C3" w:rsidRPr="0013335C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</w:t>
      </w:r>
      <w:r w:rsidR="00CA422E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A9024E3" w14:textId="77777777" w:rsidR="00471CCE" w:rsidRPr="007C7AED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6E3DF0C" w14:textId="77777777" w:rsidR="00471CCE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5768E1F2" w14:textId="77777777" w:rsidR="00A03605" w:rsidRPr="007C7AED" w:rsidRDefault="00A03605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2331437" w14:textId="18B44933" w:rsidR="0021141D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ประมาณการค่าประกันความเสียหายจากการรับประกันคุณภาพสินค้า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จะบันทึกเมื่อได้ขายสินค้าหรือให้บริการแก่ลูกค้าแล้ว ประมาณการค่าใช้จ่ายประมาณขึ้นโดยอ้างอิงจากข้อมูลการ</w:t>
      </w:r>
      <w:r w:rsidR="00FB4D3C" w:rsidRPr="0013335C">
        <w:rPr>
          <w:rFonts w:ascii="Angsana New" w:hAnsi="Angsana New" w:hint="cs"/>
          <w:sz w:val="30"/>
          <w:szCs w:val="30"/>
          <w:cs/>
        </w:rPr>
        <w:t>เรียกร้องค่าเสียหายที่เกิดขึ้นจริงที่ผ่านมา</w:t>
      </w:r>
      <w:r w:rsidRPr="0013335C">
        <w:rPr>
          <w:rFonts w:ascii="Angsana New" w:hAnsi="Angsana New" w:hint="cs"/>
          <w:sz w:val="30"/>
          <w:szCs w:val="30"/>
          <w:cs/>
        </w:rPr>
        <w:t>และปัจจัยต่าง</w:t>
      </w:r>
      <w:r w:rsidR="00CD1D85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ๆ ที่อาจเกี่ยวข้องกับความน่าจะเป็นที่จะเกิดความเสียหายดังกล่าว</w:t>
      </w:r>
    </w:p>
    <w:p w14:paraId="7BCEB042" w14:textId="1653933C" w:rsidR="00947E5C" w:rsidRDefault="00947E5C" w:rsidP="00E1166A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F440F35" w14:textId="110836C1" w:rsidR="00E73FA6" w:rsidRDefault="00E73FA6" w:rsidP="00E1166A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3293D12" w14:textId="60187C6E" w:rsidR="00E73FA6" w:rsidRDefault="00E73FA6" w:rsidP="00E1166A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66A7E34" w14:textId="77777777" w:rsidR="00E73FA6" w:rsidRPr="007C7AED" w:rsidRDefault="00E73FA6" w:rsidP="00E1166A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0324C8C" w14:textId="7DA759B0" w:rsidR="00A46396" w:rsidRPr="0013335C" w:rsidRDefault="00A4639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34AF6443" w14:textId="77777777" w:rsidR="00A46396" w:rsidRPr="007C7AED" w:rsidRDefault="00A46396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C6371E3" w14:textId="6AFC7428" w:rsidR="007B479F" w:rsidRPr="00610EE9" w:rsidRDefault="007B479F" w:rsidP="007B479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610EE9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610EE9">
        <w:rPr>
          <w:rFonts w:asciiTheme="majorBidi" w:hAnsiTheme="majorBidi" w:cstheme="majorBidi"/>
          <w:sz w:val="30"/>
          <w:szCs w:val="30"/>
          <w:cs/>
        </w:rPr>
        <w:br/>
      </w:r>
      <w:r w:rsidRPr="00610EE9">
        <w:rPr>
          <w:rFonts w:asciiTheme="majorBidi" w:hAnsiTheme="majorBidi" w:cstheme="majorBidi"/>
          <w:sz w:val="30"/>
          <w:szCs w:val="30"/>
          <w:cs/>
        </w:rPr>
        <w:t>ที่บริษัท</w:t>
      </w:r>
      <w:r w:rsidRPr="00610EE9">
        <w:rPr>
          <w:rFonts w:asciiTheme="majorBidi" w:hAnsiTheme="majorBidi" w:cstheme="majorBidi"/>
          <w:sz w:val="30"/>
          <w:szCs w:val="30"/>
        </w:rPr>
        <w:t xml:space="preserve"> </w:t>
      </w:r>
      <w:r w:rsidRPr="00610EE9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F5656F9" w14:textId="77777777" w:rsidR="007B479F" w:rsidRPr="007C7AED" w:rsidRDefault="007B479F" w:rsidP="007B479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2675AA90" w14:textId="2F84A4B8" w:rsidR="00A03605" w:rsidRDefault="00A46396" w:rsidP="00947E5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723157">
        <w:rPr>
          <w:rFonts w:ascii="Angsana New" w:hAnsi="Angsana New" w:cs="Angsana New"/>
          <w:sz w:val="30"/>
          <w:szCs w:val="30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3335C">
        <w:rPr>
          <w:rFonts w:ascii="Angsana New" w:hAnsi="Angsana New" w:cs="Angsana New" w:hint="cs"/>
          <w:sz w:val="30"/>
          <w:szCs w:val="30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64571611" w14:textId="77777777" w:rsidR="00436216" w:rsidRPr="000560C8" w:rsidRDefault="00436216" w:rsidP="00947E5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0B1D0D2A" w14:textId="1BF7B2BB" w:rsidR="00A46396" w:rsidRPr="0013335C" w:rsidRDefault="00A46396" w:rsidP="00A03605">
      <w:pPr>
        <w:pStyle w:val="block"/>
        <w:numPr>
          <w:ilvl w:val="0"/>
          <w:numId w:val="10"/>
        </w:numPr>
        <w:spacing w:after="0" w:line="240" w:lineRule="atLeast"/>
        <w:ind w:right="-7" w:firstLine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="005322FF" w:rsidRPr="005322FF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8EB63B" w14:textId="4DDE8F2D" w:rsidR="00A46396" w:rsidRPr="0013335C" w:rsidRDefault="00A03605" w:rsidP="00A03605">
      <w:pPr>
        <w:pStyle w:val="block"/>
        <w:spacing w:after="0" w:line="240" w:lineRule="atLeast"/>
        <w:ind w:left="1117" w:right="-7" w:hanging="5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- 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A46396" w:rsidRPr="0013335C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="00A46396"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5322FF" w:rsidRPr="005322F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957036" w:rsidRPr="0013335C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 w:rsidR="00A46396" w:rsidRPr="0013335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5322FF" w:rsidRPr="005322FF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21F1FB8F" w14:textId="53819E4B" w:rsidR="00A46396" w:rsidRPr="0013335C" w:rsidRDefault="00A46396" w:rsidP="00A03605">
      <w:pPr>
        <w:pStyle w:val="block"/>
        <w:numPr>
          <w:ilvl w:val="0"/>
          <w:numId w:val="10"/>
        </w:numPr>
        <w:spacing w:after="0" w:line="240" w:lineRule="atLeast"/>
        <w:ind w:right="-7" w:firstLine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5322FF" w:rsidRPr="005322FF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240F396" w14:textId="77777777" w:rsidR="00944479" w:rsidRPr="000560C8" w:rsidRDefault="00944479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0CD8455" w14:textId="77777777" w:rsidR="00A46396" w:rsidRPr="0013335C" w:rsidRDefault="00A46396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92DC1E3" w14:textId="77777777" w:rsidR="00610EE9" w:rsidRPr="000560C8" w:rsidRDefault="00610EE9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75A6542" w14:textId="2A659FEB" w:rsidR="00A46396" w:rsidRPr="0013335C" w:rsidRDefault="00610EE9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10EE9">
        <w:rPr>
          <w:rFonts w:ascii="Angsana New" w:hAnsi="Angsana New" w:cs="Angsana New"/>
          <w:sz w:val="30"/>
          <w:szCs w:val="30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610EE9">
        <w:rPr>
          <w:rFonts w:ascii="Angsana New" w:hAnsi="Angsana New" w:cs="Angsana New"/>
          <w:sz w:val="30"/>
          <w:szCs w:val="30"/>
          <w:cs/>
          <w:lang w:bidi="th-TH"/>
        </w:rPr>
        <w:t>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41FDBE8" w14:textId="77777777" w:rsidR="00610EE9" w:rsidRPr="000560C8" w:rsidRDefault="00610EE9">
      <w:pPr>
        <w:spacing w:line="240" w:lineRule="auto"/>
        <w:rPr>
          <w:rFonts w:ascii="Angsana New" w:hAnsi="Angsana New"/>
          <w:sz w:val="30"/>
          <w:szCs w:val="30"/>
        </w:rPr>
      </w:pPr>
      <w:r w:rsidRPr="000560C8">
        <w:rPr>
          <w:rFonts w:ascii="Angsana New" w:hAnsi="Angsana New"/>
          <w:sz w:val="30"/>
          <w:szCs w:val="30"/>
          <w:cs/>
        </w:rPr>
        <w:tab/>
      </w:r>
    </w:p>
    <w:p w14:paraId="7E82B2F5" w14:textId="1E71889A" w:rsidR="004B20A5" w:rsidRDefault="00610EE9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610EE9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</w:t>
      </w:r>
      <w:r>
        <w:rPr>
          <w:rFonts w:ascii="Angsana New" w:hAnsi="Angsana New"/>
          <w:sz w:val="30"/>
          <w:szCs w:val="30"/>
          <w:cs/>
        </w:rPr>
        <w:tab/>
      </w:r>
      <w:r w:rsidRPr="00610EE9">
        <w:rPr>
          <w:rFonts w:ascii="Angsana New" w:hAnsi="Angsana New"/>
          <w:sz w:val="30"/>
          <w:szCs w:val="30"/>
          <w:cs/>
        </w:rPr>
        <w:t>รายการ เช่น มูลค่ายุติธรรมของผลตอบแทนที่ให้หรือได้รับ</w:t>
      </w:r>
    </w:p>
    <w:p w14:paraId="04922FCD" w14:textId="77777777" w:rsidR="000560C8" w:rsidRPr="000560C8" w:rsidRDefault="000560C8">
      <w:pPr>
        <w:spacing w:line="240" w:lineRule="auto"/>
        <w:rPr>
          <w:rFonts w:ascii="Angsana New" w:hAnsi="Angsana New"/>
          <w:sz w:val="30"/>
          <w:szCs w:val="30"/>
        </w:rPr>
      </w:pPr>
    </w:p>
    <w:p w14:paraId="11BC4051" w14:textId="77777777" w:rsidR="000560C8" w:rsidRPr="00CC0FD3" w:rsidRDefault="000560C8" w:rsidP="000560C8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C0F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7DFC1626" w14:textId="77777777" w:rsidR="000560C8" w:rsidRPr="000560C8" w:rsidRDefault="000560C8" w:rsidP="000560C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89619DF" w14:textId="7BF67F83" w:rsidR="000560C8" w:rsidRDefault="000560C8" w:rsidP="000560C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C0FD3">
        <w:rPr>
          <w:rFonts w:ascii="Angsana New" w:hAnsi="Angsana New" w:cs="Angsana New" w:hint="cs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Pr="00CC0FD3">
        <w:rPr>
          <w:rFonts w:ascii="Angsana New" w:hAnsi="Angsana New" w:cs="Angsana New" w:hint="cs"/>
          <w:sz w:val="30"/>
          <w:szCs w:val="30"/>
          <w:cs/>
        </w:rPr>
        <w:br/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CC0FD3">
        <w:rPr>
          <w:rFonts w:ascii="Angsana New" w:hAnsi="Angsana New" w:cs="Angsana New" w:hint="cs"/>
          <w:sz w:val="30"/>
          <w:szCs w:val="30"/>
          <w:lang w:bidi="th-TH"/>
        </w:rPr>
        <w:t>“</w:t>
      </w:r>
      <w:r w:rsidRPr="00CC0FD3">
        <w:rPr>
          <w:rFonts w:ascii="Angsana New" w:hAnsi="Angsana New" w:cs="Angsana New" w:hint="cs"/>
          <w:sz w:val="30"/>
          <w:szCs w:val="30"/>
          <w:cs/>
        </w:rPr>
        <w:t>ส่วนเกินทุนหุ้นทุนซื้อคืน</w:t>
      </w:r>
      <w:r w:rsidRPr="00CC0FD3">
        <w:rPr>
          <w:rFonts w:ascii="Angsana New" w:hAnsi="Angsana New" w:cs="Angsana New" w:hint="cs"/>
          <w:sz w:val="30"/>
          <w:szCs w:val="30"/>
          <w:lang w:bidi="th-TH"/>
        </w:rPr>
        <w:t>”</w:t>
      </w:r>
      <w:r w:rsidRPr="00CC0FD3">
        <w:rPr>
          <w:rFonts w:ascii="Angsana New" w:hAnsi="Angsana New" w:cs="Angsana New" w:hint="cs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6451A69" w14:textId="77777777" w:rsidR="00471CCE" w:rsidRPr="000560C8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60C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44130343" w14:textId="77777777" w:rsidR="00F15E67" w:rsidRPr="000560C8" w:rsidRDefault="00F15E67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DB586C0" w14:textId="3211ADD5" w:rsidR="00944479" w:rsidRPr="0013335C" w:rsidRDefault="00944479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2C1156" w:rsidRPr="002C1156">
        <w:rPr>
          <w:rFonts w:ascii="Angsana New" w:hAnsi="Angsana New" w:cs="Angsana New"/>
          <w:sz w:val="30"/>
          <w:szCs w:val="30"/>
          <w:cs/>
          <w:lang w:bidi="th-TH"/>
        </w:rPr>
        <w:t>รายได้ที่รับรู้ไม่รวม</w:t>
      </w:r>
      <w:r w:rsidRPr="0013335C">
        <w:rPr>
          <w:rFonts w:ascii="Angsana New" w:hAnsi="Angsana New" w:cs="Angsana New" w:hint="cs"/>
          <w:sz w:val="30"/>
          <w:szCs w:val="30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222080BC" w14:textId="77777777" w:rsidR="00D5242C" w:rsidRPr="000560C8" w:rsidRDefault="00D5242C" w:rsidP="009444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849C77" w14:textId="1CABC919" w:rsidR="00944479" w:rsidRDefault="00944479" w:rsidP="0043621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รายได้จากการขายสินค้ารับรู้</w:t>
      </w:r>
      <w:r w:rsidR="002C11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ณ วันที่</w:t>
      </w:r>
      <w:r w:rsidRPr="0013335C">
        <w:rPr>
          <w:rFonts w:ascii="Angsana New" w:hAnsi="Angsana New" w:cs="Angsana New" w:hint="cs"/>
          <w:sz w:val="30"/>
          <w:szCs w:val="30"/>
          <w:cs/>
        </w:rPr>
        <w:t>มีการส่งมอบสินค้าให้กับลูกค้า</w:t>
      </w:r>
      <w:r w:rsidRPr="0013335C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054E7F6E" w14:textId="77777777" w:rsidR="00AE28A2" w:rsidRPr="000560C8" w:rsidRDefault="00AE28A2" w:rsidP="0043621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CDF85E" w14:textId="5664F959" w:rsidR="00D5242C" w:rsidRDefault="00944479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7ABEBB59" w14:textId="77777777" w:rsidR="000560C8" w:rsidRDefault="000560C8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C82C18" w14:textId="023BB533" w:rsidR="000560C8" w:rsidRPr="000560C8" w:rsidRDefault="000560C8" w:rsidP="000560C8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60C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ด้ค่าเช่า</w:t>
      </w:r>
    </w:p>
    <w:p w14:paraId="44BF0831" w14:textId="77777777" w:rsidR="00F15E67" w:rsidRPr="0013335C" w:rsidRDefault="00F15E67" w:rsidP="000560C8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2AA89B5" w14:textId="5E784D22" w:rsidR="002C1156" w:rsidRDefault="00A154B1" w:rsidP="008C3D1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C1156">
        <w:rPr>
          <w:rFonts w:ascii="Angsana New" w:hAnsi="Angsana New" w:cs="Angsana New"/>
          <w:sz w:val="30"/>
          <w:szCs w:val="30"/>
          <w:cs/>
          <w:lang w:bidi="th-TH"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="002C1156" w:rsidRPr="002C115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5146B22F" w14:textId="77777777" w:rsidR="002C1156" w:rsidRPr="0013335C" w:rsidRDefault="002C1156" w:rsidP="002C115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161C60" w14:textId="294975A3" w:rsidR="00F15E67" w:rsidRPr="0013335C" w:rsidRDefault="00F15E67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784B785F" w14:textId="77777777" w:rsidR="00F15E67" w:rsidRPr="0013335C" w:rsidRDefault="00F15E67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5E52C8" w14:textId="02263461" w:rsidR="00A46396" w:rsidRDefault="00CA422E" w:rsidP="000560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7258B7C" w14:textId="77777777" w:rsidR="000560C8" w:rsidRPr="008934E9" w:rsidRDefault="000560C8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D9A996D" w14:textId="70AE1B09" w:rsidR="00471CCE" w:rsidRDefault="007E2F22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</w:t>
      </w:r>
    </w:p>
    <w:p w14:paraId="79ED9336" w14:textId="2A357D9F" w:rsidR="00060D2C" w:rsidRPr="00786269" w:rsidRDefault="00060D2C" w:rsidP="00060D2C">
      <w:pPr>
        <w:rPr>
          <w:sz w:val="30"/>
          <w:szCs w:val="30"/>
          <w:lang w:val="en-US" w:eastAsia="x-none"/>
        </w:rPr>
      </w:pPr>
    </w:p>
    <w:p w14:paraId="710FD1C3" w14:textId="745A6A3C" w:rsidR="007E2F22" w:rsidRDefault="007E2F22" w:rsidP="00786269">
      <w:pPr>
        <w:pStyle w:val="BodyText"/>
        <w:spacing w:after="0" w:line="240" w:lineRule="auto"/>
        <w:ind w:left="540"/>
        <w:jc w:val="thaiDistribute"/>
        <w:rPr>
          <w:rFonts w:asciiTheme="majorBidi" w:eastAsiaTheme="minorHAnsi" w:hAnsiTheme="majorBidi"/>
          <w:b/>
          <w:bCs/>
          <w:i/>
          <w:iCs/>
          <w:sz w:val="30"/>
          <w:szCs w:val="30"/>
          <w:lang w:val="en-US"/>
        </w:rPr>
      </w:pPr>
      <w:r w:rsidRPr="007E2F22">
        <w:rPr>
          <w:rFonts w:asciiTheme="majorBidi" w:eastAsiaTheme="minorHAnsi" w:hAnsiTheme="majorBidi"/>
          <w:b/>
          <w:bCs/>
          <w:i/>
          <w:iCs/>
          <w:sz w:val="30"/>
          <w:szCs w:val="30"/>
          <w:cs/>
          <w:lang w:val="en-US"/>
        </w:rPr>
        <w:t xml:space="preserve">นโยบายการบัญชีที่ถือปฏิบัติตั้งแต่วันที่ </w:t>
      </w:r>
      <w:r w:rsidR="005322FF" w:rsidRPr="005322FF">
        <w:rPr>
          <w:rFonts w:asciiTheme="majorBidi" w:eastAsiaTheme="minorHAnsi" w:hAnsiTheme="majorBidi"/>
          <w:b/>
          <w:bCs/>
          <w:i/>
          <w:iCs/>
          <w:sz w:val="30"/>
          <w:szCs w:val="30"/>
          <w:lang w:val="en-US"/>
        </w:rPr>
        <w:t>1</w:t>
      </w:r>
      <w:r w:rsidRPr="007E2F22">
        <w:rPr>
          <w:rFonts w:asciiTheme="majorBidi" w:eastAsiaTheme="minorHAnsi" w:hAnsiTheme="majorBidi"/>
          <w:b/>
          <w:bCs/>
          <w:i/>
          <w:iCs/>
          <w:sz w:val="30"/>
          <w:szCs w:val="30"/>
          <w:cs/>
          <w:lang w:val="en-US"/>
        </w:rPr>
        <w:t xml:space="preserve"> </w:t>
      </w:r>
      <w:r>
        <w:rPr>
          <w:rFonts w:asciiTheme="majorBidi" w:eastAsiaTheme="minorHAnsi" w:hAnsiTheme="majorBidi" w:hint="cs"/>
          <w:b/>
          <w:bCs/>
          <w:i/>
          <w:iCs/>
          <w:sz w:val="30"/>
          <w:szCs w:val="30"/>
          <w:cs/>
          <w:lang w:val="en-US"/>
        </w:rPr>
        <w:t>เมษายน</w:t>
      </w:r>
      <w:r w:rsidRPr="007E2F22">
        <w:rPr>
          <w:rFonts w:asciiTheme="majorBidi" w:eastAsiaTheme="minorHAnsi" w:hAnsiTheme="majorBidi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5322FF" w:rsidRPr="005322FF">
        <w:rPr>
          <w:rFonts w:asciiTheme="majorBidi" w:eastAsiaTheme="minorHAnsi" w:hAnsiTheme="majorBidi"/>
          <w:b/>
          <w:bCs/>
          <w:i/>
          <w:iCs/>
          <w:sz w:val="30"/>
          <w:szCs w:val="30"/>
          <w:lang w:val="en-US"/>
        </w:rPr>
        <w:t>2563</w:t>
      </w:r>
    </w:p>
    <w:p w14:paraId="2B2D9FA0" w14:textId="77777777" w:rsidR="00786269" w:rsidRPr="007E2F22" w:rsidRDefault="00786269" w:rsidP="00786269">
      <w:pPr>
        <w:pStyle w:val="BodyText"/>
        <w:spacing w:after="0" w:line="240" w:lineRule="auto"/>
        <w:ind w:left="540"/>
        <w:jc w:val="thaiDistribute"/>
        <w:rPr>
          <w:rFonts w:asciiTheme="majorBidi" w:eastAsiaTheme="minorHAns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06EF1410" w14:textId="6D1A88AD" w:rsidR="007E2F22" w:rsidRDefault="007E2F22" w:rsidP="00786269">
      <w:pPr>
        <w:pStyle w:val="BodyText"/>
        <w:spacing w:after="0" w:line="240" w:lineRule="auto"/>
        <w:ind w:left="540"/>
        <w:jc w:val="thaiDistribute"/>
        <w:rPr>
          <w:rFonts w:asciiTheme="majorBidi" w:eastAsiaTheme="minorHAnsi" w:hAnsiTheme="majorBidi"/>
          <w:sz w:val="30"/>
          <w:szCs w:val="30"/>
          <w:lang w:val="en-US"/>
        </w:rPr>
      </w:pPr>
      <w:r w:rsidRPr="007E2F22">
        <w:rPr>
          <w:rFonts w:asciiTheme="majorBidi" w:eastAsiaTheme="minorHAnsi" w:hAnsiTheme="majorBidi"/>
          <w:sz w:val="30"/>
          <w:szCs w:val="30"/>
          <w:cs/>
          <w:lang w:val="en-US"/>
        </w:rPr>
        <w:t xml:space="preserve">ดอกเบี้ยรับและดอกเบี้ยจ่ายรับรู้ในกำไรหรือขาดทุนด้วยอัตราดอกเบี้ยที่แท้จริง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2DFA51C1" w14:textId="77777777" w:rsidR="004B24A4" w:rsidRDefault="004B24A4" w:rsidP="00786269">
      <w:pPr>
        <w:pStyle w:val="BodyText"/>
        <w:spacing w:after="0" w:line="240" w:lineRule="auto"/>
        <w:ind w:left="540"/>
        <w:jc w:val="thaiDistribute"/>
        <w:rPr>
          <w:rFonts w:asciiTheme="majorBidi" w:eastAsiaTheme="minorHAnsi" w:hAnsiTheme="majorBidi"/>
          <w:sz w:val="30"/>
          <w:szCs w:val="30"/>
          <w:lang w:val="en-US"/>
        </w:rPr>
      </w:pPr>
    </w:p>
    <w:p w14:paraId="0E98EA85" w14:textId="77777777" w:rsidR="00451E11" w:rsidRDefault="00451E11" w:rsidP="00786269">
      <w:pPr>
        <w:pStyle w:val="BodyText"/>
        <w:spacing w:after="0" w:line="240" w:lineRule="auto"/>
        <w:ind w:left="540"/>
        <w:jc w:val="thaiDistribute"/>
        <w:rPr>
          <w:rFonts w:asciiTheme="majorBidi" w:eastAsiaTheme="minorHAnsi" w:hAnsiTheme="majorBidi"/>
          <w:b/>
          <w:bCs/>
          <w:i/>
          <w:iCs/>
          <w:sz w:val="30"/>
          <w:szCs w:val="30"/>
          <w:lang w:val="en-US"/>
        </w:rPr>
      </w:pPr>
    </w:p>
    <w:p w14:paraId="1CE164C9" w14:textId="3759E452" w:rsidR="007E2F22" w:rsidRDefault="007E2F22" w:rsidP="00786269">
      <w:pPr>
        <w:pStyle w:val="BodyText"/>
        <w:spacing w:after="0" w:line="240" w:lineRule="auto"/>
        <w:ind w:left="540"/>
        <w:jc w:val="thaiDistribute"/>
        <w:rPr>
          <w:rFonts w:asciiTheme="majorBidi" w:eastAsiaTheme="minorHAnsi" w:hAnsiTheme="majorBidi"/>
          <w:b/>
          <w:bCs/>
          <w:i/>
          <w:iCs/>
          <w:sz w:val="30"/>
          <w:szCs w:val="30"/>
          <w:lang w:val="en-US"/>
        </w:rPr>
      </w:pPr>
      <w:r w:rsidRPr="007E2F22">
        <w:rPr>
          <w:rFonts w:asciiTheme="majorBidi" w:eastAsiaTheme="minorHAnsi" w:hAnsiTheme="majorBidi"/>
          <w:b/>
          <w:bCs/>
          <w:i/>
          <w:iCs/>
          <w:sz w:val="30"/>
          <w:szCs w:val="30"/>
          <w:cs/>
          <w:lang w:val="en-US"/>
        </w:rPr>
        <w:lastRenderedPageBreak/>
        <w:t xml:space="preserve">นโยบายการบัญชีที่ถือปฏิบัติก่อนวันที่ </w:t>
      </w:r>
      <w:r w:rsidR="005322FF" w:rsidRPr="005322FF">
        <w:rPr>
          <w:rFonts w:asciiTheme="majorBidi" w:eastAsiaTheme="minorHAnsi" w:hAnsiTheme="majorBidi"/>
          <w:b/>
          <w:bCs/>
          <w:i/>
          <w:iCs/>
          <w:sz w:val="30"/>
          <w:szCs w:val="30"/>
          <w:lang w:val="en-US"/>
        </w:rPr>
        <w:t>1</w:t>
      </w:r>
      <w:r w:rsidRPr="007E2F22">
        <w:rPr>
          <w:rFonts w:asciiTheme="majorBidi" w:eastAsiaTheme="minorHAnsi" w:hAnsiTheme="majorBidi"/>
          <w:b/>
          <w:bCs/>
          <w:i/>
          <w:iCs/>
          <w:sz w:val="30"/>
          <w:szCs w:val="30"/>
          <w:cs/>
          <w:lang w:val="en-US"/>
        </w:rPr>
        <w:t xml:space="preserve"> </w:t>
      </w:r>
      <w:r>
        <w:rPr>
          <w:rFonts w:asciiTheme="majorBidi" w:eastAsiaTheme="minorHAnsi" w:hAnsiTheme="majorBidi" w:hint="cs"/>
          <w:b/>
          <w:bCs/>
          <w:i/>
          <w:iCs/>
          <w:sz w:val="30"/>
          <w:szCs w:val="30"/>
          <w:cs/>
          <w:lang w:val="en-US"/>
        </w:rPr>
        <w:t>เมษายน</w:t>
      </w:r>
      <w:r w:rsidRPr="007E2F22">
        <w:rPr>
          <w:rFonts w:asciiTheme="majorBidi" w:eastAsiaTheme="minorHAnsi" w:hAnsiTheme="majorBidi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5322FF" w:rsidRPr="005322FF">
        <w:rPr>
          <w:rFonts w:asciiTheme="majorBidi" w:eastAsiaTheme="minorHAnsi" w:hAnsiTheme="majorBidi"/>
          <w:b/>
          <w:bCs/>
          <w:i/>
          <w:iCs/>
          <w:sz w:val="30"/>
          <w:szCs w:val="30"/>
          <w:lang w:val="en-US"/>
        </w:rPr>
        <w:t>2563</w:t>
      </w:r>
      <w:r w:rsidRPr="007E2F22">
        <w:rPr>
          <w:rFonts w:asciiTheme="majorBidi" w:eastAsiaTheme="minorHAnsi" w:hAnsiTheme="majorBidi"/>
          <w:b/>
          <w:bCs/>
          <w:i/>
          <w:iCs/>
          <w:sz w:val="30"/>
          <w:szCs w:val="30"/>
          <w:cs/>
          <w:lang w:val="en-US"/>
        </w:rPr>
        <w:t xml:space="preserve"> </w:t>
      </w:r>
    </w:p>
    <w:p w14:paraId="19E41676" w14:textId="77777777" w:rsidR="00786269" w:rsidRPr="007E2F22" w:rsidRDefault="00786269" w:rsidP="00786269">
      <w:pPr>
        <w:pStyle w:val="BodyText"/>
        <w:spacing w:after="0" w:line="240" w:lineRule="auto"/>
        <w:ind w:left="540"/>
        <w:jc w:val="thaiDistribute"/>
        <w:rPr>
          <w:rFonts w:asciiTheme="majorBidi" w:eastAsiaTheme="minorHAns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2C5AA634" w14:textId="27B0B71E" w:rsidR="00944479" w:rsidRPr="007E2F22" w:rsidRDefault="007E2F22" w:rsidP="00786269">
      <w:pPr>
        <w:pStyle w:val="BodyText"/>
        <w:spacing w:after="0" w:line="240" w:lineRule="auto"/>
        <w:ind w:left="540"/>
        <w:jc w:val="thaiDistribute"/>
        <w:rPr>
          <w:rFonts w:asciiTheme="majorBidi" w:eastAsiaTheme="minorHAnsi" w:hAnsiTheme="majorBidi"/>
          <w:sz w:val="30"/>
          <w:szCs w:val="30"/>
          <w:lang w:val="en-US"/>
        </w:rPr>
      </w:pPr>
      <w:r w:rsidRPr="007E2F22">
        <w:rPr>
          <w:rFonts w:asciiTheme="majorBidi" w:eastAsiaTheme="minorHAnsi" w:hAnsiTheme="majorBidi"/>
          <w:sz w:val="30"/>
          <w:szCs w:val="30"/>
          <w:cs/>
          <w:lang w:val="en-US"/>
        </w:rPr>
        <w:t xml:space="preserve">ดอกเบี้ยรับรับรู้ในกำไรหรือขาดทุนในอัตราที่ระบุในสัญญา 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</w:t>
      </w:r>
    </w:p>
    <w:p w14:paraId="184A2866" w14:textId="77777777" w:rsidR="009E4AEB" w:rsidRPr="0013335C" w:rsidRDefault="009E4AEB" w:rsidP="007E2F2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64E9F9" w14:textId="3C7A5E2C" w:rsidR="00471CCE" w:rsidRPr="0013335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1870FB35" w14:textId="77777777" w:rsidR="00471CCE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61DC92" w14:textId="53E6E39E" w:rsidR="00CA422E" w:rsidRPr="0013335C" w:rsidRDefault="00CA422E" w:rsidP="00CA42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7E2F22">
        <w:rPr>
          <w:rFonts w:ascii="Angsana New" w:hAnsi="Angsana New" w:hint="cs"/>
          <w:sz w:val="30"/>
          <w:szCs w:val="30"/>
          <w:cs/>
        </w:rPr>
        <w:t>ซึ่ง</w:t>
      </w:r>
      <w:r w:rsidRPr="0013335C">
        <w:rPr>
          <w:rFonts w:ascii="Angsana New" w:hAnsi="Angsana New" w:hint="cs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6257AF58" w14:textId="77777777" w:rsidR="00CA422E" w:rsidRPr="0013335C" w:rsidRDefault="00CA422E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8EEA8CC" w14:textId="22A9ACEB" w:rsidR="00CA422E" w:rsidRPr="0013335C" w:rsidRDefault="00CA422E" w:rsidP="00CA42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7E2F22">
        <w:rPr>
          <w:rFonts w:ascii="Angsana New" w:hAnsi="Angsana New" w:hint="cs"/>
          <w:sz w:val="30"/>
          <w:szCs w:val="30"/>
          <w:cs/>
        </w:rPr>
        <w:t>บันทึก</w:t>
      </w:r>
      <w:r w:rsidRPr="0013335C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ๆ</w:t>
      </w:r>
    </w:p>
    <w:p w14:paraId="4865ACE8" w14:textId="726311C0" w:rsidR="00CA422E" w:rsidRPr="0013335C" w:rsidRDefault="00CA422E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FA72415" w14:textId="77777777" w:rsidR="00CA422E" w:rsidRPr="0013335C" w:rsidRDefault="00CA422E" w:rsidP="00CA422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4A2037BC" w14:textId="77777777" w:rsidR="00CA422E" w:rsidRPr="0013335C" w:rsidRDefault="00CA422E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0E810C" w14:textId="771F2B28" w:rsidR="00CA422E" w:rsidRDefault="00CA422E" w:rsidP="003B55B5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 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CF02AA">
        <w:rPr>
          <w:rFonts w:ascii="Angsana New" w:hAnsi="Angsana New" w:hint="cs"/>
          <w:sz w:val="30"/>
          <w:szCs w:val="30"/>
          <w:cs/>
        </w:rPr>
        <w:t xml:space="preserve"> </w:t>
      </w:r>
      <w:r w:rsidR="00D80D5E" w:rsidRPr="001B110C">
        <w:rPr>
          <w:rFonts w:ascii="Angsana New" w:hAnsi="Angsana New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CF02AA" w:rsidRPr="00CF02AA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1C799C4" w14:textId="6162ADF9" w:rsidR="004B24A4" w:rsidRPr="003B55B5" w:rsidRDefault="004B24A4" w:rsidP="003B55B5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2BCFA78" w14:textId="68C87D19" w:rsidR="00CA422E" w:rsidRDefault="00CF02AA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02A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E4577CE" w14:textId="77777777" w:rsidR="00D5242C" w:rsidRPr="0013335C" w:rsidRDefault="00D5242C" w:rsidP="00D5242C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5EB5A76" w14:textId="77777777" w:rsidR="00471CCE" w:rsidRPr="0013335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20FA4307" w14:textId="77777777" w:rsidR="00471CCE" w:rsidRPr="0013335C" w:rsidRDefault="00471CCE" w:rsidP="00F105B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BEA1512" w14:textId="56196C92" w:rsidR="00F105B2" w:rsidRPr="0008644D" w:rsidRDefault="00471CCE" w:rsidP="00F105B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  <w:r w:rsidR="00F105B2" w:rsidRPr="0013335C">
        <w:rPr>
          <w:rFonts w:ascii="Angsana New" w:hAnsi="Angsana New" w:hint="cs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451E11">
        <w:rPr>
          <w:rFonts w:ascii="Angsana New" w:hAnsi="Angsana New" w:hint="cs"/>
          <w:sz w:val="30"/>
          <w:szCs w:val="30"/>
          <w:cs/>
        </w:rPr>
        <w:t>ปรับปรุงด้วย</w:t>
      </w:r>
      <w:r w:rsidR="00C90653">
        <w:rPr>
          <w:rFonts w:ascii="Angsana New" w:hAnsi="Angsana New" w:hint="cs"/>
          <w:sz w:val="30"/>
          <w:szCs w:val="30"/>
          <w:cs/>
        </w:rPr>
        <w:t>จำนวนหุ้นสามัญที่ซื้อคืน</w:t>
      </w:r>
    </w:p>
    <w:p w14:paraId="4A21612C" w14:textId="2FEFAEC8" w:rsidR="000A6E30" w:rsidRDefault="000A6E30" w:rsidP="0094447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910FE4F" w14:textId="3BF8D366" w:rsidR="0008644D" w:rsidRDefault="0008644D" w:rsidP="0094447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3D2BA75" w14:textId="56480281" w:rsidR="0008644D" w:rsidRDefault="0008644D" w:rsidP="0094447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394ED33" w14:textId="77777777" w:rsidR="0008644D" w:rsidRPr="0013335C" w:rsidRDefault="0008644D" w:rsidP="0094447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6338FA4" w14:textId="77777777" w:rsidR="00E91A96" w:rsidRPr="0013335C" w:rsidRDefault="00E91A9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31A716D" w14:textId="77777777" w:rsidR="00E91A96" w:rsidRPr="0013335C" w:rsidRDefault="00E91A96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87E3D2F" w14:textId="77777777" w:rsidR="00E91A96" w:rsidRPr="0013335C" w:rsidRDefault="00E91A96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A22A630" w14:textId="77777777" w:rsidR="00060D2C" w:rsidRPr="0013335C" w:rsidRDefault="00060D2C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9E0D3B8" w14:textId="77777777" w:rsidR="00A200D2" w:rsidRPr="0013335C" w:rsidRDefault="00A200D2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1270BD1" w14:textId="77777777" w:rsidR="00A200D2" w:rsidRPr="0013335C" w:rsidRDefault="00A200D2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41FD1FD3" w14:textId="351D75A1" w:rsidR="00A200D2" w:rsidRPr="0013335C" w:rsidRDefault="00A200D2" w:rsidP="0008644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13335C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="00913D02" w:rsidRPr="0013335C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F00D57">
        <w:rPr>
          <w:rFonts w:ascii="Angsana New" w:hAnsi="Angsana New" w:hint="cs"/>
          <w:sz w:val="30"/>
          <w:szCs w:val="30"/>
          <w:cs/>
        </w:rPr>
        <w:t>ของบริษัท</w:t>
      </w:r>
      <w:r w:rsidR="00913D02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</w:t>
      </w:r>
      <w:r w:rsidR="00AA1381" w:rsidRPr="0013335C">
        <w:rPr>
          <w:rFonts w:ascii="Angsana New" w:hAnsi="Angsana New" w:hint="cs"/>
          <w:sz w:val="30"/>
          <w:szCs w:val="30"/>
          <w:cs/>
        </w:rPr>
        <w:t>ได้รับการปันส่วนอย่างสมเหตุสมผล</w:t>
      </w:r>
      <w:r w:rsidR="0008644D">
        <w:rPr>
          <w:rFonts w:ascii="Angsana New" w:hAnsi="Angsana New"/>
          <w:sz w:val="30"/>
          <w:szCs w:val="30"/>
        </w:rPr>
        <w:t xml:space="preserve"> </w:t>
      </w:r>
      <w:r w:rsidR="0008644D" w:rsidRPr="0008644D">
        <w:rPr>
          <w:rFonts w:ascii="Angsana New" w:hAnsi="Angsana New"/>
          <w:sz w:val="30"/>
          <w:szCs w:val="30"/>
          <w:cs/>
        </w:rPr>
        <w:t>รายการที่ไม่สามารถปันส่วนได้ส่วนใหญ่เป็นรายการ</w:t>
      </w:r>
      <w:r w:rsidR="0008644D">
        <w:rPr>
          <w:rFonts w:ascii="Angsana New" w:hAnsi="Angsana New" w:hint="cs"/>
          <w:sz w:val="30"/>
          <w:szCs w:val="30"/>
          <w:cs/>
        </w:rPr>
        <w:t>สินทรัพย์ หนี้สิน รายได้จากการลงทุน กำไรขาดทุนจากอัตรา</w:t>
      </w:r>
      <w:r w:rsidR="0008644D">
        <w:rPr>
          <w:rFonts w:ascii="Angsana New" w:hAnsi="Angsana New" w:hint="cs"/>
          <w:sz w:val="30"/>
          <w:szCs w:val="30"/>
          <w:cs/>
          <w:lang w:val="en-US"/>
        </w:rPr>
        <w:t>แ</w:t>
      </w:r>
      <w:r w:rsidR="0008644D">
        <w:rPr>
          <w:rFonts w:ascii="Angsana New" w:hAnsi="Angsana New" w:hint="cs"/>
          <w:sz w:val="30"/>
          <w:szCs w:val="30"/>
          <w:cs/>
        </w:rPr>
        <w:t>ลกเปลี่ยน รายได้อื่น ค่าใช้จ่ายในการขายและค่าใช้จ่ายในการบริหารบางรายการ</w:t>
      </w:r>
    </w:p>
    <w:p w14:paraId="26BAC5C2" w14:textId="77777777" w:rsidR="0053689C" w:rsidRPr="0013335C" w:rsidRDefault="0053689C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664170BA" w14:textId="3E4E4CEA" w:rsidR="00471CCE" w:rsidRPr="0013335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78E73D2" w14:textId="77777777" w:rsidR="00471CCE" w:rsidRPr="0013335C" w:rsidRDefault="00471CCE" w:rsidP="009D7A8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EFE40D7" w14:textId="55C83542" w:rsidR="007B26AC" w:rsidRPr="0013335C" w:rsidRDefault="00256FB0" w:rsidP="009D7A8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1C6C28" w:rsidRPr="0013335C">
        <w:rPr>
          <w:rFonts w:ascii="Angsana New" w:hAnsi="Angsana New" w:hint="cs"/>
          <w:sz w:val="30"/>
          <w:szCs w:val="30"/>
          <w:cs/>
        </w:rPr>
        <w:t>ที่มี</w:t>
      </w:r>
      <w:r w:rsidRPr="0013335C">
        <w:rPr>
          <w:rFonts w:ascii="Angsana New" w:hAnsi="Angsana New" w:hint="cs"/>
          <w:sz w:val="30"/>
          <w:szCs w:val="30"/>
          <w:cs/>
        </w:rPr>
        <w:t>กับ</w:t>
      </w:r>
      <w:r w:rsidR="00630C12" w:rsidRPr="0013335C">
        <w:rPr>
          <w:rFonts w:ascii="Angsana New" w:hAnsi="Angsana New" w:hint="cs"/>
          <w:sz w:val="30"/>
          <w:szCs w:val="30"/>
          <w:cs/>
        </w:rPr>
        <w:t xml:space="preserve">บริษัทร่วมได้เปิดเผยในหมายเหตุข้อ </w:t>
      </w:r>
      <w:r w:rsidR="005322FF" w:rsidRPr="005322FF">
        <w:rPr>
          <w:rFonts w:ascii="Angsana New" w:hAnsi="Angsana New"/>
          <w:sz w:val="30"/>
          <w:szCs w:val="30"/>
          <w:lang w:val="en-US"/>
        </w:rPr>
        <w:t>9</w:t>
      </w:r>
      <w:r w:rsidR="007B26AC" w:rsidRPr="0013335C">
        <w:rPr>
          <w:rFonts w:ascii="Angsana New" w:hAnsi="Angsana New" w:hint="cs"/>
          <w:sz w:val="30"/>
          <w:szCs w:val="30"/>
        </w:rPr>
        <w:t xml:space="preserve"> </w:t>
      </w:r>
      <w:r w:rsidR="007B26AC" w:rsidRPr="0013335C">
        <w:rPr>
          <w:rFonts w:ascii="Angsana New" w:hAnsi="Angsana New" w:hint="cs"/>
          <w:sz w:val="30"/>
          <w:szCs w:val="30"/>
          <w:cs/>
        </w:rPr>
        <w:t>บุคคลหรือกิจการอื่นที่เกี่ยวข้องกันที่มีรายการ</w:t>
      </w:r>
      <w:r w:rsidR="005813AC">
        <w:rPr>
          <w:rFonts w:ascii="Angsana New" w:hAnsi="Angsana New"/>
          <w:sz w:val="30"/>
          <w:szCs w:val="30"/>
          <w:cs/>
        </w:rPr>
        <w:br/>
      </w:r>
      <w:r w:rsidR="007B26AC" w:rsidRPr="0013335C">
        <w:rPr>
          <w:rFonts w:ascii="Angsana New" w:hAnsi="Angsana New" w:hint="cs"/>
          <w:sz w:val="30"/>
          <w:szCs w:val="30"/>
          <w:cs/>
        </w:rPr>
        <w:t>ระหว่างกันที่มีนัยสำคัญกับบริษัทในระหว่างปีมีดังต่อไปนี้</w:t>
      </w:r>
    </w:p>
    <w:p w14:paraId="6B0A5431" w14:textId="77777777" w:rsidR="0046467D" w:rsidRPr="0013335C" w:rsidRDefault="0046467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3690"/>
      </w:tblGrid>
      <w:tr w:rsidR="00903550" w:rsidRPr="00490564" w14:paraId="58D2D056" w14:textId="77777777" w:rsidTr="00AC23A1">
        <w:trPr>
          <w:tblHeader/>
        </w:trPr>
        <w:tc>
          <w:tcPr>
            <w:tcW w:w="4320" w:type="dxa"/>
          </w:tcPr>
          <w:p w14:paraId="064CBEB6" w14:textId="77777777" w:rsidR="00903550" w:rsidRPr="00490564" w:rsidRDefault="00903550" w:rsidP="009C665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93CF69A" w14:textId="77777777" w:rsidR="00903550" w:rsidRPr="00490564" w:rsidRDefault="00903550" w:rsidP="00D27DF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ประเทศที่จัดตั้ง</w:t>
            </w:r>
            <w:r w:rsidRPr="0049056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/</w:t>
            </w:r>
          </w:p>
        </w:tc>
        <w:tc>
          <w:tcPr>
            <w:tcW w:w="3690" w:type="dxa"/>
          </w:tcPr>
          <w:p w14:paraId="42CD4B69" w14:textId="77777777" w:rsidR="00903550" w:rsidRPr="00490564" w:rsidRDefault="00903550" w:rsidP="00630C12">
            <w:pPr>
              <w:spacing w:line="240" w:lineRule="auto"/>
              <w:ind w:left="-18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471CCE" w:rsidRPr="00490564" w14:paraId="1AB16B8F" w14:textId="77777777" w:rsidTr="00AC23A1">
        <w:trPr>
          <w:tblHeader/>
        </w:trPr>
        <w:tc>
          <w:tcPr>
            <w:tcW w:w="4320" w:type="dxa"/>
          </w:tcPr>
          <w:p w14:paraId="2A8F613D" w14:textId="77777777" w:rsidR="00471CCE" w:rsidRPr="00490564" w:rsidRDefault="00340057" w:rsidP="009C665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350" w:type="dxa"/>
          </w:tcPr>
          <w:p w14:paraId="59922D83" w14:textId="77777777" w:rsidR="00471CCE" w:rsidRPr="00490564" w:rsidRDefault="00D27DF5" w:rsidP="00D27DF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สัญชาติ</w:t>
            </w:r>
          </w:p>
        </w:tc>
        <w:tc>
          <w:tcPr>
            <w:tcW w:w="3690" w:type="dxa"/>
          </w:tcPr>
          <w:p w14:paraId="57E8D7F3" w14:textId="77777777" w:rsidR="00471CCE" w:rsidRPr="00490564" w:rsidRDefault="00630C12" w:rsidP="00630C12">
            <w:pPr>
              <w:spacing w:line="240" w:lineRule="auto"/>
              <w:ind w:left="-18" w:right="-11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ลักษณะความสัมพันธ์</w:t>
            </w:r>
          </w:p>
        </w:tc>
      </w:tr>
      <w:tr w:rsidR="0085218B" w:rsidRPr="00490564" w14:paraId="5773AF71" w14:textId="77777777" w:rsidTr="00AC23A1">
        <w:tc>
          <w:tcPr>
            <w:tcW w:w="4320" w:type="dxa"/>
          </w:tcPr>
          <w:p w14:paraId="2377FE1B" w14:textId="77777777" w:rsidR="0085218B" w:rsidRPr="00490564" w:rsidRDefault="0085218B" w:rsidP="008A64AD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50" w:type="dxa"/>
          </w:tcPr>
          <w:p w14:paraId="4D5C0B47" w14:textId="77777777" w:rsidR="0085218B" w:rsidRPr="00490564" w:rsidRDefault="0085218B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 ไทย</w:t>
            </w:r>
          </w:p>
        </w:tc>
        <w:tc>
          <w:tcPr>
            <w:tcW w:w="3690" w:type="dxa"/>
          </w:tcPr>
          <w:p w14:paraId="5F2988D8" w14:textId="539F3C66" w:rsidR="0085218B" w:rsidRPr="00490564" w:rsidRDefault="0085218B" w:rsidP="00997B88">
            <w:pPr>
              <w:spacing w:line="240" w:lineRule="auto"/>
              <w:ind w:right="75"/>
              <w:jc w:val="thaiDistribute"/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บุคคลที่มีอำนาจและความรับผิดชอบในการ</w:t>
            </w:r>
            <w:r w:rsidR="000E777F" w:rsidRPr="00490564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br/>
            </w:r>
            <w:r w:rsidR="000E777F" w:rsidRPr="00490564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   </w:t>
            </w:r>
            <w:r w:rsidRPr="00490564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วางแผน สั่งการและควบคุมกิจกรรมต่าง</w:t>
            </w:r>
            <w:r w:rsidR="00CD1D85" w:rsidRPr="00490564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 </w:t>
            </w:r>
            <w:r w:rsidRPr="00490564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ๆ </w:t>
            </w:r>
            <w:r w:rsidR="00C17735" w:rsidRPr="00490564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br/>
            </w:r>
            <w:r w:rsidR="000E777F" w:rsidRPr="00490564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   </w:t>
            </w:r>
            <w:r w:rsidRPr="00490564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ของกิจการไม่ว่าทางตรงหรือทางอ้อม ทั้งนี้ </w:t>
            </w:r>
            <w:r w:rsidR="000E777F" w:rsidRPr="00490564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br/>
            </w:r>
            <w:r w:rsidR="000E777F" w:rsidRPr="00490564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   </w:t>
            </w:r>
            <w:r w:rsidRPr="00490564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รวมถึงกรรมการของบริษัท (ไม่ว่าจะทำหน้าที่</w:t>
            </w:r>
            <w:r w:rsidR="000E777F" w:rsidRPr="00490564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br/>
            </w:r>
            <w:r w:rsidR="000E777F" w:rsidRPr="00490564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   </w:t>
            </w:r>
            <w:r w:rsidRPr="00490564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ในระดับบริหารหรือไม่)</w:t>
            </w:r>
          </w:p>
        </w:tc>
      </w:tr>
      <w:tr w:rsidR="00AA152A" w:rsidRPr="00490564" w14:paraId="5F83E8BB" w14:textId="77777777" w:rsidTr="00AC23A1">
        <w:tc>
          <w:tcPr>
            <w:tcW w:w="4320" w:type="dxa"/>
          </w:tcPr>
          <w:p w14:paraId="0C1E6E40" w14:textId="77777777" w:rsidR="00AA152A" w:rsidRPr="00490564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Corporation</w:t>
            </w:r>
          </w:p>
        </w:tc>
        <w:tc>
          <w:tcPr>
            <w:tcW w:w="1350" w:type="dxa"/>
          </w:tcPr>
          <w:p w14:paraId="06784BD2" w14:textId="77777777" w:rsidR="00AA152A" w:rsidRPr="00490564" w:rsidRDefault="00AA152A" w:rsidP="00AA152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ญี่ปุ่น</w:t>
            </w:r>
          </w:p>
        </w:tc>
        <w:tc>
          <w:tcPr>
            <w:tcW w:w="3690" w:type="dxa"/>
          </w:tcPr>
          <w:p w14:paraId="50015E1A" w14:textId="229B4EE0" w:rsidR="00AA152A" w:rsidRPr="00490564" w:rsidRDefault="00AA152A" w:rsidP="00AA152A">
            <w:pPr>
              <w:spacing w:line="240" w:lineRule="auto"/>
              <w:ind w:right="7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เป็นบริษัทใหญ่ ถือหุ้นร้อยละ </w:t>
            </w:r>
            <w:r w:rsidR="005322FF"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45</w:t>
            </w:r>
            <w:r w:rsidR="00A91956"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="005322FF"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70</w:t>
            </w:r>
          </w:p>
        </w:tc>
      </w:tr>
      <w:tr w:rsidR="00AA152A" w:rsidRPr="00490564" w14:paraId="3AF7F65C" w14:textId="77777777" w:rsidTr="00AC23A1">
        <w:tc>
          <w:tcPr>
            <w:tcW w:w="4320" w:type="dxa"/>
          </w:tcPr>
          <w:p w14:paraId="09D6DB49" w14:textId="77777777" w:rsidR="00AA152A" w:rsidRPr="00490564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กุลธรเคอร์บี้ จำกัด (มหาชน)</w:t>
            </w:r>
          </w:p>
        </w:tc>
        <w:tc>
          <w:tcPr>
            <w:tcW w:w="1350" w:type="dxa"/>
          </w:tcPr>
          <w:p w14:paraId="12A7437C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35D4ACDA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เป็นบริษัทที่มีกรรมการร่วมกัน</w:t>
            </w:r>
          </w:p>
        </w:tc>
      </w:tr>
      <w:tr w:rsidR="00AA152A" w:rsidRPr="00490564" w14:paraId="1BF60C11" w14:textId="77777777" w:rsidTr="00AC23A1">
        <w:tc>
          <w:tcPr>
            <w:tcW w:w="4320" w:type="dxa"/>
          </w:tcPr>
          <w:p w14:paraId="55B2EA68" w14:textId="77777777" w:rsidR="00AA152A" w:rsidRPr="00490564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มิตซูบิชิ อีเล็คทริค กันยงวัฒนา จำกัด</w:t>
            </w:r>
          </w:p>
        </w:tc>
        <w:tc>
          <w:tcPr>
            <w:tcW w:w="1350" w:type="dxa"/>
          </w:tcPr>
          <w:p w14:paraId="4BD78075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2567D8D4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0DD5EF5C" w14:textId="77777777" w:rsidTr="00AC23A1">
        <w:tc>
          <w:tcPr>
            <w:tcW w:w="4320" w:type="dxa"/>
          </w:tcPr>
          <w:p w14:paraId="4939B3DA" w14:textId="786B20F4" w:rsidR="00AA152A" w:rsidRPr="00490564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5B59D91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636AA8AD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</w:t>
            </w: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490564" w14:paraId="69F9A944" w14:textId="77777777" w:rsidTr="00AC23A1">
        <w:tc>
          <w:tcPr>
            <w:tcW w:w="4320" w:type="dxa"/>
          </w:tcPr>
          <w:p w14:paraId="634C4F39" w14:textId="77777777" w:rsidR="00AA152A" w:rsidRPr="00490564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มิตซูบิชิ อีเล็คทริค คอนซูมเมอร์</w:t>
            </w:r>
          </w:p>
        </w:tc>
        <w:tc>
          <w:tcPr>
            <w:tcW w:w="1350" w:type="dxa"/>
          </w:tcPr>
          <w:p w14:paraId="01881D65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DDC5D71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29E98FFE" w14:textId="77777777" w:rsidTr="00AC23A1">
        <w:tc>
          <w:tcPr>
            <w:tcW w:w="4320" w:type="dxa"/>
          </w:tcPr>
          <w:p w14:paraId="29DF8C9E" w14:textId="77777777" w:rsidR="00AA152A" w:rsidRPr="00490564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</w:t>
            </w: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โปรดักส์ (ประเทศไทย) จำกัด</w:t>
            </w:r>
          </w:p>
        </w:tc>
        <w:tc>
          <w:tcPr>
            <w:tcW w:w="1350" w:type="dxa"/>
          </w:tcPr>
          <w:p w14:paraId="002246FE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3E0A3D97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490564" w14:paraId="022E8446" w14:textId="77777777" w:rsidTr="00AC23A1">
        <w:tc>
          <w:tcPr>
            <w:tcW w:w="4320" w:type="dxa"/>
          </w:tcPr>
          <w:p w14:paraId="0045C5BD" w14:textId="77777777" w:rsidR="00AA152A" w:rsidRPr="00490564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lastRenderedPageBreak/>
              <w:t>บริษัท สยามคอมเพรสเซอร์อุตสาหกรรม จำกัด</w:t>
            </w:r>
          </w:p>
        </w:tc>
        <w:tc>
          <w:tcPr>
            <w:tcW w:w="1350" w:type="dxa"/>
          </w:tcPr>
          <w:p w14:paraId="0FBF9B8F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4BF83C2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</w:t>
            </w:r>
          </w:p>
        </w:tc>
      </w:tr>
      <w:tr w:rsidR="00AA152A" w:rsidRPr="00490564" w14:paraId="028B6135" w14:textId="77777777" w:rsidTr="00AC23A1">
        <w:tc>
          <w:tcPr>
            <w:tcW w:w="4320" w:type="dxa"/>
          </w:tcPr>
          <w:p w14:paraId="4D953278" w14:textId="77777777" w:rsidR="00AA152A" w:rsidRPr="00490564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Life-Network Co., Ltd.</w:t>
            </w:r>
          </w:p>
        </w:tc>
        <w:tc>
          <w:tcPr>
            <w:tcW w:w="1350" w:type="dxa"/>
          </w:tcPr>
          <w:p w14:paraId="6FBDF28B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650EC43E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485A9B76" w14:textId="77777777" w:rsidTr="00AC23A1">
        <w:tc>
          <w:tcPr>
            <w:tcW w:w="4320" w:type="dxa"/>
          </w:tcPr>
          <w:p w14:paraId="381CEA33" w14:textId="77777777" w:rsidR="00AA152A" w:rsidRPr="00490564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Engineering Co., Ltd.</w:t>
            </w:r>
          </w:p>
        </w:tc>
        <w:tc>
          <w:tcPr>
            <w:tcW w:w="1350" w:type="dxa"/>
          </w:tcPr>
          <w:p w14:paraId="485165FE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75C2AC58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66B5FF2E" w14:textId="77777777" w:rsidTr="00AC23A1">
        <w:tc>
          <w:tcPr>
            <w:tcW w:w="4320" w:type="dxa"/>
          </w:tcPr>
          <w:p w14:paraId="1091619B" w14:textId="77777777" w:rsidR="00AA152A" w:rsidRPr="00490564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Taiwan Co., Ltd.</w:t>
            </w:r>
          </w:p>
        </w:tc>
        <w:tc>
          <w:tcPr>
            <w:tcW w:w="1350" w:type="dxa"/>
          </w:tcPr>
          <w:p w14:paraId="345A3619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ไต้หวัน</w:t>
            </w:r>
          </w:p>
        </w:tc>
        <w:tc>
          <w:tcPr>
            <w:tcW w:w="3690" w:type="dxa"/>
          </w:tcPr>
          <w:p w14:paraId="03DA3F2B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0B149CF1" w14:textId="77777777" w:rsidTr="00AC23A1">
        <w:tc>
          <w:tcPr>
            <w:tcW w:w="4320" w:type="dxa"/>
          </w:tcPr>
          <w:p w14:paraId="6F0B6824" w14:textId="77777777" w:rsidR="00AA152A" w:rsidRPr="00490564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Asia Pte. Ltd.</w:t>
            </w:r>
          </w:p>
        </w:tc>
        <w:tc>
          <w:tcPr>
            <w:tcW w:w="1350" w:type="dxa"/>
          </w:tcPr>
          <w:p w14:paraId="23A72484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สิงคโปร์</w:t>
            </w:r>
          </w:p>
        </w:tc>
        <w:tc>
          <w:tcPr>
            <w:tcW w:w="3690" w:type="dxa"/>
          </w:tcPr>
          <w:p w14:paraId="5E30A41C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32A9A805" w14:textId="77777777" w:rsidTr="00AC23A1">
        <w:tc>
          <w:tcPr>
            <w:tcW w:w="4320" w:type="dxa"/>
          </w:tcPr>
          <w:p w14:paraId="30D58A11" w14:textId="77777777" w:rsidR="00AA152A" w:rsidRPr="00490564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Australia Pty. Ltd.</w:t>
            </w:r>
          </w:p>
        </w:tc>
        <w:tc>
          <w:tcPr>
            <w:tcW w:w="1350" w:type="dxa"/>
          </w:tcPr>
          <w:p w14:paraId="0B1E70B7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3690" w:type="dxa"/>
          </w:tcPr>
          <w:p w14:paraId="29D6DB59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494203D5" w14:textId="77777777" w:rsidTr="00AC23A1">
        <w:tc>
          <w:tcPr>
            <w:tcW w:w="4320" w:type="dxa"/>
          </w:tcPr>
          <w:p w14:paraId="5018FE68" w14:textId="79F62E11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Mitsubishi </w:t>
            </w:r>
            <w:proofErr w:type="spellStart"/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Eletric</w:t>
            </w:r>
            <w:proofErr w:type="spellEnd"/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Sales Malaysia </w:t>
            </w:r>
            <w:proofErr w:type="spellStart"/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Sdn</w:t>
            </w:r>
            <w:proofErr w:type="spellEnd"/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="00891DD5"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Bhd.</w:t>
            </w:r>
          </w:p>
        </w:tc>
        <w:tc>
          <w:tcPr>
            <w:tcW w:w="1350" w:type="dxa"/>
          </w:tcPr>
          <w:p w14:paraId="69E4C8BA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มาเลเซีย</w:t>
            </w:r>
          </w:p>
        </w:tc>
        <w:tc>
          <w:tcPr>
            <w:tcW w:w="3690" w:type="dxa"/>
          </w:tcPr>
          <w:p w14:paraId="08F56576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00005C2A" w14:textId="77777777" w:rsidTr="00AC23A1">
        <w:tc>
          <w:tcPr>
            <w:tcW w:w="4320" w:type="dxa"/>
          </w:tcPr>
          <w:p w14:paraId="0499E36A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Mitsubishi Electric (Malaysia) </w:t>
            </w:r>
            <w:proofErr w:type="spellStart"/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Sdn</w:t>
            </w:r>
            <w:proofErr w:type="spellEnd"/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350" w:type="dxa"/>
          </w:tcPr>
          <w:p w14:paraId="1EB6159A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690" w:type="dxa"/>
          </w:tcPr>
          <w:p w14:paraId="4A678259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717646D2" w14:textId="77777777" w:rsidTr="00AC23A1">
        <w:tc>
          <w:tcPr>
            <w:tcW w:w="4320" w:type="dxa"/>
          </w:tcPr>
          <w:p w14:paraId="28DC63D8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proofErr w:type="spellStart"/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Setsuyo</w:t>
            </w:r>
            <w:proofErr w:type="spellEnd"/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Astec</w:t>
            </w:r>
            <w:proofErr w:type="spellEnd"/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Corporation</w:t>
            </w:r>
          </w:p>
        </w:tc>
        <w:tc>
          <w:tcPr>
            <w:tcW w:w="1350" w:type="dxa"/>
          </w:tcPr>
          <w:p w14:paraId="29EF0BDF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52A72654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7CBDF2F6" w14:textId="77777777" w:rsidTr="00AC23A1">
        <w:tc>
          <w:tcPr>
            <w:tcW w:w="4320" w:type="dxa"/>
          </w:tcPr>
          <w:p w14:paraId="32E85BE2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เมลโค ไทย แคปปิตอล จำกัด</w:t>
            </w:r>
          </w:p>
        </w:tc>
        <w:tc>
          <w:tcPr>
            <w:tcW w:w="1350" w:type="dxa"/>
          </w:tcPr>
          <w:p w14:paraId="1719B7F5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0B2F716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14071D75" w14:textId="77777777" w:rsidTr="00AC23A1">
        <w:tc>
          <w:tcPr>
            <w:tcW w:w="4320" w:type="dxa"/>
          </w:tcPr>
          <w:p w14:paraId="20B2C58F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Melco Travel Co</w:t>
            </w: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, Ltd.</w:t>
            </w:r>
          </w:p>
        </w:tc>
        <w:tc>
          <w:tcPr>
            <w:tcW w:w="1350" w:type="dxa"/>
          </w:tcPr>
          <w:p w14:paraId="0551B26E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2A36D145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2069E4C3" w14:textId="77777777" w:rsidTr="00AC23A1">
        <w:tc>
          <w:tcPr>
            <w:tcW w:w="4320" w:type="dxa"/>
          </w:tcPr>
          <w:p w14:paraId="7001DFBA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(Hong Kong) Ltd.</w:t>
            </w:r>
          </w:p>
        </w:tc>
        <w:tc>
          <w:tcPr>
            <w:tcW w:w="1350" w:type="dxa"/>
          </w:tcPr>
          <w:p w14:paraId="12F0D4B0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690" w:type="dxa"/>
          </w:tcPr>
          <w:p w14:paraId="3C1C2FFE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3BA13387" w14:textId="77777777" w:rsidTr="00AC23A1">
        <w:tc>
          <w:tcPr>
            <w:tcW w:w="4320" w:type="dxa"/>
          </w:tcPr>
          <w:p w14:paraId="1979DD3E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มิตซูบิชิ อีเล็คทริค ออโตเมชั่น</w:t>
            </w:r>
          </w:p>
        </w:tc>
        <w:tc>
          <w:tcPr>
            <w:tcW w:w="1350" w:type="dxa"/>
          </w:tcPr>
          <w:p w14:paraId="7329432D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690" w:type="dxa"/>
          </w:tcPr>
          <w:p w14:paraId="11030345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590986BC" w14:textId="77777777" w:rsidTr="00AC23A1">
        <w:tc>
          <w:tcPr>
            <w:tcW w:w="4320" w:type="dxa"/>
          </w:tcPr>
          <w:p w14:paraId="32428422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</w:tcPr>
          <w:p w14:paraId="3CD3C7C5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90" w:type="dxa"/>
          </w:tcPr>
          <w:p w14:paraId="23A3ABFB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AA152A" w:rsidRPr="00490564" w14:paraId="38189452" w14:textId="77777777" w:rsidTr="00AC23A1">
        <w:tc>
          <w:tcPr>
            <w:tcW w:w="4320" w:type="dxa"/>
          </w:tcPr>
          <w:p w14:paraId="5D82D03C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เคจีเอ็ม เซอร์วิส จำกัด</w:t>
            </w:r>
          </w:p>
        </w:tc>
        <w:tc>
          <w:tcPr>
            <w:tcW w:w="1350" w:type="dxa"/>
          </w:tcPr>
          <w:p w14:paraId="7E7B63E3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EB3F05A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7BB60F70" w14:textId="77777777" w:rsidTr="00AC23A1">
        <w:tc>
          <w:tcPr>
            <w:tcW w:w="4320" w:type="dxa"/>
          </w:tcPr>
          <w:p w14:paraId="21FEEFA6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เมลโค โลจิสติกส์ (ประเทศไทย) จำกัด</w:t>
            </w:r>
          </w:p>
        </w:tc>
        <w:tc>
          <w:tcPr>
            <w:tcW w:w="1350" w:type="dxa"/>
          </w:tcPr>
          <w:p w14:paraId="4C3C6F52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5878996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22EDF72B" w14:textId="77777777" w:rsidTr="00AC23A1">
        <w:tc>
          <w:tcPr>
            <w:tcW w:w="4320" w:type="dxa"/>
          </w:tcPr>
          <w:p w14:paraId="127B34A0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Trading Corp.</w:t>
            </w:r>
          </w:p>
        </w:tc>
        <w:tc>
          <w:tcPr>
            <w:tcW w:w="1350" w:type="dxa"/>
          </w:tcPr>
          <w:p w14:paraId="1B9E9832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2E41873D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60C06DE0" w14:textId="77777777" w:rsidTr="00AC23A1">
        <w:tc>
          <w:tcPr>
            <w:tcW w:w="4320" w:type="dxa"/>
          </w:tcPr>
          <w:p w14:paraId="1E2FF574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เมลโก้ เทรดดิ้ง (ประเทศไทย) จำกัด</w:t>
            </w:r>
          </w:p>
        </w:tc>
        <w:tc>
          <w:tcPr>
            <w:tcW w:w="1350" w:type="dxa"/>
          </w:tcPr>
          <w:p w14:paraId="30E82BE6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5E8D857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37F8C98B" w14:textId="77777777" w:rsidTr="00AC23A1">
        <w:tc>
          <w:tcPr>
            <w:tcW w:w="4320" w:type="dxa"/>
          </w:tcPr>
          <w:p w14:paraId="51441645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</w:t>
            </w: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&amp;</w:t>
            </w: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Electronic (Shanghai)</w:t>
            </w:r>
          </w:p>
        </w:tc>
        <w:tc>
          <w:tcPr>
            <w:tcW w:w="1350" w:type="dxa"/>
          </w:tcPr>
          <w:p w14:paraId="3C17447C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จีน</w:t>
            </w:r>
          </w:p>
        </w:tc>
        <w:tc>
          <w:tcPr>
            <w:tcW w:w="3690" w:type="dxa"/>
          </w:tcPr>
          <w:p w14:paraId="63AB26B5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16134963" w14:textId="77777777" w:rsidTr="00AC23A1">
        <w:tc>
          <w:tcPr>
            <w:tcW w:w="4320" w:type="dxa"/>
          </w:tcPr>
          <w:p w14:paraId="5E58A087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Co., Ltd.</w:t>
            </w:r>
          </w:p>
        </w:tc>
        <w:tc>
          <w:tcPr>
            <w:tcW w:w="1350" w:type="dxa"/>
          </w:tcPr>
          <w:p w14:paraId="09133C61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420006D7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A152A" w:rsidRPr="00490564" w14:paraId="4F32C1A2" w14:textId="77777777" w:rsidTr="00AC23A1">
        <w:tc>
          <w:tcPr>
            <w:tcW w:w="4320" w:type="dxa"/>
          </w:tcPr>
          <w:p w14:paraId="7CF3284A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Vietnam Company Limited</w:t>
            </w:r>
          </w:p>
        </w:tc>
        <w:tc>
          <w:tcPr>
            <w:tcW w:w="1350" w:type="dxa"/>
          </w:tcPr>
          <w:p w14:paraId="175D8A1C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เวียดนาม</w:t>
            </w:r>
          </w:p>
        </w:tc>
        <w:tc>
          <w:tcPr>
            <w:tcW w:w="3690" w:type="dxa"/>
          </w:tcPr>
          <w:p w14:paraId="7A8804F2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3384F22A" w14:textId="77777777" w:rsidTr="00AC23A1">
        <w:tc>
          <w:tcPr>
            <w:tcW w:w="4320" w:type="dxa"/>
          </w:tcPr>
          <w:p w14:paraId="1FC2474D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PT. Mitsubishi Electric Indonesia</w:t>
            </w:r>
          </w:p>
        </w:tc>
        <w:tc>
          <w:tcPr>
            <w:tcW w:w="1350" w:type="dxa"/>
          </w:tcPr>
          <w:p w14:paraId="7B3609DE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อินโดนีเซีย</w:t>
            </w:r>
          </w:p>
        </w:tc>
        <w:tc>
          <w:tcPr>
            <w:tcW w:w="3690" w:type="dxa"/>
          </w:tcPr>
          <w:p w14:paraId="632592FD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7AD46ADB" w14:textId="77777777" w:rsidTr="00AC23A1">
        <w:tc>
          <w:tcPr>
            <w:tcW w:w="4320" w:type="dxa"/>
            <w:shd w:val="clear" w:color="auto" w:fill="auto"/>
          </w:tcPr>
          <w:p w14:paraId="2110341A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เซ็ทซึโย แอสเทค</w:t>
            </w: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(</w:t>
            </w: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) </w:t>
            </w: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5AB9EB8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3F4A115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4982EAD8" w14:textId="77777777" w:rsidTr="00AC23A1">
        <w:tc>
          <w:tcPr>
            <w:tcW w:w="4320" w:type="dxa"/>
            <w:shd w:val="clear" w:color="auto" w:fill="auto"/>
          </w:tcPr>
          <w:p w14:paraId="421457A8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(Russia) LLC</w:t>
            </w:r>
          </w:p>
        </w:tc>
        <w:tc>
          <w:tcPr>
            <w:tcW w:w="1350" w:type="dxa"/>
            <w:shd w:val="clear" w:color="auto" w:fill="auto"/>
          </w:tcPr>
          <w:p w14:paraId="2173AADD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รัสเซีย</w:t>
            </w:r>
          </w:p>
        </w:tc>
        <w:tc>
          <w:tcPr>
            <w:tcW w:w="3690" w:type="dxa"/>
            <w:shd w:val="clear" w:color="auto" w:fill="auto"/>
          </w:tcPr>
          <w:p w14:paraId="6D6EAA29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658469C2" w14:textId="77777777" w:rsidTr="00AC23A1">
        <w:tc>
          <w:tcPr>
            <w:tcW w:w="4320" w:type="dxa"/>
            <w:shd w:val="clear" w:color="auto" w:fill="auto"/>
          </w:tcPr>
          <w:p w14:paraId="3E78355D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49056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มิตซูบิชิ อีเลคทริค แฟคทอรี่ ออโตเมชั่น</w:t>
            </w:r>
          </w:p>
        </w:tc>
        <w:tc>
          <w:tcPr>
            <w:tcW w:w="1350" w:type="dxa"/>
            <w:shd w:val="clear" w:color="auto" w:fill="auto"/>
          </w:tcPr>
          <w:p w14:paraId="24A402E9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3105B1E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490564" w14:paraId="0840C1F7" w14:textId="77777777" w:rsidTr="00AC23A1">
        <w:tc>
          <w:tcPr>
            <w:tcW w:w="4320" w:type="dxa"/>
            <w:shd w:val="clear" w:color="auto" w:fill="auto"/>
          </w:tcPr>
          <w:p w14:paraId="23DA2BD8" w14:textId="77777777" w:rsidR="00AA152A" w:rsidRPr="00490564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03D0B452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shd w:val="clear" w:color="auto" w:fill="auto"/>
          </w:tcPr>
          <w:p w14:paraId="78A25FC3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A152A" w:rsidRPr="00E92040" w14:paraId="09F1573D" w14:textId="77777777" w:rsidTr="00AC23A1">
        <w:tc>
          <w:tcPr>
            <w:tcW w:w="4320" w:type="dxa"/>
            <w:shd w:val="clear" w:color="auto" w:fill="auto"/>
          </w:tcPr>
          <w:p w14:paraId="375DD99A" w14:textId="77777777" w:rsidR="00AA152A" w:rsidRPr="00490564" w:rsidRDefault="00AA152A" w:rsidP="00AA152A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มิตซูบิชิ อิเล็คทริก เอเชีย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2671BD9E" w14:textId="77777777" w:rsidR="00AA152A" w:rsidRPr="00490564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484139D" w14:textId="77777777" w:rsidR="00AA152A" w:rsidRPr="00490564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5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</w:tbl>
    <w:p w14:paraId="7883B398" w14:textId="46738C1B" w:rsidR="00A420A9" w:rsidRDefault="00A420A9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557885D9" w14:textId="77777777" w:rsidR="00D207C1" w:rsidRDefault="00D207C1" w:rsidP="000A7B77">
      <w:pPr>
        <w:pStyle w:val="BlockText"/>
        <w:spacing w:before="0"/>
        <w:ind w:left="54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6A0D415" w14:textId="77777777" w:rsidR="00D207C1" w:rsidRDefault="00D207C1" w:rsidP="000A7B77">
      <w:pPr>
        <w:pStyle w:val="BlockText"/>
        <w:spacing w:before="0"/>
        <w:ind w:left="54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5C6ECCA" w14:textId="0BB3AA81" w:rsidR="0021141D" w:rsidRPr="0013335C" w:rsidRDefault="008C4C62" w:rsidP="000A7B77">
      <w:pPr>
        <w:pStyle w:val="BlockText"/>
        <w:spacing w:before="0"/>
        <w:ind w:left="54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นโยบายการกำหนดราคาสำหรับรายการแต่ละประเภทมีดังต่อไปนี้</w:t>
      </w:r>
    </w:p>
    <w:p w14:paraId="0B76AC2C" w14:textId="77777777" w:rsidR="008C4C62" w:rsidRPr="00436216" w:rsidRDefault="008C4C62" w:rsidP="00170182">
      <w:pPr>
        <w:pStyle w:val="BlockText"/>
        <w:tabs>
          <w:tab w:val="left" w:pos="360"/>
        </w:tabs>
        <w:spacing w:before="0"/>
        <w:ind w:left="540" w:right="0" w:firstLine="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330"/>
        <w:gridCol w:w="6120"/>
      </w:tblGrid>
      <w:tr w:rsidR="008C4C62" w:rsidRPr="0013335C" w14:paraId="2F8A4C61" w14:textId="77777777" w:rsidTr="001C2B36">
        <w:trPr>
          <w:tblHeader/>
        </w:trPr>
        <w:tc>
          <w:tcPr>
            <w:tcW w:w="3330" w:type="dxa"/>
          </w:tcPr>
          <w:p w14:paraId="62B7BC98" w14:textId="77777777" w:rsidR="008C4C62" w:rsidRPr="0013335C" w:rsidRDefault="008C4C62" w:rsidP="00FC6911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120" w:type="dxa"/>
          </w:tcPr>
          <w:p w14:paraId="3DCAFE4B" w14:textId="77777777" w:rsidR="008C4C62" w:rsidRPr="0013335C" w:rsidRDefault="008C4C62" w:rsidP="00FC6911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8C4C62" w:rsidRPr="0013335C" w14:paraId="3E425FD0" w14:textId="77777777" w:rsidTr="001C2B36">
        <w:tc>
          <w:tcPr>
            <w:tcW w:w="3330" w:type="dxa"/>
          </w:tcPr>
          <w:p w14:paraId="67A0E380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ขายสินค้า</w:t>
            </w:r>
            <w:r w:rsidR="00096425"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6120" w:type="dxa"/>
          </w:tcPr>
          <w:p w14:paraId="2244A388" w14:textId="6956F58B" w:rsidR="008C4C62" w:rsidRPr="0013335C" w:rsidRDefault="00527458" w:rsidP="0009642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บวกเพิ่มจาก</w:t>
            </w:r>
            <w:r w:rsidR="00096425" w:rsidRPr="0013335C">
              <w:rPr>
                <w:rFonts w:ascii="Angsana New" w:hAnsi="Angsana New" w:hint="cs"/>
                <w:sz w:val="30"/>
                <w:szCs w:val="30"/>
                <w:cs/>
              </w:rPr>
              <w:t>ต้นทุนผลิตสินค้ามาตรฐานโดยถัวเฉลี่ยถ่วงน้ำหนักของสินค้า</w:t>
            </w:r>
            <w:r w:rsidR="00A420A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420A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96425" w:rsidRPr="0013335C">
              <w:rPr>
                <w:rFonts w:ascii="Angsana New" w:hAnsi="Angsana New" w:hint="cs"/>
                <w:sz w:val="30"/>
                <w:szCs w:val="30"/>
                <w:cs/>
              </w:rPr>
              <w:t>ทุกผลิตภัณฑ์</w:t>
            </w:r>
          </w:p>
        </w:tc>
      </w:tr>
      <w:tr w:rsidR="00096425" w:rsidRPr="0013335C" w14:paraId="69529CF3" w14:textId="77777777" w:rsidTr="001C2B36">
        <w:tc>
          <w:tcPr>
            <w:tcW w:w="3330" w:type="dxa"/>
          </w:tcPr>
          <w:p w14:paraId="13628C60" w14:textId="77777777" w:rsidR="00096425" w:rsidRPr="0013335C" w:rsidRDefault="00096425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ขายสินค้า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6120" w:type="dxa"/>
          </w:tcPr>
          <w:p w14:paraId="46B0023C" w14:textId="77777777" w:rsidR="00096425" w:rsidRPr="0013335C" w:rsidRDefault="00096425" w:rsidP="0009642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วิธีราคาขายต่อ ทั้งนี้ขึ้นอยู่กับภาวะตลาดและการแข่งขันในแต่ละประเทศ</w:t>
            </w:r>
          </w:p>
        </w:tc>
      </w:tr>
      <w:tr w:rsidR="008C4C62" w:rsidRPr="0013335C" w14:paraId="05EDBA68" w14:textId="77777777" w:rsidTr="001C2B36">
        <w:tc>
          <w:tcPr>
            <w:tcW w:w="3330" w:type="dxa"/>
          </w:tcPr>
          <w:p w14:paraId="215BF85C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120" w:type="dxa"/>
          </w:tcPr>
          <w:p w14:paraId="6053B258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8C4C62" w:rsidRPr="0013335C" w14:paraId="3224087D" w14:textId="77777777" w:rsidTr="001C2B36">
        <w:tc>
          <w:tcPr>
            <w:tcW w:w="3330" w:type="dxa"/>
          </w:tcPr>
          <w:p w14:paraId="0C14D27E" w14:textId="07487723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ซื้อสินค้า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/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6120" w:type="dxa"/>
          </w:tcPr>
          <w:p w14:paraId="15DBF3C8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13335C" w14:paraId="0FCED50E" w14:textId="77777777" w:rsidTr="001C2B36">
        <w:tc>
          <w:tcPr>
            <w:tcW w:w="3330" w:type="dxa"/>
          </w:tcPr>
          <w:p w14:paraId="2B666C2B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ซื้อที่ดิน อาคารและอุปกรณ์</w:t>
            </w:r>
          </w:p>
        </w:tc>
        <w:tc>
          <w:tcPr>
            <w:tcW w:w="6120" w:type="dxa"/>
          </w:tcPr>
          <w:p w14:paraId="13506F69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13335C" w14:paraId="35A55296" w14:textId="77777777" w:rsidTr="001C2B36">
        <w:tc>
          <w:tcPr>
            <w:tcW w:w="3330" w:type="dxa"/>
          </w:tcPr>
          <w:p w14:paraId="0CD03F9F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ค่าลิขสิทธิ์ในการขายสินค้า</w:t>
            </w:r>
          </w:p>
        </w:tc>
        <w:tc>
          <w:tcPr>
            <w:tcW w:w="6120" w:type="dxa"/>
          </w:tcPr>
          <w:p w14:paraId="2C257FD1" w14:textId="77777777" w:rsidR="008C4C62" w:rsidRPr="0013335C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4C62" w:rsidRPr="0013335C" w14:paraId="4BB0DFC5" w14:textId="77777777" w:rsidTr="001C2B36">
        <w:tc>
          <w:tcPr>
            <w:tcW w:w="3330" w:type="dxa"/>
          </w:tcPr>
          <w:p w14:paraId="225E2048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ค่าพัฒนาผลิตภัณฑ์</w:t>
            </w:r>
          </w:p>
        </w:tc>
        <w:tc>
          <w:tcPr>
            <w:tcW w:w="6120" w:type="dxa"/>
          </w:tcPr>
          <w:p w14:paraId="10093131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ตามจำนวนที่เกิดขึ้นจริง</w:t>
            </w:r>
          </w:p>
        </w:tc>
      </w:tr>
      <w:tr w:rsidR="008C4C62" w:rsidRPr="0013335C" w14:paraId="59ED4143" w14:textId="77777777" w:rsidTr="001C2B36">
        <w:tc>
          <w:tcPr>
            <w:tcW w:w="3330" w:type="dxa"/>
          </w:tcPr>
          <w:p w14:paraId="5B856088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6120" w:type="dxa"/>
          </w:tcPr>
          <w:p w14:paraId="26D524B0" w14:textId="77777777" w:rsidR="008C4C62" w:rsidRPr="0013335C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4C62" w:rsidRPr="0013335C" w14:paraId="44CFE6C6" w14:textId="77777777" w:rsidTr="001C2B36">
        <w:tc>
          <w:tcPr>
            <w:tcW w:w="3330" w:type="dxa"/>
          </w:tcPr>
          <w:p w14:paraId="7DED928F" w14:textId="7250B7C9" w:rsidR="008C4C62" w:rsidRPr="0013335C" w:rsidRDefault="00485565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55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6120" w:type="dxa"/>
          </w:tcPr>
          <w:p w14:paraId="1E1C7562" w14:textId="4716AEBE" w:rsidR="008C4C62" w:rsidRPr="0013335C" w:rsidRDefault="00485565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855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ราคาตลาด/ ราคาตามสัญญา</w:t>
            </w:r>
          </w:p>
        </w:tc>
      </w:tr>
      <w:tr w:rsidR="008C4C62" w:rsidRPr="0013335C" w14:paraId="7BA3975D" w14:textId="77777777" w:rsidTr="001C2B36">
        <w:trPr>
          <w:trHeight w:val="416"/>
        </w:trPr>
        <w:tc>
          <w:tcPr>
            <w:tcW w:w="3330" w:type="dxa"/>
          </w:tcPr>
          <w:p w14:paraId="76D52047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ค่าบริการด้านบริหารสินค้าคงเหลือ</w:t>
            </w:r>
          </w:p>
        </w:tc>
        <w:tc>
          <w:tcPr>
            <w:tcW w:w="6120" w:type="dxa"/>
          </w:tcPr>
          <w:p w14:paraId="694448A3" w14:textId="77777777" w:rsidR="008C4C62" w:rsidRPr="0013335C" w:rsidRDefault="00D767D7" w:rsidP="00D767D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ตามขนาดของพื้นที่ใช้สอย</w:t>
            </w:r>
          </w:p>
        </w:tc>
      </w:tr>
      <w:tr w:rsidR="008C4C62" w:rsidRPr="0013335C" w14:paraId="0E0BE3F7" w14:textId="77777777" w:rsidTr="001C2B36">
        <w:tc>
          <w:tcPr>
            <w:tcW w:w="3330" w:type="dxa"/>
          </w:tcPr>
          <w:p w14:paraId="04D25D94" w14:textId="0E031721" w:rsidR="001E560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ดอกเบี้ยรับ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="00B945F8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จ่าย</w:t>
            </w:r>
            <w:r w:rsidR="00AE4D11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จากการเปิดบัญชี</w:t>
            </w:r>
          </w:p>
          <w:p w14:paraId="4DF2B82E" w14:textId="2C25BD98" w:rsidR="008C4C62" w:rsidRPr="0013335C" w:rsidRDefault="001E5602" w:rsidP="001E5602">
            <w:pPr>
              <w:pStyle w:val="block"/>
              <w:tabs>
                <w:tab w:val="left" w:pos="242"/>
              </w:tabs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AE4D11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ธนาคารร่วมกับบริษัทในกลุ่มมิตซูบิชิ</w:t>
            </w:r>
          </w:p>
        </w:tc>
        <w:tc>
          <w:tcPr>
            <w:tcW w:w="6120" w:type="dxa"/>
          </w:tcPr>
          <w:p w14:paraId="73909E0A" w14:textId="604B0C8C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ตามจำนวนเงินทุนที่บริษัทมีอยู่หรือใช้ไปในอัตราดอกเบี้ยถัวเฉลี่ยระหว่าง</w:t>
            </w:r>
            <w:r w:rsidR="00270A7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270A7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อัตราดอกเบี้ยเงินฝากหรืออัตราดอกเบี้ยเงินกู้ยืมของสถาบันการเงิน</w:t>
            </w:r>
          </w:p>
        </w:tc>
      </w:tr>
      <w:tr w:rsidR="008C4C62" w:rsidRPr="0013335C" w14:paraId="6972E7A4" w14:textId="77777777" w:rsidTr="001C2B36">
        <w:tc>
          <w:tcPr>
            <w:tcW w:w="3330" w:type="dxa"/>
          </w:tcPr>
          <w:p w14:paraId="555D3C3A" w14:textId="279B0303" w:rsidR="001E5602" w:rsidRPr="0013335C" w:rsidRDefault="001A7C9D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</w:t>
            </w:r>
            <w:r w:rsidR="001E5602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รับ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="00B945F8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1E5602"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จ่าย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</w:t>
            </w:r>
            <w:r w:rsidR="008C4C62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1E5602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ให้</w:t>
            </w:r>
            <w:r w:rsidR="008C4C62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กู้ยืมและเงิน</w:t>
            </w:r>
          </w:p>
          <w:p w14:paraId="793537CB" w14:textId="33BB9BC7" w:rsidR="008C4C62" w:rsidRPr="0013335C" w:rsidRDefault="001E560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8C4C62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กู้ยืม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6120" w:type="dxa"/>
          </w:tcPr>
          <w:p w14:paraId="09AA6860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ตามอัตราดอกเบี้ยของสถาบันการเงิน</w:t>
            </w:r>
          </w:p>
        </w:tc>
      </w:tr>
      <w:tr w:rsidR="008C4C62" w:rsidRPr="0013335C" w14:paraId="3846BC94" w14:textId="77777777" w:rsidTr="001C2B36">
        <w:tc>
          <w:tcPr>
            <w:tcW w:w="3330" w:type="dxa"/>
          </w:tcPr>
          <w:p w14:paraId="782D6454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ค่าประกันความเสียหายคุณภาพสินค้า</w:t>
            </w:r>
          </w:p>
        </w:tc>
        <w:tc>
          <w:tcPr>
            <w:tcW w:w="6120" w:type="dxa"/>
          </w:tcPr>
          <w:p w14:paraId="006EDDFC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จำนวนที่เกิดขึ้นจริง</w:t>
            </w:r>
          </w:p>
        </w:tc>
      </w:tr>
      <w:tr w:rsidR="008C4C62" w:rsidRPr="0013335C" w14:paraId="2C870E9B" w14:textId="77777777" w:rsidTr="001C2B36">
        <w:tc>
          <w:tcPr>
            <w:tcW w:w="3330" w:type="dxa"/>
          </w:tcPr>
          <w:p w14:paraId="0CBD3DCE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ค่าใช้จ่ายในการจัดจำหน่ายและบริหาร</w:t>
            </w:r>
          </w:p>
        </w:tc>
        <w:tc>
          <w:tcPr>
            <w:tcW w:w="6120" w:type="dxa"/>
          </w:tcPr>
          <w:p w14:paraId="52F8C414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13335C" w14:paraId="0A44D930" w14:textId="77777777" w:rsidTr="001C2B36">
        <w:tc>
          <w:tcPr>
            <w:tcW w:w="3330" w:type="dxa"/>
          </w:tcPr>
          <w:p w14:paraId="544813E5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20" w:type="dxa"/>
          </w:tcPr>
          <w:p w14:paraId="6C300BE2" w14:textId="5115AA0C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หลักเกณฑ์ที่กำหนดโดยคณะกรรมการสรรหาและกำหนด</w:t>
            </w:r>
            <w:r w:rsidR="001C2B3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าตอบแทน</w:t>
            </w:r>
            <w:r w:rsidR="00563C7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563C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  <w:tr w:rsidR="008C4C62" w:rsidRPr="0013335C" w14:paraId="304F42F9" w14:textId="77777777" w:rsidTr="001C2B36">
        <w:tc>
          <w:tcPr>
            <w:tcW w:w="3330" w:type="dxa"/>
          </w:tcPr>
          <w:p w14:paraId="0E4CB220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20" w:type="dxa"/>
          </w:tcPr>
          <w:p w14:paraId="2F5A2522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ตามที่ประกาศจ่าย</w:t>
            </w:r>
          </w:p>
        </w:tc>
      </w:tr>
    </w:tbl>
    <w:p w14:paraId="0E558B37" w14:textId="77777777" w:rsidR="00343D19" w:rsidRPr="00436216" w:rsidRDefault="00343D19" w:rsidP="003B55B5">
      <w:pPr>
        <w:pStyle w:val="BlockText"/>
        <w:tabs>
          <w:tab w:val="left" w:pos="360"/>
        </w:tabs>
        <w:spacing w:before="0"/>
        <w:ind w:left="0" w:right="0" w:firstLine="0"/>
        <w:jc w:val="thaiDistribute"/>
        <w:rPr>
          <w:rFonts w:ascii="Angsana New" w:hAnsi="Angsana New" w:cs="Angsana New"/>
          <w:sz w:val="24"/>
          <w:szCs w:val="24"/>
          <w:cs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343D19" w:rsidRPr="0013335C" w14:paraId="65D41B2E" w14:textId="77777777" w:rsidTr="009D101D">
        <w:trPr>
          <w:tblHeader/>
        </w:trPr>
        <w:tc>
          <w:tcPr>
            <w:tcW w:w="3510" w:type="dxa"/>
          </w:tcPr>
          <w:p w14:paraId="02CA6E5D" w14:textId="25FDFA7F" w:rsidR="00343D19" w:rsidRPr="003B3274" w:rsidRDefault="003B3274" w:rsidP="009D101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B32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รายการที่สำคัญกับบุคคลหรือกิจการ</w:t>
            </w:r>
          </w:p>
        </w:tc>
        <w:tc>
          <w:tcPr>
            <w:tcW w:w="2790" w:type="dxa"/>
            <w:gridSpan w:val="3"/>
          </w:tcPr>
          <w:p w14:paraId="2AF88DCC" w14:textId="77777777" w:rsidR="00343D19" w:rsidRPr="0013335C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C64A4CE" w14:textId="77777777" w:rsidR="00343D19" w:rsidRPr="0013335C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C132736" w14:textId="77777777" w:rsidR="00343D19" w:rsidRPr="0013335C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43D19" w:rsidRPr="0013335C" w14:paraId="255BC7EA" w14:textId="77777777" w:rsidTr="009D101D">
        <w:trPr>
          <w:tblHeader/>
        </w:trPr>
        <w:tc>
          <w:tcPr>
            <w:tcW w:w="3510" w:type="dxa"/>
          </w:tcPr>
          <w:p w14:paraId="1523A861" w14:textId="4E35D211" w:rsidR="00343D19" w:rsidRPr="003B3274" w:rsidRDefault="003B3274" w:rsidP="003B3274">
            <w:pPr>
              <w:tabs>
                <w:tab w:val="left" w:pos="540"/>
              </w:tabs>
              <w:spacing w:line="240" w:lineRule="auto"/>
              <w:ind w:left="16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B32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2790" w:type="dxa"/>
            <w:gridSpan w:val="3"/>
          </w:tcPr>
          <w:p w14:paraId="13FF3D99" w14:textId="77777777" w:rsidR="00343D19" w:rsidRPr="0013335C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1EADE70" w14:textId="77777777" w:rsidR="00343D19" w:rsidRPr="0013335C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A644FF1" w14:textId="77777777" w:rsidR="00343D19" w:rsidRPr="0013335C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43D19" w:rsidRPr="0013335C" w14:paraId="6AA65AA1" w14:textId="77777777" w:rsidTr="009D101D">
        <w:trPr>
          <w:tblHeader/>
        </w:trPr>
        <w:tc>
          <w:tcPr>
            <w:tcW w:w="3510" w:type="dxa"/>
          </w:tcPr>
          <w:p w14:paraId="4D111D0C" w14:textId="4F65B5C7" w:rsidR="00343D19" w:rsidRPr="0013335C" w:rsidRDefault="00343D19" w:rsidP="009D101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322FF" w:rsidRPr="005322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24942250" w14:textId="65ED5601" w:rsidR="00343D19" w:rsidRPr="0013335C" w:rsidRDefault="005322FF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1F51F71" w14:textId="77777777" w:rsidR="00343D19" w:rsidRPr="0013335C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3C41DBA" w14:textId="4A3ED90C" w:rsidR="00343D19" w:rsidRPr="0013335C" w:rsidRDefault="005322FF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5B51CB8" w14:textId="77777777" w:rsidR="00343D19" w:rsidRPr="0013335C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01BA8DD" w14:textId="3780A3B4" w:rsidR="00343D19" w:rsidRPr="0013335C" w:rsidRDefault="005322FF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02A274F" w14:textId="77777777" w:rsidR="00343D19" w:rsidRPr="0013335C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C32F9D0" w14:textId="0C2AA01E" w:rsidR="00343D19" w:rsidRPr="0013335C" w:rsidRDefault="005322FF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343D19" w:rsidRPr="0013335C" w14:paraId="3B8E41A4" w14:textId="77777777" w:rsidTr="009D101D">
        <w:trPr>
          <w:trHeight w:val="290"/>
          <w:tblHeader/>
        </w:trPr>
        <w:tc>
          <w:tcPr>
            <w:tcW w:w="3510" w:type="dxa"/>
          </w:tcPr>
          <w:p w14:paraId="0AEFC9ED" w14:textId="77777777" w:rsidR="00343D19" w:rsidRPr="0013335C" w:rsidRDefault="00343D19" w:rsidP="009D101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850" w:type="dxa"/>
            <w:gridSpan w:val="7"/>
          </w:tcPr>
          <w:p w14:paraId="2C22511B" w14:textId="77777777" w:rsidR="00343D19" w:rsidRPr="0013335C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43D19" w:rsidRPr="0013335C" w14:paraId="776AEFD0" w14:textId="77777777" w:rsidTr="009D101D">
        <w:tc>
          <w:tcPr>
            <w:tcW w:w="3510" w:type="dxa"/>
          </w:tcPr>
          <w:p w14:paraId="5B78F955" w14:textId="77777777" w:rsidR="00343D19" w:rsidRPr="00F75FDD" w:rsidRDefault="00343D19" w:rsidP="009D101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</w:tcPr>
          <w:p w14:paraId="4B021A07" w14:textId="77777777" w:rsidR="00343D19" w:rsidRPr="0013335C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AAD6AD1" w14:textId="77777777" w:rsidR="00343D19" w:rsidRPr="0013335C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9E79975" w14:textId="77777777" w:rsidR="00343D19" w:rsidRPr="0013335C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4F70CED" w14:textId="77777777" w:rsidR="00343D19" w:rsidRPr="0013335C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4B79765" w14:textId="77777777" w:rsidR="00343D19" w:rsidRPr="0013335C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237D97C" w14:textId="77777777" w:rsidR="00343D19" w:rsidRPr="0013335C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39F0AB7" w14:textId="77777777" w:rsidR="00343D19" w:rsidRPr="0013335C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F75FDD" w:rsidRPr="0013335C" w14:paraId="7D343584" w14:textId="77777777" w:rsidTr="009D101D">
        <w:tc>
          <w:tcPr>
            <w:tcW w:w="3510" w:type="dxa"/>
          </w:tcPr>
          <w:p w14:paraId="5C7EED88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F75F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0C6B54B3" w14:textId="628C27FC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0C9D05C9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EF3B0AE" w14:textId="06598EE7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193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</w:tcPr>
          <w:p w14:paraId="65CDFA0C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9FE7B7F" w14:textId="7786A3DB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22D48883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85C71B" w14:textId="0FBD853E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193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146</w:t>
            </w:r>
          </w:p>
        </w:tc>
      </w:tr>
      <w:tr w:rsidR="00F75FDD" w:rsidRPr="0013335C" w14:paraId="3CFD3DA1" w14:textId="77777777" w:rsidTr="009D101D">
        <w:tc>
          <w:tcPr>
            <w:tcW w:w="3510" w:type="dxa"/>
          </w:tcPr>
          <w:p w14:paraId="56F5F992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3574302E" w14:textId="4DED76D9" w:rsidR="00F75FDD" w:rsidRPr="0013335C" w:rsidRDefault="00F75FDD" w:rsidP="00F75FDD">
            <w:pPr>
              <w:tabs>
                <w:tab w:val="decimal" w:pos="70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5691BE5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C5FE918" w14:textId="6063A5D0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367E33CF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29649DE" w14:textId="467A7C72" w:rsidR="00F75FDD" w:rsidRPr="0013335C" w:rsidRDefault="00F75FDD" w:rsidP="00F75FDD">
            <w:pPr>
              <w:tabs>
                <w:tab w:val="decimal" w:pos="7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9C8FEE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34A85D6" w14:textId="5F97800D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</w:p>
        </w:tc>
      </w:tr>
      <w:tr w:rsidR="00F75FDD" w:rsidRPr="0013335C" w14:paraId="3A59D276" w14:textId="77777777" w:rsidTr="009D101D">
        <w:tc>
          <w:tcPr>
            <w:tcW w:w="3510" w:type="dxa"/>
          </w:tcPr>
          <w:p w14:paraId="5A322FFD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260" w:type="dxa"/>
          </w:tcPr>
          <w:p w14:paraId="5267E955" w14:textId="45E88982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270" w:type="dxa"/>
          </w:tcPr>
          <w:p w14:paraId="776F3559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05E7E83" w14:textId="086BE45B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167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939</w:t>
            </w:r>
          </w:p>
        </w:tc>
        <w:tc>
          <w:tcPr>
            <w:tcW w:w="270" w:type="dxa"/>
          </w:tcPr>
          <w:p w14:paraId="44281FB6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25564D5" w14:textId="0C1EB917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270" w:type="dxa"/>
          </w:tcPr>
          <w:p w14:paraId="310A0DD4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9C15EAC" w14:textId="5D6526D6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167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939</w:t>
            </w:r>
          </w:p>
        </w:tc>
      </w:tr>
      <w:tr w:rsidR="00F75FDD" w:rsidRPr="0013335C" w14:paraId="6BC5BF63" w14:textId="77777777" w:rsidTr="009D101D">
        <w:tc>
          <w:tcPr>
            <w:tcW w:w="3510" w:type="dxa"/>
          </w:tcPr>
          <w:p w14:paraId="22EBDAE0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lastRenderedPageBreak/>
              <w:t>ค่าพัฒนาผลิตภัณฑ์</w:t>
            </w:r>
          </w:p>
        </w:tc>
        <w:tc>
          <w:tcPr>
            <w:tcW w:w="1260" w:type="dxa"/>
          </w:tcPr>
          <w:p w14:paraId="4D388D54" w14:textId="0FB5299F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</w:tcPr>
          <w:p w14:paraId="0D92B413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012E73C" w14:textId="03D777E3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270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</w:tcPr>
          <w:p w14:paraId="003DDAB1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FFB6F5F" w14:textId="11A49248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</w:tcPr>
          <w:p w14:paraId="4BEC7CC2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A7B0042" w14:textId="4A43DA42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270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494</w:t>
            </w:r>
          </w:p>
        </w:tc>
      </w:tr>
      <w:tr w:rsidR="00F75FDD" w:rsidRPr="0013335C" w14:paraId="06D36628" w14:textId="77777777" w:rsidTr="009D101D">
        <w:tc>
          <w:tcPr>
            <w:tcW w:w="3510" w:type="dxa"/>
          </w:tcPr>
          <w:p w14:paraId="1C4C29E2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</w:t>
            </w:r>
            <w:r w:rsidRPr="00F75FDD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นค้า</w:t>
            </w:r>
          </w:p>
        </w:tc>
        <w:tc>
          <w:tcPr>
            <w:tcW w:w="1260" w:type="dxa"/>
          </w:tcPr>
          <w:p w14:paraId="30EF92C0" w14:textId="630F6292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70" w:type="dxa"/>
          </w:tcPr>
          <w:p w14:paraId="71DDACCF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03B71F7" w14:textId="35F47244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0" w:type="dxa"/>
          </w:tcPr>
          <w:p w14:paraId="638FF8CE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548DC24" w14:textId="6A134419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70" w:type="dxa"/>
          </w:tcPr>
          <w:p w14:paraId="77321ABB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83866FA" w14:textId="426CBAA6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758</w:t>
            </w:r>
          </w:p>
        </w:tc>
      </w:tr>
      <w:tr w:rsidR="00F75FDD" w:rsidRPr="0013335C" w14:paraId="317B84E4" w14:textId="77777777" w:rsidTr="009D101D">
        <w:tc>
          <w:tcPr>
            <w:tcW w:w="3510" w:type="dxa"/>
          </w:tcPr>
          <w:p w14:paraId="7702BE21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260" w:type="dxa"/>
          </w:tcPr>
          <w:p w14:paraId="3F4501A2" w14:textId="663EB1AD" w:rsidR="00F75FDD" w:rsidRPr="0013335C" w:rsidRDefault="00F75FDD" w:rsidP="00F75FDD">
            <w:pPr>
              <w:tabs>
                <w:tab w:val="decimal" w:pos="70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5C7140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6719671" w14:textId="5EDA806D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122</w:t>
            </w:r>
          </w:p>
        </w:tc>
        <w:tc>
          <w:tcPr>
            <w:tcW w:w="270" w:type="dxa"/>
          </w:tcPr>
          <w:p w14:paraId="5EA53FFF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94F667" w14:textId="115FC1F9" w:rsidR="00F75FDD" w:rsidRPr="0013335C" w:rsidRDefault="00F75FDD" w:rsidP="00F75FDD">
            <w:pPr>
              <w:tabs>
                <w:tab w:val="decimal" w:pos="7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BD7BF2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D48EB66" w14:textId="14A06346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122</w:t>
            </w:r>
          </w:p>
        </w:tc>
      </w:tr>
      <w:tr w:rsidR="00F75FDD" w:rsidRPr="0013335C" w14:paraId="447BAC82" w14:textId="77777777" w:rsidTr="009D101D">
        <w:tc>
          <w:tcPr>
            <w:tcW w:w="3510" w:type="dxa"/>
          </w:tcPr>
          <w:p w14:paraId="6AA5FAB0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7C8F264C" w14:textId="44A87263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  <w:tc>
          <w:tcPr>
            <w:tcW w:w="270" w:type="dxa"/>
          </w:tcPr>
          <w:p w14:paraId="1ABD3530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7AE246A" w14:textId="64EFEADD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1EB7D645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DA3CDCA" w14:textId="48A63665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  <w:tc>
          <w:tcPr>
            <w:tcW w:w="270" w:type="dxa"/>
          </w:tcPr>
          <w:p w14:paraId="601A851D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471955B" w14:textId="2479F772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725</w:t>
            </w:r>
          </w:p>
        </w:tc>
      </w:tr>
      <w:tr w:rsidR="00F75FDD" w:rsidRPr="00436216" w14:paraId="4D533DEF" w14:textId="77777777" w:rsidTr="009D101D">
        <w:tc>
          <w:tcPr>
            <w:tcW w:w="3510" w:type="dxa"/>
          </w:tcPr>
          <w:p w14:paraId="5795D928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</w:tcPr>
          <w:p w14:paraId="2AB8BCE2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0C32EC6B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8A46ED5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73CB06D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6E4937A3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09E853BE" w14:textId="77777777" w:rsidR="00F75FDD" w:rsidRPr="00436216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</w:tcPr>
          <w:p w14:paraId="30E14650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</w:tr>
      <w:tr w:rsidR="00F75FDD" w:rsidRPr="0013335C" w14:paraId="6C03D941" w14:textId="77777777" w:rsidTr="009D101D">
        <w:tc>
          <w:tcPr>
            <w:tcW w:w="3510" w:type="dxa"/>
          </w:tcPr>
          <w:p w14:paraId="0D7BCF9F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260" w:type="dxa"/>
          </w:tcPr>
          <w:p w14:paraId="61D8B969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24DE941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1FA42F9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8E81490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A69A471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1D64B82" w14:textId="77777777" w:rsidR="00F75FDD" w:rsidRPr="0013335C" w:rsidRDefault="00F75FDD" w:rsidP="00F75FD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51B8680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75FDD" w:rsidRPr="0013335C" w14:paraId="5C493AB2" w14:textId="77777777" w:rsidTr="009D101D">
        <w:tc>
          <w:tcPr>
            <w:tcW w:w="3510" w:type="dxa"/>
          </w:tcPr>
          <w:p w14:paraId="6AB27D02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F75F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5C72B33B" w14:textId="5A330376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14:paraId="3752C1CA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CE136AC" w14:textId="520DBC90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</w:tcPr>
          <w:p w14:paraId="66FB71F2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4F4EB8" w14:textId="399087F0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14:paraId="188BC1B6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9326ED" w14:textId="6785DB73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153</w:t>
            </w:r>
          </w:p>
        </w:tc>
      </w:tr>
      <w:tr w:rsidR="00F75FDD" w:rsidRPr="0013335C" w14:paraId="5F6220C2" w14:textId="77777777" w:rsidTr="009D101D">
        <w:trPr>
          <w:trHeight w:val="407"/>
        </w:trPr>
        <w:tc>
          <w:tcPr>
            <w:tcW w:w="3510" w:type="dxa"/>
          </w:tcPr>
          <w:p w14:paraId="005DAE63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260" w:type="dxa"/>
          </w:tcPr>
          <w:p w14:paraId="24F7B8C6" w14:textId="5A2E47A1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4E784F3C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8487B6" w14:textId="657F0388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0F5745EF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229C32" w14:textId="1B33A606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24CEF0C0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1F6AD46" w14:textId="4AC56B41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</w:tr>
      <w:tr w:rsidR="00F75FDD" w:rsidRPr="0013335C" w14:paraId="32B587F5" w14:textId="77777777" w:rsidTr="009D101D">
        <w:tc>
          <w:tcPr>
            <w:tcW w:w="3510" w:type="dxa"/>
          </w:tcPr>
          <w:p w14:paraId="528F9382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260" w:type="dxa"/>
          </w:tcPr>
          <w:p w14:paraId="691AC4AE" w14:textId="1AD98DA1" w:rsidR="00F75FDD" w:rsidRPr="0013335C" w:rsidRDefault="00F75FDD" w:rsidP="00F75FD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F83AFA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FB54A6" w14:textId="2BC4FC18" w:rsidR="00F75FDD" w:rsidRPr="0013335C" w:rsidRDefault="00F75FDD" w:rsidP="00F75FDD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EB3741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B36F03" w14:textId="027E4C86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77B69AFB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6487AB" w14:textId="18553F73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180</w:t>
            </w:r>
          </w:p>
        </w:tc>
      </w:tr>
      <w:tr w:rsidR="00F75FDD" w:rsidRPr="0013335C" w14:paraId="0233E3D7" w14:textId="77777777" w:rsidTr="009D101D">
        <w:tc>
          <w:tcPr>
            <w:tcW w:w="3510" w:type="dxa"/>
          </w:tcPr>
          <w:p w14:paraId="792D9DDD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260" w:type="dxa"/>
          </w:tcPr>
          <w:p w14:paraId="660E1BA6" w14:textId="761AA8A8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</w:tcPr>
          <w:p w14:paraId="46478C97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E95C2A" w14:textId="2B630F0B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308192E5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ED3AA6" w14:textId="6147EB2F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</w:tcPr>
          <w:p w14:paraId="28EFDBE1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D31E08" w14:textId="1F4F974E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555</w:t>
            </w:r>
          </w:p>
        </w:tc>
      </w:tr>
      <w:tr w:rsidR="00F75FDD" w:rsidRPr="0013335C" w14:paraId="6072D444" w14:textId="77777777" w:rsidTr="009D101D">
        <w:tc>
          <w:tcPr>
            <w:tcW w:w="3510" w:type="dxa"/>
          </w:tcPr>
          <w:p w14:paraId="1BB854CC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260" w:type="dxa"/>
          </w:tcPr>
          <w:p w14:paraId="0999D79A" w14:textId="5F41989A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</w:tcPr>
          <w:p w14:paraId="6DF0EFFB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33637F" w14:textId="6ED60264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69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345</w:t>
            </w:r>
          </w:p>
        </w:tc>
        <w:tc>
          <w:tcPr>
            <w:tcW w:w="270" w:type="dxa"/>
          </w:tcPr>
          <w:p w14:paraId="017CEDF6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C19C48" w14:textId="1F29D1AC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</w:tcPr>
          <w:p w14:paraId="0E954C8E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A68CC3" w14:textId="77B63555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69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345</w:t>
            </w:r>
          </w:p>
        </w:tc>
      </w:tr>
      <w:tr w:rsidR="00F75FDD" w:rsidRPr="0013335C" w14:paraId="003F4B99" w14:textId="77777777" w:rsidTr="009D101D">
        <w:tc>
          <w:tcPr>
            <w:tcW w:w="3510" w:type="dxa"/>
          </w:tcPr>
          <w:p w14:paraId="30461879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0C259B00" w14:textId="53B69CA7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270" w:type="dxa"/>
          </w:tcPr>
          <w:p w14:paraId="19B7F597" w14:textId="77777777" w:rsidR="00F75FDD" w:rsidRPr="0013335C" w:rsidRDefault="00F75FDD" w:rsidP="00F75FD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556A3D" w14:textId="3C30DDDE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04D96B79" w14:textId="77777777" w:rsidR="00F75FDD" w:rsidRPr="0013335C" w:rsidRDefault="00F75FDD" w:rsidP="00F75FD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FCB51C" w14:textId="09472B07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270" w:type="dxa"/>
          </w:tcPr>
          <w:p w14:paraId="30BCB6D5" w14:textId="77777777" w:rsidR="00F75FDD" w:rsidRPr="0013335C" w:rsidRDefault="00F75FDD" w:rsidP="00F75FDD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BEE40B" w14:textId="0B931B52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725</w:t>
            </w:r>
          </w:p>
        </w:tc>
      </w:tr>
      <w:tr w:rsidR="00995896" w:rsidRPr="00436216" w14:paraId="42358F12" w14:textId="77777777" w:rsidTr="009D101D">
        <w:tc>
          <w:tcPr>
            <w:tcW w:w="3510" w:type="dxa"/>
          </w:tcPr>
          <w:p w14:paraId="7BB91EB7" w14:textId="77777777" w:rsidR="00995896" w:rsidRPr="00F75FDD" w:rsidRDefault="00995896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</w:tcPr>
          <w:p w14:paraId="07DC4DD1" w14:textId="77777777" w:rsidR="00995896" w:rsidRPr="00436216" w:rsidRDefault="00995896" w:rsidP="00F75FD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29A1FDCE" w14:textId="77777777" w:rsidR="00995896" w:rsidRPr="00436216" w:rsidRDefault="00995896" w:rsidP="00F75FD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</w:tcPr>
          <w:p w14:paraId="46928820" w14:textId="77777777" w:rsidR="00995896" w:rsidRPr="00436216" w:rsidRDefault="00995896" w:rsidP="00F75FD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7E7D079E" w14:textId="77777777" w:rsidR="00995896" w:rsidRPr="00436216" w:rsidRDefault="00995896" w:rsidP="00F75FD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</w:tcPr>
          <w:p w14:paraId="1D9A29FE" w14:textId="77777777" w:rsidR="00995896" w:rsidRPr="00436216" w:rsidRDefault="00995896" w:rsidP="00F75FD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3E49B6D6" w14:textId="77777777" w:rsidR="00995896" w:rsidRPr="00436216" w:rsidRDefault="00995896" w:rsidP="00F75FDD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</w:tcPr>
          <w:p w14:paraId="2CF8071C" w14:textId="77777777" w:rsidR="00995896" w:rsidRPr="00436216" w:rsidRDefault="00995896" w:rsidP="00F75FD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F75FDD" w:rsidRPr="0013335C" w14:paraId="6785D79B" w14:textId="77777777" w:rsidTr="009D101D">
        <w:tc>
          <w:tcPr>
            <w:tcW w:w="3510" w:type="dxa"/>
          </w:tcPr>
          <w:p w14:paraId="03F67E1E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</w:tcPr>
          <w:p w14:paraId="2250EB44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5E432F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C440D62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C241FE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6A7B7F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10A941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39EEAB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5FDD" w:rsidRPr="0013335C" w14:paraId="4905F949" w14:textId="77777777" w:rsidTr="009D101D">
        <w:tc>
          <w:tcPr>
            <w:tcW w:w="3510" w:type="dxa"/>
          </w:tcPr>
          <w:p w14:paraId="14AD4C13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574C248E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234982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C7C59D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F4D328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556513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133E94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5481D7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5FDD" w:rsidRPr="0013335C" w14:paraId="23B347A1" w14:textId="77777777" w:rsidTr="009D101D">
        <w:tc>
          <w:tcPr>
            <w:tcW w:w="3510" w:type="dxa"/>
          </w:tcPr>
          <w:p w14:paraId="053939BE" w14:textId="77777777" w:rsidR="00F75FDD" w:rsidRPr="00F75FDD" w:rsidRDefault="00F75FDD" w:rsidP="00F75FDD">
            <w:pPr>
              <w:spacing w:line="240" w:lineRule="auto"/>
              <w:ind w:left="3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F68E7CA" w14:textId="1F68EC3B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F75FDD" w:rsidRPr="00F563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7691324E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B43D957" w14:textId="5C26FBC2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87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754</w:t>
            </w:r>
          </w:p>
        </w:tc>
        <w:tc>
          <w:tcPr>
            <w:tcW w:w="270" w:type="dxa"/>
            <w:shd w:val="clear" w:color="auto" w:fill="auto"/>
          </w:tcPr>
          <w:p w14:paraId="34F5B3F3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10546D8" w14:textId="1B176F26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F75FDD" w:rsidRPr="00F563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527BB6F1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2619A8" w14:textId="127BCD09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87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754</w:t>
            </w:r>
          </w:p>
        </w:tc>
      </w:tr>
      <w:tr w:rsidR="00F75FDD" w:rsidRPr="0013335C" w14:paraId="1BBE93E0" w14:textId="77777777" w:rsidTr="009D101D">
        <w:tc>
          <w:tcPr>
            <w:tcW w:w="3510" w:type="dxa"/>
          </w:tcPr>
          <w:p w14:paraId="2FCFC03C" w14:textId="77777777" w:rsidR="00F75FDD" w:rsidRPr="00F75FDD" w:rsidRDefault="00F75FDD" w:rsidP="00F75FDD">
            <w:pPr>
              <w:spacing w:line="240" w:lineRule="auto"/>
              <w:ind w:left="3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500E81FB" w14:textId="7686DA03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75FDD" w:rsidRPr="00F563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7A7E3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79D5F43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B5C6874" w14:textId="688B6589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331FFF2F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8D8E21" w14:textId="6B1387E9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75FDD" w:rsidRPr="00F563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7A7E3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A9282F1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1B65A9A" w14:textId="0BAE4BE3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622</w:t>
            </w:r>
          </w:p>
        </w:tc>
      </w:tr>
      <w:tr w:rsidR="00F75FDD" w:rsidRPr="0013335C" w14:paraId="053AEA00" w14:textId="77777777" w:rsidTr="009D101D">
        <w:tc>
          <w:tcPr>
            <w:tcW w:w="3510" w:type="dxa"/>
          </w:tcPr>
          <w:p w14:paraId="793BA840" w14:textId="77777777" w:rsidR="00F75FDD" w:rsidRPr="00F75FDD" w:rsidRDefault="00F75FDD" w:rsidP="00F75FDD">
            <w:pPr>
              <w:spacing w:line="240" w:lineRule="auto"/>
              <w:ind w:left="3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B2A214" w14:textId="33CABB64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6000926F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FE9CDF" w14:textId="7C302BB6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12D4CF36" w14:textId="77777777" w:rsidR="00F75FDD" w:rsidRPr="0013335C" w:rsidRDefault="00F75FDD" w:rsidP="00F75FD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1E06F0" w14:textId="7283FD2D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5FFCE121" w14:textId="77777777" w:rsidR="00F75FDD" w:rsidRPr="0013335C" w:rsidRDefault="00F75FDD" w:rsidP="00F75FD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5594D2" w14:textId="1690307E" w:rsidR="00F75FDD" w:rsidRPr="0013335C" w:rsidRDefault="005322FF" w:rsidP="00F75FDD">
            <w:pPr>
              <w:tabs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</w:p>
        </w:tc>
      </w:tr>
      <w:tr w:rsidR="00F75FDD" w:rsidRPr="0013335C" w14:paraId="2E32CD9F" w14:textId="77777777" w:rsidTr="009D101D">
        <w:tc>
          <w:tcPr>
            <w:tcW w:w="3510" w:type="dxa"/>
          </w:tcPr>
          <w:p w14:paraId="402FADD5" w14:textId="77777777" w:rsidR="00F75FDD" w:rsidRPr="00F75FDD" w:rsidRDefault="00F75FDD" w:rsidP="00F75FDD">
            <w:pPr>
              <w:spacing w:line="240" w:lineRule="auto"/>
              <w:ind w:left="3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2CA830" w14:textId="479D7800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F75FDD" w:rsidRPr="00F563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</w:tcPr>
          <w:p w14:paraId="4C3CEAD1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09224D" w14:textId="5683E0BE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89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</w:tcPr>
          <w:p w14:paraId="7175CC0C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21CDA9" w14:textId="65EFD24B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F75FDD" w:rsidRPr="00F563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</w:tcPr>
          <w:p w14:paraId="5EDBBC69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D7F731" w14:textId="0D4FA1FA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89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390</w:t>
            </w:r>
          </w:p>
        </w:tc>
      </w:tr>
      <w:tr w:rsidR="00F75FDD" w:rsidRPr="00436216" w14:paraId="2E6B02D4" w14:textId="77777777" w:rsidTr="009D101D">
        <w:tc>
          <w:tcPr>
            <w:tcW w:w="3510" w:type="dxa"/>
          </w:tcPr>
          <w:p w14:paraId="6E0716CA" w14:textId="77777777" w:rsidR="00F75FDD" w:rsidRPr="00F75FDD" w:rsidRDefault="00F75FDD" w:rsidP="00F75FD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21022EE8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6BCE46EE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638411B1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5CA7AF9B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2808B443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0F837D8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</w:tcPr>
          <w:p w14:paraId="7D833A93" w14:textId="77777777" w:rsidR="00F75FDD" w:rsidRPr="00436216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</w:tr>
      <w:tr w:rsidR="00F75FDD" w:rsidRPr="0013335C" w14:paraId="43E0F2A2" w14:textId="77777777" w:rsidTr="009D101D">
        <w:tc>
          <w:tcPr>
            <w:tcW w:w="3510" w:type="dxa"/>
          </w:tcPr>
          <w:p w14:paraId="5A58485F" w14:textId="77777777" w:rsidR="00F75FDD" w:rsidRPr="00F75FDD" w:rsidRDefault="00F75FDD" w:rsidP="00F75FD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F75F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260" w:type="dxa"/>
          </w:tcPr>
          <w:p w14:paraId="07DD37B0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ADFFE0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A3E2345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DBE150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A5F8C56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E9783A7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5A2714B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75FDD" w:rsidRPr="0013335C" w14:paraId="12FA15E9" w14:textId="77777777" w:rsidTr="009D101D">
        <w:tc>
          <w:tcPr>
            <w:tcW w:w="3510" w:type="dxa"/>
          </w:tcPr>
          <w:p w14:paraId="27C90705" w14:textId="77777777" w:rsidR="00F75FDD" w:rsidRPr="00F75FDD" w:rsidRDefault="00F75FDD" w:rsidP="00F75FD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F75F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661F204F" w14:textId="4A3AC86E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53275A34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7BC5F20" w14:textId="178E7CBB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507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301</w:t>
            </w:r>
          </w:p>
        </w:tc>
        <w:tc>
          <w:tcPr>
            <w:tcW w:w="270" w:type="dxa"/>
          </w:tcPr>
          <w:p w14:paraId="009A0720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0100874" w14:textId="33D92350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72211BF6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B3A9F31" w14:textId="3C60F56F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507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301</w:t>
            </w:r>
          </w:p>
        </w:tc>
      </w:tr>
      <w:tr w:rsidR="00F75FDD" w:rsidRPr="0013335C" w14:paraId="2DCA7A23" w14:textId="77777777" w:rsidTr="009D101D">
        <w:tc>
          <w:tcPr>
            <w:tcW w:w="3510" w:type="dxa"/>
          </w:tcPr>
          <w:p w14:paraId="1F274FE8" w14:textId="77777777" w:rsidR="00F75FDD" w:rsidRPr="00F75FDD" w:rsidRDefault="00F75FDD" w:rsidP="00F75FD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ซื้อวัตถุดิบ</w:t>
            </w:r>
          </w:p>
        </w:tc>
        <w:tc>
          <w:tcPr>
            <w:tcW w:w="1260" w:type="dxa"/>
          </w:tcPr>
          <w:p w14:paraId="42313CF7" w14:textId="47E4C4F5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  <w:tc>
          <w:tcPr>
            <w:tcW w:w="270" w:type="dxa"/>
          </w:tcPr>
          <w:p w14:paraId="75FCA6B8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894DC9F" w14:textId="40F12F42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985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</w:tcPr>
          <w:p w14:paraId="01E0C2AA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698B3D3" w14:textId="0562A68D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  <w:tc>
          <w:tcPr>
            <w:tcW w:w="270" w:type="dxa"/>
          </w:tcPr>
          <w:p w14:paraId="4B3764BE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720BB9F" w14:textId="712BCC7B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985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423</w:t>
            </w:r>
          </w:p>
        </w:tc>
      </w:tr>
      <w:tr w:rsidR="00F75FDD" w:rsidRPr="0013335C" w14:paraId="5511DB7A" w14:textId="77777777" w:rsidTr="009D101D">
        <w:tc>
          <w:tcPr>
            <w:tcW w:w="3510" w:type="dxa"/>
          </w:tcPr>
          <w:p w14:paraId="4BBC4D1B" w14:textId="77777777" w:rsidR="00F75FDD" w:rsidRPr="00F75FDD" w:rsidRDefault="00F75FDD" w:rsidP="00F75FD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260" w:type="dxa"/>
          </w:tcPr>
          <w:p w14:paraId="11E6EE16" w14:textId="0565B2C9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</w:tcPr>
          <w:p w14:paraId="63487D55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EFD20AF" w14:textId="378CEE0A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</w:tcPr>
          <w:p w14:paraId="7FDBCE9C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E922C63" w14:textId="7225DC70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</w:tcPr>
          <w:p w14:paraId="38BD933A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BC5F9ED" w14:textId="6B2C83EE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881</w:t>
            </w:r>
          </w:p>
        </w:tc>
      </w:tr>
      <w:tr w:rsidR="00F75FDD" w:rsidRPr="0013335C" w14:paraId="09869D13" w14:textId="77777777" w:rsidTr="009D101D">
        <w:tc>
          <w:tcPr>
            <w:tcW w:w="3510" w:type="dxa"/>
          </w:tcPr>
          <w:p w14:paraId="291DC41E" w14:textId="77777777" w:rsidR="00F75FDD" w:rsidRPr="00F75FDD" w:rsidRDefault="00F75FDD" w:rsidP="00F75FD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260" w:type="dxa"/>
          </w:tcPr>
          <w:p w14:paraId="75F982D8" w14:textId="70811921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</w:tcPr>
          <w:p w14:paraId="001D9168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95FFCDB" w14:textId="08BEE0A4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414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</w:tcPr>
          <w:p w14:paraId="42740845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86E1572" w14:textId="63CFF1B8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</w:tcPr>
          <w:p w14:paraId="3239B7E4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507ADF" w14:textId="7E2A73D9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414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406</w:t>
            </w:r>
          </w:p>
        </w:tc>
      </w:tr>
      <w:tr w:rsidR="00F75FDD" w:rsidRPr="0013335C" w14:paraId="29D53E45" w14:textId="77777777" w:rsidTr="009D101D">
        <w:tc>
          <w:tcPr>
            <w:tcW w:w="3510" w:type="dxa"/>
          </w:tcPr>
          <w:p w14:paraId="0C449049" w14:textId="77777777" w:rsidR="00F75FDD" w:rsidRPr="00F75FDD" w:rsidRDefault="00F75FDD" w:rsidP="00F75FD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260" w:type="dxa"/>
          </w:tcPr>
          <w:p w14:paraId="3D6004B4" w14:textId="169D0EC0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27A15278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2E5A0B4" w14:textId="481B91BC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492</w:t>
            </w:r>
          </w:p>
        </w:tc>
        <w:tc>
          <w:tcPr>
            <w:tcW w:w="270" w:type="dxa"/>
          </w:tcPr>
          <w:p w14:paraId="6E5314CC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51B63F" w14:textId="34980E05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4DC94429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D48B85B" w14:textId="724C3FCC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492</w:t>
            </w:r>
          </w:p>
        </w:tc>
      </w:tr>
      <w:tr w:rsidR="00F75FDD" w:rsidRPr="0013335C" w14:paraId="44432478" w14:textId="77777777" w:rsidTr="009D101D">
        <w:tc>
          <w:tcPr>
            <w:tcW w:w="3510" w:type="dxa"/>
          </w:tcPr>
          <w:p w14:paraId="74C2B448" w14:textId="77777777" w:rsidR="00F75FDD" w:rsidRPr="00F75FDD" w:rsidRDefault="00F75FDD" w:rsidP="00F75FD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6C8B187A" w14:textId="1AF95F8A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  <w:tc>
          <w:tcPr>
            <w:tcW w:w="270" w:type="dxa"/>
          </w:tcPr>
          <w:p w14:paraId="2F36F6EF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AABF6FA" w14:textId="793BC3C7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239</w:t>
            </w:r>
          </w:p>
        </w:tc>
        <w:tc>
          <w:tcPr>
            <w:tcW w:w="270" w:type="dxa"/>
          </w:tcPr>
          <w:p w14:paraId="622ED1F3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9393E28" w14:textId="16147547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  <w:tc>
          <w:tcPr>
            <w:tcW w:w="270" w:type="dxa"/>
          </w:tcPr>
          <w:p w14:paraId="64124711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C3D3C68" w14:textId="1EAC56AF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239</w:t>
            </w:r>
          </w:p>
        </w:tc>
      </w:tr>
      <w:tr w:rsidR="00F75FDD" w:rsidRPr="0013335C" w14:paraId="54200A69" w14:textId="77777777" w:rsidTr="009D101D">
        <w:tc>
          <w:tcPr>
            <w:tcW w:w="3510" w:type="dxa"/>
          </w:tcPr>
          <w:p w14:paraId="5EDADC65" w14:textId="77777777" w:rsidR="00F75FDD" w:rsidRPr="00F75FDD" w:rsidRDefault="00F75FDD" w:rsidP="00F75FD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1260" w:type="dxa"/>
          </w:tcPr>
          <w:p w14:paraId="0D45EF81" w14:textId="23D8AD28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270" w:type="dxa"/>
          </w:tcPr>
          <w:p w14:paraId="4F01CF0D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370FF7D" w14:textId="794EE429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7106291C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4641B0C" w14:textId="68D7497B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270" w:type="dxa"/>
          </w:tcPr>
          <w:p w14:paraId="5F6E6935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9C70BE5" w14:textId="7B4241CA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962</w:t>
            </w:r>
          </w:p>
        </w:tc>
      </w:tr>
      <w:tr w:rsidR="00F75FDD" w:rsidRPr="0013335C" w14:paraId="55E14A1D" w14:textId="77777777" w:rsidTr="009D101D">
        <w:tc>
          <w:tcPr>
            <w:tcW w:w="3510" w:type="dxa"/>
          </w:tcPr>
          <w:p w14:paraId="6C3C3D27" w14:textId="77777777" w:rsidR="00F75FDD" w:rsidRPr="00F75FDD" w:rsidRDefault="00F75FDD" w:rsidP="00F75FD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5F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5E02E74B" w14:textId="55AAC1DD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70" w:type="dxa"/>
          </w:tcPr>
          <w:p w14:paraId="30701844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75FB162" w14:textId="6A51682F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82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858</w:t>
            </w:r>
          </w:p>
        </w:tc>
        <w:tc>
          <w:tcPr>
            <w:tcW w:w="270" w:type="dxa"/>
          </w:tcPr>
          <w:p w14:paraId="0D24DDC9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A5D320C" w14:textId="22FD5D73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F75FDD" w:rsidRPr="00F75F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70" w:type="dxa"/>
          </w:tcPr>
          <w:p w14:paraId="4455E1E2" w14:textId="77777777" w:rsidR="00F75FDD" w:rsidRPr="0013335C" w:rsidRDefault="00F75FDD" w:rsidP="00F75FD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DC767AE" w14:textId="29D206D1" w:rsidR="00F75FDD" w:rsidRPr="0013335C" w:rsidRDefault="005322FF" w:rsidP="00F75FD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82</w:t>
            </w:r>
            <w:r w:rsidR="00F75FD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858</w:t>
            </w:r>
          </w:p>
        </w:tc>
      </w:tr>
    </w:tbl>
    <w:p w14:paraId="4D83780B" w14:textId="62F4EC77" w:rsidR="00471CCE" w:rsidRPr="0013335C" w:rsidRDefault="00436216" w:rsidP="00436216">
      <w:pPr>
        <w:pStyle w:val="Heading5"/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th-TH"/>
        </w:rPr>
        <w:lastRenderedPageBreak/>
        <w:tab/>
      </w:r>
      <w:r w:rsidR="00995896">
        <w:rPr>
          <w:rFonts w:ascii="Angsana New" w:hAnsi="Angsana New"/>
          <w:sz w:val="30"/>
          <w:szCs w:val="30"/>
          <w:cs/>
          <w:lang w:val="th-TH"/>
        </w:rPr>
        <w:tab/>
      </w:r>
      <w:r w:rsidR="00471CCE" w:rsidRPr="0013335C">
        <w:rPr>
          <w:rFonts w:ascii="Angsana New" w:hAnsi="Angsana New" w:hint="cs"/>
          <w:sz w:val="30"/>
          <w:szCs w:val="30"/>
          <w:cs/>
          <w:lang w:val="th-TH"/>
        </w:rPr>
        <w:t>ยอดคงเหลือกับ</w:t>
      </w:r>
      <w:r w:rsidR="00471CCE" w:rsidRPr="0013335C">
        <w:rPr>
          <w:rFonts w:ascii="Angsana New" w:hAnsi="Angsana New" w:hint="cs"/>
          <w:sz w:val="30"/>
          <w:szCs w:val="30"/>
          <w:cs/>
          <w:lang w:val="en-US"/>
        </w:rPr>
        <w:t>กิจการ</w:t>
      </w:r>
      <w:r w:rsidR="00471CCE" w:rsidRPr="0013335C">
        <w:rPr>
          <w:rFonts w:ascii="Angsana New" w:hAnsi="Angsana New" w:hint="cs"/>
          <w:sz w:val="30"/>
          <w:szCs w:val="30"/>
          <w:cs/>
          <w:lang w:val="th-TH"/>
        </w:rPr>
        <w:t xml:space="preserve">ที่เกี่ยวข้องกัน ณ วันที่ </w:t>
      </w:r>
      <w:r w:rsidR="005322FF" w:rsidRPr="005322FF">
        <w:rPr>
          <w:rFonts w:ascii="Angsana New" w:hAnsi="Angsana New"/>
          <w:sz w:val="30"/>
          <w:szCs w:val="30"/>
          <w:lang w:val="en-US"/>
        </w:rPr>
        <w:t>31</w:t>
      </w:r>
      <w:r w:rsidR="00343D19">
        <w:rPr>
          <w:rFonts w:ascii="Angsana New" w:hAnsi="Angsana New"/>
          <w:sz w:val="30"/>
          <w:szCs w:val="30"/>
          <w:lang w:val="en-US"/>
        </w:rPr>
        <w:t xml:space="preserve"> </w:t>
      </w:r>
      <w:r w:rsidR="00343D1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1C2B3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71CCE" w:rsidRPr="0013335C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</w:p>
    <w:p w14:paraId="47A12206" w14:textId="77777777" w:rsidR="00471CCE" w:rsidRPr="000A6E30" w:rsidRDefault="00471CCE" w:rsidP="004D248F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8B7DC4" w:rsidRPr="0013335C" w14:paraId="04DE7E5C" w14:textId="77777777" w:rsidTr="00BB3D5B">
        <w:trPr>
          <w:tblHeader/>
        </w:trPr>
        <w:tc>
          <w:tcPr>
            <w:tcW w:w="6210" w:type="dxa"/>
          </w:tcPr>
          <w:p w14:paraId="0BA32CD4" w14:textId="0F1C2ABE" w:rsidR="008B7DC4" w:rsidRPr="0013335C" w:rsidRDefault="008B7DC4" w:rsidP="008B7DC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0DFB8308" w14:textId="77777777" w:rsidR="008B7DC4" w:rsidRPr="0013335C" w:rsidRDefault="008B7DC4" w:rsidP="008B7D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22D9" w:rsidRPr="0013335C" w14:paraId="5B205126" w14:textId="77777777" w:rsidTr="00BB3D5B">
        <w:trPr>
          <w:tblHeader/>
        </w:trPr>
        <w:tc>
          <w:tcPr>
            <w:tcW w:w="6210" w:type="dxa"/>
          </w:tcPr>
          <w:p w14:paraId="66A24897" w14:textId="77777777" w:rsidR="003022D9" w:rsidRPr="0013335C" w:rsidRDefault="003022D9" w:rsidP="00F728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C7B965" w14:textId="77777777" w:rsidR="003022D9" w:rsidRPr="0013335C" w:rsidRDefault="003022D9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55AB12B7" w14:textId="77777777" w:rsidTr="00BB3D5B">
        <w:trPr>
          <w:tblHeader/>
        </w:trPr>
        <w:tc>
          <w:tcPr>
            <w:tcW w:w="6210" w:type="dxa"/>
          </w:tcPr>
          <w:p w14:paraId="01D60995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B3A4664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9D16AB" w:rsidRPr="0013335C" w14:paraId="2C6393B8" w14:textId="77777777" w:rsidTr="00BB3D5B">
        <w:tc>
          <w:tcPr>
            <w:tcW w:w="6210" w:type="dxa"/>
          </w:tcPr>
          <w:p w14:paraId="1EF9E3A5" w14:textId="3F80425B" w:rsidR="009D16AB" w:rsidRPr="0013335C" w:rsidRDefault="00BC4796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739EEE14" w14:textId="3E242A7E" w:rsidR="009D16AB" w:rsidRPr="0013335C" w:rsidRDefault="005322FF" w:rsidP="009D16A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33207DDC" w14:textId="77777777" w:rsidR="009D16AB" w:rsidRPr="0013335C" w:rsidRDefault="009D16AB" w:rsidP="009D16A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0893FDC" w14:textId="7D19959F" w:rsidR="009D16AB" w:rsidRPr="0013335C" w:rsidRDefault="005322FF" w:rsidP="009D16A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A050AA" w:rsidRPr="0013335C" w14:paraId="0D542E25" w14:textId="77777777" w:rsidTr="00BB3D5B">
        <w:tc>
          <w:tcPr>
            <w:tcW w:w="6210" w:type="dxa"/>
          </w:tcPr>
          <w:p w14:paraId="0326C78D" w14:textId="1D96DBF0" w:rsidR="00A050AA" w:rsidRPr="0013335C" w:rsidRDefault="00A050AA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C212B4" w14:textId="77777777" w:rsidR="00A050AA" w:rsidRPr="0013335C" w:rsidRDefault="00A050AA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C2B36" w:rsidRPr="0013335C" w14:paraId="777D5846" w14:textId="77777777" w:rsidTr="00BB3D5B">
        <w:tc>
          <w:tcPr>
            <w:tcW w:w="6210" w:type="dxa"/>
          </w:tcPr>
          <w:p w14:paraId="717AEA62" w14:textId="77777777" w:rsidR="001C2B36" w:rsidRPr="0013335C" w:rsidRDefault="001C2B36" w:rsidP="001C2B3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37EA13B" w14:textId="136C6513" w:rsidR="001C2B36" w:rsidRPr="0013335C" w:rsidRDefault="005322FF" w:rsidP="001C2B3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F56353" w:rsidRPr="00F563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890</w:t>
            </w:r>
          </w:p>
        </w:tc>
        <w:tc>
          <w:tcPr>
            <w:tcW w:w="284" w:type="dxa"/>
          </w:tcPr>
          <w:p w14:paraId="7BFC0236" w14:textId="77777777" w:rsidR="001C2B36" w:rsidRPr="0013335C" w:rsidRDefault="001C2B36" w:rsidP="001C2B36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DEDD126" w14:textId="3DBB198C" w:rsidR="001C2B36" w:rsidRPr="0013335C" w:rsidRDefault="005322FF" w:rsidP="001C2B36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345</w:t>
            </w:r>
            <w:r w:rsidR="001C2B3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082</w:t>
            </w:r>
          </w:p>
        </w:tc>
      </w:tr>
      <w:tr w:rsidR="001C2B36" w:rsidRPr="0013335C" w14:paraId="60514A52" w14:textId="77777777" w:rsidTr="00BB3D5B">
        <w:tc>
          <w:tcPr>
            <w:tcW w:w="6210" w:type="dxa"/>
          </w:tcPr>
          <w:p w14:paraId="1EB05B7C" w14:textId="77777777" w:rsidR="001C2B36" w:rsidRPr="0013335C" w:rsidRDefault="001C2B36" w:rsidP="001C2B3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EB266CE" w14:textId="3D119C70" w:rsidR="001C2B36" w:rsidRPr="0013335C" w:rsidRDefault="005322FF" w:rsidP="001C2B36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14:paraId="4D1EE6F8" w14:textId="77777777" w:rsidR="001C2B36" w:rsidRPr="0013335C" w:rsidRDefault="001C2B36" w:rsidP="001C2B36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58F94EE" w14:textId="75E2BB7D" w:rsidR="001C2B36" w:rsidRPr="0013335C" w:rsidRDefault="005322FF" w:rsidP="001C2B36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1C2B36" w:rsidRPr="0013335C" w14:paraId="0DD37EC4" w14:textId="77777777" w:rsidTr="00BB3D5B">
        <w:tc>
          <w:tcPr>
            <w:tcW w:w="6210" w:type="dxa"/>
          </w:tcPr>
          <w:p w14:paraId="299D2028" w14:textId="77777777" w:rsidR="001C2B36" w:rsidRPr="0013335C" w:rsidRDefault="001C2B36" w:rsidP="001C2B3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75562" w14:textId="3362CAF4" w:rsidR="001C2B36" w:rsidRPr="0013335C" w:rsidRDefault="005322FF" w:rsidP="001C2B3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5FAF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  <w:r w:rsidR="00F56353" w:rsidRPr="00C35FA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35FAF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284" w:type="dxa"/>
          </w:tcPr>
          <w:p w14:paraId="44C34294" w14:textId="77777777" w:rsidR="001C2B36" w:rsidRPr="0013335C" w:rsidRDefault="001C2B36" w:rsidP="001C2B36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1DE0787" w14:textId="6403F811" w:rsidR="001C2B36" w:rsidRPr="0013335C" w:rsidRDefault="005322FF" w:rsidP="001C2B36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773</w:t>
            </w:r>
            <w:r w:rsidR="001C2B3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459</w:t>
            </w:r>
          </w:p>
        </w:tc>
      </w:tr>
      <w:tr w:rsidR="001C2B36" w:rsidRPr="0013335C" w14:paraId="20BD6C96" w14:textId="77777777" w:rsidTr="00BB3D5B">
        <w:trPr>
          <w:trHeight w:val="49"/>
        </w:trPr>
        <w:tc>
          <w:tcPr>
            <w:tcW w:w="6210" w:type="dxa"/>
          </w:tcPr>
          <w:p w14:paraId="05B2EBF0" w14:textId="77777777" w:rsidR="001C2B36" w:rsidRPr="0013335C" w:rsidRDefault="001C2B36" w:rsidP="001C2B3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21BA6" w14:textId="39496B3C" w:rsidR="001C2B36" w:rsidRPr="0013335C" w:rsidRDefault="005322FF" w:rsidP="001C2B3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563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  <w:r w:rsidR="00F563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  <w:tc>
          <w:tcPr>
            <w:tcW w:w="284" w:type="dxa"/>
            <w:shd w:val="clear" w:color="auto" w:fill="auto"/>
          </w:tcPr>
          <w:p w14:paraId="1DBB7165" w14:textId="77777777" w:rsidR="001C2B36" w:rsidRPr="00F11B48" w:rsidRDefault="001C2B36" w:rsidP="001C2B36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9EB1C" w14:textId="4F985B52" w:rsidR="001C2B36" w:rsidRPr="0013335C" w:rsidRDefault="005322FF" w:rsidP="001C2B36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1C2B3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118</w:t>
            </w:r>
            <w:r w:rsidR="001C2B3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546</w:t>
            </w:r>
          </w:p>
        </w:tc>
      </w:tr>
    </w:tbl>
    <w:p w14:paraId="246891A9" w14:textId="77777777" w:rsidR="00BB3D5B" w:rsidRDefault="00BB3D5B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BB3D5B" w:rsidRPr="0013335C" w14:paraId="0EB97653" w14:textId="77777777" w:rsidTr="00D207C1">
        <w:trPr>
          <w:trHeight w:val="49"/>
        </w:trPr>
        <w:tc>
          <w:tcPr>
            <w:tcW w:w="6210" w:type="dxa"/>
          </w:tcPr>
          <w:p w14:paraId="1040A362" w14:textId="77777777" w:rsidR="00BB3D5B" w:rsidRPr="000A6E30" w:rsidRDefault="00BB3D5B" w:rsidP="00BB3D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103ED76" w14:textId="3242C17E" w:rsidR="00BB3D5B" w:rsidRPr="006C4182" w:rsidRDefault="00BB3D5B" w:rsidP="00BB3D5B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B3D5B" w:rsidRPr="0013335C" w14:paraId="2EA6021F" w14:textId="77777777" w:rsidTr="00D207C1">
        <w:trPr>
          <w:trHeight w:val="49"/>
        </w:trPr>
        <w:tc>
          <w:tcPr>
            <w:tcW w:w="6210" w:type="dxa"/>
          </w:tcPr>
          <w:p w14:paraId="6B5B115E" w14:textId="77777777" w:rsidR="00BB3D5B" w:rsidRPr="000A6E30" w:rsidRDefault="00BB3D5B" w:rsidP="00BB3D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1166C526" w14:textId="4605C967" w:rsidR="00BB3D5B" w:rsidRPr="006C4182" w:rsidRDefault="00BB3D5B" w:rsidP="00BB3D5B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BB3D5B" w:rsidRPr="0013335C" w14:paraId="15F513CF" w14:textId="77777777" w:rsidTr="00D207C1">
        <w:trPr>
          <w:trHeight w:val="49"/>
        </w:trPr>
        <w:tc>
          <w:tcPr>
            <w:tcW w:w="6210" w:type="dxa"/>
          </w:tcPr>
          <w:p w14:paraId="18064676" w14:textId="77777777" w:rsidR="00BB3D5B" w:rsidRPr="000A6E30" w:rsidRDefault="00BB3D5B" w:rsidP="00BB3D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08F5679" w14:textId="670C4AF5" w:rsidR="00BB3D5B" w:rsidRPr="006C4182" w:rsidRDefault="00BB3D5B" w:rsidP="00BB3D5B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B3D5B" w:rsidRPr="0013335C" w14:paraId="143C4F84" w14:textId="77777777" w:rsidTr="00BB3D5B">
        <w:trPr>
          <w:trHeight w:val="49"/>
        </w:trPr>
        <w:tc>
          <w:tcPr>
            <w:tcW w:w="6210" w:type="dxa"/>
          </w:tcPr>
          <w:p w14:paraId="3CBE1131" w14:textId="227EE3DA" w:rsidR="00BB3D5B" w:rsidRPr="000A6E30" w:rsidRDefault="00BB3D5B" w:rsidP="00BB3D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62A656C5" w14:textId="1458F9F9" w:rsidR="00BB3D5B" w:rsidRPr="00BB3D5B" w:rsidRDefault="00BB3D5B" w:rsidP="00BB3D5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225BB8D5" w14:textId="77777777" w:rsidR="00BB3D5B" w:rsidRPr="00BB3D5B" w:rsidRDefault="00BB3D5B" w:rsidP="00BB3D5B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33CE811F" w14:textId="347A7A95" w:rsidR="00BB3D5B" w:rsidRPr="00BB3D5B" w:rsidRDefault="00BB3D5B" w:rsidP="00BB3D5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C2B36" w:rsidRPr="0013335C" w14:paraId="46188BE5" w14:textId="77777777" w:rsidTr="00BB3D5B">
        <w:tc>
          <w:tcPr>
            <w:tcW w:w="6210" w:type="dxa"/>
          </w:tcPr>
          <w:p w14:paraId="549278EF" w14:textId="089A4CBF" w:rsidR="001C2B36" w:rsidRPr="0013335C" w:rsidRDefault="001C2B36" w:rsidP="001C2B3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12363EEC" w14:textId="01A1022F" w:rsidR="001C2B36" w:rsidRPr="0013335C" w:rsidRDefault="00B41775" w:rsidP="001C2B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C2B36" w:rsidRPr="0013335C" w14:paraId="4E894D51" w14:textId="77777777" w:rsidTr="00BB3D5B">
        <w:tc>
          <w:tcPr>
            <w:tcW w:w="6210" w:type="dxa"/>
          </w:tcPr>
          <w:p w14:paraId="2DFD72C0" w14:textId="77777777" w:rsidR="001C2B36" w:rsidRPr="00DB7033" w:rsidRDefault="001C2B36" w:rsidP="001C2B3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6F27E9D1" w14:textId="03BA2E39" w:rsidR="001C2B36" w:rsidRPr="0013335C" w:rsidRDefault="00433943" w:rsidP="00433943">
            <w:pPr>
              <w:tabs>
                <w:tab w:val="decimal" w:pos="8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941EE5C" w14:textId="77777777" w:rsidR="001C2B36" w:rsidRPr="0013335C" w:rsidRDefault="001C2B36" w:rsidP="001C2B36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21622DF1" w14:textId="351A0982" w:rsidR="001C2B36" w:rsidRPr="0013335C" w:rsidRDefault="005322FF" w:rsidP="001C2B3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C2B3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232</w:t>
            </w:r>
          </w:p>
        </w:tc>
      </w:tr>
      <w:tr w:rsidR="001C2B36" w:rsidRPr="0013335C" w14:paraId="591C1A6B" w14:textId="77777777" w:rsidTr="00BB3D5B">
        <w:tc>
          <w:tcPr>
            <w:tcW w:w="6210" w:type="dxa"/>
          </w:tcPr>
          <w:p w14:paraId="0468034E" w14:textId="77777777" w:rsidR="001C2B36" w:rsidRPr="0013335C" w:rsidRDefault="001C2B36" w:rsidP="001C2B3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55389E0" w14:textId="2688EA85" w:rsidR="001C2B36" w:rsidRPr="0013335C" w:rsidRDefault="005322FF" w:rsidP="001C2B3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33943" w:rsidRPr="004339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284" w:type="dxa"/>
          </w:tcPr>
          <w:p w14:paraId="10DD153E" w14:textId="77777777" w:rsidR="001C2B36" w:rsidRPr="0013335C" w:rsidRDefault="001C2B36" w:rsidP="001C2B36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C84AE37" w14:textId="0E0A935F" w:rsidR="001C2B36" w:rsidRPr="0013335C" w:rsidRDefault="005322FF" w:rsidP="001C2B3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C2B3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485</w:t>
            </w:r>
          </w:p>
        </w:tc>
      </w:tr>
      <w:tr w:rsidR="001C2B36" w:rsidRPr="0013335C" w14:paraId="5A6AEE99" w14:textId="77777777" w:rsidTr="00BB3D5B">
        <w:tc>
          <w:tcPr>
            <w:tcW w:w="6210" w:type="dxa"/>
          </w:tcPr>
          <w:p w14:paraId="262E5BAE" w14:textId="77777777" w:rsidR="001C2B36" w:rsidRPr="0013335C" w:rsidRDefault="001C2B36" w:rsidP="001C2B3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FEFC3" w14:textId="37F0997A" w:rsidR="001C2B36" w:rsidRPr="0013335C" w:rsidRDefault="005322FF" w:rsidP="001C2B3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84" w:type="dxa"/>
          </w:tcPr>
          <w:p w14:paraId="561DE59A" w14:textId="77777777" w:rsidR="001C2B36" w:rsidRPr="0013335C" w:rsidRDefault="001C2B36" w:rsidP="001C2B36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3FE3603" w14:textId="28102147" w:rsidR="001C2B36" w:rsidRPr="0013335C" w:rsidRDefault="005322FF" w:rsidP="001C2B3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C2B3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446</w:t>
            </w:r>
          </w:p>
        </w:tc>
      </w:tr>
      <w:tr w:rsidR="001C2B36" w:rsidRPr="0013335C" w14:paraId="0E3509C2" w14:textId="77777777" w:rsidTr="00BB3D5B">
        <w:trPr>
          <w:trHeight w:val="49"/>
        </w:trPr>
        <w:tc>
          <w:tcPr>
            <w:tcW w:w="6210" w:type="dxa"/>
          </w:tcPr>
          <w:p w14:paraId="535057CC" w14:textId="77777777" w:rsidR="001C2B36" w:rsidRPr="0013335C" w:rsidRDefault="001C2B36" w:rsidP="001C2B3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4FC62" w14:textId="70173D0F" w:rsidR="001C2B36" w:rsidRPr="0013335C" w:rsidRDefault="005322FF" w:rsidP="001C2B3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339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660</w:t>
            </w:r>
          </w:p>
        </w:tc>
        <w:tc>
          <w:tcPr>
            <w:tcW w:w="284" w:type="dxa"/>
            <w:shd w:val="clear" w:color="auto" w:fill="auto"/>
          </w:tcPr>
          <w:p w14:paraId="0D931C30" w14:textId="77777777" w:rsidR="001C2B36" w:rsidRPr="0013335C" w:rsidRDefault="001C2B36" w:rsidP="001C2B36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D1615" w14:textId="5ED351B0" w:rsidR="001C2B36" w:rsidRPr="0013335C" w:rsidRDefault="005322FF" w:rsidP="001C2B3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1C2B3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  <w:tr w:rsidR="006F1ABD" w:rsidRPr="0013335C" w14:paraId="40A857C4" w14:textId="77777777" w:rsidTr="00BB3D5B">
        <w:trPr>
          <w:trHeight w:val="269"/>
        </w:trPr>
        <w:tc>
          <w:tcPr>
            <w:tcW w:w="6210" w:type="dxa"/>
          </w:tcPr>
          <w:p w14:paraId="5A66EE3C" w14:textId="2E54C0F6" w:rsidR="006F1ABD" w:rsidRPr="000A6E30" w:rsidRDefault="006F1ABD" w:rsidP="001C2B3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9CE47B8" w14:textId="77777777" w:rsidR="006F1ABD" w:rsidRPr="0013335C" w:rsidRDefault="006F1ABD" w:rsidP="001C2B3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9A2221B" w14:textId="77777777" w:rsidR="006F1ABD" w:rsidRPr="0013335C" w:rsidRDefault="006F1ABD" w:rsidP="001C2B36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1C032B7F" w14:textId="77777777" w:rsidR="006F1ABD" w:rsidRPr="0013335C" w:rsidRDefault="006F1ABD" w:rsidP="001C2B3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4F9F" w:rsidRPr="0013335C" w14:paraId="759C7E2E" w14:textId="77777777" w:rsidTr="00BB3D5B">
        <w:tc>
          <w:tcPr>
            <w:tcW w:w="6210" w:type="dxa"/>
          </w:tcPr>
          <w:p w14:paraId="3634FE2A" w14:textId="6F8FC292" w:rsidR="00EE4F9F" w:rsidRPr="0013335C" w:rsidRDefault="00EE4F9F" w:rsidP="00EE4F9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A075033" w14:textId="4D3A2CCF" w:rsidR="00EE4F9F" w:rsidRPr="0013335C" w:rsidRDefault="00EE4F9F" w:rsidP="00EE4F9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E4F9F" w:rsidRPr="0013335C" w14:paraId="7BFF3A1B" w14:textId="77777777" w:rsidTr="00BB3D5B">
        <w:tc>
          <w:tcPr>
            <w:tcW w:w="6210" w:type="dxa"/>
          </w:tcPr>
          <w:p w14:paraId="1DCC96A9" w14:textId="77777777" w:rsidR="00EE4F9F" w:rsidRPr="0013335C" w:rsidRDefault="00EE4F9F" w:rsidP="00EE4F9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4CBCA47D" w14:textId="4BD5DF3C" w:rsidR="00EE4F9F" w:rsidRPr="0013335C" w:rsidRDefault="00EE4F9F" w:rsidP="00EE4F9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E4F9F" w:rsidRPr="0013335C" w14:paraId="1787E351" w14:textId="77777777" w:rsidTr="00EE4F9F">
        <w:tc>
          <w:tcPr>
            <w:tcW w:w="6210" w:type="dxa"/>
          </w:tcPr>
          <w:p w14:paraId="5FFCCCF7" w14:textId="77777777" w:rsidR="00EE4F9F" w:rsidRPr="0013335C" w:rsidRDefault="00EE4F9F" w:rsidP="00EE4F9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04FFC1F" w14:textId="66E1D90F" w:rsidR="00EE4F9F" w:rsidRPr="0013335C" w:rsidRDefault="00EE4F9F" w:rsidP="00EE4F9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E4F9F" w:rsidRPr="0013335C" w14:paraId="69B7C843" w14:textId="77777777" w:rsidTr="00D207C1">
        <w:tc>
          <w:tcPr>
            <w:tcW w:w="6210" w:type="dxa"/>
          </w:tcPr>
          <w:p w14:paraId="2B9CC58D" w14:textId="79284668" w:rsidR="00EE4F9F" w:rsidRPr="0013335C" w:rsidRDefault="00EE4F9F" w:rsidP="00EE4F9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เงินปันผลค้างรับ</w:t>
            </w:r>
          </w:p>
        </w:tc>
        <w:tc>
          <w:tcPr>
            <w:tcW w:w="1440" w:type="dxa"/>
          </w:tcPr>
          <w:p w14:paraId="38538C23" w14:textId="0A0038B6" w:rsidR="00EE4F9F" w:rsidRDefault="00EE4F9F" w:rsidP="00EE4F9F">
            <w:pPr>
              <w:tabs>
                <w:tab w:val="decimal" w:pos="87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7833F35A" w14:textId="77777777" w:rsidR="00EE4F9F" w:rsidRPr="0013335C" w:rsidRDefault="00EE4F9F" w:rsidP="00EE4F9F">
            <w:pPr>
              <w:pStyle w:val="Heading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</w:tcPr>
          <w:p w14:paraId="7C0BBF53" w14:textId="458C5244" w:rsidR="00EE4F9F" w:rsidRPr="005322FF" w:rsidRDefault="00EE4F9F" w:rsidP="00EE4F9F">
            <w:pPr>
              <w:tabs>
                <w:tab w:val="decimal" w:pos="105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EE4F9F" w:rsidRPr="0013335C" w14:paraId="67E63881" w14:textId="77777777" w:rsidTr="00D207C1">
        <w:tc>
          <w:tcPr>
            <w:tcW w:w="6210" w:type="dxa"/>
          </w:tcPr>
          <w:p w14:paraId="57BE74FC" w14:textId="77777777" w:rsidR="00EE4F9F" w:rsidRPr="0013335C" w:rsidRDefault="00EE4F9F" w:rsidP="001C2B3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93957B3" w14:textId="1E94BD80" w:rsidR="00EE4F9F" w:rsidRPr="005322FF" w:rsidRDefault="00EE4F9F" w:rsidP="00EE4F9F">
            <w:pPr>
              <w:tabs>
                <w:tab w:val="decimal" w:pos="105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C2B36" w:rsidRPr="0013335C" w14:paraId="515D660B" w14:textId="77777777" w:rsidTr="00EE4F9F">
        <w:tc>
          <w:tcPr>
            <w:tcW w:w="6210" w:type="dxa"/>
          </w:tcPr>
          <w:p w14:paraId="1158EF12" w14:textId="77777777" w:rsidR="001C2B36" w:rsidRPr="0013335C" w:rsidRDefault="001C2B36" w:rsidP="001C2B3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BD8380B" w14:textId="1637ACA7" w:rsidR="001C2B36" w:rsidRPr="0013335C" w:rsidRDefault="00433943" w:rsidP="00433943">
            <w:pPr>
              <w:tabs>
                <w:tab w:val="decimal" w:pos="87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50EAC1CE" w14:textId="77777777" w:rsidR="001C2B36" w:rsidRPr="0013335C" w:rsidRDefault="001C2B36" w:rsidP="001C2B36">
            <w:pPr>
              <w:pStyle w:val="Heading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14:paraId="5919E46F" w14:textId="15610BDF" w:rsidR="001C2B36" w:rsidRPr="0013335C" w:rsidRDefault="005322FF" w:rsidP="001C2B36">
            <w:pPr>
              <w:tabs>
                <w:tab w:val="decimal" w:pos="105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171</w:t>
            </w:r>
            <w:r w:rsidR="001C2B3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416</w:t>
            </w:r>
          </w:p>
        </w:tc>
      </w:tr>
    </w:tbl>
    <w:p w14:paraId="309C373D" w14:textId="69206BF7" w:rsidR="00DA1265" w:rsidRDefault="00DA1265">
      <w:pPr>
        <w:spacing w:line="240" w:lineRule="auto"/>
        <w:rPr>
          <w:rFonts w:ascii="Angsana New" w:hAnsi="Angsana New"/>
          <w:sz w:val="24"/>
          <w:szCs w:val="24"/>
          <w:lang w:val="th-TH" w:eastAsia="x-none"/>
        </w:rPr>
      </w:pPr>
    </w:p>
    <w:p w14:paraId="1BDAE1A9" w14:textId="370FDEB2" w:rsidR="00D207C1" w:rsidRDefault="00D207C1">
      <w:pPr>
        <w:spacing w:line="240" w:lineRule="auto"/>
        <w:rPr>
          <w:rFonts w:ascii="Angsana New" w:hAnsi="Angsana New"/>
          <w:sz w:val="24"/>
          <w:szCs w:val="24"/>
          <w:lang w:val="th-TH" w:eastAsia="x-none"/>
        </w:rPr>
      </w:pPr>
    </w:p>
    <w:p w14:paraId="76DF2562" w14:textId="69AA0ED2" w:rsidR="00D207C1" w:rsidRDefault="00D207C1">
      <w:pPr>
        <w:spacing w:line="240" w:lineRule="auto"/>
        <w:rPr>
          <w:rFonts w:ascii="Angsana New" w:hAnsi="Angsana New"/>
          <w:sz w:val="24"/>
          <w:szCs w:val="24"/>
          <w:lang w:val="th-TH" w:eastAsia="x-none"/>
        </w:rPr>
      </w:pPr>
    </w:p>
    <w:p w14:paraId="3C076F9F" w14:textId="77777777" w:rsidR="00D207C1" w:rsidRPr="00D207C1" w:rsidRDefault="00D207C1">
      <w:pPr>
        <w:spacing w:line="240" w:lineRule="auto"/>
        <w:rPr>
          <w:rFonts w:ascii="Angsana New" w:hAnsi="Angsana New"/>
          <w:sz w:val="24"/>
          <w:szCs w:val="24"/>
          <w:lang w:val="en-US" w:eastAsia="x-none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AC79E2" w:rsidRPr="0013335C" w14:paraId="13F09BC1" w14:textId="77777777" w:rsidTr="001C2B36">
        <w:tc>
          <w:tcPr>
            <w:tcW w:w="2499" w:type="dxa"/>
          </w:tcPr>
          <w:p w14:paraId="515998B4" w14:textId="77777777" w:rsidR="00500513" w:rsidRDefault="00500513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14A17A1" w14:textId="6E19DEBE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32" w:type="dxa"/>
            <w:vAlign w:val="bottom"/>
          </w:tcPr>
          <w:p w14:paraId="32794EBC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2CE5491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708F2972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3F35F479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D4118A" w:rsidRPr="0013335C" w14:paraId="6E831297" w14:textId="77777777" w:rsidTr="001C2B36">
        <w:tc>
          <w:tcPr>
            <w:tcW w:w="2499" w:type="dxa"/>
          </w:tcPr>
          <w:p w14:paraId="1093EDC5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161549F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49C2CFA3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1A46A51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B8F97EB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3EC3DAD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AEC34A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6EAA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459B0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251930C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D4118A" w:rsidRPr="0013335C" w14:paraId="6711CC97" w14:textId="77777777" w:rsidTr="001C2B36">
        <w:tc>
          <w:tcPr>
            <w:tcW w:w="2499" w:type="dxa"/>
          </w:tcPr>
          <w:p w14:paraId="356D25E4" w14:textId="7183102A" w:rsidR="0025127E" w:rsidRPr="0013335C" w:rsidRDefault="00C82C8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</w:p>
        </w:tc>
        <w:tc>
          <w:tcPr>
            <w:tcW w:w="1432" w:type="dxa"/>
            <w:vAlign w:val="bottom"/>
          </w:tcPr>
          <w:p w14:paraId="37535932" w14:textId="41C9E248" w:rsidR="0025127E" w:rsidRPr="001C2B36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25127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5127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1391A3F1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54B00AF" w14:textId="038E5386" w:rsidR="0025127E" w:rsidRPr="0013335C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25127E"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5127E"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236" w:type="dxa"/>
          </w:tcPr>
          <w:p w14:paraId="396612E4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BEF7C16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D7827DE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9E3B41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7253EAA7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85DF1CC" w14:textId="47FB5E6D" w:rsidR="0025127E" w:rsidRPr="0013335C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25127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5127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25127E" w:rsidRPr="0013335C" w14:paraId="778134D1" w14:textId="77777777" w:rsidTr="001C2B36">
        <w:tc>
          <w:tcPr>
            <w:tcW w:w="2499" w:type="dxa"/>
          </w:tcPr>
          <w:p w14:paraId="30E2A083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01348B66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7D4784F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0D1847A5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4118A" w:rsidRPr="0013335C" w14:paraId="0363958B" w14:textId="77777777" w:rsidTr="001C2B36">
        <w:tc>
          <w:tcPr>
            <w:tcW w:w="2499" w:type="dxa"/>
            <w:vAlign w:val="bottom"/>
          </w:tcPr>
          <w:p w14:paraId="32D438C0" w14:textId="3CB347AA" w:rsidR="0025127E" w:rsidRPr="0013335C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32" w:type="dxa"/>
            <w:vAlign w:val="bottom"/>
          </w:tcPr>
          <w:p w14:paraId="1291FD49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AEA3B4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CADD20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1D8F5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23D2204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EECB0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AF1BC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86BF3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CD21B06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18A" w:rsidRPr="0013335C" w14:paraId="4D23FC21" w14:textId="77777777" w:rsidTr="001C2B36">
        <w:tc>
          <w:tcPr>
            <w:tcW w:w="2499" w:type="dxa"/>
          </w:tcPr>
          <w:p w14:paraId="1E6C993D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432" w:type="dxa"/>
          </w:tcPr>
          <w:p w14:paraId="473F854A" w14:textId="22BB45D9" w:rsidR="0025127E" w:rsidRPr="0013335C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5FAF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433943" w:rsidRPr="00C35FA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35FAF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433943" w:rsidRPr="00C35FA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35FA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33943" w:rsidRPr="00C35FA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35FAF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</w:tcPr>
          <w:p w14:paraId="6AE93056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0EF045E3" w14:textId="30D69D17" w:rsidR="0025127E" w:rsidRPr="00DA1265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</w:t>
            </w:r>
            <w:r w:rsidR="00DA1265" w:rsidRPr="00DA126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911</w:t>
            </w:r>
          </w:p>
        </w:tc>
        <w:tc>
          <w:tcPr>
            <w:tcW w:w="236" w:type="dxa"/>
          </w:tcPr>
          <w:p w14:paraId="32B5C5A5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026C1CEB" w14:textId="472E224B" w:rsidR="0025127E" w:rsidRPr="0013335C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267</w:t>
            </w:r>
            <w:r w:rsidR="00D4118A" w:rsidRPr="00D411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489</w:t>
            </w:r>
          </w:p>
        </w:tc>
        <w:tc>
          <w:tcPr>
            <w:tcW w:w="236" w:type="dxa"/>
          </w:tcPr>
          <w:p w14:paraId="089E0BE9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BA764" w14:textId="0B885C47" w:rsidR="0025127E" w:rsidRPr="0013335C" w:rsidRDefault="00D4118A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118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Pr="00D411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805</w:t>
            </w:r>
            <w:r w:rsidRPr="00D4118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916536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5E4948F" w14:textId="66FB43EC" w:rsidR="0025127E" w:rsidRPr="00D4118A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</w:t>
            </w:r>
            <w:r w:rsidR="00D4118A" w:rsidRPr="00D411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595</w:t>
            </w:r>
          </w:p>
        </w:tc>
      </w:tr>
      <w:tr w:rsidR="00D4118A" w:rsidRPr="0013335C" w14:paraId="5FB2EF16" w14:textId="77777777" w:rsidTr="001C2B36">
        <w:tc>
          <w:tcPr>
            <w:tcW w:w="2499" w:type="dxa"/>
          </w:tcPr>
          <w:p w14:paraId="1ACBFADC" w14:textId="77777777" w:rsidR="0025127E" w:rsidRPr="0013335C" w:rsidRDefault="0025127E" w:rsidP="002512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</w:tcPr>
          <w:p w14:paraId="1E638066" w14:textId="77777777" w:rsidR="0025127E" w:rsidRPr="0013335C" w:rsidRDefault="0025127E" w:rsidP="0025127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417E8D" w14:textId="77777777" w:rsidR="0025127E" w:rsidRPr="0013335C" w:rsidRDefault="0025127E" w:rsidP="002512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DA0DB95" w14:textId="77777777" w:rsidR="0025127E" w:rsidRPr="0013335C" w:rsidRDefault="0025127E" w:rsidP="0025127E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14E6B4" w14:textId="77777777" w:rsidR="0025127E" w:rsidRPr="0013335C" w:rsidRDefault="0025127E" w:rsidP="0025127E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FE35FBA" w14:textId="77777777" w:rsidR="0025127E" w:rsidRPr="0013335C" w:rsidRDefault="0025127E" w:rsidP="0025127E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DC68B2" w14:textId="77777777" w:rsidR="0025127E" w:rsidRPr="0013335C" w:rsidRDefault="0025127E" w:rsidP="0025127E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92D89" w14:textId="77777777" w:rsidR="0025127E" w:rsidRPr="0013335C" w:rsidRDefault="0025127E" w:rsidP="0025127E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44B570" w14:textId="77777777" w:rsidR="0025127E" w:rsidRPr="0013335C" w:rsidRDefault="0025127E" w:rsidP="002512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9F178C5" w14:textId="77777777" w:rsidR="0025127E" w:rsidRPr="0013335C" w:rsidRDefault="0025127E" w:rsidP="0025127E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4118A" w:rsidRPr="0013335C" w14:paraId="6D79703D" w14:textId="77777777" w:rsidTr="001C2B36">
        <w:tc>
          <w:tcPr>
            <w:tcW w:w="2499" w:type="dxa"/>
            <w:vAlign w:val="bottom"/>
          </w:tcPr>
          <w:p w14:paraId="17F183E1" w14:textId="719AAE55" w:rsidR="0025127E" w:rsidRPr="0013335C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2" w:type="dxa"/>
            <w:vAlign w:val="bottom"/>
          </w:tcPr>
          <w:p w14:paraId="275D0477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8105C6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EC74DC8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FFA4C3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00607BAD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53D1E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B67440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96A6FA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490AE3E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18A" w:rsidRPr="0025127E" w14:paraId="5F27B749" w14:textId="77777777" w:rsidTr="001C2B36">
        <w:tc>
          <w:tcPr>
            <w:tcW w:w="2499" w:type="dxa"/>
          </w:tcPr>
          <w:p w14:paraId="66D3CDC4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432" w:type="dxa"/>
          </w:tcPr>
          <w:p w14:paraId="6689D0E9" w14:textId="259D688E" w:rsidR="0025127E" w:rsidRPr="0013335C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25127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  <w:r w:rsidR="0025127E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5127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</w:tcPr>
          <w:p w14:paraId="50206C63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06EAE178" w14:textId="4C941319" w:rsidR="0025127E" w:rsidRPr="0013335C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</w:t>
            </w:r>
            <w:r w:rsidR="002512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222</w:t>
            </w:r>
          </w:p>
        </w:tc>
        <w:tc>
          <w:tcPr>
            <w:tcW w:w="236" w:type="dxa"/>
          </w:tcPr>
          <w:p w14:paraId="7BD8615A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371BB2B5" w14:textId="0AED2FF4" w:rsidR="0025127E" w:rsidRPr="0013335C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353</w:t>
            </w:r>
            <w:r w:rsidR="002512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36" w:type="dxa"/>
          </w:tcPr>
          <w:p w14:paraId="3CA38AB8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D7AD3" w14:textId="7FF667E3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292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761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52DE384" w14:textId="77777777" w:rsidR="0025127E" w:rsidRPr="0013335C" w:rsidRDefault="0025127E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C7E2A41" w14:textId="2E1BC9E9" w:rsidR="0025127E" w:rsidRPr="0025127E" w:rsidRDefault="005322FF" w:rsidP="0025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</w:t>
            </w:r>
            <w:r w:rsidR="0025127E" w:rsidRPr="002512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911</w:t>
            </w:r>
          </w:p>
        </w:tc>
      </w:tr>
    </w:tbl>
    <w:p w14:paraId="36A74F74" w14:textId="1158C701" w:rsidR="00A1661C" w:rsidRDefault="00A1661C">
      <w:pPr>
        <w:spacing w:line="240" w:lineRule="auto"/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606"/>
      </w:tblGrid>
      <w:tr w:rsidR="00680762" w:rsidRPr="0013335C" w14:paraId="03A24810" w14:textId="77777777" w:rsidTr="00F5772F">
        <w:tc>
          <w:tcPr>
            <w:tcW w:w="5940" w:type="dxa"/>
          </w:tcPr>
          <w:p w14:paraId="1E843E68" w14:textId="6F7F7865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525AE223" w14:textId="77777777" w:rsidR="00680762" w:rsidRPr="0013335C" w:rsidRDefault="00680762" w:rsidP="00335A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80762" w:rsidRPr="0013335C" w14:paraId="256F1292" w14:textId="77777777" w:rsidTr="00F5772F">
        <w:tc>
          <w:tcPr>
            <w:tcW w:w="5940" w:type="dxa"/>
          </w:tcPr>
          <w:p w14:paraId="03B33E25" w14:textId="77777777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0E63CAFD" w14:textId="77777777" w:rsidR="00680762" w:rsidRPr="0013335C" w:rsidRDefault="00680762" w:rsidP="00335A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680762" w:rsidRPr="0013335C" w14:paraId="37C6C471" w14:textId="77777777" w:rsidTr="00F5772F">
        <w:tc>
          <w:tcPr>
            <w:tcW w:w="5940" w:type="dxa"/>
          </w:tcPr>
          <w:p w14:paraId="31282988" w14:textId="77777777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6CCE0C9D" w14:textId="77777777" w:rsidR="00680762" w:rsidRPr="0013335C" w:rsidRDefault="00680762" w:rsidP="00335A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84B29" w:rsidRPr="0013335C" w14:paraId="43A5B5EE" w14:textId="77777777" w:rsidTr="00F5772F">
        <w:tc>
          <w:tcPr>
            <w:tcW w:w="5940" w:type="dxa"/>
          </w:tcPr>
          <w:p w14:paraId="5F6B01FC" w14:textId="612C5BD6" w:rsidR="00C84B29" w:rsidRPr="0013335C" w:rsidRDefault="007D109E" w:rsidP="00C84B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2737FFB5" w14:textId="204E71DD" w:rsidR="00C84B29" w:rsidRPr="0013335C" w:rsidRDefault="005322FF" w:rsidP="00C84B2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2A599075" w14:textId="77777777" w:rsidR="00C84B29" w:rsidRPr="0013335C" w:rsidRDefault="00C84B29" w:rsidP="00C84B2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06" w:type="dxa"/>
          </w:tcPr>
          <w:p w14:paraId="490799D7" w14:textId="62311E76" w:rsidR="00C84B29" w:rsidRPr="0013335C" w:rsidRDefault="005322FF" w:rsidP="00C84B2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C84B29" w:rsidRPr="0013335C" w14:paraId="17EB36E2" w14:textId="77777777" w:rsidTr="00F5772F">
        <w:tc>
          <w:tcPr>
            <w:tcW w:w="5940" w:type="dxa"/>
          </w:tcPr>
          <w:p w14:paraId="474149B8" w14:textId="65E6C54F" w:rsidR="00C84B29" w:rsidRPr="0013335C" w:rsidRDefault="00C84B29" w:rsidP="00C84B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2EB60504" w14:textId="0DB2B760" w:rsidR="00C84B29" w:rsidRPr="0013335C" w:rsidRDefault="007903A0" w:rsidP="00C84B2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84B29" w:rsidRPr="0013335C" w14:paraId="1ECA7A30" w14:textId="77777777" w:rsidTr="00F5772F">
        <w:trPr>
          <w:trHeight w:val="49"/>
        </w:trPr>
        <w:tc>
          <w:tcPr>
            <w:tcW w:w="5940" w:type="dxa"/>
          </w:tcPr>
          <w:p w14:paraId="35A53A11" w14:textId="77777777" w:rsidR="00C84B29" w:rsidRPr="0013335C" w:rsidRDefault="00C84B29" w:rsidP="00C84B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EB18056" w14:textId="3D8D0BC0" w:rsidR="00C84B29" w:rsidRPr="0013335C" w:rsidRDefault="005322FF" w:rsidP="00C84B29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</w:t>
            </w:r>
            <w:r w:rsidR="00D4118A" w:rsidRPr="00D411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284" w:type="dxa"/>
            <w:shd w:val="clear" w:color="auto" w:fill="auto"/>
          </w:tcPr>
          <w:p w14:paraId="1A9514C6" w14:textId="77777777" w:rsidR="00C84B29" w:rsidRPr="0013335C" w:rsidRDefault="00C84B29" w:rsidP="00C84B29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606" w:type="dxa"/>
            <w:tcBorders>
              <w:bottom w:val="double" w:sz="4" w:space="0" w:color="auto"/>
            </w:tcBorders>
            <w:shd w:val="clear" w:color="auto" w:fill="auto"/>
          </w:tcPr>
          <w:p w14:paraId="644AA5E0" w14:textId="183B3755" w:rsidR="00C84B29" w:rsidRPr="0013335C" w:rsidRDefault="005322FF" w:rsidP="00C84B29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104</w:t>
            </w:r>
            <w:r w:rsidR="00C84B29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14:paraId="3892D798" w14:textId="77777777" w:rsidR="002B641B" w:rsidRPr="002D1A59" w:rsidRDefault="002B641B" w:rsidP="002B641B">
      <w:pPr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606"/>
      </w:tblGrid>
      <w:tr w:rsidR="007903A0" w:rsidRPr="0013335C" w14:paraId="74298615" w14:textId="77777777" w:rsidTr="007D109E">
        <w:trPr>
          <w:trHeight w:val="488"/>
        </w:trPr>
        <w:tc>
          <w:tcPr>
            <w:tcW w:w="5940" w:type="dxa"/>
          </w:tcPr>
          <w:p w14:paraId="403845E6" w14:textId="77777777" w:rsidR="007903A0" w:rsidRPr="0013335C" w:rsidRDefault="007903A0" w:rsidP="007903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49DE6730" w14:textId="0588655E" w:rsidR="007903A0" w:rsidRPr="0013335C" w:rsidRDefault="007903A0" w:rsidP="007903A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903A0" w:rsidRPr="0013335C" w14:paraId="0AD121FA" w14:textId="77777777" w:rsidTr="00DA1265">
        <w:tc>
          <w:tcPr>
            <w:tcW w:w="5940" w:type="dxa"/>
          </w:tcPr>
          <w:p w14:paraId="07A5797C" w14:textId="77777777" w:rsidR="007903A0" w:rsidRPr="0013335C" w:rsidRDefault="007903A0" w:rsidP="007903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723232BB" w14:textId="5CA581D1" w:rsidR="007903A0" w:rsidRPr="0013335C" w:rsidRDefault="007903A0" w:rsidP="007903A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7903A0" w:rsidRPr="0013335C" w14:paraId="63B87816" w14:textId="77777777" w:rsidTr="00DA1265">
        <w:tc>
          <w:tcPr>
            <w:tcW w:w="5940" w:type="dxa"/>
          </w:tcPr>
          <w:p w14:paraId="07D1FDB8" w14:textId="77777777" w:rsidR="007903A0" w:rsidRPr="0013335C" w:rsidRDefault="007903A0" w:rsidP="007903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1DFF3C49" w14:textId="54721161" w:rsidR="007903A0" w:rsidRPr="0013335C" w:rsidRDefault="007903A0" w:rsidP="007903A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7903A0" w:rsidRPr="0013335C" w14:paraId="5F6B85CA" w14:textId="77777777" w:rsidTr="00DA1265">
        <w:tc>
          <w:tcPr>
            <w:tcW w:w="5940" w:type="dxa"/>
          </w:tcPr>
          <w:p w14:paraId="088610DA" w14:textId="6FE74569" w:rsidR="007903A0" w:rsidRPr="0013335C" w:rsidRDefault="007D109E" w:rsidP="007903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1A4134E5" w14:textId="34C9E6E8" w:rsidR="007903A0" w:rsidRPr="005322FF" w:rsidRDefault="007903A0" w:rsidP="007903A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5296E36C" w14:textId="77777777" w:rsidR="007903A0" w:rsidRPr="007903A0" w:rsidRDefault="007903A0" w:rsidP="007903A0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06" w:type="dxa"/>
          </w:tcPr>
          <w:p w14:paraId="019F82DA" w14:textId="40AC10FF" w:rsidR="007903A0" w:rsidRPr="005322FF" w:rsidRDefault="007903A0" w:rsidP="007903A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7903A0" w:rsidRPr="0013335C" w14:paraId="19B8B463" w14:textId="77777777" w:rsidTr="00D207C1">
        <w:tc>
          <w:tcPr>
            <w:tcW w:w="5940" w:type="dxa"/>
          </w:tcPr>
          <w:p w14:paraId="2C02D6C9" w14:textId="77777777" w:rsidR="007903A0" w:rsidRPr="0013335C" w:rsidRDefault="007903A0" w:rsidP="007903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1A7BC81D" w14:textId="1C318CA2" w:rsidR="007903A0" w:rsidRPr="005322FF" w:rsidRDefault="007903A0" w:rsidP="007903A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84B29" w:rsidRPr="0013335C" w14:paraId="0CC25EDD" w14:textId="77777777" w:rsidTr="00DA1265">
        <w:tc>
          <w:tcPr>
            <w:tcW w:w="5940" w:type="dxa"/>
          </w:tcPr>
          <w:p w14:paraId="320DA361" w14:textId="77777777" w:rsidR="00C84B29" w:rsidRPr="0013335C" w:rsidRDefault="00C84B29" w:rsidP="00C84B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0417CC8" w14:textId="693F6159" w:rsidR="00C84B29" w:rsidRPr="0013335C" w:rsidRDefault="005322FF" w:rsidP="00C84B29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="00F76449" w:rsidRPr="00F7644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  <w:tc>
          <w:tcPr>
            <w:tcW w:w="284" w:type="dxa"/>
          </w:tcPr>
          <w:p w14:paraId="7B5CD580" w14:textId="77777777" w:rsidR="00C84B29" w:rsidRPr="0013335C" w:rsidRDefault="00C84B29" w:rsidP="00C84B2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06" w:type="dxa"/>
          </w:tcPr>
          <w:p w14:paraId="33778F54" w14:textId="3FBC17BF" w:rsidR="00C84B29" w:rsidRPr="0013335C" w:rsidRDefault="005322FF" w:rsidP="00C84B29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139</w:t>
            </w:r>
            <w:r w:rsidR="00C84B29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413</w:t>
            </w:r>
          </w:p>
        </w:tc>
      </w:tr>
      <w:tr w:rsidR="00C84B29" w:rsidRPr="0013335C" w14:paraId="192B15DE" w14:textId="77777777" w:rsidTr="00DA1265">
        <w:tc>
          <w:tcPr>
            <w:tcW w:w="5940" w:type="dxa"/>
          </w:tcPr>
          <w:p w14:paraId="17BDF37E" w14:textId="77777777" w:rsidR="00C84B29" w:rsidRPr="0013335C" w:rsidRDefault="00C84B29" w:rsidP="00C84B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D32ECE1" w14:textId="50B8D887" w:rsidR="00C84B29" w:rsidRPr="0013335C" w:rsidRDefault="005322FF" w:rsidP="00C84B29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76449" w:rsidRPr="00F7644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  <w:tc>
          <w:tcPr>
            <w:tcW w:w="284" w:type="dxa"/>
          </w:tcPr>
          <w:p w14:paraId="55B67836" w14:textId="77777777" w:rsidR="00C84B29" w:rsidRPr="0013335C" w:rsidRDefault="00C84B29" w:rsidP="00C84B2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06" w:type="dxa"/>
          </w:tcPr>
          <w:p w14:paraId="542E8EDA" w14:textId="31A8C809" w:rsidR="00C84B29" w:rsidRPr="0013335C" w:rsidRDefault="005322FF" w:rsidP="00C84B29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C84B29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905</w:t>
            </w:r>
          </w:p>
        </w:tc>
      </w:tr>
      <w:tr w:rsidR="00C84B29" w:rsidRPr="0013335C" w14:paraId="77AC8FCA" w14:textId="77777777" w:rsidTr="00DA1265">
        <w:tc>
          <w:tcPr>
            <w:tcW w:w="5940" w:type="dxa"/>
          </w:tcPr>
          <w:p w14:paraId="24F2A2DE" w14:textId="77777777" w:rsidR="00C84B29" w:rsidRPr="0013335C" w:rsidRDefault="00C84B29" w:rsidP="00C84B2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EE17D" w14:textId="2220475D" w:rsidR="00C84B29" w:rsidRPr="0013335C" w:rsidRDefault="007A7E3D" w:rsidP="00C84B29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7E3D">
              <w:rPr>
                <w:rFonts w:ascii="Angsana New" w:hAnsi="Angsana New"/>
                <w:sz w:val="30"/>
                <w:szCs w:val="30"/>
                <w:lang w:val="en-US"/>
              </w:rPr>
              <w:t>19,170</w:t>
            </w:r>
          </w:p>
        </w:tc>
        <w:tc>
          <w:tcPr>
            <w:tcW w:w="284" w:type="dxa"/>
          </w:tcPr>
          <w:p w14:paraId="51FD2CC9" w14:textId="77777777" w:rsidR="00C84B29" w:rsidRPr="0013335C" w:rsidRDefault="00C84B29" w:rsidP="00C84B2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78ABF395" w14:textId="424369A3" w:rsidR="00C84B29" w:rsidRPr="0013335C" w:rsidRDefault="005322FF" w:rsidP="00C84B29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="00C84B29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998</w:t>
            </w:r>
          </w:p>
        </w:tc>
      </w:tr>
      <w:tr w:rsidR="00C84B29" w:rsidRPr="0013335C" w14:paraId="0F6916C1" w14:textId="77777777" w:rsidTr="00DA1265">
        <w:trPr>
          <w:trHeight w:val="49"/>
        </w:trPr>
        <w:tc>
          <w:tcPr>
            <w:tcW w:w="5940" w:type="dxa"/>
          </w:tcPr>
          <w:p w14:paraId="3215318B" w14:textId="77777777" w:rsidR="00C84B29" w:rsidRPr="0013335C" w:rsidRDefault="00C84B29" w:rsidP="00C84B2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A7065" w14:textId="10C56123" w:rsidR="00C84B29" w:rsidRPr="0013335C" w:rsidRDefault="007A7E3D" w:rsidP="00C84B29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7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141,095</w:t>
            </w:r>
          </w:p>
        </w:tc>
        <w:tc>
          <w:tcPr>
            <w:tcW w:w="284" w:type="dxa"/>
            <w:shd w:val="clear" w:color="auto" w:fill="auto"/>
          </w:tcPr>
          <w:p w14:paraId="7B56B6CB" w14:textId="77777777" w:rsidR="00C84B29" w:rsidRPr="0013335C" w:rsidRDefault="00C84B29" w:rsidP="00C84B2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F7D5C" w14:textId="2772B3F3" w:rsidR="00C84B29" w:rsidRPr="0013335C" w:rsidRDefault="005322FF" w:rsidP="00C84B29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172</w:t>
            </w:r>
            <w:r w:rsidR="00C84B29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316</w:t>
            </w:r>
          </w:p>
        </w:tc>
      </w:tr>
    </w:tbl>
    <w:p w14:paraId="52D67B7D" w14:textId="77777777" w:rsidR="00AE4D11" w:rsidRPr="002D1A59" w:rsidRDefault="00AE4D11" w:rsidP="008839F9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14:paraId="7BE3644C" w14:textId="77777777" w:rsidR="00D207C1" w:rsidRDefault="00D207C1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40DB8D2C" w14:textId="15D7339A" w:rsidR="00471CCE" w:rsidRPr="0013335C" w:rsidRDefault="00471CCE" w:rsidP="0071634E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41C3AD4C" w14:textId="77777777" w:rsidR="00471CCE" w:rsidRPr="002D1A59" w:rsidRDefault="00471CCE" w:rsidP="00471CC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ADC0E0F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สัญญาให้ความช่วยเหลือทางเทคนิค</w:t>
      </w:r>
    </w:p>
    <w:p w14:paraId="371419EF" w14:textId="77777777" w:rsidR="00471CCE" w:rsidRPr="002D1A59" w:rsidRDefault="00471CCE" w:rsidP="000A6E30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933C06A" w14:textId="02D8CCA2" w:rsidR="00471CCE" w:rsidRPr="0013335C" w:rsidRDefault="00471CCE" w:rsidP="00471CCE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13335C">
        <w:rPr>
          <w:rFonts w:ascii="Angsana New" w:hAnsi="Angsana New" w:cs="Angsana New" w:hint="cs"/>
          <w:cs/>
          <w:lang w:val="en-US"/>
        </w:rPr>
        <w:t xml:space="preserve">บริษัทได้ทำสัญญากับ </w:t>
      </w:r>
      <w:r w:rsidRPr="0013335C">
        <w:rPr>
          <w:rFonts w:ascii="Angsana New" w:hAnsi="Angsana New" w:cs="Angsana New" w:hint="cs"/>
          <w:lang w:val="en-US"/>
        </w:rPr>
        <w:t xml:space="preserve">Mitsubishi Electric Corporation (MELCO) </w:t>
      </w:r>
      <w:r w:rsidR="004D12F9" w:rsidRPr="0013335C">
        <w:rPr>
          <w:rFonts w:ascii="Angsana New" w:hAnsi="Angsana New" w:cs="Angsana New" w:hint="cs"/>
          <w:cs/>
          <w:lang w:val="en-US"/>
        </w:rPr>
        <w:t xml:space="preserve">ซึ่งเป็นบริษัทใหญ่ </w:t>
      </w:r>
      <w:r w:rsidRPr="0013335C">
        <w:rPr>
          <w:rFonts w:ascii="Angsana New" w:hAnsi="Angsana New" w:cs="Angsana New" w:hint="cs"/>
          <w:cs/>
          <w:lang w:val="en-US"/>
        </w:rPr>
        <w:t>โดยบริษัทดังกล่าวตกลงที่จะให้ข้อมูลด้านเทคนิคและความช่วยเหลือทางด้านเทคโนโลยีในการผลิต ในการนี้ บริษัทตกลงที่จะต้องจ่ายค่าลิขสิทธิ์ในการขายสินค้า ค่าพัฒนาผลิตภัณฑ์ และค่าความช่วยเหลือทางด้านเทคนิค ซึ่งคำนวณตามวิธีการที่ได้</w:t>
      </w:r>
      <w:r w:rsidR="004D12F9" w:rsidRPr="0013335C">
        <w:rPr>
          <w:rFonts w:ascii="Angsana New" w:hAnsi="Angsana New" w:cs="Angsana New" w:hint="cs"/>
          <w:cs/>
          <w:lang w:val="en-US"/>
        </w:rPr>
        <w:br/>
      </w:r>
      <w:r w:rsidRPr="0013335C">
        <w:rPr>
          <w:rFonts w:ascii="Angsana New" w:hAnsi="Angsana New" w:cs="Angsana New" w:hint="cs"/>
          <w:cs/>
          <w:lang w:val="en-US"/>
        </w:rPr>
        <w:t xml:space="preserve">ตกลงกันให้แก่ </w:t>
      </w:r>
      <w:r w:rsidRPr="0013335C">
        <w:rPr>
          <w:rFonts w:ascii="Angsana New" w:hAnsi="Angsana New" w:cs="Angsana New" w:hint="cs"/>
          <w:lang w:val="en-US"/>
        </w:rPr>
        <w:t xml:space="preserve">MELCO </w:t>
      </w:r>
      <w:r w:rsidRPr="0013335C">
        <w:rPr>
          <w:rFonts w:ascii="Angsana New" w:hAnsi="Angsana New" w:cs="Angsana New" w:hint="cs"/>
          <w:cs/>
          <w:lang w:val="en-US"/>
        </w:rPr>
        <w:t>สัญญานี้มีกำหนด</w:t>
      </w:r>
      <w:r w:rsidR="006C472E" w:rsidRPr="0013335C">
        <w:rPr>
          <w:rFonts w:ascii="Angsana New" w:hAnsi="Angsana New" w:cs="Angsana New" w:hint="cs"/>
          <w:cs/>
          <w:lang w:val="en-US"/>
        </w:rPr>
        <w:t>ระยะเวลา</w:t>
      </w:r>
      <w:r w:rsidR="004D12F9" w:rsidRPr="0013335C">
        <w:rPr>
          <w:rFonts w:ascii="Angsana New" w:hAnsi="Angsana New" w:cs="Angsana New" w:hint="cs"/>
          <w:lang w:val="en-US"/>
        </w:rPr>
        <w:t xml:space="preserve"> </w:t>
      </w:r>
      <w:r w:rsidR="005322FF" w:rsidRPr="005322FF">
        <w:rPr>
          <w:rFonts w:ascii="Angsana New" w:hAnsi="Angsana New" w:cs="Angsana New" w:hint="cs"/>
          <w:lang w:val="en-US"/>
        </w:rPr>
        <w:t>5</w:t>
      </w:r>
      <w:r w:rsidR="004D12F9" w:rsidRPr="0013335C">
        <w:rPr>
          <w:rFonts w:ascii="Angsana New" w:hAnsi="Angsana New" w:cs="Angsana New" w:hint="cs"/>
          <w:lang w:val="en-US"/>
        </w:rPr>
        <w:t xml:space="preserve"> </w:t>
      </w:r>
      <w:r w:rsidRPr="0013335C">
        <w:rPr>
          <w:rFonts w:ascii="Angsana New" w:hAnsi="Angsana New" w:cs="Angsana New" w:hint="cs"/>
          <w:cs/>
          <w:lang w:val="en-US"/>
        </w:rPr>
        <w:t>ปี และสามารถต่ออายุออกไปอีกโดยอัตโนมัติคราวละ</w:t>
      </w:r>
      <w:r w:rsidR="004D12F9" w:rsidRPr="0013335C">
        <w:rPr>
          <w:rFonts w:ascii="Angsana New" w:hAnsi="Angsana New" w:cs="Angsana New" w:hint="cs"/>
          <w:cs/>
          <w:lang w:val="en-US"/>
        </w:rPr>
        <w:t xml:space="preserve"> </w:t>
      </w:r>
      <w:r w:rsidR="005322FF" w:rsidRPr="005322FF">
        <w:rPr>
          <w:rFonts w:ascii="Angsana New" w:hAnsi="Angsana New" w:cs="Angsana New" w:hint="cs"/>
          <w:lang w:val="en-US"/>
        </w:rPr>
        <w:t>5</w:t>
      </w:r>
      <w:r w:rsidR="004D12F9" w:rsidRPr="0013335C">
        <w:rPr>
          <w:rFonts w:ascii="Angsana New" w:hAnsi="Angsana New" w:cs="Angsana New" w:hint="cs"/>
          <w:lang w:val="en-US"/>
        </w:rPr>
        <w:t xml:space="preserve"> </w:t>
      </w:r>
      <w:r w:rsidRPr="0013335C">
        <w:rPr>
          <w:rFonts w:ascii="Angsana New" w:hAnsi="Angsana New" w:cs="Angsana New" w:hint="cs"/>
          <w:cs/>
          <w:lang w:val="en-US"/>
        </w:rPr>
        <w:t>ปี ถ้าฝ่ายหนึ่งฝ่ายใดไม่มีการแจ้งความจำนงในการยกเลิกเป็นลายลักษณ์อักษรแก่อีกฝ่ายหนึ่งอย่างน้อย</w:t>
      </w:r>
      <w:r w:rsidR="004D12F9" w:rsidRPr="0013335C">
        <w:rPr>
          <w:rFonts w:ascii="Angsana New" w:hAnsi="Angsana New" w:cs="Angsana New" w:hint="cs"/>
          <w:lang w:val="en-US"/>
        </w:rPr>
        <w:t xml:space="preserve"> </w:t>
      </w:r>
      <w:r w:rsidR="005322FF" w:rsidRPr="005322FF">
        <w:rPr>
          <w:rFonts w:ascii="Angsana New" w:hAnsi="Angsana New" w:cs="Angsana New" w:hint="cs"/>
          <w:lang w:val="en-US"/>
        </w:rPr>
        <w:t>6</w:t>
      </w:r>
      <w:r w:rsidR="004D12F9" w:rsidRPr="0013335C">
        <w:rPr>
          <w:rFonts w:ascii="Angsana New" w:hAnsi="Angsana New" w:cs="Angsana New" w:hint="cs"/>
          <w:lang w:val="en-US"/>
        </w:rPr>
        <w:t xml:space="preserve"> </w:t>
      </w:r>
      <w:r w:rsidRPr="0013335C">
        <w:rPr>
          <w:rFonts w:ascii="Angsana New" w:hAnsi="Angsana New" w:cs="Angsana New" w:hint="cs"/>
          <w:cs/>
          <w:lang w:val="en-US"/>
        </w:rPr>
        <w:t>เดือนก่อนหมดสัญญา</w:t>
      </w:r>
    </w:p>
    <w:p w14:paraId="5405EC06" w14:textId="4ABFCC42" w:rsidR="00B97127" w:rsidRPr="0013335C" w:rsidRDefault="002D1A59" w:rsidP="00B97127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>
        <w:rPr>
          <w:rFonts w:ascii="Angsana New" w:hAnsi="Angsana New" w:cs="Angsana New"/>
          <w:i/>
          <w:iCs/>
          <w:cs/>
          <w:lang w:val="en-US"/>
        </w:rPr>
        <w:br/>
      </w:r>
      <w:r w:rsidR="00B97127" w:rsidRPr="0013335C">
        <w:rPr>
          <w:rFonts w:ascii="Angsana New" w:hAnsi="Angsana New" w:cs="Angsana New" w:hint="cs"/>
          <w:i/>
          <w:iCs/>
          <w:cs/>
          <w:lang w:val="en-US"/>
        </w:rPr>
        <w:t>สัญญาเช่าอาคารโรงงาน</w:t>
      </w:r>
    </w:p>
    <w:p w14:paraId="023C7820" w14:textId="77777777" w:rsidR="00B97127" w:rsidRPr="002D1A59" w:rsidRDefault="00B97127" w:rsidP="00B97127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4D92436" w14:textId="17B44BFB" w:rsidR="00471CCE" w:rsidRPr="0013335C" w:rsidRDefault="00B97127" w:rsidP="00B97127">
      <w:pPr>
        <w:pStyle w:val="a"/>
        <w:tabs>
          <w:tab w:val="clear" w:pos="1080"/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13335C">
        <w:rPr>
          <w:rFonts w:ascii="Angsana New" w:hAnsi="Angsana New" w:cs="Angsana New" w:hint="cs"/>
          <w:cs/>
          <w:lang w:val="en-US"/>
        </w:rPr>
        <w:t>บริษัททำสัญญาเช่าอาคารโรงงานกับบริษัท สไมล์ ซุปเปอร์ เอ็กซ์เพรส จำกัด ซึ่งเป็นบริษัทร่วม โดยบริษัทจะให้เช่าอาคารโรงงานเพื่อเป็นโกดังเก็บสินค้า สัญญาดังกล่าวมีกำหนดระยะเวลา</w:t>
      </w:r>
      <w:r w:rsidR="00B7599B" w:rsidRPr="0013335C">
        <w:rPr>
          <w:rFonts w:ascii="Angsana New" w:hAnsi="Angsana New" w:cs="Angsana New" w:hint="cs"/>
          <w:lang w:val="en-US"/>
        </w:rPr>
        <w:t xml:space="preserve"> </w:t>
      </w:r>
      <w:r w:rsidR="005322FF" w:rsidRPr="005322FF">
        <w:rPr>
          <w:rFonts w:ascii="Angsana New" w:hAnsi="Angsana New" w:cs="Angsana New" w:hint="cs"/>
          <w:lang w:val="en-US"/>
        </w:rPr>
        <w:t>2</w:t>
      </w:r>
      <w:r w:rsidR="00B7599B" w:rsidRPr="0013335C">
        <w:rPr>
          <w:rFonts w:ascii="Angsana New" w:hAnsi="Angsana New" w:cs="Angsana New" w:hint="cs"/>
          <w:lang w:val="en-US"/>
        </w:rPr>
        <w:t xml:space="preserve"> </w:t>
      </w:r>
      <w:r w:rsidRPr="0013335C">
        <w:rPr>
          <w:rFonts w:ascii="Angsana New" w:hAnsi="Angsana New" w:cs="Angsana New" w:hint="cs"/>
          <w:cs/>
          <w:lang w:val="en-US"/>
        </w:rPr>
        <w:t>ปีโดยมีอัตราค่าเช่าและค่าบริการตามที่ระบุในสัญญา สัญญานี้จะต่ออายุออกไปอีกโดยการแจ้งความจำนงเป็นลายลักษณ์อักษรแก่อีกฝ่ายหนึ่งอย่างน้อย</w:t>
      </w:r>
      <w:r w:rsidR="00B7599B" w:rsidRPr="0013335C">
        <w:rPr>
          <w:rFonts w:ascii="Angsana New" w:hAnsi="Angsana New" w:cs="Angsana New" w:hint="cs"/>
          <w:lang w:val="en-US"/>
        </w:rPr>
        <w:t xml:space="preserve"> </w:t>
      </w:r>
      <w:r w:rsidR="00B7599B" w:rsidRPr="0013335C">
        <w:rPr>
          <w:rFonts w:ascii="Angsana New" w:hAnsi="Angsana New" w:cs="Angsana New" w:hint="cs"/>
          <w:lang w:val="en-US"/>
        </w:rPr>
        <w:br/>
      </w:r>
      <w:r w:rsidR="005322FF" w:rsidRPr="005322FF">
        <w:rPr>
          <w:rFonts w:ascii="Angsana New" w:hAnsi="Angsana New" w:cs="Angsana New" w:hint="cs"/>
          <w:lang w:val="en-US"/>
        </w:rPr>
        <w:t>60</w:t>
      </w:r>
      <w:r w:rsidR="00B7599B" w:rsidRPr="0013335C">
        <w:rPr>
          <w:rFonts w:ascii="Angsana New" w:hAnsi="Angsana New" w:cs="Angsana New" w:hint="cs"/>
          <w:lang w:val="en-US"/>
        </w:rPr>
        <w:t xml:space="preserve"> </w:t>
      </w:r>
      <w:r w:rsidRPr="0013335C">
        <w:rPr>
          <w:rFonts w:ascii="Angsana New" w:hAnsi="Angsana New" w:cs="Angsana New" w:hint="cs"/>
          <w:cs/>
          <w:lang w:val="en-US"/>
        </w:rPr>
        <w:t xml:space="preserve">วันก่อนหมดสัญญา ในเดือนพฤษภาคม </w:t>
      </w:r>
      <w:r w:rsidR="005322FF" w:rsidRPr="005322FF">
        <w:rPr>
          <w:rFonts w:ascii="Angsana New" w:hAnsi="Angsana New" w:cs="Angsana New" w:hint="cs"/>
          <w:lang w:val="en-US"/>
        </w:rPr>
        <w:t>2562</w:t>
      </w:r>
      <w:r w:rsidRPr="0013335C">
        <w:rPr>
          <w:rFonts w:ascii="Angsana New" w:hAnsi="Angsana New" w:cs="Angsana New" w:hint="cs"/>
          <w:cs/>
          <w:lang w:val="en-US"/>
        </w:rPr>
        <w:t xml:space="preserve"> บริษัทได้แจ้งต่อสัญญาดังกล่าวโดยมีระยะเวลา</w:t>
      </w:r>
      <w:r w:rsidR="00B7599B" w:rsidRPr="0013335C">
        <w:rPr>
          <w:rFonts w:ascii="Angsana New" w:hAnsi="Angsana New" w:cs="Angsana New" w:hint="cs"/>
          <w:lang w:val="en-US"/>
        </w:rPr>
        <w:t xml:space="preserve"> </w:t>
      </w:r>
      <w:r w:rsidR="005322FF" w:rsidRPr="005322FF">
        <w:rPr>
          <w:rFonts w:ascii="Angsana New" w:hAnsi="Angsana New" w:cs="Angsana New" w:hint="cs"/>
          <w:lang w:val="en-US"/>
        </w:rPr>
        <w:t>2</w:t>
      </w:r>
      <w:r w:rsidR="00B7599B" w:rsidRPr="0013335C">
        <w:rPr>
          <w:rFonts w:ascii="Angsana New" w:hAnsi="Angsana New" w:cs="Angsana New" w:hint="cs"/>
          <w:lang w:val="en-US"/>
        </w:rPr>
        <w:t xml:space="preserve"> </w:t>
      </w:r>
      <w:r w:rsidRPr="0013335C">
        <w:rPr>
          <w:rFonts w:ascii="Angsana New" w:hAnsi="Angsana New" w:cs="Angsana New" w:hint="cs"/>
          <w:cs/>
          <w:lang w:val="en-US"/>
        </w:rPr>
        <w:t xml:space="preserve">ปีสิ้นสุดวันที่ </w:t>
      </w:r>
      <w:r w:rsidR="00E42F36" w:rsidRPr="0013335C">
        <w:rPr>
          <w:rFonts w:ascii="Angsana New" w:hAnsi="Angsana New" w:cs="Angsana New" w:hint="cs"/>
          <w:lang w:val="en-US"/>
        </w:rPr>
        <w:br/>
      </w:r>
      <w:r w:rsidR="005322FF" w:rsidRPr="005322FF">
        <w:rPr>
          <w:rFonts w:ascii="Angsana New" w:hAnsi="Angsana New" w:cs="Angsana New" w:hint="cs"/>
          <w:lang w:val="en-US"/>
        </w:rPr>
        <w:t>31</w:t>
      </w:r>
      <w:r w:rsidRPr="0013335C">
        <w:rPr>
          <w:rFonts w:ascii="Angsana New" w:hAnsi="Angsana New" w:cs="Angsana New" w:hint="cs"/>
          <w:cs/>
          <w:lang w:val="en-US"/>
        </w:rPr>
        <w:t xml:space="preserve"> กรกฎาคม </w:t>
      </w:r>
      <w:r w:rsidR="005322FF" w:rsidRPr="005322FF">
        <w:rPr>
          <w:rFonts w:ascii="Angsana New" w:hAnsi="Angsana New" w:cs="Angsana New" w:hint="cs"/>
          <w:lang w:val="en-US"/>
        </w:rPr>
        <w:t>2564</w:t>
      </w:r>
    </w:p>
    <w:p w14:paraId="179A5CB2" w14:textId="77777777" w:rsidR="00436216" w:rsidRPr="002D1A59" w:rsidRDefault="00436216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ADE5C28" w14:textId="77777777" w:rsidR="00B97127" w:rsidRPr="0013335C" w:rsidRDefault="00B97127" w:rsidP="003273C2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สัญญาบริหารสินค้า</w:t>
      </w:r>
    </w:p>
    <w:p w14:paraId="6F824AF6" w14:textId="77777777" w:rsidR="00B97127" w:rsidRPr="002D1A59" w:rsidRDefault="00B97127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482B6E0" w14:textId="0C26E7DE" w:rsidR="00B97127" w:rsidRPr="0013335C" w:rsidRDefault="00B97127" w:rsidP="00B97127">
      <w:pPr>
        <w:autoSpaceDE w:val="0"/>
        <w:autoSpaceDN w:val="0"/>
        <w:spacing w:before="40" w:after="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บริษัททำสัญญาบริหารสินค้ากับบริษัท สไมล์ ซุปเปอร์ เอ็กซ์เพรส จำกัด ซึ่งเป็นบริษัทร่วม ภายใต้เงื่อนไขของสัญญาบริษัทตกลงที่จะชำระค่าบริการบริหารสินค้าตามจำนวนและเงื่อนไขที่ระบุไว้ในสัญญาดังกล่าว สัญญาฉบับนี้มีกำหนดระยะเวลา</w:t>
      </w:r>
      <w:r w:rsidR="00B7599B" w:rsidRPr="0013335C">
        <w:rPr>
          <w:rFonts w:ascii="Angsana New" w:hAnsi="Angsana New" w:hint="cs"/>
          <w:sz w:val="30"/>
          <w:szCs w:val="30"/>
        </w:rPr>
        <w:t xml:space="preserve">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</w:t>
      </w:r>
      <w:r w:rsidR="00B7599B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ปี</w:t>
      </w:r>
      <w:r w:rsidR="00B7599B"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และสามารถต่ออายุได้อีกอัตโนมัติอีกคราวละ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ปี จนกว่าฝ่ายหนึ่งฝ่ายใดจะยกเลิกสัญญา</w:t>
      </w:r>
    </w:p>
    <w:p w14:paraId="55AEA4C9" w14:textId="77777777" w:rsidR="00B97127" w:rsidRPr="002D1A59" w:rsidRDefault="00B97127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7F4A523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สัญญาบริการบริหารเงินบาทกลุ่ม</w:t>
      </w:r>
    </w:p>
    <w:p w14:paraId="6F6FFBB1" w14:textId="77777777" w:rsidR="00471CCE" w:rsidRPr="002D1A59" w:rsidRDefault="00471CCE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617962F" w14:textId="49EFC767" w:rsidR="00C37629" w:rsidRDefault="00471CCE" w:rsidP="00B9712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eastAsia="Arial Unicode MS" w:hAnsi="Angsana New" w:hint="cs"/>
          <w:sz w:val="30"/>
          <w:szCs w:val="30"/>
          <w:cs/>
        </w:rPr>
        <w:t xml:space="preserve">ในเดือนพฤษภาคม </w:t>
      </w:r>
      <w:r w:rsidR="005322FF" w:rsidRPr="005322FF">
        <w:rPr>
          <w:rFonts w:ascii="Angsana New" w:eastAsia="Arial Unicode MS" w:hAnsi="Angsana New" w:hint="cs"/>
          <w:sz w:val="30"/>
          <w:szCs w:val="30"/>
          <w:lang w:val="en-US"/>
        </w:rPr>
        <w:t>2545</w:t>
      </w:r>
      <w:r w:rsidRPr="0013335C">
        <w:rPr>
          <w:rFonts w:ascii="Angsana New" w:eastAsia="Arial Unicode MS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eastAsia="Arial Unicode MS" w:hAnsi="Angsana New" w:hint="cs"/>
          <w:sz w:val="30"/>
          <w:szCs w:val="30"/>
          <w:cs/>
        </w:rPr>
        <w:t>บริษัทได้ทำสัญญาบริการ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บริหารเงินบาทกลุ่มกับบริษัท เมลโค ไทย แคปปิตอล จำกัด </w:t>
      </w:r>
      <w:r w:rsidR="00B7599B" w:rsidRPr="0013335C">
        <w:rPr>
          <w:rFonts w:ascii="Angsana New" w:hAnsi="Angsana New" w:hint="cs"/>
          <w:sz w:val="30"/>
          <w:szCs w:val="30"/>
          <w:cs/>
          <w:lang w:val="en-US"/>
        </w:rPr>
        <w:br/>
        <w:t>ซึ่งเป็นกิจการอื่น</w:t>
      </w:r>
      <w:r w:rsidR="00B7599B" w:rsidRPr="0013335C">
        <w:rPr>
          <w:rFonts w:ascii="Angsana New" w:hAnsi="Angsana New" w:hint="cs"/>
          <w:sz w:val="30"/>
          <w:szCs w:val="30"/>
          <w:cs/>
          <w:lang w:val="th-TH"/>
        </w:rPr>
        <w:t xml:space="preserve">ที่เกี่ยวข้องกัน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โดยบริษัทดังกล่าวตกลงที่จะให้บริการบริหารบัญชีกระแสรายวันสำหรับเงินบาทของบริษัท ในการนี้ บริษัทผูกพันที่จะต้องจ่ายหรือได้รับดอกเบี้ยในอัตราและวิธีการที่ตกลงกันตามสัญญา โดยไม่มีกำหนดสิ้นสุดสัญญา</w:t>
      </w:r>
      <w:r w:rsidR="001D5894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เว้นแต่เป็นไปตามเงื่อนไขใดเงื่อนไขหนึ่งในการสิ้นสุดสัญญาตามที่กำหนดในสัญญา</w:t>
      </w:r>
    </w:p>
    <w:p w14:paraId="5317A3E5" w14:textId="48E172D7" w:rsidR="00D207C1" w:rsidRPr="00D207C1" w:rsidRDefault="00D207C1">
      <w:pPr>
        <w:spacing w:line="240" w:lineRule="auto"/>
        <w:rPr>
          <w:rFonts w:ascii="Angsana New" w:hAnsi="Angsana New"/>
          <w:i/>
          <w:iCs/>
          <w:sz w:val="24"/>
          <w:szCs w:val="24"/>
          <w:cs/>
          <w:lang w:val="en-US"/>
        </w:rPr>
      </w:pPr>
    </w:p>
    <w:p w14:paraId="35EA9BDF" w14:textId="77777777" w:rsidR="00BB3E4D" w:rsidRDefault="00BB3E4D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30BB45BC" w14:textId="0C8DC5D1" w:rsidR="00B7599B" w:rsidRPr="002B641B" w:rsidRDefault="00B7599B" w:rsidP="00B7599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B641B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เงินให้กู้ยืมระยะสั้นแก่กิจการที่เกี่ยวข้องกัน</w:t>
      </w:r>
    </w:p>
    <w:p w14:paraId="1B6F0442" w14:textId="77777777" w:rsidR="00B7599B" w:rsidRPr="002D1A59" w:rsidRDefault="00B7599B" w:rsidP="008839F9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D030BFB" w14:textId="448B6EEB" w:rsidR="004D12F9" w:rsidRPr="0013335C" w:rsidRDefault="004D12F9" w:rsidP="00B9712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B641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6</w:t>
      </w:r>
      <w:r w:rsidRPr="00E8510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E85102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E85102">
        <w:rPr>
          <w:rFonts w:ascii="Angsana New" w:hAnsi="Angsana New" w:hint="cs"/>
          <w:sz w:val="30"/>
          <w:szCs w:val="30"/>
          <w:cs/>
        </w:rPr>
        <w:t xml:space="preserve">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</w:t>
      </w:r>
      <w:r w:rsidR="005322FF" w:rsidRPr="005322FF">
        <w:rPr>
          <w:rFonts w:ascii="Angsana New" w:hAnsi="Angsana New"/>
          <w:sz w:val="30"/>
          <w:szCs w:val="30"/>
          <w:lang w:val="en-US"/>
        </w:rPr>
        <w:t>4</w:t>
      </w:r>
      <w:r w:rsidRPr="00E85102">
        <w:rPr>
          <w:rFonts w:ascii="Angsana New" w:hAnsi="Angsana New" w:hint="cs"/>
          <w:sz w:val="30"/>
          <w:szCs w:val="30"/>
        </w:rPr>
        <w:t xml:space="preserve"> </w:t>
      </w:r>
      <w:r w:rsidRPr="00E85102">
        <w:rPr>
          <w:rFonts w:ascii="Angsana New" w:hAnsi="Angsana New" w:hint="cs"/>
          <w:sz w:val="30"/>
          <w:szCs w:val="30"/>
          <w:cs/>
        </w:rPr>
        <w:t>บริษัทได้ทำสัญญาเงินกู้กับ</w:t>
      </w:r>
      <w:r w:rsidRPr="00E85102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เมลโค ไทย แคปปิตอล จำกัด </w:t>
      </w:r>
      <w:r w:rsidR="00B7599B" w:rsidRPr="00E85102">
        <w:rPr>
          <w:rFonts w:ascii="Angsana New" w:hAnsi="Angsana New" w:hint="cs"/>
          <w:sz w:val="30"/>
          <w:szCs w:val="30"/>
          <w:cs/>
          <w:lang w:val="en-US"/>
        </w:rPr>
        <w:t>ซึ่งเป็นกิจการอื่น</w:t>
      </w:r>
      <w:r w:rsidR="00B7599B" w:rsidRPr="00E85102">
        <w:rPr>
          <w:rFonts w:ascii="Angsana New" w:hAnsi="Angsana New" w:hint="cs"/>
          <w:sz w:val="30"/>
          <w:szCs w:val="30"/>
          <w:cs/>
          <w:lang w:val="th-TH"/>
        </w:rPr>
        <w:t xml:space="preserve">ที่เกี่ยวข้องกัน </w:t>
      </w:r>
      <w:r w:rsidRPr="00E85102">
        <w:rPr>
          <w:rFonts w:ascii="Angsana New" w:hAnsi="Angsana New" w:hint="cs"/>
          <w:sz w:val="30"/>
          <w:szCs w:val="30"/>
          <w:cs/>
          <w:lang w:val="en-US"/>
        </w:rPr>
        <w:t>โดยบริษัทดังกล่าวได้ออกตั๋วสัญญาใช้เงินให้แก่บริษัท</w:t>
      </w:r>
      <w:r w:rsidR="00B7599B" w:rsidRPr="00E85102">
        <w:rPr>
          <w:rFonts w:ascii="Angsana New" w:hAnsi="Angsana New" w:hint="cs"/>
          <w:sz w:val="30"/>
          <w:szCs w:val="30"/>
          <w:cs/>
          <w:lang w:val="en-US"/>
        </w:rPr>
        <w:t xml:space="preserve"> เป็นจำนวนเงิน </w:t>
      </w:r>
      <w:r w:rsidR="005322FF" w:rsidRPr="005322FF">
        <w:rPr>
          <w:rFonts w:ascii="Angsana New" w:hAnsi="Angsana New"/>
          <w:sz w:val="30"/>
          <w:szCs w:val="30"/>
          <w:lang w:val="en-US"/>
        </w:rPr>
        <w:t>70</w:t>
      </w:r>
      <w:r w:rsidR="00B7599B" w:rsidRPr="00E8510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7599B" w:rsidRPr="00E85102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B7599B" w:rsidRPr="00E85102">
        <w:rPr>
          <w:rFonts w:ascii="Angsana New" w:hAnsi="Angsana New" w:hint="cs"/>
          <w:sz w:val="30"/>
          <w:szCs w:val="30"/>
          <w:cs/>
        </w:rPr>
        <w:t>โดยมีอัตราดอกเบี้ยร้อย</w:t>
      </w:r>
      <w:r w:rsidR="00B7599B" w:rsidRPr="00C35FAF">
        <w:rPr>
          <w:rFonts w:ascii="Angsana New" w:hAnsi="Angsana New" w:hint="cs"/>
          <w:sz w:val="30"/>
          <w:szCs w:val="30"/>
          <w:cs/>
        </w:rPr>
        <w:t xml:space="preserve">ละ </w:t>
      </w:r>
      <w:r w:rsidR="005322FF" w:rsidRPr="00C35FAF">
        <w:rPr>
          <w:rFonts w:ascii="Angsana New" w:hAnsi="Angsana New"/>
          <w:sz w:val="30"/>
          <w:szCs w:val="30"/>
          <w:lang w:val="en-US"/>
        </w:rPr>
        <w:t>0</w:t>
      </w:r>
      <w:r w:rsidR="00E85102" w:rsidRPr="00C35FAF">
        <w:rPr>
          <w:rFonts w:ascii="Angsana New" w:hAnsi="Angsana New"/>
          <w:sz w:val="30"/>
          <w:szCs w:val="30"/>
          <w:lang w:val="en-US"/>
        </w:rPr>
        <w:t>.</w:t>
      </w:r>
      <w:r w:rsidR="005322FF" w:rsidRPr="00C35FAF">
        <w:rPr>
          <w:rFonts w:ascii="Angsana New" w:hAnsi="Angsana New"/>
          <w:sz w:val="30"/>
          <w:szCs w:val="30"/>
          <w:lang w:val="en-US"/>
        </w:rPr>
        <w:t>80</w:t>
      </w:r>
      <w:r w:rsidR="00B7599B" w:rsidRPr="00E8510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7599B" w:rsidRPr="00E85102">
        <w:rPr>
          <w:rFonts w:ascii="Angsana New" w:hAnsi="Angsana New" w:hint="cs"/>
          <w:sz w:val="30"/>
          <w:szCs w:val="30"/>
          <w:cs/>
        </w:rPr>
        <w:t xml:space="preserve">ต่อปี และมีกำหนดชำระคืนในวันที่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6</w:t>
      </w:r>
      <w:r w:rsidR="00B7599B" w:rsidRPr="00E8510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7599B" w:rsidRPr="00E85102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="00B7599B" w:rsidRPr="00E85102">
        <w:rPr>
          <w:rFonts w:ascii="Angsana New" w:hAnsi="Angsana New" w:hint="cs"/>
          <w:sz w:val="30"/>
          <w:szCs w:val="30"/>
          <w:cs/>
        </w:rPr>
        <w:t xml:space="preserve">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</w:t>
      </w:r>
      <w:r w:rsidR="005322FF" w:rsidRPr="005322FF">
        <w:rPr>
          <w:rFonts w:ascii="Angsana New" w:hAnsi="Angsana New"/>
          <w:sz w:val="30"/>
          <w:szCs w:val="30"/>
          <w:lang w:val="en-US"/>
        </w:rPr>
        <w:t>5</w:t>
      </w:r>
    </w:p>
    <w:p w14:paraId="31E491BF" w14:textId="17E2C76C" w:rsidR="00045D18" w:rsidRPr="002D1A59" w:rsidRDefault="00045D18">
      <w:pPr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6FE14648" w14:textId="2D97C16F" w:rsidR="00471CCE" w:rsidRPr="0013335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05237FC" w14:textId="77777777" w:rsidR="003675B1" w:rsidRPr="006A3346" w:rsidRDefault="003675B1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71CCE" w:rsidRPr="0013335C" w14:paraId="13B3782B" w14:textId="77777777" w:rsidTr="009471A3">
        <w:tc>
          <w:tcPr>
            <w:tcW w:w="5940" w:type="dxa"/>
          </w:tcPr>
          <w:p w14:paraId="5D3A93E4" w14:textId="77777777" w:rsidR="00471CCE" w:rsidRPr="0013335C" w:rsidRDefault="00471CCE" w:rsidP="00C34EA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2B486766" w14:textId="77777777" w:rsidR="00471CCE" w:rsidRPr="0013335C" w:rsidRDefault="00471CCE" w:rsidP="00C34EA1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13335C" w14:paraId="72D60E45" w14:textId="77777777" w:rsidTr="009471A3">
        <w:tc>
          <w:tcPr>
            <w:tcW w:w="5940" w:type="dxa"/>
          </w:tcPr>
          <w:p w14:paraId="6715C15E" w14:textId="77777777" w:rsidR="00471CCE" w:rsidRPr="0013335C" w:rsidRDefault="00471CCE" w:rsidP="00C34EA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8A81262" w14:textId="77777777" w:rsidR="00471CCE" w:rsidRPr="0013335C" w:rsidRDefault="00471CCE" w:rsidP="00C34EA1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422026B0" w14:textId="77777777" w:rsidTr="009471A3">
        <w:tc>
          <w:tcPr>
            <w:tcW w:w="5940" w:type="dxa"/>
          </w:tcPr>
          <w:p w14:paraId="18EE50A6" w14:textId="77777777" w:rsidR="00471CCE" w:rsidRPr="0013335C" w:rsidRDefault="00471CCE" w:rsidP="00C34EA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998B338" w14:textId="77777777" w:rsidR="00471CCE" w:rsidRPr="0013335C" w:rsidRDefault="00471CCE" w:rsidP="00C34EA1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13335C" w14:paraId="22682699" w14:textId="77777777" w:rsidTr="009471A3">
        <w:trPr>
          <w:trHeight w:val="115"/>
        </w:trPr>
        <w:tc>
          <w:tcPr>
            <w:tcW w:w="5940" w:type="dxa"/>
          </w:tcPr>
          <w:p w14:paraId="66790261" w14:textId="77777777" w:rsidR="00285B40" w:rsidRPr="0013335C" w:rsidRDefault="00285B40" w:rsidP="00C34EA1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5D3847" w14:textId="6C6DCAAA" w:rsidR="00285B40" w:rsidRPr="0013335C" w:rsidRDefault="005322FF" w:rsidP="00C34EA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244CAFE" w14:textId="77777777" w:rsidR="00285B40" w:rsidRPr="0013335C" w:rsidRDefault="00285B40" w:rsidP="00C34EA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2C4BE4" w14:textId="0F9D75FC" w:rsidR="00285B40" w:rsidRPr="0013335C" w:rsidRDefault="005322FF" w:rsidP="00C34EA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85B40" w:rsidRPr="0013335C" w14:paraId="415B9744" w14:textId="77777777" w:rsidTr="009471A3">
        <w:tc>
          <w:tcPr>
            <w:tcW w:w="5940" w:type="dxa"/>
          </w:tcPr>
          <w:p w14:paraId="109D7AF9" w14:textId="77777777" w:rsidR="00285B40" w:rsidRPr="0013335C" w:rsidRDefault="00285B40" w:rsidP="00C34EA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4836F90" w14:textId="77777777" w:rsidR="00285B40" w:rsidRPr="0013335C" w:rsidRDefault="00285B40" w:rsidP="00C34EA1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85B40" w:rsidRPr="0013335C" w14:paraId="35EC0510" w14:textId="77777777" w:rsidTr="009471A3">
        <w:trPr>
          <w:trHeight w:val="115"/>
        </w:trPr>
        <w:tc>
          <w:tcPr>
            <w:tcW w:w="5940" w:type="dxa"/>
          </w:tcPr>
          <w:p w14:paraId="71C6EF21" w14:textId="77777777" w:rsidR="00285B40" w:rsidRPr="0013335C" w:rsidRDefault="00285B40" w:rsidP="00C34EA1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7D0C69C" w14:textId="6B6B801F" w:rsidR="00285B40" w:rsidRPr="0013335C" w:rsidRDefault="005322FF" w:rsidP="00C34EA1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F60582B" w14:textId="77777777" w:rsidR="00285B40" w:rsidRPr="0013335C" w:rsidRDefault="00285B40" w:rsidP="00C34EA1">
            <w:pPr>
              <w:tabs>
                <w:tab w:val="decimal" w:pos="133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4E232916" w14:textId="3F808AEF" w:rsidR="00285B40" w:rsidRPr="0013335C" w:rsidRDefault="005322FF" w:rsidP="00C34EA1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</w:tr>
      <w:tr w:rsidR="00285B40" w:rsidRPr="0013335C" w14:paraId="4BDA5F67" w14:textId="77777777" w:rsidTr="009471A3">
        <w:trPr>
          <w:trHeight w:val="115"/>
        </w:trPr>
        <w:tc>
          <w:tcPr>
            <w:tcW w:w="5940" w:type="dxa"/>
          </w:tcPr>
          <w:p w14:paraId="3A8B0902" w14:textId="77777777" w:rsidR="00285B40" w:rsidRPr="0013335C" w:rsidRDefault="00285B40" w:rsidP="00C34EA1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440" w:type="dxa"/>
            <w:shd w:val="clear" w:color="auto" w:fill="auto"/>
          </w:tcPr>
          <w:p w14:paraId="02E57589" w14:textId="6ECC764D" w:rsidR="00285B40" w:rsidRPr="0013335C" w:rsidRDefault="005322FF" w:rsidP="00C34EA1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B177B9" w:rsidRPr="00B177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  <w:tc>
          <w:tcPr>
            <w:tcW w:w="270" w:type="dxa"/>
            <w:shd w:val="clear" w:color="auto" w:fill="auto"/>
          </w:tcPr>
          <w:p w14:paraId="37DABA26" w14:textId="77777777" w:rsidR="00285B40" w:rsidRPr="0013335C" w:rsidRDefault="00285B40" w:rsidP="00C34EA1">
            <w:pPr>
              <w:tabs>
                <w:tab w:val="decimal" w:pos="133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24122E" w14:textId="0BBB683F" w:rsidR="00285B40" w:rsidRPr="0013335C" w:rsidRDefault="005322FF" w:rsidP="00C34EA1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199</w:t>
            </w:r>
            <w:r w:rsidR="00285B4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461</w:t>
            </w:r>
          </w:p>
        </w:tc>
      </w:tr>
      <w:tr w:rsidR="00285B40" w:rsidRPr="0013335C" w14:paraId="42646201" w14:textId="77777777" w:rsidTr="009471A3">
        <w:trPr>
          <w:trHeight w:val="115"/>
        </w:trPr>
        <w:tc>
          <w:tcPr>
            <w:tcW w:w="5940" w:type="dxa"/>
          </w:tcPr>
          <w:p w14:paraId="138AD374" w14:textId="77777777" w:rsidR="00285B40" w:rsidRPr="0013335C" w:rsidRDefault="00285B40" w:rsidP="00C34EA1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40" w:type="dxa"/>
            <w:shd w:val="clear" w:color="auto" w:fill="auto"/>
          </w:tcPr>
          <w:p w14:paraId="4FDEC53C" w14:textId="1C567B43" w:rsidR="00285B40" w:rsidRPr="0013335C" w:rsidRDefault="005322FF" w:rsidP="00C34EA1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575</w:t>
            </w:r>
            <w:r w:rsidR="00B177B9" w:rsidRPr="00B177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0415C33" w14:textId="77777777" w:rsidR="00285B40" w:rsidRPr="0013335C" w:rsidRDefault="00285B40" w:rsidP="00C34EA1">
            <w:pPr>
              <w:tabs>
                <w:tab w:val="decimal" w:pos="133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7ADC5B" w14:textId="339C3849" w:rsidR="00285B40" w:rsidRPr="0013335C" w:rsidRDefault="005322FF" w:rsidP="00C34EA1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765</w:t>
            </w:r>
            <w:r w:rsidR="00285B4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285B40" w:rsidRPr="0013335C" w14:paraId="3EEDEE8B" w14:textId="77777777" w:rsidTr="009471A3">
        <w:trPr>
          <w:trHeight w:val="115"/>
        </w:trPr>
        <w:tc>
          <w:tcPr>
            <w:tcW w:w="5940" w:type="dxa"/>
          </w:tcPr>
          <w:p w14:paraId="20109D20" w14:textId="77777777" w:rsidR="00285B40" w:rsidRPr="0013335C" w:rsidRDefault="00285B40" w:rsidP="00C34EA1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8A985" w14:textId="19E3E153" w:rsidR="00285B40" w:rsidRPr="0013335C" w:rsidRDefault="005322FF" w:rsidP="00C34EA1">
            <w:pPr>
              <w:tabs>
                <w:tab w:val="decimal" w:pos="1150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755</w:t>
            </w:r>
            <w:r w:rsidR="00B177B9" w:rsidRPr="00B177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223C2571" w14:textId="77777777" w:rsidR="00285B40" w:rsidRPr="0013335C" w:rsidRDefault="00285B40" w:rsidP="00C34EA1">
            <w:pPr>
              <w:tabs>
                <w:tab w:val="decimal" w:pos="133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51685" w14:textId="6525808F" w:rsidR="00285B40" w:rsidRPr="0013335C" w:rsidRDefault="005322FF" w:rsidP="00C34EA1">
            <w:pPr>
              <w:tabs>
                <w:tab w:val="decimal" w:pos="1150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964</w:t>
            </w:r>
            <w:r w:rsidR="00285B4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561</w:t>
            </w:r>
          </w:p>
        </w:tc>
      </w:tr>
    </w:tbl>
    <w:p w14:paraId="5BFD5194" w14:textId="1EFB9BAE" w:rsidR="00F5772F" w:rsidRPr="006A3346" w:rsidRDefault="00F5772F" w:rsidP="002B641B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3C8D9321" w14:textId="4B8909E8" w:rsidR="00471CCE" w:rsidRPr="0013335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1E523F7E" w14:textId="77777777" w:rsidR="00471CCE" w:rsidRPr="006A3346" w:rsidRDefault="00471CCE" w:rsidP="00903550">
      <w:pPr>
        <w:spacing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10"/>
        <w:gridCol w:w="1420"/>
        <w:gridCol w:w="284"/>
        <w:gridCol w:w="1426"/>
      </w:tblGrid>
      <w:tr w:rsidR="00471CCE" w:rsidRPr="0013335C" w14:paraId="78914722" w14:textId="77777777" w:rsidTr="00D207C1">
        <w:trPr>
          <w:trHeight w:val="115"/>
          <w:tblHeader/>
        </w:trPr>
        <w:tc>
          <w:tcPr>
            <w:tcW w:w="4950" w:type="dxa"/>
          </w:tcPr>
          <w:p w14:paraId="545A8AD5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08CE0DA" w14:textId="77777777" w:rsidR="00471CCE" w:rsidRPr="0013335C" w:rsidRDefault="00471CCE" w:rsidP="008A64A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  <w:shd w:val="clear" w:color="auto" w:fill="auto"/>
          </w:tcPr>
          <w:p w14:paraId="279ACC03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13335C" w14:paraId="35F09959" w14:textId="77777777" w:rsidTr="00D207C1">
        <w:trPr>
          <w:trHeight w:val="115"/>
          <w:tblHeader/>
        </w:trPr>
        <w:tc>
          <w:tcPr>
            <w:tcW w:w="4950" w:type="dxa"/>
          </w:tcPr>
          <w:p w14:paraId="7862DE75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3FD1922" w14:textId="77777777" w:rsidR="00471CCE" w:rsidRPr="0013335C" w:rsidRDefault="00471CCE" w:rsidP="008A64A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  <w:shd w:val="clear" w:color="auto" w:fill="auto"/>
          </w:tcPr>
          <w:p w14:paraId="1FB9CCC0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1696BE6C" w14:textId="77777777" w:rsidTr="00D207C1">
        <w:trPr>
          <w:trHeight w:val="115"/>
          <w:tblHeader/>
        </w:trPr>
        <w:tc>
          <w:tcPr>
            <w:tcW w:w="4950" w:type="dxa"/>
          </w:tcPr>
          <w:p w14:paraId="6A37BCA1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774C4965" w14:textId="77777777" w:rsidR="00471CCE" w:rsidRPr="0013335C" w:rsidRDefault="00471CCE" w:rsidP="008A64A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3130" w:type="dxa"/>
            <w:gridSpan w:val="3"/>
            <w:shd w:val="clear" w:color="auto" w:fill="auto"/>
          </w:tcPr>
          <w:p w14:paraId="44A8B0E3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13335C" w14:paraId="51836D1F" w14:textId="77777777" w:rsidTr="00D207C1">
        <w:trPr>
          <w:trHeight w:val="115"/>
          <w:tblHeader/>
        </w:trPr>
        <w:tc>
          <w:tcPr>
            <w:tcW w:w="4950" w:type="dxa"/>
          </w:tcPr>
          <w:p w14:paraId="3013F36D" w14:textId="77777777" w:rsidR="00285B40" w:rsidRPr="0013335C" w:rsidRDefault="00285B40" w:rsidP="00285B40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10" w:type="dxa"/>
          </w:tcPr>
          <w:p w14:paraId="086E6D4D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420" w:type="dxa"/>
            <w:shd w:val="clear" w:color="auto" w:fill="auto"/>
          </w:tcPr>
          <w:p w14:paraId="0F63C824" w14:textId="4C1CA000" w:rsidR="00285B40" w:rsidRPr="0013335C" w:rsidRDefault="005322FF" w:rsidP="00285B40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0201C428" w14:textId="77777777" w:rsidR="00285B40" w:rsidRPr="0013335C" w:rsidRDefault="00285B40" w:rsidP="00285B40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18CED30E" w14:textId="1DC10699" w:rsidR="00285B40" w:rsidRPr="0013335C" w:rsidRDefault="005322FF" w:rsidP="00285B40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85B40" w:rsidRPr="0013335C" w14:paraId="04A06BC8" w14:textId="77777777" w:rsidTr="00D207C1">
        <w:trPr>
          <w:tblHeader/>
        </w:trPr>
        <w:tc>
          <w:tcPr>
            <w:tcW w:w="4950" w:type="dxa"/>
          </w:tcPr>
          <w:p w14:paraId="39FE0F1C" w14:textId="77777777" w:rsidR="00285B40" w:rsidRPr="0013335C" w:rsidRDefault="00285B40" w:rsidP="00285B4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62967EA2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</w:tcPr>
          <w:p w14:paraId="42850869" w14:textId="77777777" w:rsidR="00285B40" w:rsidRPr="0013335C" w:rsidRDefault="00285B40" w:rsidP="00285B4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85B40" w:rsidRPr="0013335C" w14:paraId="7515B052" w14:textId="77777777" w:rsidTr="00285B40">
        <w:trPr>
          <w:trHeight w:val="115"/>
        </w:trPr>
        <w:tc>
          <w:tcPr>
            <w:tcW w:w="4950" w:type="dxa"/>
          </w:tcPr>
          <w:p w14:paraId="19537DA6" w14:textId="77777777" w:rsidR="00285B40" w:rsidRPr="0013335C" w:rsidRDefault="00285B40" w:rsidP="00285B4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10" w:type="dxa"/>
          </w:tcPr>
          <w:p w14:paraId="3308004E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55007040" w14:textId="77777777" w:rsidR="00285B40" w:rsidRPr="0013335C" w:rsidRDefault="00285B40" w:rsidP="00285B40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CDF1EC5" w14:textId="77777777" w:rsidR="00285B40" w:rsidRPr="0013335C" w:rsidRDefault="00285B40" w:rsidP="00285B40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6AC2509" w14:textId="77777777" w:rsidR="00285B40" w:rsidRPr="0013335C" w:rsidRDefault="00285B40" w:rsidP="00285B4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85B40" w:rsidRPr="0013335C" w14:paraId="27A9FF87" w14:textId="77777777" w:rsidTr="00285B40">
        <w:trPr>
          <w:trHeight w:val="115"/>
        </w:trPr>
        <w:tc>
          <w:tcPr>
            <w:tcW w:w="4950" w:type="dxa"/>
          </w:tcPr>
          <w:p w14:paraId="5C1A22C3" w14:textId="023D8D81" w:rsidR="00285B40" w:rsidRPr="0013335C" w:rsidRDefault="00285B40" w:rsidP="00285B4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="00A906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ถึง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0" w:type="dxa"/>
          </w:tcPr>
          <w:p w14:paraId="71B47F1C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47D4112" w14:textId="2A5BFC8D" w:rsidR="00285B40" w:rsidRPr="0013335C" w:rsidRDefault="005322FF" w:rsidP="00285B40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177B9" w:rsidRPr="00B177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095</w:t>
            </w:r>
            <w:r w:rsidR="00B177B9" w:rsidRPr="00B177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284" w:type="dxa"/>
            <w:shd w:val="clear" w:color="auto" w:fill="auto"/>
          </w:tcPr>
          <w:p w14:paraId="44361898" w14:textId="77777777" w:rsidR="00285B40" w:rsidRPr="0013335C" w:rsidRDefault="00285B40" w:rsidP="00285B40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A5A5CE0" w14:textId="2FFCCD59" w:rsidR="00285B40" w:rsidRPr="0013335C" w:rsidRDefault="005322FF" w:rsidP="00285B4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285B4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094</w:t>
            </w:r>
            <w:r w:rsidR="00285B4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222</w:t>
            </w:r>
          </w:p>
        </w:tc>
      </w:tr>
      <w:tr w:rsidR="00285B40" w:rsidRPr="0013335C" w14:paraId="57748FB7" w14:textId="77777777" w:rsidTr="00285B40">
        <w:trPr>
          <w:trHeight w:val="115"/>
        </w:trPr>
        <w:tc>
          <w:tcPr>
            <w:tcW w:w="4950" w:type="dxa"/>
          </w:tcPr>
          <w:p w14:paraId="3FBCA513" w14:textId="77777777" w:rsidR="00285B40" w:rsidRPr="0013335C" w:rsidRDefault="00285B40" w:rsidP="00285B4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10" w:type="dxa"/>
          </w:tcPr>
          <w:p w14:paraId="4315AB3C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156F4C4" w14:textId="77777777" w:rsidR="00285B40" w:rsidRPr="0013335C" w:rsidRDefault="00285B40" w:rsidP="00285B40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FF8C01E" w14:textId="77777777" w:rsidR="00285B40" w:rsidRPr="0013335C" w:rsidRDefault="00285B40" w:rsidP="00285B40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34EF3297" w14:textId="77777777" w:rsidR="00285B40" w:rsidRPr="0013335C" w:rsidRDefault="00285B40" w:rsidP="00285B4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5B40" w:rsidRPr="0013335C" w14:paraId="45CF9261" w14:textId="77777777" w:rsidTr="006A3346">
        <w:trPr>
          <w:trHeight w:val="335"/>
        </w:trPr>
        <w:tc>
          <w:tcPr>
            <w:tcW w:w="4950" w:type="dxa"/>
          </w:tcPr>
          <w:p w14:paraId="2DBA368C" w14:textId="6B0F40FF" w:rsidR="00285B40" w:rsidRPr="0013335C" w:rsidRDefault="007A2365" w:rsidP="00285B40">
            <w:pPr>
              <w:pStyle w:val="BodyText"/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10" w:type="dxa"/>
          </w:tcPr>
          <w:p w14:paraId="5BCB753F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DCA4E" w14:textId="4552834E" w:rsidR="00285B40" w:rsidRPr="0013335C" w:rsidRDefault="00B177B9" w:rsidP="00CE20C6">
            <w:pPr>
              <w:tabs>
                <w:tab w:val="decimal" w:pos="8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426D2B3" w14:textId="77777777" w:rsidR="00285B40" w:rsidRPr="0013335C" w:rsidRDefault="00285B40" w:rsidP="00285B40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DF7FD" w14:textId="5495EE94" w:rsidR="00285B40" w:rsidRPr="0013335C" w:rsidRDefault="005322FF" w:rsidP="00285B4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24</w:t>
            </w:r>
            <w:r w:rsidR="00285B4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324</w:t>
            </w:r>
          </w:p>
        </w:tc>
      </w:tr>
      <w:tr w:rsidR="00285B40" w:rsidRPr="0013335C" w14:paraId="2D75545F" w14:textId="77777777" w:rsidTr="00285B40">
        <w:trPr>
          <w:trHeight w:val="115"/>
        </w:trPr>
        <w:tc>
          <w:tcPr>
            <w:tcW w:w="4950" w:type="dxa"/>
          </w:tcPr>
          <w:p w14:paraId="472F7B9D" w14:textId="34FB7E97" w:rsidR="00285B40" w:rsidRPr="008F6961" w:rsidRDefault="008F6961" w:rsidP="008F696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696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10" w:type="dxa"/>
          </w:tcPr>
          <w:p w14:paraId="03A610DA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1345E" w14:textId="1A9E0DE2" w:rsidR="00285B40" w:rsidRPr="0013335C" w:rsidRDefault="005322FF" w:rsidP="00285B40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177B9" w:rsidRPr="00B177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  <w:r w:rsidR="00B177B9" w:rsidRPr="00B177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  <w:tc>
          <w:tcPr>
            <w:tcW w:w="284" w:type="dxa"/>
            <w:shd w:val="clear" w:color="auto" w:fill="auto"/>
          </w:tcPr>
          <w:p w14:paraId="1EA2C454" w14:textId="77777777" w:rsidR="00285B40" w:rsidRPr="0013335C" w:rsidRDefault="00285B40" w:rsidP="00285B40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29D9C" w14:textId="0EC22A7B" w:rsidR="00285B40" w:rsidRPr="0013335C" w:rsidRDefault="005322FF" w:rsidP="00285B4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285B4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118</w:t>
            </w:r>
            <w:r w:rsidR="00285B4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546</w:t>
            </w:r>
          </w:p>
        </w:tc>
      </w:tr>
      <w:tr w:rsidR="00285B40" w:rsidRPr="0013335C" w14:paraId="75B35CAE" w14:textId="77777777" w:rsidTr="00285B40">
        <w:trPr>
          <w:trHeight w:val="115"/>
        </w:trPr>
        <w:tc>
          <w:tcPr>
            <w:tcW w:w="4950" w:type="dxa"/>
          </w:tcPr>
          <w:p w14:paraId="1F468073" w14:textId="77777777" w:rsidR="00285B40" w:rsidRDefault="003B55B5" w:rsidP="00285B4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327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  <w:p w14:paraId="09328D2B" w14:textId="49D2B559" w:rsidR="00BD6D21" w:rsidRPr="0013335C" w:rsidRDefault="002A133D" w:rsidP="00285B4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B327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5322F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2563</w:t>
            </w:r>
            <w:r w:rsidRPr="003B327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: </w:t>
            </w:r>
            <w:r w:rsidRPr="003B327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ค่าเผื่อหนี้สงสัยจะสู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ญ</w:t>
            </w:r>
            <w:r w:rsidRPr="003B327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010" w:type="dxa"/>
          </w:tcPr>
          <w:p w14:paraId="735E5720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2820E6EC" w14:textId="77777777" w:rsidR="00EB6D89" w:rsidRDefault="00EB6D89" w:rsidP="00285B40">
            <w:pPr>
              <w:tabs>
                <w:tab w:val="decimal" w:pos="8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54162C9" w14:textId="6DDF3C80" w:rsidR="00B177B9" w:rsidRPr="0013335C" w:rsidRDefault="00B177B9" w:rsidP="00285B40">
            <w:pPr>
              <w:tabs>
                <w:tab w:val="decimal" w:pos="8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8776BBF" w14:textId="77777777" w:rsidR="00285B40" w:rsidRPr="0013335C" w:rsidRDefault="00285B40" w:rsidP="00285B40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0881F4F1" w14:textId="77777777" w:rsidR="00EB6D89" w:rsidRDefault="00EB6D89" w:rsidP="00285B40">
            <w:pPr>
              <w:tabs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86D571A" w14:textId="1147BF48" w:rsidR="00285B40" w:rsidRPr="0013335C" w:rsidRDefault="00285B40" w:rsidP="00285B40">
            <w:pPr>
              <w:tabs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285B40" w:rsidRPr="0013335C" w14:paraId="6AC538B8" w14:textId="77777777" w:rsidTr="00285B40">
        <w:trPr>
          <w:trHeight w:val="115"/>
        </w:trPr>
        <w:tc>
          <w:tcPr>
            <w:tcW w:w="4950" w:type="dxa"/>
          </w:tcPr>
          <w:p w14:paraId="7CF7700D" w14:textId="77777777" w:rsidR="00285B40" w:rsidRPr="0013335C" w:rsidRDefault="00285B40" w:rsidP="00285B4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0" w:type="dxa"/>
          </w:tcPr>
          <w:p w14:paraId="3B9291D8" w14:textId="124B62A7" w:rsidR="00285B40" w:rsidRPr="0013335C" w:rsidRDefault="005322FF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1CD56" w14:textId="2F3ECAAD" w:rsidR="00285B40" w:rsidRPr="0013335C" w:rsidRDefault="005322FF" w:rsidP="00285B40">
            <w:pPr>
              <w:tabs>
                <w:tab w:val="decimal" w:pos="113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177B9" w:rsidRPr="00B177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  <w:r w:rsidR="00B177B9" w:rsidRPr="00B177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  <w:tc>
          <w:tcPr>
            <w:tcW w:w="284" w:type="dxa"/>
            <w:shd w:val="clear" w:color="auto" w:fill="auto"/>
          </w:tcPr>
          <w:p w14:paraId="575F02C1" w14:textId="77777777" w:rsidR="00285B40" w:rsidRPr="0013335C" w:rsidRDefault="00285B40" w:rsidP="00285B40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98DE3" w14:textId="5AAF6162" w:rsidR="00285B40" w:rsidRPr="0013335C" w:rsidRDefault="005322FF" w:rsidP="00285B4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285B4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118</w:t>
            </w:r>
            <w:r w:rsidR="00285B4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546</w:t>
            </w:r>
          </w:p>
        </w:tc>
      </w:tr>
      <w:tr w:rsidR="00285B40" w:rsidRPr="0013335C" w14:paraId="37F6CFCF" w14:textId="77777777" w:rsidTr="00285B40">
        <w:trPr>
          <w:trHeight w:val="115"/>
        </w:trPr>
        <w:tc>
          <w:tcPr>
            <w:tcW w:w="4950" w:type="dxa"/>
          </w:tcPr>
          <w:p w14:paraId="0A5FB956" w14:textId="77777777" w:rsidR="00285B40" w:rsidRPr="0013335C" w:rsidRDefault="00285B40" w:rsidP="00285B4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</w:t>
            </w:r>
          </w:p>
        </w:tc>
        <w:tc>
          <w:tcPr>
            <w:tcW w:w="1010" w:type="dxa"/>
          </w:tcPr>
          <w:p w14:paraId="1555BD7C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1552FC17" w14:textId="77777777" w:rsidR="00285B40" w:rsidRPr="0013335C" w:rsidRDefault="00285B40" w:rsidP="00285B40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B9DC11E" w14:textId="77777777" w:rsidR="00285B40" w:rsidRPr="0013335C" w:rsidRDefault="00285B40" w:rsidP="00285B40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5E066FAB" w14:textId="77777777" w:rsidR="00285B40" w:rsidRPr="0013335C" w:rsidRDefault="00285B40" w:rsidP="00285B4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5B40" w:rsidRPr="0013335C" w14:paraId="72577223" w14:textId="77777777" w:rsidTr="006A3346">
        <w:trPr>
          <w:trHeight w:val="20"/>
        </w:trPr>
        <w:tc>
          <w:tcPr>
            <w:tcW w:w="4950" w:type="dxa"/>
          </w:tcPr>
          <w:p w14:paraId="128F0621" w14:textId="770351F1" w:rsidR="00285B40" w:rsidRPr="0013335C" w:rsidRDefault="00792666" w:rsidP="00285B4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ถึง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0" w:type="dxa"/>
          </w:tcPr>
          <w:p w14:paraId="13EACFDF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3235541C" w14:textId="19D876CD" w:rsidR="00285B40" w:rsidRPr="0013335C" w:rsidRDefault="005322FF" w:rsidP="00285B40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284" w:type="dxa"/>
            <w:shd w:val="clear" w:color="auto" w:fill="auto"/>
          </w:tcPr>
          <w:p w14:paraId="42E8958E" w14:textId="77777777" w:rsidR="00285B40" w:rsidRPr="0013335C" w:rsidRDefault="00285B40" w:rsidP="00285B40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FBE4B30" w14:textId="44FF973D" w:rsidR="00285B40" w:rsidRPr="0013335C" w:rsidRDefault="005322FF" w:rsidP="00285B4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146</w:t>
            </w:r>
          </w:p>
        </w:tc>
      </w:tr>
      <w:tr w:rsidR="00285B40" w:rsidRPr="0013335C" w14:paraId="03BC65A1" w14:textId="77777777" w:rsidTr="00285B40">
        <w:trPr>
          <w:trHeight w:val="115"/>
        </w:trPr>
        <w:tc>
          <w:tcPr>
            <w:tcW w:w="4950" w:type="dxa"/>
          </w:tcPr>
          <w:p w14:paraId="286C97EE" w14:textId="77777777" w:rsidR="00285B40" w:rsidRDefault="00285B40" w:rsidP="003B55B5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B3274" w:rsidRPr="003B327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="003B32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FC292BE" w14:textId="254ECAA2" w:rsidR="002A133D" w:rsidRPr="003B3274" w:rsidRDefault="002A133D" w:rsidP="003B55B5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B327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5322F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2563</w:t>
            </w:r>
            <w:r w:rsidRPr="003B327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: </w:t>
            </w:r>
            <w:r w:rsidRPr="003B327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ค่าเผื่อหนี้สงสัยจะสู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ญ</w:t>
            </w:r>
            <w:r w:rsidRPr="003B327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010" w:type="dxa"/>
          </w:tcPr>
          <w:p w14:paraId="06843767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660D9E70" w14:textId="77777777" w:rsidR="00EB6D89" w:rsidRDefault="00EB6D89" w:rsidP="00285B40">
            <w:pPr>
              <w:tabs>
                <w:tab w:val="decimal" w:pos="8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94E1C9F" w14:textId="7C9E7579" w:rsidR="00285B40" w:rsidRPr="0013335C" w:rsidRDefault="00B177B9" w:rsidP="00285B40">
            <w:pPr>
              <w:tabs>
                <w:tab w:val="decimal" w:pos="8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ACCE0F" w14:textId="77777777" w:rsidR="00285B40" w:rsidRPr="0013335C" w:rsidRDefault="00285B40" w:rsidP="00285B40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6D41DDF3" w14:textId="77777777" w:rsidR="00EB6D89" w:rsidRDefault="00EB6D89" w:rsidP="00285B40">
            <w:pPr>
              <w:tabs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6A0E88" w14:textId="338415B7" w:rsidR="00285B40" w:rsidRPr="0013335C" w:rsidRDefault="00285B40" w:rsidP="00285B40">
            <w:pPr>
              <w:tabs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285B40" w:rsidRPr="0013335C" w14:paraId="3E4DA19D" w14:textId="77777777" w:rsidTr="00285B40">
        <w:trPr>
          <w:trHeight w:val="115"/>
        </w:trPr>
        <w:tc>
          <w:tcPr>
            <w:tcW w:w="4950" w:type="dxa"/>
          </w:tcPr>
          <w:p w14:paraId="6D938C61" w14:textId="77777777" w:rsidR="00285B40" w:rsidRPr="0013335C" w:rsidRDefault="00285B40" w:rsidP="00285B4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0" w:type="dxa"/>
          </w:tcPr>
          <w:p w14:paraId="507D5C99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6410E" w14:textId="10955952" w:rsidR="00285B40" w:rsidRPr="0013335C" w:rsidRDefault="005322FF" w:rsidP="00285B40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218</w:t>
            </w:r>
          </w:p>
        </w:tc>
        <w:tc>
          <w:tcPr>
            <w:tcW w:w="284" w:type="dxa"/>
            <w:shd w:val="clear" w:color="auto" w:fill="auto"/>
          </w:tcPr>
          <w:p w14:paraId="2C0AB05F" w14:textId="77777777" w:rsidR="00285B40" w:rsidRPr="0013335C" w:rsidRDefault="00285B40" w:rsidP="00285B40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CF0C6" w14:textId="4E76EE95" w:rsidR="00285B40" w:rsidRPr="0013335C" w:rsidRDefault="005322FF" w:rsidP="00285B4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146</w:t>
            </w:r>
          </w:p>
        </w:tc>
      </w:tr>
      <w:tr w:rsidR="00285B40" w:rsidRPr="00436216" w14:paraId="7BA4EEEE" w14:textId="77777777" w:rsidTr="00285B40">
        <w:trPr>
          <w:trHeight w:val="115"/>
        </w:trPr>
        <w:tc>
          <w:tcPr>
            <w:tcW w:w="4950" w:type="dxa"/>
          </w:tcPr>
          <w:p w14:paraId="433DDB07" w14:textId="77777777" w:rsidR="00285B40" w:rsidRPr="006A3346" w:rsidRDefault="00285B40" w:rsidP="00285B4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10" w:type="dxa"/>
          </w:tcPr>
          <w:p w14:paraId="370870F6" w14:textId="77777777" w:rsidR="00285B40" w:rsidRPr="006A3346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9E269E7" w14:textId="77777777" w:rsidR="00285B40" w:rsidRPr="006A3346" w:rsidRDefault="00285B40" w:rsidP="00285B40">
            <w:pPr>
              <w:tabs>
                <w:tab w:val="decimal" w:pos="113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E05A945" w14:textId="77777777" w:rsidR="00285B40" w:rsidRPr="006A3346" w:rsidRDefault="00285B40" w:rsidP="00285B40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A3B9A8E" w14:textId="77777777" w:rsidR="00285B40" w:rsidRPr="006A3346" w:rsidRDefault="00285B40" w:rsidP="00285B4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285B40" w:rsidRPr="0013335C" w14:paraId="53BB4841" w14:textId="77777777" w:rsidTr="00285B40">
        <w:trPr>
          <w:trHeight w:val="115"/>
        </w:trPr>
        <w:tc>
          <w:tcPr>
            <w:tcW w:w="4950" w:type="dxa"/>
          </w:tcPr>
          <w:p w14:paraId="016F2D41" w14:textId="77777777" w:rsidR="00285B40" w:rsidRPr="0013335C" w:rsidRDefault="00285B40" w:rsidP="00285B4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</w:tcPr>
          <w:p w14:paraId="2127D5C8" w14:textId="77777777" w:rsidR="00285B40" w:rsidRPr="0013335C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</w:tcPr>
          <w:p w14:paraId="104111DB" w14:textId="4C46AF8E" w:rsidR="00285B40" w:rsidRPr="0013335C" w:rsidRDefault="005322FF" w:rsidP="00285B40">
            <w:pPr>
              <w:tabs>
                <w:tab w:val="decimal" w:pos="113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177B9" w:rsidRPr="00B177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  <w:r w:rsidR="00B177B9" w:rsidRPr="00B177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952</w:t>
            </w:r>
          </w:p>
        </w:tc>
        <w:tc>
          <w:tcPr>
            <w:tcW w:w="284" w:type="dxa"/>
            <w:shd w:val="clear" w:color="auto" w:fill="auto"/>
          </w:tcPr>
          <w:p w14:paraId="2B56C661" w14:textId="77777777" w:rsidR="00285B40" w:rsidRPr="0013335C" w:rsidRDefault="00285B40" w:rsidP="00285B40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3B0541D4" w14:textId="29D3DA04" w:rsidR="00285B40" w:rsidRPr="0013335C" w:rsidRDefault="005322FF" w:rsidP="00285B4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285B4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118</w:t>
            </w:r>
            <w:r w:rsidR="00285B4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692</w:t>
            </w:r>
          </w:p>
        </w:tc>
      </w:tr>
    </w:tbl>
    <w:p w14:paraId="6994F761" w14:textId="77777777" w:rsidR="00436216" w:rsidRPr="006A3346" w:rsidRDefault="00436216" w:rsidP="00436216">
      <w:pPr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08F31FAB" w14:textId="6442640F" w:rsidR="005E38A2" w:rsidRDefault="005E38A2" w:rsidP="00436216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30</w:t>
      </w:r>
      <w:r w:rsidRPr="0013335C">
        <w:rPr>
          <w:rFonts w:ascii="Angsana New" w:hAnsi="Angsana New" w:hint="cs"/>
          <w:sz w:val="30"/>
          <w:szCs w:val="30"/>
          <w:cs/>
        </w:rPr>
        <w:t xml:space="preserve"> วัน ถึง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120</w:t>
      </w:r>
      <w:r w:rsidRPr="0013335C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05BE0B0D" w14:textId="66BAB2FC" w:rsidR="00BC0532" w:rsidRPr="006A3346" w:rsidRDefault="00BC0532" w:rsidP="005E38A2">
      <w:pPr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p w14:paraId="4CC6AD29" w14:textId="5E43C504" w:rsidR="00471CCE" w:rsidRPr="0013335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7CEDDF86" w14:textId="77777777" w:rsidR="00471CCE" w:rsidRPr="006A3346" w:rsidRDefault="00471CCE" w:rsidP="00FE38D3">
      <w:pPr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82A31" w:rsidRPr="0013335C" w14:paraId="0E57A71B" w14:textId="77777777" w:rsidTr="00482A31">
        <w:tc>
          <w:tcPr>
            <w:tcW w:w="5940" w:type="dxa"/>
          </w:tcPr>
          <w:p w14:paraId="4CA50B85" w14:textId="77777777" w:rsidR="00482A31" w:rsidRPr="0013335C" w:rsidRDefault="00482A31" w:rsidP="00482A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2B7C042" w14:textId="77777777" w:rsidR="00482A31" w:rsidRPr="0013335C" w:rsidRDefault="00482A31" w:rsidP="00482A3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82A31" w:rsidRPr="0013335C" w14:paraId="6D3E6C2F" w14:textId="77777777" w:rsidTr="00482A31">
        <w:tc>
          <w:tcPr>
            <w:tcW w:w="5940" w:type="dxa"/>
          </w:tcPr>
          <w:p w14:paraId="53B2657D" w14:textId="77777777" w:rsidR="00482A31" w:rsidRPr="0013335C" w:rsidRDefault="00482A31" w:rsidP="00482A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DEC4C77" w14:textId="77777777" w:rsidR="00482A31" w:rsidRPr="0013335C" w:rsidRDefault="00482A31" w:rsidP="00482A3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82A31" w:rsidRPr="0013335C" w14:paraId="7AEC8655" w14:textId="77777777" w:rsidTr="00482A31">
        <w:tc>
          <w:tcPr>
            <w:tcW w:w="5940" w:type="dxa"/>
          </w:tcPr>
          <w:p w14:paraId="0EC94A21" w14:textId="77777777" w:rsidR="00482A31" w:rsidRPr="0013335C" w:rsidRDefault="00482A31" w:rsidP="00482A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B2D7BA0" w14:textId="77777777" w:rsidR="00482A31" w:rsidRPr="0013335C" w:rsidRDefault="00482A31" w:rsidP="00482A3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13335C" w14:paraId="52A6AAAA" w14:textId="77777777" w:rsidTr="00482A31">
        <w:tc>
          <w:tcPr>
            <w:tcW w:w="5940" w:type="dxa"/>
          </w:tcPr>
          <w:p w14:paraId="5EEA6995" w14:textId="77777777" w:rsidR="00285B40" w:rsidRPr="0013335C" w:rsidRDefault="00285B40" w:rsidP="00285B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1E158F6" w14:textId="72DF8622" w:rsidR="00285B40" w:rsidRPr="0013335C" w:rsidRDefault="005322FF" w:rsidP="00285B40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D1EBB6C" w14:textId="77777777" w:rsidR="00285B40" w:rsidRPr="0013335C" w:rsidRDefault="00285B40" w:rsidP="00285B40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08E0D9" w14:textId="4F6B8183" w:rsidR="00285B40" w:rsidRPr="0013335C" w:rsidRDefault="005322FF" w:rsidP="00285B40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85B40" w:rsidRPr="0013335C" w14:paraId="7F91AED1" w14:textId="77777777" w:rsidTr="006A3346">
        <w:trPr>
          <w:trHeight w:val="245"/>
        </w:trPr>
        <w:tc>
          <w:tcPr>
            <w:tcW w:w="5940" w:type="dxa"/>
          </w:tcPr>
          <w:p w14:paraId="5EEE20AF" w14:textId="77777777" w:rsidR="00285B40" w:rsidRPr="0013335C" w:rsidRDefault="00285B40" w:rsidP="00285B4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068CD1C" w14:textId="77777777" w:rsidR="00285B40" w:rsidRPr="0013335C" w:rsidRDefault="00285B40" w:rsidP="00285B40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85B40" w:rsidRPr="0013335C" w14:paraId="589F4A26" w14:textId="77777777" w:rsidTr="00482A31">
        <w:tc>
          <w:tcPr>
            <w:tcW w:w="5940" w:type="dxa"/>
          </w:tcPr>
          <w:p w14:paraId="12EC8DAD" w14:textId="77777777" w:rsidR="00285B40" w:rsidRPr="0013335C" w:rsidRDefault="00285B40" w:rsidP="00285B4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</w:tcPr>
          <w:p w14:paraId="1803E22B" w14:textId="5D944A73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  <w:r w:rsidR="00E35696" w:rsidRPr="00E3569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  <w:tc>
          <w:tcPr>
            <w:tcW w:w="270" w:type="dxa"/>
          </w:tcPr>
          <w:p w14:paraId="68084790" w14:textId="77777777" w:rsidR="00285B40" w:rsidRPr="0013335C" w:rsidRDefault="00285B40" w:rsidP="00285B40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0AE4524" w14:textId="169F15CE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280</w:t>
            </w:r>
            <w:r w:rsidR="00285B40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024</w:t>
            </w:r>
          </w:p>
        </w:tc>
      </w:tr>
      <w:tr w:rsidR="00285B40" w:rsidRPr="0013335C" w14:paraId="1D8165EB" w14:textId="77777777" w:rsidTr="00482A31">
        <w:tc>
          <w:tcPr>
            <w:tcW w:w="5940" w:type="dxa"/>
          </w:tcPr>
          <w:p w14:paraId="71EC6600" w14:textId="77777777" w:rsidR="00285B40" w:rsidRPr="0013335C" w:rsidRDefault="00285B40" w:rsidP="00285B4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</w:tcPr>
          <w:p w14:paraId="1511F1CF" w14:textId="176957A6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E35696" w:rsidRPr="00E3569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270" w:type="dxa"/>
          </w:tcPr>
          <w:p w14:paraId="6C764393" w14:textId="77777777" w:rsidR="00285B40" w:rsidRPr="0013335C" w:rsidRDefault="00285B40" w:rsidP="00285B40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00B5325" w14:textId="3FA37336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50</w:t>
            </w:r>
            <w:r w:rsidR="00285B40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611</w:t>
            </w:r>
          </w:p>
        </w:tc>
      </w:tr>
      <w:tr w:rsidR="00285B40" w:rsidRPr="0013335C" w14:paraId="25B9E391" w14:textId="77777777" w:rsidTr="00482A31">
        <w:tc>
          <w:tcPr>
            <w:tcW w:w="5940" w:type="dxa"/>
          </w:tcPr>
          <w:p w14:paraId="082FBA0C" w14:textId="77777777" w:rsidR="00285B40" w:rsidRPr="0013335C" w:rsidRDefault="00285B40" w:rsidP="00285B4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วัตถุดิบและวัสดุโรงงาน</w:t>
            </w:r>
          </w:p>
        </w:tc>
        <w:tc>
          <w:tcPr>
            <w:tcW w:w="1440" w:type="dxa"/>
          </w:tcPr>
          <w:p w14:paraId="2A011163" w14:textId="4EEE329D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  <w:r w:rsidR="00E35696" w:rsidRPr="00E3569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</w:p>
        </w:tc>
        <w:tc>
          <w:tcPr>
            <w:tcW w:w="270" w:type="dxa"/>
          </w:tcPr>
          <w:p w14:paraId="0604D132" w14:textId="77777777" w:rsidR="00285B40" w:rsidRPr="0013335C" w:rsidRDefault="00285B40" w:rsidP="00285B40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1DA108F" w14:textId="4646BA10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440</w:t>
            </w:r>
            <w:r w:rsidR="00285B40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408</w:t>
            </w:r>
          </w:p>
        </w:tc>
      </w:tr>
      <w:tr w:rsidR="00285B40" w:rsidRPr="0013335C" w14:paraId="3F805779" w14:textId="77777777" w:rsidTr="00482A31">
        <w:tc>
          <w:tcPr>
            <w:tcW w:w="5940" w:type="dxa"/>
          </w:tcPr>
          <w:p w14:paraId="675BEC32" w14:textId="77777777" w:rsidR="00285B40" w:rsidRPr="0013335C" w:rsidRDefault="00285B40" w:rsidP="00285B4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125B0" w14:textId="174A2D9A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E35696" w:rsidRPr="00E3569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270" w:type="dxa"/>
          </w:tcPr>
          <w:p w14:paraId="118F9D84" w14:textId="77777777" w:rsidR="00285B40" w:rsidRPr="0013335C" w:rsidRDefault="00285B40" w:rsidP="00285B40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9A9CDB" w14:textId="73225887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47</w:t>
            </w:r>
            <w:r w:rsidR="00285B40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142</w:t>
            </w:r>
          </w:p>
        </w:tc>
      </w:tr>
      <w:tr w:rsidR="00285B40" w:rsidRPr="0013335C" w14:paraId="7D160956" w14:textId="77777777" w:rsidTr="00482A31">
        <w:tc>
          <w:tcPr>
            <w:tcW w:w="5940" w:type="dxa"/>
          </w:tcPr>
          <w:p w14:paraId="39A89599" w14:textId="3F64C872" w:rsidR="00285B40" w:rsidRPr="0013335C" w:rsidRDefault="00A47A64" w:rsidP="00285B4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F696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7FE3DA" w14:textId="00243E96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</w:t>
            </w:r>
            <w:r w:rsidR="00E356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2C54F0CC" w14:textId="77777777" w:rsidR="00285B40" w:rsidRPr="0013335C" w:rsidRDefault="00285B40" w:rsidP="00285B40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A68A57" w14:textId="053F790C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818</w:t>
            </w:r>
            <w:r w:rsidR="00285B40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185</w:t>
            </w:r>
          </w:p>
        </w:tc>
      </w:tr>
      <w:tr w:rsidR="00285B40" w:rsidRPr="0013335C" w14:paraId="379EAEE7" w14:textId="77777777" w:rsidTr="00482A31">
        <w:tc>
          <w:tcPr>
            <w:tcW w:w="5940" w:type="dxa"/>
          </w:tcPr>
          <w:p w14:paraId="5171315C" w14:textId="77777777" w:rsidR="00285B40" w:rsidRPr="0013335C" w:rsidRDefault="00285B40" w:rsidP="00285B4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F7FD8" w14:textId="64E90EBE" w:rsidR="00285B40" w:rsidRPr="0013335C" w:rsidRDefault="00E35696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56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E356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  <w:r w:rsidRPr="00E356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C58711C" w14:textId="77777777" w:rsidR="00285B40" w:rsidRPr="0013335C" w:rsidRDefault="00285B40" w:rsidP="00285B40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831E3" w14:textId="5A74B803" w:rsidR="00285B40" w:rsidRPr="0013335C" w:rsidRDefault="00285B40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460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285B40" w:rsidRPr="0013335C" w14:paraId="313E5FBA" w14:textId="77777777" w:rsidTr="00482A31">
        <w:tc>
          <w:tcPr>
            <w:tcW w:w="5940" w:type="dxa"/>
          </w:tcPr>
          <w:p w14:paraId="5DA89ACC" w14:textId="77777777" w:rsidR="00285B40" w:rsidRPr="0013335C" w:rsidRDefault="00285B40" w:rsidP="00285B4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477DDF" w14:textId="599E1A18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  <w:r w:rsidR="00E35696" w:rsidRPr="00E356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602</w:t>
            </w:r>
          </w:p>
        </w:tc>
        <w:tc>
          <w:tcPr>
            <w:tcW w:w="270" w:type="dxa"/>
          </w:tcPr>
          <w:p w14:paraId="59B48DDB" w14:textId="77777777" w:rsidR="00285B40" w:rsidRPr="0013335C" w:rsidRDefault="00285B40" w:rsidP="00285B40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B2ED16" w14:textId="5CEED889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784</w:t>
            </w:r>
            <w:r w:rsidR="00285B4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725</w:t>
            </w:r>
          </w:p>
        </w:tc>
      </w:tr>
      <w:tr w:rsidR="00285B40" w:rsidRPr="00436216" w14:paraId="2884F6DD" w14:textId="77777777" w:rsidTr="00482A31">
        <w:tc>
          <w:tcPr>
            <w:tcW w:w="5940" w:type="dxa"/>
          </w:tcPr>
          <w:p w14:paraId="40EB2A6D" w14:textId="77777777" w:rsidR="00285B40" w:rsidRPr="006A3346" w:rsidRDefault="00285B40" w:rsidP="00285B40">
            <w:pPr>
              <w:spacing w:line="240" w:lineRule="auto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8C778DB" w14:textId="77777777" w:rsidR="00285B40" w:rsidRPr="006A3346" w:rsidRDefault="00285B40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37743A8F" w14:textId="77777777" w:rsidR="00285B40" w:rsidRPr="006A3346" w:rsidRDefault="00285B40" w:rsidP="00285B40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0F740FE" w14:textId="77777777" w:rsidR="00285B40" w:rsidRPr="006A3346" w:rsidRDefault="00285B40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lang w:val="en-US"/>
              </w:rPr>
            </w:pPr>
          </w:p>
        </w:tc>
      </w:tr>
      <w:tr w:rsidR="00285B40" w:rsidRPr="0013335C" w14:paraId="714D2109" w14:textId="77777777" w:rsidTr="00482A31">
        <w:tc>
          <w:tcPr>
            <w:tcW w:w="5940" w:type="dxa"/>
          </w:tcPr>
          <w:p w14:paraId="0FFF44AC" w14:textId="77777777" w:rsidR="00285B40" w:rsidRPr="0013335C" w:rsidRDefault="00285B40" w:rsidP="00285B4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440" w:type="dxa"/>
          </w:tcPr>
          <w:p w14:paraId="4EFA24EE" w14:textId="77777777" w:rsidR="00285B40" w:rsidRPr="0013335C" w:rsidRDefault="00285B40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7A79F" w14:textId="77777777" w:rsidR="00285B40" w:rsidRPr="0013335C" w:rsidRDefault="00285B40" w:rsidP="00285B40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C966929" w14:textId="77777777" w:rsidR="00285B40" w:rsidRPr="0013335C" w:rsidRDefault="00285B40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85B40" w:rsidRPr="0013335C" w14:paraId="460351D3" w14:textId="77777777" w:rsidTr="00482A31">
        <w:tc>
          <w:tcPr>
            <w:tcW w:w="5940" w:type="dxa"/>
          </w:tcPr>
          <w:p w14:paraId="36F939A0" w14:textId="77777777" w:rsidR="00285B40" w:rsidRPr="0013335C" w:rsidRDefault="00285B40" w:rsidP="008D1DB0">
            <w:pPr>
              <w:numPr>
                <w:ilvl w:val="0"/>
                <w:numId w:val="10"/>
              </w:numPr>
              <w:tabs>
                <w:tab w:val="left" w:pos="25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40" w:type="dxa"/>
          </w:tcPr>
          <w:p w14:paraId="12248393" w14:textId="4CBCB71D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35696" w:rsidRPr="00E3569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  <w:r w:rsidR="00E35696" w:rsidRPr="00E35696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  <w:tc>
          <w:tcPr>
            <w:tcW w:w="270" w:type="dxa"/>
          </w:tcPr>
          <w:p w14:paraId="1DD846B7" w14:textId="77777777" w:rsidR="00285B40" w:rsidRPr="0013335C" w:rsidRDefault="00285B40" w:rsidP="00285B40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D1DA9AF" w14:textId="19F04ED8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285B40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444</w:t>
            </w:r>
            <w:r w:rsidR="00285B40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253</w:t>
            </w:r>
          </w:p>
        </w:tc>
      </w:tr>
      <w:tr w:rsidR="00285B40" w:rsidRPr="0013335C" w14:paraId="57568E44" w14:textId="77777777" w:rsidTr="00482A31">
        <w:tc>
          <w:tcPr>
            <w:tcW w:w="5940" w:type="dxa"/>
          </w:tcPr>
          <w:p w14:paraId="0866EEC9" w14:textId="592222D4" w:rsidR="00285B40" w:rsidRPr="0013335C" w:rsidRDefault="00285B40" w:rsidP="008D1DB0">
            <w:pPr>
              <w:numPr>
                <w:ilvl w:val="0"/>
                <w:numId w:val="10"/>
              </w:numPr>
              <w:tabs>
                <w:tab w:val="left" w:pos="255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กลับรายการการปรับลดมูลค่าเป็นมูลค่าสุทธิที่คาดว่าจะได้รับ</w:t>
            </w:r>
          </w:p>
        </w:tc>
        <w:tc>
          <w:tcPr>
            <w:tcW w:w="1440" w:type="dxa"/>
          </w:tcPr>
          <w:p w14:paraId="6FE35468" w14:textId="4DAE9C1D" w:rsidR="00285B40" w:rsidRPr="0013335C" w:rsidRDefault="00E35696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2A0D3E" w14:textId="77777777" w:rsidR="00285B40" w:rsidRPr="0013335C" w:rsidRDefault="00285B40" w:rsidP="00285B40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B4B0048" w14:textId="4B71A2DC" w:rsidR="00285B40" w:rsidRPr="0013335C" w:rsidRDefault="00285B40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839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285B40" w:rsidRPr="0013335C" w14:paraId="2D14C7A6" w14:textId="77777777" w:rsidTr="00482A31">
        <w:tc>
          <w:tcPr>
            <w:tcW w:w="5940" w:type="dxa"/>
          </w:tcPr>
          <w:p w14:paraId="12818F5C" w14:textId="77777777" w:rsidR="00285B40" w:rsidRPr="0013335C" w:rsidRDefault="00285B40" w:rsidP="00285B40">
            <w:pPr>
              <w:spacing w:line="240" w:lineRule="auto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656EA1" w14:textId="3CA559D1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E35696" w:rsidRPr="00E356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620</w:t>
            </w:r>
            <w:r w:rsidR="00E35696" w:rsidRPr="00E356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422</w:t>
            </w:r>
          </w:p>
        </w:tc>
        <w:tc>
          <w:tcPr>
            <w:tcW w:w="270" w:type="dxa"/>
          </w:tcPr>
          <w:p w14:paraId="4151BE6D" w14:textId="77777777" w:rsidR="00285B40" w:rsidRPr="0013335C" w:rsidRDefault="00285B40" w:rsidP="00285B40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032E51" w14:textId="1E5F450D" w:rsidR="00285B40" w:rsidRPr="0013335C" w:rsidRDefault="005322FF" w:rsidP="00285B40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  <w:r w:rsidR="00285B4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435</w:t>
            </w:r>
            <w:r w:rsidR="00285B4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414</w:t>
            </w:r>
          </w:p>
        </w:tc>
      </w:tr>
    </w:tbl>
    <w:p w14:paraId="5D8EC04F" w14:textId="77777777" w:rsidR="00FF59C8" w:rsidRPr="0013335C" w:rsidRDefault="00FF59C8" w:rsidP="00E928B4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FF59C8" w:rsidRPr="0013335C" w:rsidSect="00A2536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37"/>
        </w:sectPr>
      </w:pPr>
    </w:p>
    <w:p w14:paraId="52D24A7A" w14:textId="74B5FF62" w:rsidR="00E928B4" w:rsidRPr="0013335C" w:rsidRDefault="00E928B4" w:rsidP="00E928B4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</w:t>
      </w:r>
      <w:r w:rsidRPr="00CC0FD3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ลงทุนในบริษัทร่วม</w:t>
      </w:r>
    </w:p>
    <w:p w14:paraId="7A2E0713" w14:textId="77777777" w:rsidR="00E928B4" w:rsidRPr="00E928B4" w:rsidRDefault="00E928B4" w:rsidP="00A21EF0">
      <w:pPr>
        <w:spacing w:line="240" w:lineRule="auto"/>
        <w:ind w:left="540" w:hanging="540"/>
        <w:rPr>
          <w:rFonts w:ascii="Angsana New" w:hAnsi="Angsana New"/>
          <w:sz w:val="16"/>
          <w:szCs w:val="16"/>
        </w:rPr>
      </w:pPr>
    </w:p>
    <w:p w14:paraId="4874878B" w14:textId="5BC1550D" w:rsidR="00471CCE" w:rsidRPr="0013335C" w:rsidRDefault="00471CCE" w:rsidP="00A21EF0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เงินลงทุนในบริษัทร่วม ณ วันที่ </w:t>
      </w:r>
      <w:r w:rsidR="005322FF" w:rsidRPr="005322FF">
        <w:rPr>
          <w:rFonts w:ascii="Angsana New" w:hAnsi="Angsana New"/>
          <w:sz w:val="30"/>
          <w:szCs w:val="30"/>
          <w:lang w:val="en-US"/>
        </w:rPr>
        <w:t>31</w:t>
      </w:r>
      <w:r w:rsidR="004E47FB">
        <w:rPr>
          <w:rFonts w:ascii="Angsana New" w:hAnsi="Angsana New"/>
          <w:sz w:val="30"/>
          <w:szCs w:val="30"/>
          <w:lang w:val="en-US"/>
        </w:rPr>
        <w:t xml:space="preserve"> </w:t>
      </w:r>
      <w:r w:rsidR="004E47FB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285B4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2564</w:t>
      </w:r>
      <w:r w:rsidR="001055CD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5322FF" w:rsidRPr="005322FF">
        <w:rPr>
          <w:rFonts w:ascii="Angsana New" w:hAnsi="Angsana New"/>
          <w:sz w:val="30"/>
          <w:szCs w:val="30"/>
          <w:lang w:val="en-US"/>
        </w:rPr>
        <w:t>2563</w:t>
      </w:r>
      <w:r w:rsidR="001055CD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E2562" w:rsidRPr="0013335C">
        <w:rPr>
          <w:rFonts w:ascii="Angsana New" w:hAnsi="Angsana New" w:hint="cs"/>
          <w:sz w:val="30"/>
          <w:szCs w:val="30"/>
          <w:cs/>
        </w:rPr>
        <w:t>และเงินปันผล</w:t>
      </w:r>
      <w:r w:rsidR="008B0AC1" w:rsidRPr="0013335C">
        <w:rPr>
          <w:rFonts w:ascii="Angsana New" w:hAnsi="Angsana New" w:hint="cs"/>
          <w:sz w:val="30"/>
          <w:szCs w:val="30"/>
          <w:cs/>
        </w:rPr>
        <w:t>รับสำหรับแต่ละปี</w:t>
      </w:r>
      <w:r w:rsidR="00BE2562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980A81A" w14:textId="77777777" w:rsidR="00E50F95" w:rsidRPr="00AF2D8F" w:rsidRDefault="00E50F95" w:rsidP="00FE38D3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980"/>
        <w:gridCol w:w="1170"/>
        <w:gridCol w:w="1170"/>
        <w:gridCol w:w="990"/>
        <w:gridCol w:w="1260"/>
        <w:gridCol w:w="990"/>
        <w:gridCol w:w="270"/>
        <w:gridCol w:w="990"/>
        <w:gridCol w:w="270"/>
        <w:gridCol w:w="810"/>
        <w:gridCol w:w="270"/>
        <w:gridCol w:w="720"/>
        <w:gridCol w:w="270"/>
        <w:gridCol w:w="900"/>
        <w:gridCol w:w="270"/>
        <w:gridCol w:w="900"/>
      </w:tblGrid>
      <w:tr w:rsidR="004B54AC" w:rsidRPr="0013335C" w14:paraId="4E3BB90A" w14:textId="77777777" w:rsidTr="00986FDA">
        <w:tc>
          <w:tcPr>
            <w:tcW w:w="1890" w:type="dxa"/>
          </w:tcPr>
          <w:p w14:paraId="17BDC7A9" w14:textId="77777777" w:rsidR="004B54AC" w:rsidRPr="00AF2D8F" w:rsidRDefault="004B54AC" w:rsidP="00AF2D8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</w:tcPr>
          <w:p w14:paraId="66A16C8B" w14:textId="77777777" w:rsidR="004B54AC" w:rsidRPr="00AF2D8F" w:rsidRDefault="004B54AC" w:rsidP="00AF2D8F">
            <w:pPr>
              <w:spacing w:line="36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10" w:type="dxa"/>
            <w:gridSpan w:val="13"/>
          </w:tcPr>
          <w:p w14:paraId="59CDFBA4" w14:textId="77777777" w:rsidR="004B54AC" w:rsidRPr="00AF2D8F" w:rsidRDefault="004B54AC" w:rsidP="00AF2D8F">
            <w:pPr>
              <w:spacing w:line="36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F2D8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E50F95" w:rsidRPr="0013335C" w14:paraId="4043A7DA" w14:textId="77777777" w:rsidTr="00986FDA">
        <w:tc>
          <w:tcPr>
            <w:tcW w:w="1890" w:type="dxa"/>
          </w:tcPr>
          <w:p w14:paraId="64369523" w14:textId="77777777" w:rsidR="00E50F95" w:rsidRPr="00AF2D8F" w:rsidRDefault="00E50F95" w:rsidP="00AF2D8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D045E1F" w14:textId="77777777" w:rsidR="00E50F95" w:rsidRPr="00AF2D8F" w:rsidRDefault="00E50F95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4B9B8F25" w14:textId="77777777" w:rsidR="00E50F95" w:rsidRPr="00AF2D8F" w:rsidRDefault="00E50F95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สัดส่วน</w:t>
            </w:r>
            <w:r w:rsidR="002C297B" w:rsidRPr="00AF2D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ความ</w:t>
            </w:r>
          </w:p>
        </w:tc>
        <w:tc>
          <w:tcPr>
            <w:tcW w:w="2250" w:type="dxa"/>
            <w:gridSpan w:val="2"/>
          </w:tcPr>
          <w:p w14:paraId="29CF6E03" w14:textId="77777777" w:rsidR="00E50F95" w:rsidRPr="00AF2D8F" w:rsidRDefault="00E50F95" w:rsidP="00AF2D8F">
            <w:pPr>
              <w:spacing w:line="360" w:lineRule="exact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5BC2E54" w14:textId="77777777" w:rsidR="00E50F95" w:rsidRPr="00AF2D8F" w:rsidRDefault="00E50F95" w:rsidP="00AF2D8F">
            <w:pPr>
              <w:spacing w:line="360" w:lineRule="exact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6F49F9B2" w14:textId="77777777" w:rsidR="00E50F95" w:rsidRPr="00AF2D8F" w:rsidRDefault="00E50F95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03FD0FD0" w14:textId="77777777" w:rsidR="00E50F95" w:rsidRPr="00AF2D8F" w:rsidRDefault="005E1BEB" w:rsidP="00AF2D8F">
            <w:pPr>
              <w:spacing w:line="360" w:lineRule="exact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70" w:type="dxa"/>
          </w:tcPr>
          <w:p w14:paraId="1E5452A4" w14:textId="77777777" w:rsidR="00E50F95" w:rsidRPr="00AF2D8F" w:rsidRDefault="00E50F95" w:rsidP="00AF2D8F">
            <w:pPr>
              <w:spacing w:line="360" w:lineRule="exact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23F31A46" w14:textId="42910AE7" w:rsidR="00E50F95" w:rsidRPr="00AF2D8F" w:rsidRDefault="00106AB9" w:rsidP="00AF2D8F">
            <w:pPr>
              <w:spacing w:line="360" w:lineRule="exact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</w:tr>
      <w:tr w:rsidR="00E50F95" w:rsidRPr="0013335C" w14:paraId="74DC7922" w14:textId="77777777" w:rsidTr="00986FDA">
        <w:tc>
          <w:tcPr>
            <w:tcW w:w="1890" w:type="dxa"/>
          </w:tcPr>
          <w:p w14:paraId="7E8B276A" w14:textId="77777777" w:rsidR="00E50F95" w:rsidRPr="00AF2D8F" w:rsidRDefault="00BE4CF9" w:rsidP="00AF2D8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บริษัทที่ลงทุน</w:t>
            </w:r>
          </w:p>
        </w:tc>
        <w:tc>
          <w:tcPr>
            <w:tcW w:w="1980" w:type="dxa"/>
          </w:tcPr>
          <w:p w14:paraId="3B7409D1" w14:textId="77777777" w:rsidR="00E50F95" w:rsidRPr="00AF2D8F" w:rsidRDefault="002C297B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ลักษณะ</w:t>
            </w:r>
            <w:r w:rsidR="00E50F95" w:rsidRPr="00AF2D8F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2340" w:type="dxa"/>
            <w:gridSpan w:val="2"/>
          </w:tcPr>
          <w:p w14:paraId="6DA95796" w14:textId="77777777" w:rsidR="00E50F95" w:rsidRPr="00AF2D8F" w:rsidRDefault="00E50F95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เป็นเจ้าของ</w:t>
            </w:r>
          </w:p>
        </w:tc>
        <w:tc>
          <w:tcPr>
            <w:tcW w:w="2250" w:type="dxa"/>
            <w:gridSpan w:val="2"/>
          </w:tcPr>
          <w:p w14:paraId="14920C55" w14:textId="77777777" w:rsidR="00E50F95" w:rsidRPr="00AF2D8F" w:rsidRDefault="00E50F95" w:rsidP="00AF2D8F">
            <w:pPr>
              <w:spacing w:line="360" w:lineRule="exact"/>
              <w:ind w:left="-108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250" w:type="dxa"/>
            <w:gridSpan w:val="3"/>
          </w:tcPr>
          <w:p w14:paraId="41EFCFA7" w14:textId="77777777" w:rsidR="00E50F95" w:rsidRPr="00AF2D8F" w:rsidRDefault="00E50F95" w:rsidP="00AF2D8F">
            <w:pPr>
              <w:spacing w:line="360" w:lineRule="exact"/>
              <w:ind w:left="-108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27FE0B0B" w14:textId="77777777" w:rsidR="00E50F95" w:rsidRPr="00AF2D8F" w:rsidRDefault="00E50F95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57FA6283" w14:textId="77777777" w:rsidR="00E50F95" w:rsidRPr="00AF2D8F" w:rsidRDefault="00E50F95" w:rsidP="00AF2D8F">
            <w:pPr>
              <w:spacing w:line="360" w:lineRule="exact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70" w:type="dxa"/>
          </w:tcPr>
          <w:p w14:paraId="3BA21A4D" w14:textId="77777777" w:rsidR="00E50F95" w:rsidRPr="00AF2D8F" w:rsidRDefault="00E50F95" w:rsidP="00AF2D8F">
            <w:pPr>
              <w:spacing w:line="360" w:lineRule="exact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54D7C63A" w14:textId="7073FDB2" w:rsidR="00E50F95" w:rsidRPr="00AF2D8F" w:rsidRDefault="00F326F8" w:rsidP="00AF2D8F">
            <w:pPr>
              <w:spacing w:line="360" w:lineRule="exact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สำหรับปี</w:t>
            </w:r>
          </w:p>
        </w:tc>
      </w:tr>
      <w:tr w:rsidR="00CB7BD2" w:rsidRPr="0013335C" w14:paraId="42C38388" w14:textId="77777777" w:rsidTr="00986FDA">
        <w:trPr>
          <w:trHeight w:val="200"/>
        </w:trPr>
        <w:tc>
          <w:tcPr>
            <w:tcW w:w="1890" w:type="dxa"/>
          </w:tcPr>
          <w:p w14:paraId="491FF3EE" w14:textId="77777777" w:rsidR="00CB7BD2" w:rsidRPr="00AF2D8F" w:rsidRDefault="00CB7BD2" w:rsidP="00CB7BD2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9DDBE8F" w14:textId="77777777" w:rsidR="00CB7BD2" w:rsidRPr="00AF2D8F" w:rsidRDefault="00CB7BD2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E470A0" w14:textId="5698D97B" w:rsidR="00CB7BD2" w:rsidRPr="00AF2D8F" w:rsidRDefault="005322FF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</w:tcPr>
          <w:p w14:paraId="28C1B3EB" w14:textId="5673FA37" w:rsidR="00CB7BD2" w:rsidRPr="00AF2D8F" w:rsidRDefault="005322FF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90" w:type="dxa"/>
          </w:tcPr>
          <w:p w14:paraId="2A2019B6" w14:textId="19F22E30" w:rsidR="00CB7BD2" w:rsidRPr="00AF2D8F" w:rsidRDefault="005322FF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</w:tcPr>
          <w:p w14:paraId="2C871EB4" w14:textId="6457BDEB" w:rsidR="00CB7BD2" w:rsidRPr="00AF2D8F" w:rsidRDefault="005322FF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90" w:type="dxa"/>
          </w:tcPr>
          <w:p w14:paraId="56B1B316" w14:textId="30FBF59A" w:rsidR="00CB7BD2" w:rsidRPr="00AF2D8F" w:rsidRDefault="005322FF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7A3028B5" w14:textId="77777777" w:rsidR="00CB7BD2" w:rsidRPr="00AF2D8F" w:rsidRDefault="00CB7BD2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96A02A" w14:textId="0CDBD794" w:rsidR="00CB7BD2" w:rsidRPr="00AF2D8F" w:rsidRDefault="005322FF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18B4133" w14:textId="77777777" w:rsidR="00CB7BD2" w:rsidRPr="00AF2D8F" w:rsidRDefault="00CB7BD2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51287B" w14:textId="76E880E1" w:rsidR="00CB7BD2" w:rsidRPr="00AF2D8F" w:rsidRDefault="005322FF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428AC030" w14:textId="77777777" w:rsidR="00CB7BD2" w:rsidRPr="00AF2D8F" w:rsidRDefault="00CB7BD2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5FFBD28B" w14:textId="6988D686" w:rsidR="00CB7BD2" w:rsidRPr="00AF2D8F" w:rsidRDefault="005322FF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5AC907EB" w14:textId="77777777" w:rsidR="00CB7BD2" w:rsidRPr="00AF2D8F" w:rsidRDefault="00CB7BD2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D41B203" w14:textId="6B11DFD9" w:rsidR="00CB7BD2" w:rsidRPr="00AF2D8F" w:rsidRDefault="005322FF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0C570FA9" w14:textId="77777777" w:rsidR="00CB7BD2" w:rsidRPr="00AF2D8F" w:rsidRDefault="00CB7BD2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006F89" w14:textId="603730A2" w:rsidR="00CB7BD2" w:rsidRPr="00AF2D8F" w:rsidRDefault="005322FF" w:rsidP="00CB7BD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AF2D8F" w:rsidRPr="0013335C" w14:paraId="7A13B7F4" w14:textId="77777777" w:rsidTr="00986FDA">
        <w:trPr>
          <w:trHeight w:val="70"/>
        </w:trPr>
        <w:tc>
          <w:tcPr>
            <w:tcW w:w="1890" w:type="dxa"/>
          </w:tcPr>
          <w:p w14:paraId="6199CB0E" w14:textId="77777777" w:rsidR="00AF2D8F" w:rsidRPr="00AF2D8F" w:rsidRDefault="00AF2D8F" w:rsidP="00AF2D8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40FAFFA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48DEE622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F2D8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10" w:type="dxa"/>
            <w:gridSpan w:val="13"/>
          </w:tcPr>
          <w:p w14:paraId="2A2F77CD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F2D8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F2D8F" w:rsidRPr="0013335C" w14:paraId="2CC2549D" w14:textId="77777777" w:rsidTr="00986FDA">
        <w:tc>
          <w:tcPr>
            <w:tcW w:w="1890" w:type="dxa"/>
          </w:tcPr>
          <w:p w14:paraId="61850C97" w14:textId="77777777" w:rsidR="00AF2D8F" w:rsidRPr="00AF2D8F" w:rsidRDefault="00AF2D8F" w:rsidP="00AF2D8F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บริษัท สไมล์</w:t>
            </w:r>
            <w:r w:rsidRPr="00AF2D8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ซุปเปอร์</w:t>
            </w:r>
          </w:p>
        </w:tc>
        <w:tc>
          <w:tcPr>
            <w:tcW w:w="1980" w:type="dxa"/>
          </w:tcPr>
          <w:p w14:paraId="4840EDEC" w14:textId="77777777" w:rsidR="00AF2D8F" w:rsidRPr="00AF2D8F" w:rsidRDefault="00AF2D8F" w:rsidP="00AF2D8F">
            <w:pPr>
              <w:spacing w:line="360" w:lineRule="exact"/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ศูนย์รับและ</w:t>
            </w:r>
          </w:p>
        </w:tc>
        <w:tc>
          <w:tcPr>
            <w:tcW w:w="1170" w:type="dxa"/>
          </w:tcPr>
          <w:p w14:paraId="7DF4543E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150C2BD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24B9C03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9ACE048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824DEAF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97F9FB6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1EF58B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EBE829B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A5351F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5F3C4AD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CCCF3A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336CE9F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8A168A1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37AB2D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9AEAA27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2D8F" w:rsidRPr="0013335C" w14:paraId="26A9747D" w14:textId="77777777" w:rsidTr="00986FDA">
        <w:tc>
          <w:tcPr>
            <w:tcW w:w="1890" w:type="dxa"/>
          </w:tcPr>
          <w:p w14:paraId="3634D896" w14:textId="77777777" w:rsidR="00AF2D8F" w:rsidRPr="00AF2D8F" w:rsidRDefault="00AF2D8F" w:rsidP="00AF2D8F">
            <w:pPr>
              <w:tabs>
                <w:tab w:val="left" w:pos="540"/>
              </w:tabs>
              <w:spacing w:line="360" w:lineRule="exact"/>
              <w:ind w:right="-468"/>
              <w:rPr>
                <w:rFonts w:ascii="Angsana New" w:hAnsi="Angsana New"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 xml:space="preserve">   เอ็กซ์เพรส จำกัด</w:t>
            </w:r>
          </w:p>
        </w:tc>
        <w:tc>
          <w:tcPr>
            <w:tcW w:w="1980" w:type="dxa"/>
          </w:tcPr>
          <w:p w14:paraId="2465CC42" w14:textId="77777777" w:rsidR="00AF2D8F" w:rsidRPr="00AF2D8F" w:rsidRDefault="00AF2D8F" w:rsidP="00AF2D8F">
            <w:pPr>
              <w:tabs>
                <w:tab w:val="left" w:pos="540"/>
              </w:tabs>
              <w:spacing w:line="360" w:lineRule="exact"/>
              <w:ind w:left="255" w:right="-108"/>
              <w:rPr>
                <w:rFonts w:ascii="Angsana New" w:hAnsi="Angsana New"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กระจายสินค้า</w:t>
            </w:r>
          </w:p>
        </w:tc>
        <w:tc>
          <w:tcPr>
            <w:tcW w:w="1170" w:type="dxa"/>
          </w:tcPr>
          <w:p w14:paraId="7059CAAD" w14:textId="091B404E" w:rsidR="00AF2D8F" w:rsidRPr="00AF2D8F" w:rsidRDefault="005322FF" w:rsidP="00AF2D8F">
            <w:pPr>
              <w:tabs>
                <w:tab w:val="decimal" w:pos="402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902B9C" w:rsidRPr="00902B9C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170" w:type="dxa"/>
          </w:tcPr>
          <w:p w14:paraId="3FC152B9" w14:textId="190595B7" w:rsidR="00AF2D8F" w:rsidRPr="00AF2D8F" w:rsidRDefault="005322FF" w:rsidP="00AF2D8F">
            <w:pPr>
              <w:tabs>
                <w:tab w:val="decimal" w:pos="402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27</w:t>
            </w:r>
            <w:r w:rsidR="00AF2D8F" w:rsidRPr="00AF2D8F">
              <w:rPr>
                <w:rFonts w:ascii="Angsana New" w:hAnsi="Angsana New" w:hint="cs"/>
                <w:sz w:val="28"/>
                <w:szCs w:val="28"/>
                <w:lang w:val="en-US"/>
              </w:rPr>
              <w:t>.</w:t>
            </w: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12</w:t>
            </w:r>
          </w:p>
        </w:tc>
        <w:tc>
          <w:tcPr>
            <w:tcW w:w="990" w:type="dxa"/>
          </w:tcPr>
          <w:p w14:paraId="768F510E" w14:textId="15F1B36A" w:rsidR="00AF2D8F" w:rsidRPr="00AF2D8F" w:rsidRDefault="005322F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902B9C" w:rsidRPr="00902B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060</w:t>
            </w:r>
          </w:p>
        </w:tc>
        <w:tc>
          <w:tcPr>
            <w:tcW w:w="1260" w:type="dxa"/>
          </w:tcPr>
          <w:p w14:paraId="73257BB8" w14:textId="6B18274B" w:rsidR="00AF2D8F" w:rsidRPr="00AF2D8F" w:rsidRDefault="005322F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11</w:t>
            </w:r>
            <w:r w:rsidR="00AF2D8F" w:rsidRPr="00AF2D8F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060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00848F2" w14:textId="0A862E0D" w:rsidR="00AF2D8F" w:rsidRPr="00AF2D8F" w:rsidRDefault="005322F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22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02B9C" w:rsidRPr="00902B9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8E30C35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958321D" w14:textId="4291543B" w:rsidR="00AF2D8F" w:rsidRPr="00AF2D8F" w:rsidRDefault="005322F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22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</w:t>
            </w:r>
            <w:r w:rsidR="00AF2D8F" w:rsidRPr="00AF2D8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67873004" w14:textId="77777777" w:rsidR="00AF2D8F" w:rsidRPr="00AF2D8F" w:rsidRDefault="00AF2D8F" w:rsidP="00AF2D8F">
            <w:pPr>
              <w:tabs>
                <w:tab w:val="decimal" w:pos="465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849ED1C" w14:textId="4656AD22" w:rsidR="00AF2D8F" w:rsidRPr="00AF2D8F" w:rsidRDefault="005322FF" w:rsidP="00AF2D8F">
            <w:pPr>
              <w:tabs>
                <w:tab w:val="decimal" w:pos="675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</w:t>
            </w:r>
            <w:r w:rsidR="00902B9C" w:rsidRPr="00902B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481</w:t>
            </w:r>
          </w:p>
        </w:tc>
        <w:tc>
          <w:tcPr>
            <w:tcW w:w="270" w:type="dxa"/>
          </w:tcPr>
          <w:p w14:paraId="571A14FA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EA39171" w14:textId="654628BB" w:rsidR="00AF2D8F" w:rsidRPr="00AF2D8F" w:rsidRDefault="005322FF" w:rsidP="00AF2D8F">
            <w:pPr>
              <w:tabs>
                <w:tab w:val="decimal" w:pos="675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19</w:t>
            </w:r>
            <w:r w:rsidR="00AF2D8F" w:rsidRPr="00AF2D8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482</w:t>
            </w:r>
          </w:p>
        </w:tc>
        <w:tc>
          <w:tcPr>
            <w:tcW w:w="270" w:type="dxa"/>
          </w:tcPr>
          <w:p w14:paraId="040F4EA2" w14:textId="77777777" w:rsidR="00AF2D8F" w:rsidRPr="00AF2D8F" w:rsidRDefault="00AF2D8F" w:rsidP="00AF2D8F">
            <w:pPr>
              <w:tabs>
                <w:tab w:val="decimal" w:pos="682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A484144" w14:textId="1A82EFBD" w:rsidR="00AF2D8F" w:rsidRPr="00AF2D8F" w:rsidRDefault="005322FF" w:rsidP="00AF2D8F">
            <w:pPr>
              <w:tabs>
                <w:tab w:val="decimal" w:pos="702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270" w:type="dxa"/>
          </w:tcPr>
          <w:p w14:paraId="20FCB22F" w14:textId="77777777" w:rsidR="00AF2D8F" w:rsidRPr="00AF2D8F" w:rsidRDefault="00AF2D8F" w:rsidP="00AF2D8F">
            <w:pPr>
              <w:tabs>
                <w:tab w:val="decimal" w:pos="682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94C7ECE" w14:textId="704160DA" w:rsidR="00AF2D8F" w:rsidRPr="00AF2D8F" w:rsidRDefault="005322FF" w:rsidP="00AF2D8F">
            <w:pPr>
              <w:tabs>
                <w:tab w:val="decimal" w:pos="702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180</w:t>
            </w:r>
          </w:p>
        </w:tc>
      </w:tr>
    </w:tbl>
    <w:p w14:paraId="4DE6961B" w14:textId="77777777" w:rsidR="00E50F95" w:rsidRPr="00AF2D8F" w:rsidRDefault="00E50F95" w:rsidP="00652214">
      <w:pPr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151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90"/>
        <w:gridCol w:w="927"/>
        <w:gridCol w:w="243"/>
        <w:gridCol w:w="837"/>
        <w:gridCol w:w="990"/>
        <w:gridCol w:w="270"/>
        <w:gridCol w:w="810"/>
        <w:gridCol w:w="270"/>
        <w:gridCol w:w="900"/>
        <w:gridCol w:w="270"/>
        <w:gridCol w:w="810"/>
        <w:gridCol w:w="270"/>
        <w:gridCol w:w="936"/>
        <w:gridCol w:w="270"/>
        <w:gridCol w:w="810"/>
        <w:gridCol w:w="270"/>
        <w:gridCol w:w="954"/>
        <w:gridCol w:w="270"/>
        <w:gridCol w:w="813"/>
        <w:gridCol w:w="270"/>
        <w:gridCol w:w="900"/>
        <w:gridCol w:w="270"/>
        <w:gridCol w:w="900"/>
      </w:tblGrid>
      <w:tr w:rsidR="004B54AC" w:rsidRPr="0013335C" w14:paraId="7227E222" w14:textId="77777777" w:rsidTr="00AF2D8F">
        <w:tc>
          <w:tcPr>
            <w:tcW w:w="1890" w:type="dxa"/>
          </w:tcPr>
          <w:p w14:paraId="22197A94" w14:textId="77777777" w:rsidR="004B54AC" w:rsidRPr="00AF2D8F" w:rsidRDefault="004B54AC" w:rsidP="00AF2D8F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14:paraId="46804167" w14:textId="77777777" w:rsidR="004B54AC" w:rsidRPr="00AF2D8F" w:rsidRDefault="004B54A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hideMark/>
          </w:tcPr>
          <w:p w14:paraId="4159EAC1" w14:textId="77777777" w:rsidR="004B54AC" w:rsidRPr="00AF2D8F" w:rsidRDefault="004B54A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3" w:type="dxa"/>
            <w:gridSpan w:val="16"/>
          </w:tcPr>
          <w:p w14:paraId="318FBBE4" w14:textId="77777777" w:rsidR="004B54AC" w:rsidRPr="00AF2D8F" w:rsidRDefault="004B54A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25C" w:rsidRPr="0013335C" w14:paraId="6CF544FC" w14:textId="77777777" w:rsidTr="00AF2D8F">
        <w:tc>
          <w:tcPr>
            <w:tcW w:w="1890" w:type="dxa"/>
          </w:tcPr>
          <w:p w14:paraId="7F1B170D" w14:textId="77777777" w:rsidR="0036725C" w:rsidRPr="00AF2D8F" w:rsidRDefault="0036725C" w:rsidP="00AF2D8F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gridSpan w:val="3"/>
            <w:hideMark/>
          </w:tcPr>
          <w:p w14:paraId="4D5052B8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2070" w:type="dxa"/>
            <w:gridSpan w:val="3"/>
          </w:tcPr>
          <w:p w14:paraId="1D824692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DA0DD5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2D516019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07002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3"/>
          </w:tcPr>
          <w:p w14:paraId="2E35B6CC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2812E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7" w:type="dxa"/>
            <w:gridSpan w:val="3"/>
          </w:tcPr>
          <w:p w14:paraId="2412B015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9DE75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3BD81DA0" w14:textId="3CCF05D8" w:rsidR="0036725C" w:rsidRPr="00AF2D8F" w:rsidRDefault="00106AB9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36725C" w:rsidRPr="0013335C" w14:paraId="10D48EF7" w14:textId="77777777" w:rsidTr="00AF2D8F">
        <w:tc>
          <w:tcPr>
            <w:tcW w:w="1890" w:type="dxa"/>
            <w:hideMark/>
          </w:tcPr>
          <w:p w14:paraId="18646ACA" w14:textId="77777777" w:rsidR="0036725C" w:rsidRPr="00AF2D8F" w:rsidRDefault="0036725C" w:rsidP="00AF2D8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บริษัทที่ลงทุน</w:t>
            </w:r>
          </w:p>
        </w:tc>
        <w:tc>
          <w:tcPr>
            <w:tcW w:w="2007" w:type="dxa"/>
            <w:gridSpan w:val="3"/>
            <w:hideMark/>
          </w:tcPr>
          <w:p w14:paraId="5F6188F2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070" w:type="dxa"/>
            <w:gridSpan w:val="3"/>
            <w:hideMark/>
          </w:tcPr>
          <w:p w14:paraId="3BCF8348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22EC330E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5A6F6804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7EF649AD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hideMark/>
          </w:tcPr>
          <w:p w14:paraId="49756516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37B3E4EB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7" w:type="dxa"/>
            <w:gridSpan w:val="3"/>
          </w:tcPr>
          <w:p w14:paraId="0B61E2BE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ราคาทุน - สุทธิ</w:t>
            </w:r>
          </w:p>
        </w:tc>
        <w:tc>
          <w:tcPr>
            <w:tcW w:w="270" w:type="dxa"/>
          </w:tcPr>
          <w:p w14:paraId="45443E8F" w14:textId="77777777" w:rsidR="0036725C" w:rsidRPr="00AF2D8F" w:rsidRDefault="0036725C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6620BBE1" w14:textId="17BB42B8" w:rsidR="0036725C" w:rsidRPr="00AF2D8F" w:rsidRDefault="00106AB9" w:rsidP="00AF2D8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สำหรับปี</w:t>
            </w:r>
          </w:p>
        </w:tc>
      </w:tr>
      <w:tr w:rsidR="00AF2D8F" w:rsidRPr="0013335C" w14:paraId="26D4E3BB" w14:textId="77777777" w:rsidTr="00CB7BD2">
        <w:tc>
          <w:tcPr>
            <w:tcW w:w="1890" w:type="dxa"/>
          </w:tcPr>
          <w:p w14:paraId="457D669B" w14:textId="77777777" w:rsidR="00AF2D8F" w:rsidRPr="00AF2D8F" w:rsidRDefault="00AF2D8F" w:rsidP="00AF2D8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hideMark/>
          </w:tcPr>
          <w:p w14:paraId="76D63015" w14:textId="0FF552F1" w:rsidR="00AF2D8F" w:rsidRPr="00AF2D8F" w:rsidRDefault="005322F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3" w:type="dxa"/>
          </w:tcPr>
          <w:p w14:paraId="11FF856D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hideMark/>
          </w:tcPr>
          <w:p w14:paraId="12AE5A60" w14:textId="0E16CBCC" w:rsidR="00AF2D8F" w:rsidRPr="00AF2D8F" w:rsidRDefault="005322F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990" w:type="dxa"/>
            <w:hideMark/>
          </w:tcPr>
          <w:p w14:paraId="45CDDC0F" w14:textId="3DC12CF8" w:rsidR="00AF2D8F" w:rsidRPr="00AF2D8F" w:rsidRDefault="005322F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057FF45C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8CE16C9" w14:textId="54CA7E74" w:rsidR="00AF2D8F" w:rsidRPr="00AF2D8F" w:rsidRDefault="005322F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354CDAB0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606E5838" w14:textId="0A177C23" w:rsidR="00AF2D8F" w:rsidRPr="00AF2D8F" w:rsidRDefault="005322F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043B44B9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70C821A7" w14:textId="6386D831" w:rsidR="00AF2D8F" w:rsidRPr="00AF2D8F" w:rsidRDefault="005322F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8C00991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hideMark/>
          </w:tcPr>
          <w:p w14:paraId="0A3BC9EF" w14:textId="4ED8DF0E" w:rsidR="00AF2D8F" w:rsidRPr="00AF2D8F" w:rsidRDefault="005322F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32BE8987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2AEC041" w14:textId="0E154F88" w:rsidR="00AF2D8F" w:rsidRPr="00AF2D8F" w:rsidRDefault="005322F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15127101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7F8602B5" w14:textId="1A167C54" w:rsidR="00AF2D8F" w:rsidRPr="00AF2D8F" w:rsidRDefault="005322F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5322E7AB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3" w:type="dxa"/>
          </w:tcPr>
          <w:p w14:paraId="7D1E6628" w14:textId="4F03F095" w:rsidR="00AF2D8F" w:rsidRPr="00AF2D8F" w:rsidRDefault="005322F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24200F9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2C0E6D" w14:textId="3067D65B" w:rsidR="00AF2D8F" w:rsidRPr="00AF2D8F" w:rsidRDefault="005322F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7A322763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1DFF37" w14:textId="346B35DE" w:rsidR="00AF2D8F" w:rsidRPr="00AF2D8F" w:rsidRDefault="005322F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AF2D8F" w:rsidRPr="0013335C" w14:paraId="04C2F9D2" w14:textId="77777777" w:rsidTr="00AF2D8F">
        <w:tc>
          <w:tcPr>
            <w:tcW w:w="1890" w:type="dxa"/>
          </w:tcPr>
          <w:p w14:paraId="5031556C" w14:textId="77777777" w:rsidR="00AF2D8F" w:rsidRPr="00AF2D8F" w:rsidRDefault="00AF2D8F" w:rsidP="00AF2D8F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gridSpan w:val="3"/>
            <w:hideMark/>
          </w:tcPr>
          <w:p w14:paraId="0FA6FDEF" w14:textId="77777777" w:rsidR="00AF2D8F" w:rsidRPr="00AF2D8F" w:rsidRDefault="00AF2D8F" w:rsidP="00AF2D8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3" w:type="dxa"/>
            <w:gridSpan w:val="19"/>
            <w:hideMark/>
          </w:tcPr>
          <w:p w14:paraId="14686A4E" w14:textId="77777777" w:rsidR="00AF2D8F" w:rsidRPr="00AF2D8F" w:rsidRDefault="00AF2D8F" w:rsidP="00AF2D8F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F2D8F" w:rsidRPr="0013335C" w14:paraId="6C030BF1" w14:textId="77777777" w:rsidTr="00CB7BD2">
        <w:tc>
          <w:tcPr>
            <w:tcW w:w="1890" w:type="dxa"/>
            <w:hideMark/>
          </w:tcPr>
          <w:p w14:paraId="46F6ABB4" w14:textId="77777777" w:rsidR="00AF2D8F" w:rsidRPr="00AF2D8F" w:rsidRDefault="00AF2D8F" w:rsidP="00AF2D8F">
            <w:pPr>
              <w:tabs>
                <w:tab w:val="left" w:pos="540"/>
              </w:tabs>
              <w:spacing w:line="360" w:lineRule="exact"/>
              <w:ind w:right="-378"/>
              <w:rPr>
                <w:rFonts w:ascii="Angsana New" w:hAnsi="Angsana New"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บริษัท สไมล์ ซุปเปอร์</w:t>
            </w:r>
          </w:p>
        </w:tc>
        <w:tc>
          <w:tcPr>
            <w:tcW w:w="927" w:type="dxa"/>
          </w:tcPr>
          <w:p w14:paraId="0025FDFF" w14:textId="77777777" w:rsidR="00AF2D8F" w:rsidRPr="00AF2D8F" w:rsidRDefault="00AF2D8F" w:rsidP="00AF2D8F">
            <w:pPr>
              <w:spacing w:line="360" w:lineRule="exact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C8DDECD" w14:textId="77777777" w:rsidR="00AF2D8F" w:rsidRPr="00AF2D8F" w:rsidRDefault="00AF2D8F" w:rsidP="00AF2D8F">
            <w:pPr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79A93D08" w14:textId="77777777" w:rsidR="00AF2D8F" w:rsidRPr="00AF2D8F" w:rsidRDefault="00AF2D8F" w:rsidP="00AF2D8F">
            <w:pPr>
              <w:spacing w:line="360" w:lineRule="exact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974CF8" w14:textId="77777777" w:rsidR="00AF2D8F" w:rsidRPr="00AF2D8F" w:rsidRDefault="00AF2D8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0CA0C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03DCE4" w14:textId="77777777" w:rsidR="00AF2D8F" w:rsidRPr="00AF2D8F" w:rsidRDefault="00AF2D8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3DE8F3" w14:textId="77777777" w:rsidR="00AF2D8F" w:rsidRPr="00AF2D8F" w:rsidRDefault="00AF2D8F" w:rsidP="00AF2D8F">
            <w:pPr>
              <w:spacing w:line="360" w:lineRule="exact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1E8F1E" w14:textId="77777777" w:rsidR="00AF2D8F" w:rsidRPr="00AF2D8F" w:rsidRDefault="00AF2D8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52766" w14:textId="77777777" w:rsidR="00AF2D8F" w:rsidRPr="00AF2D8F" w:rsidRDefault="00AF2D8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A5420F" w14:textId="77777777" w:rsidR="00AF2D8F" w:rsidRPr="00AF2D8F" w:rsidRDefault="00AF2D8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E3F04D" w14:textId="77777777" w:rsidR="00AF2D8F" w:rsidRPr="00AF2D8F" w:rsidRDefault="00AF2D8F" w:rsidP="00AF2D8F">
            <w:pPr>
              <w:tabs>
                <w:tab w:val="decimal" w:pos="46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65866BF3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82908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7B1D5B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21F2DE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446EFB13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A2EC3B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3" w:type="dxa"/>
          </w:tcPr>
          <w:p w14:paraId="354D7597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A4F9E5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13B071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64A869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9D70F4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D8F" w:rsidRPr="0013335C" w14:paraId="3ECD31EC" w14:textId="77777777" w:rsidTr="00CB7BD2">
        <w:tc>
          <w:tcPr>
            <w:tcW w:w="1890" w:type="dxa"/>
            <w:hideMark/>
          </w:tcPr>
          <w:p w14:paraId="4BEE16F2" w14:textId="77777777" w:rsidR="00AF2D8F" w:rsidRPr="00AF2D8F" w:rsidRDefault="00AF2D8F" w:rsidP="00AF2D8F">
            <w:pPr>
              <w:tabs>
                <w:tab w:val="left" w:pos="540"/>
              </w:tabs>
              <w:spacing w:line="360" w:lineRule="exact"/>
              <w:ind w:right="-378"/>
              <w:rPr>
                <w:rFonts w:ascii="Angsana New" w:hAnsi="Angsana New"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2D8F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AF2D8F">
              <w:rPr>
                <w:rFonts w:ascii="Angsana New" w:hAnsi="Angsana New" w:hint="cs"/>
                <w:sz w:val="28"/>
                <w:szCs w:val="28"/>
                <w:cs/>
              </w:rPr>
              <w:t>เอ็กซ์เพรส จำกัด</w:t>
            </w:r>
          </w:p>
        </w:tc>
        <w:tc>
          <w:tcPr>
            <w:tcW w:w="927" w:type="dxa"/>
          </w:tcPr>
          <w:p w14:paraId="07F323D9" w14:textId="60709E41" w:rsidR="00AF2D8F" w:rsidRPr="00AF2D8F" w:rsidRDefault="005322FF" w:rsidP="00AF2D8F">
            <w:pPr>
              <w:tabs>
                <w:tab w:val="decimal" w:pos="489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902B9C" w:rsidRPr="00902B9C">
              <w:rPr>
                <w:rFonts w:ascii="Angsana New" w:hAnsi="Angsana New"/>
                <w:sz w:val="28"/>
                <w:szCs w:val="28"/>
              </w:rPr>
              <w:t>.</w:t>
            </w: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243" w:type="dxa"/>
          </w:tcPr>
          <w:p w14:paraId="15B2FED2" w14:textId="77777777" w:rsidR="00AF2D8F" w:rsidRPr="00AF2D8F" w:rsidRDefault="00AF2D8F" w:rsidP="00AF2D8F">
            <w:pPr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hideMark/>
          </w:tcPr>
          <w:p w14:paraId="0EE6809B" w14:textId="1024AAE5" w:rsidR="00AF2D8F" w:rsidRPr="00AF2D8F" w:rsidRDefault="005322FF" w:rsidP="00AF2D8F">
            <w:pPr>
              <w:tabs>
                <w:tab w:val="decimal" w:pos="489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</w:rPr>
            </w:pP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27</w:t>
            </w:r>
            <w:r w:rsidR="00AF2D8F" w:rsidRPr="00AF2D8F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12</w:t>
            </w:r>
          </w:p>
        </w:tc>
        <w:tc>
          <w:tcPr>
            <w:tcW w:w="990" w:type="dxa"/>
          </w:tcPr>
          <w:p w14:paraId="3BE06445" w14:textId="2D4E8853" w:rsidR="00AF2D8F" w:rsidRPr="00AF2D8F" w:rsidRDefault="005322F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902B9C" w:rsidRPr="00902B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322FF">
              <w:rPr>
                <w:rFonts w:ascii="Angsana New" w:hAnsi="Angsana New"/>
                <w:sz w:val="28"/>
                <w:szCs w:val="28"/>
                <w:lang w:val="en-US"/>
              </w:rPr>
              <w:t>060</w:t>
            </w:r>
          </w:p>
        </w:tc>
        <w:tc>
          <w:tcPr>
            <w:tcW w:w="270" w:type="dxa"/>
          </w:tcPr>
          <w:p w14:paraId="2A737A1E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2B209C94" w14:textId="36A88D35" w:rsidR="00AF2D8F" w:rsidRPr="00AF2D8F" w:rsidRDefault="005322F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11</w:t>
            </w:r>
            <w:r w:rsidR="00AF2D8F" w:rsidRPr="00AF2D8F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28"/>
                <w:szCs w:val="28"/>
                <w:lang w:val="en-US"/>
              </w:rPr>
              <w:t>060</w:t>
            </w:r>
          </w:p>
        </w:tc>
        <w:tc>
          <w:tcPr>
            <w:tcW w:w="270" w:type="dxa"/>
          </w:tcPr>
          <w:p w14:paraId="1D239EC7" w14:textId="77777777" w:rsidR="00AF2D8F" w:rsidRPr="00AF2D8F" w:rsidRDefault="00AF2D8F" w:rsidP="00AF2D8F">
            <w:pPr>
              <w:spacing w:line="360" w:lineRule="exact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8EF6EE" w14:textId="0EA102CD" w:rsidR="00AF2D8F" w:rsidRPr="00AF2D8F" w:rsidRDefault="005322F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22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02B9C" w:rsidRPr="00902B9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9A402F8" w14:textId="77777777" w:rsidR="00AF2D8F" w:rsidRPr="00AF2D8F" w:rsidRDefault="00AF2D8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412BD56" w14:textId="44B22D77" w:rsidR="00AF2D8F" w:rsidRPr="00AF2D8F" w:rsidRDefault="005322F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22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</w:t>
            </w:r>
            <w:r w:rsidR="00AF2D8F" w:rsidRPr="00AF2D8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DF64C87" w14:textId="77777777" w:rsidR="00AF2D8F" w:rsidRPr="00AF2D8F" w:rsidRDefault="00AF2D8F" w:rsidP="00AF2D8F">
            <w:pPr>
              <w:tabs>
                <w:tab w:val="decimal" w:pos="465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E2D167" w14:textId="20941CCC" w:rsidR="00AF2D8F" w:rsidRPr="00AF2D8F" w:rsidRDefault="00902B9C" w:rsidP="00902B9C">
            <w:pPr>
              <w:tabs>
                <w:tab w:val="decimal" w:pos="493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8827A6" w14:textId="77777777" w:rsidR="00AF2D8F" w:rsidRPr="00AF2D8F" w:rsidRDefault="00AF2D8F" w:rsidP="00AF2D8F">
            <w:pPr>
              <w:tabs>
                <w:tab w:val="decimal" w:pos="495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</w:tcBorders>
            <w:hideMark/>
          </w:tcPr>
          <w:p w14:paraId="6665CCDD" w14:textId="77777777" w:rsidR="00AF2D8F" w:rsidRPr="00AF2D8F" w:rsidRDefault="00AF2D8F" w:rsidP="00AF2D8F">
            <w:pPr>
              <w:tabs>
                <w:tab w:val="decimal" w:pos="342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2D8F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713803" w14:textId="77777777" w:rsidR="00AF2D8F" w:rsidRPr="00AF2D8F" w:rsidRDefault="00AF2D8F" w:rsidP="00AF2D8F">
            <w:pPr>
              <w:tabs>
                <w:tab w:val="decimal" w:pos="684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14:paraId="147EC35A" w14:textId="13B4908A" w:rsidR="00AF2D8F" w:rsidRPr="00AF2D8F" w:rsidRDefault="005322FF" w:rsidP="00AF2D8F">
            <w:pPr>
              <w:tabs>
                <w:tab w:val="decimal" w:pos="594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22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02B9C" w:rsidRPr="00902B9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E191BA0" w14:textId="77777777" w:rsidR="00AF2D8F" w:rsidRPr="00AF2D8F" w:rsidRDefault="00AF2D8F" w:rsidP="00AF2D8F">
            <w:pPr>
              <w:tabs>
                <w:tab w:val="decimal" w:pos="684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0445B15B" w14:textId="21BF9659" w:rsidR="00AF2D8F" w:rsidRPr="00AF2D8F" w:rsidRDefault="005322FF" w:rsidP="00AF2D8F">
            <w:pPr>
              <w:tabs>
                <w:tab w:val="decimal" w:pos="594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22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</w:t>
            </w:r>
            <w:r w:rsidR="00AF2D8F" w:rsidRPr="00AF2D8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0B19693" w14:textId="77777777" w:rsidR="00AF2D8F" w:rsidRPr="00AF2D8F" w:rsidRDefault="00AF2D8F" w:rsidP="00AF2D8F">
            <w:pPr>
              <w:tabs>
                <w:tab w:val="decimal" w:pos="684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7EA46D1" w14:textId="660D686A" w:rsidR="00AF2D8F" w:rsidRPr="00AF2D8F" w:rsidRDefault="005322F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22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270" w:type="dxa"/>
          </w:tcPr>
          <w:p w14:paraId="31AB895C" w14:textId="77777777" w:rsidR="00AF2D8F" w:rsidRPr="00AF2D8F" w:rsidRDefault="00AF2D8F" w:rsidP="00AF2D8F">
            <w:pPr>
              <w:tabs>
                <w:tab w:val="decimal" w:pos="684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CC14DAA" w14:textId="45D161D7" w:rsidR="00AF2D8F" w:rsidRPr="00AF2D8F" w:rsidRDefault="005322FF" w:rsidP="00AF2D8F">
            <w:pPr>
              <w:tabs>
                <w:tab w:val="decimal" w:pos="612"/>
              </w:tabs>
              <w:spacing w:line="360" w:lineRule="exact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22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180</w:t>
            </w:r>
          </w:p>
        </w:tc>
      </w:tr>
    </w:tbl>
    <w:p w14:paraId="6101094B" w14:textId="77777777" w:rsidR="00471CCE" w:rsidRPr="00AF2D8F" w:rsidRDefault="00471CCE" w:rsidP="00471CCE">
      <w:pPr>
        <w:spacing w:line="240" w:lineRule="auto"/>
        <w:rPr>
          <w:rFonts w:ascii="Angsana New" w:hAnsi="Angsana New"/>
          <w:sz w:val="16"/>
          <w:szCs w:val="16"/>
        </w:rPr>
      </w:pPr>
    </w:p>
    <w:p w14:paraId="7FCE64EC" w14:textId="77777777" w:rsidR="0099466A" w:rsidRPr="0013335C" w:rsidRDefault="0099466A" w:rsidP="009E7B7D">
      <w:pPr>
        <w:pStyle w:val="block"/>
        <w:shd w:val="clear" w:color="auto" w:fill="FFFFFF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บริษัท สไมล์</w:t>
      </w:r>
      <w:r w:rsidR="00D82B0F" w:rsidRPr="0013335C">
        <w:rPr>
          <w:rFonts w:ascii="Angsana New" w:hAnsi="Angsana New" w:cs="Angsana New" w:hint="cs"/>
          <w:sz w:val="30"/>
          <w:szCs w:val="30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ซุปเปอร์</w:t>
      </w: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เอ็กซ์เพรส จำกัด</w:t>
      </w: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82B0F" w:rsidRPr="0013335C">
        <w:rPr>
          <w:rFonts w:ascii="Angsana New" w:hAnsi="Angsana New" w:cs="Angsana New" w:hint="cs"/>
          <w:sz w:val="30"/>
          <w:szCs w:val="30"/>
          <w:cs/>
        </w:rPr>
        <w:t>จดทะเบียนจัดตั้งและดำเนินธุรกิจในประเทศไทย</w:t>
      </w:r>
    </w:p>
    <w:p w14:paraId="2C02BA68" w14:textId="77777777" w:rsidR="00D82B0F" w:rsidRPr="00AF2D8F" w:rsidRDefault="00D82B0F" w:rsidP="00D82B0F">
      <w:pPr>
        <w:spacing w:line="240" w:lineRule="auto"/>
        <w:rPr>
          <w:rFonts w:ascii="Angsana New" w:hAnsi="Angsana New"/>
          <w:sz w:val="16"/>
          <w:szCs w:val="16"/>
        </w:rPr>
      </w:pPr>
    </w:p>
    <w:p w14:paraId="7FB5E73E" w14:textId="77777777" w:rsidR="0099466A" w:rsidRPr="0013335C" w:rsidRDefault="00D82B0F" w:rsidP="009E7B7D">
      <w:pPr>
        <w:pStyle w:val="block"/>
        <w:shd w:val="clear" w:color="auto" w:fill="FFFFFF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0752FF6" w14:textId="77777777" w:rsidR="006554E7" w:rsidRPr="0013335C" w:rsidRDefault="006554E7" w:rsidP="00576090">
      <w:pPr>
        <w:pStyle w:val="block"/>
        <w:spacing w:after="0"/>
        <w:ind w:left="0"/>
        <w:jc w:val="both"/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sectPr w:rsidR="006554E7" w:rsidRPr="0013335C" w:rsidSect="001C2B36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2ABD9C5A" w14:textId="77777777" w:rsidR="00D82B0F" w:rsidRPr="0013335C" w:rsidRDefault="00D82B0F" w:rsidP="00D82B0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</w:t>
      </w:r>
    </w:p>
    <w:p w14:paraId="4723F413" w14:textId="77777777" w:rsidR="00D82B0F" w:rsidRPr="0013335C" w:rsidRDefault="00D82B0F" w:rsidP="00D82B0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5757E7" w14:textId="77777777" w:rsidR="00D82B0F" w:rsidRPr="0013335C" w:rsidRDefault="00D82B0F" w:rsidP="00D82B0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บริษัทร่วม</w:t>
      </w:r>
    </w:p>
    <w:p w14:paraId="36D416BB" w14:textId="77777777" w:rsidR="006554E7" w:rsidRPr="0013335C" w:rsidRDefault="006554E7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720"/>
        <w:gridCol w:w="1530"/>
        <w:gridCol w:w="270"/>
        <w:gridCol w:w="1530"/>
      </w:tblGrid>
      <w:tr w:rsidR="00D82B0F" w:rsidRPr="0013335C" w14:paraId="7F904F23" w14:textId="77777777" w:rsidTr="00CB7BD2">
        <w:tc>
          <w:tcPr>
            <w:tcW w:w="5040" w:type="dxa"/>
            <w:vAlign w:val="bottom"/>
          </w:tcPr>
          <w:p w14:paraId="0178C74C" w14:textId="77777777" w:rsidR="00D82B0F" w:rsidRPr="0013335C" w:rsidRDefault="00D82B0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1826D67" w14:textId="77777777" w:rsidR="00D82B0F" w:rsidRPr="0013335C" w:rsidRDefault="00D82B0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</w:tcPr>
          <w:p w14:paraId="53ABC423" w14:textId="77777777" w:rsidR="00D82B0F" w:rsidRPr="0013335C" w:rsidRDefault="00D82B0F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 สไมล์ ซุปเปอร์ เอ็กซ์เพรส จำกัด</w:t>
            </w:r>
          </w:p>
        </w:tc>
      </w:tr>
      <w:tr w:rsidR="00AF2D8F" w:rsidRPr="0013335C" w14:paraId="4C3E54BA" w14:textId="77777777" w:rsidTr="00CB7BD2">
        <w:tc>
          <w:tcPr>
            <w:tcW w:w="5040" w:type="dxa"/>
            <w:vAlign w:val="bottom"/>
          </w:tcPr>
          <w:p w14:paraId="5E38E0C2" w14:textId="77777777" w:rsidR="00AF2D8F" w:rsidRPr="0013335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38370120"/>
          </w:p>
        </w:tc>
        <w:tc>
          <w:tcPr>
            <w:tcW w:w="720" w:type="dxa"/>
          </w:tcPr>
          <w:p w14:paraId="471353CF" w14:textId="77777777" w:rsidR="00AF2D8F" w:rsidRPr="0013335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4B83042A" w14:textId="15E7D61E" w:rsidR="00AF2D8F" w:rsidRPr="0013335C" w:rsidRDefault="005322FF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C43A289" w14:textId="77777777" w:rsidR="00AF2D8F" w:rsidRPr="0013335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49BF5575" w14:textId="0477DCCB" w:rsidR="00AF2D8F" w:rsidRPr="0013335C" w:rsidRDefault="005322FF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F2D8F" w:rsidRPr="0013335C" w14:paraId="4504DF26" w14:textId="77777777" w:rsidTr="00CB7BD2">
        <w:tc>
          <w:tcPr>
            <w:tcW w:w="5040" w:type="dxa"/>
            <w:vAlign w:val="bottom"/>
          </w:tcPr>
          <w:p w14:paraId="0E453AA4" w14:textId="77777777" w:rsidR="00AF2D8F" w:rsidRPr="0013335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E75B9B" w14:textId="77777777" w:rsidR="00AF2D8F" w:rsidRPr="0013335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6B1FB5D" w14:textId="77777777" w:rsidR="00AF2D8F" w:rsidRPr="0013335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F2D8F" w:rsidRPr="0013335C" w14:paraId="26E21B5B" w14:textId="77777777" w:rsidTr="00CB7BD2">
        <w:tc>
          <w:tcPr>
            <w:tcW w:w="5040" w:type="dxa"/>
            <w:shd w:val="clear" w:color="auto" w:fill="auto"/>
          </w:tcPr>
          <w:p w14:paraId="66F18FC4" w14:textId="77777777" w:rsidR="00AF2D8F" w:rsidRPr="0013335C" w:rsidRDefault="00AF2D8F" w:rsidP="00CB7B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720" w:type="dxa"/>
          </w:tcPr>
          <w:p w14:paraId="5C253FAC" w14:textId="77777777" w:rsidR="00AF2D8F" w:rsidRPr="0013335C" w:rsidRDefault="00AF2D8F" w:rsidP="00CB7BD2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0891C9" w14:textId="533EFF5E" w:rsidR="00AF2D8F" w:rsidRPr="0013335C" w:rsidRDefault="005322FF" w:rsidP="00FA4FEB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  <w:r w:rsidR="00134CE2" w:rsidRPr="00134CE2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270" w:type="dxa"/>
          </w:tcPr>
          <w:p w14:paraId="0FCD9FDE" w14:textId="77777777" w:rsidR="00AF2D8F" w:rsidRPr="0013335C" w:rsidRDefault="00AF2D8F" w:rsidP="00CB7BD2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7AC4F0" w14:textId="6D7AA9B7" w:rsidR="00AF2D8F" w:rsidRPr="0013335C" w:rsidRDefault="005322FF" w:rsidP="00FA4FEB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173</w:t>
            </w:r>
            <w:r w:rsidR="00AF2D8F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842</w:t>
            </w:r>
          </w:p>
        </w:tc>
      </w:tr>
      <w:tr w:rsidR="00AF2D8F" w:rsidRPr="0013335C" w14:paraId="6F55979B" w14:textId="77777777" w:rsidTr="00CB7BD2">
        <w:tc>
          <w:tcPr>
            <w:tcW w:w="5040" w:type="dxa"/>
            <w:shd w:val="clear" w:color="auto" w:fill="auto"/>
          </w:tcPr>
          <w:p w14:paraId="4B4048AD" w14:textId="77777777" w:rsidR="00AF2D8F" w:rsidRPr="0013335C" w:rsidRDefault="00AF2D8F" w:rsidP="00CB7B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C30EDC9" w14:textId="77777777" w:rsidR="00AF2D8F" w:rsidRPr="0013335C" w:rsidRDefault="00AF2D8F" w:rsidP="00CB7BD2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1F2928" w14:textId="77777777" w:rsidR="00AF2D8F" w:rsidRPr="0013335C" w:rsidRDefault="00AF2D8F" w:rsidP="00CB7BD2">
            <w:pPr>
              <w:tabs>
                <w:tab w:val="decimal" w:pos="1150"/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AEE86" w14:textId="77777777" w:rsidR="00AF2D8F" w:rsidRPr="0013335C" w:rsidRDefault="00AF2D8F" w:rsidP="00CB7BD2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11D626C" w14:textId="77777777" w:rsidR="00AF2D8F" w:rsidRPr="0013335C" w:rsidRDefault="00AF2D8F" w:rsidP="00CB7BD2">
            <w:pPr>
              <w:tabs>
                <w:tab w:val="decimal" w:pos="1240"/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D8F" w:rsidRPr="0013335C" w14:paraId="73C864D6" w14:textId="77777777" w:rsidTr="00CB7BD2">
        <w:tc>
          <w:tcPr>
            <w:tcW w:w="5040" w:type="dxa"/>
            <w:shd w:val="clear" w:color="auto" w:fill="auto"/>
          </w:tcPr>
          <w:p w14:paraId="41A6155C" w14:textId="1854B73B" w:rsidR="00AF2D8F" w:rsidRPr="0013335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กำไรขาดทุนเบ็ดเสร็จรวม (ร้อยละ 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1B8E5499" w14:textId="77777777" w:rsidR="00AF2D8F" w:rsidRPr="0013335C" w:rsidRDefault="00AF2D8F" w:rsidP="00CB7BD2">
            <w:pPr>
              <w:tabs>
                <w:tab w:val="decimal" w:pos="1422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5033D2" w14:textId="140BD716" w:rsidR="00AF2D8F" w:rsidRPr="0013335C" w:rsidRDefault="005322FF" w:rsidP="00CB7BD2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25E0C8A5" w14:textId="77777777" w:rsidR="00AF2D8F" w:rsidRPr="0013335C" w:rsidRDefault="00AF2D8F" w:rsidP="00CB7BD2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B7E351D" w14:textId="18E7AB49" w:rsidR="00AF2D8F" w:rsidRPr="0013335C" w:rsidRDefault="005322FF" w:rsidP="00CB7BD2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427</w:t>
            </w:r>
          </w:p>
        </w:tc>
      </w:tr>
      <w:tr w:rsidR="00AF2D8F" w:rsidRPr="0013335C" w14:paraId="034AAEA9" w14:textId="77777777" w:rsidTr="00CB7BD2">
        <w:tc>
          <w:tcPr>
            <w:tcW w:w="5040" w:type="dxa"/>
            <w:shd w:val="clear" w:color="auto" w:fill="auto"/>
            <w:vAlign w:val="bottom"/>
          </w:tcPr>
          <w:p w14:paraId="69D154A2" w14:textId="77777777" w:rsidR="00AF2D8F" w:rsidRPr="0013335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  <w:tc>
          <w:tcPr>
            <w:tcW w:w="720" w:type="dxa"/>
          </w:tcPr>
          <w:p w14:paraId="1EA8C476" w14:textId="77777777" w:rsidR="00AF2D8F" w:rsidRPr="0013335C" w:rsidRDefault="00AF2D8F" w:rsidP="00CB7BD2">
            <w:pPr>
              <w:tabs>
                <w:tab w:val="decimal" w:pos="133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B85B523" w14:textId="214D803E" w:rsidR="00AF2D8F" w:rsidRPr="0013335C" w:rsidRDefault="005322FF" w:rsidP="00CB7BD2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134CE2" w:rsidRPr="00134CE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6382EA7C" w14:textId="77777777" w:rsidR="00AF2D8F" w:rsidRPr="0013335C" w:rsidRDefault="00AF2D8F" w:rsidP="00CB7BD2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A9108" w14:textId="14A445D4" w:rsidR="00AF2D8F" w:rsidRPr="0013335C" w:rsidRDefault="005322FF" w:rsidP="00CB7BD2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AF2D8F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</w:tr>
      <w:tr w:rsidR="00AF2D8F" w:rsidRPr="0013335C" w14:paraId="35D03308" w14:textId="77777777" w:rsidTr="00CB7BD2">
        <w:tc>
          <w:tcPr>
            <w:tcW w:w="5040" w:type="dxa"/>
            <w:shd w:val="clear" w:color="auto" w:fill="auto"/>
            <w:vAlign w:val="bottom"/>
          </w:tcPr>
          <w:p w14:paraId="631B3932" w14:textId="77777777" w:rsidR="00AF2D8F" w:rsidRPr="0013335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กำไรขาดทุนเบ็ดเสร็จรวมตามส่วนได้เสียของบริษัท</w:t>
            </w:r>
          </w:p>
        </w:tc>
        <w:tc>
          <w:tcPr>
            <w:tcW w:w="720" w:type="dxa"/>
          </w:tcPr>
          <w:p w14:paraId="266E2F06" w14:textId="77777777" w:rsidR="00AF2D8F" w:rsidRPr="0013335C" w:rsidRDefault="00AF2D8F" w:rsidP="00CB7BD2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C0ECD52" w14:textId="12BD69A1" w:rsidR="00AF2D8F" w:rsidRPr="0013335C" w:rsidRDefault="005322FF" w:rsidP="00CB7BD2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0EE7C252" w14:textId="77777777" w:rsidR="00AF2D8F" w:rsidRPr="0013335C" w:rsidRDefault="00AF2D8F" w:rsidP="00CB7BD2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67D42" w14:textId="01467963" w:rsidR="00AF2D8F" w:rsidRPr="0013335C" w:rsidRDefault="005322FF" w:rsidP="00CB7BD2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116</w:t>
            </w:r>
          </w:p>
        </w:tc>
      </w:tr>
      <w:tr w:rsidR="00AF2D8F" w:rsidRPr="0013335C" w14:paraId="324881A5" w14:textId="77777777" w:rsidTr="00CB7BD2">
        <w:tc>
          <w:tcPr>
            <w:tcW w:w="5040" w:type="dxa"/>
            <w:shd w:val="clear" w:color="auto" w:fill="auto"/>
            <w:vAlign w:val="bottom"/>
          </w:tcPr>
          <w:p w14:paraId="0F427CAC" w14:textId="555C4D7A" w:rsidR="00AF2D8F" w:rsidRPr="0013335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4B57FE5" w14:textId="77777777" w:rsidR="00AF2D8F" w:rsidRPr="0013335C" w:rsidRDefault="00AF2D8F" w:rsidP="00CB7BD2">
            <w:pPr>
              <w:pStyle w:val="BodyTextIndent2"/>
              <w:spacing w:before="0"/>
              <w:ind w:left="-108" w:right="34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1F82A84" w14:textId="77777777" w:rsidR="00AF2D8F" w:rsidRPr="0013335C" w:rsidRDefault="00AF2D8F" w:rsidP="00CB7BD2">
            <w:pPr>
              <w:pStyle w:val="BodyTextIndent2"/>
              <w:tabs>
                <w:tab w:val="decimal" w:pos="1150"/>
              </w:tabs>
              <w:spacing w:before="0"/>
              <w:ind w:left="-108" w:right="34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6883D7E0" w14:textId="77777777" w:rsidR="00AF2D8F" w:rsidRPr="0013335C" w:rsidRDefault="00AF2D8F" w:rsidP="00CB7BD2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4FDA8FC" w14:textId="77777777" w:rsidR="00AF2D8F" w:rsidRPr="0013335C" w:rsidRDefault="00AF2D8F" w:rsidP="00CB7BD2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2D8F" w:rsidRPr="0013335C" w14:paraId="1610953E" w14:textId="77777777" w:rsidTr="00CB7BD2">
        <w:tc>
          <w:tcPr>
            <w:tcW w:w="5040" w:type="dxa"/>
            <w:shd w:val="clear" w:color="auto" w:fill="auto"/>
          </w:tcPr>
          <w:p w14:paraId="22A27654" w14:textId="77777777" w:rsidR="00AF2D8F" w:rsidRPr="0013335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720" w:type="dxa"/>
          </w:tcPr>
          <w:p w14:paraId="4DA230C2" w14:textId="77777777" w:rsidR="00AF2D8F" w:rsidRPr="0013335C" w:rsidRDefault="00AF2D8F" w:rsidP="00CB7BD2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2355DD0" w14:textId="32E5DB27" w:rsidR="00AF2D8F" w:rsidRPr="0013335C" w:rsidRDefault="005322FF" w:rsidP="00CB7BD2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2231DC" w:rsidRPr="002231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904</w:t>
            </w:r>
          </w:p>
        </w:tc>
        <w:tc>
          <w:tcPr>
            <w:tcW w:w="270" w:type="dxa"/>
          </w:tcPr>
          <w:p w14:paraId="345CDE83" w14:textId="77777777" w:rsidR="00AF2D8F" w:rsidRPr="0013335C" w:rsidRDefault="00AF2D8F" w:rsidP="00CB7BD2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69D11B48" w14:textId="7AF76BD5" w:rsidR="00AF2D8F" w:rsidRPr="0013335C" w:rsidRDefault="005322FF" w:rsidP="00CB7BD2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71</w:t>
            </w:r>
            <w:r w:rsidR="00AF2D8F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432</w:t>
            </w:r>
          </w:p>
        </w:tc>
      </w:tr>
      <w:tr w:rsidR="00AF2D8F" w:rsidRPr="0013335C" w14:paraId="49A9E3A0" w14:textId="77777777" w:rsidTr="00CB7BD2">
        <w:tc>
          <w:tcPr>
            <w:tcW w:w="5040" w:type="dxa"/>
            <w:shd w:val="clear" w:color="auto" w:fill="auto"/>
          </w:tcPr>
          <w:p w14:paraId="153A1736" w14:textId="77777777" w:rsidR="00AF2D8F" w:rsidRPr="0013335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720" w:type="dxa"/>
          </w:tcPr>
          <w:p w14:paraId="7099221E" w14:textId="77777777" w:rsidR="00AF2D8F" w:rsidRPr="0013335C" w:rsidRDefault="00AF2D8F" w:rsidP="00CB7BD2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BEDF3F" w14:textId="6D840F7C" w:rsidR="00AF2D8F" w:rsidRPr="0013335C" w:rsidRDefault="005322FF" w:rsidP="00CB7BD2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EF1125" w:rsidRPr="00EF112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270" w:type="dxa"/>
          </w:tcPr>
          <w:p w14:paraId="5E874196" w14:textId="77777777" w:rsidR="00AF2D8F" w:rsidRPr="0013335C" w:rsidRDefault="00AF2D8F" w:rsidP="00CB7BD2">
            <w:pPr>
              <w:spacing w:line="240" w:lineRule="auto"/>
              <w:ind w:left="-108" w:right="4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5EBFF32" w14:textId="7B413335" w:rsidR="00AF2D8F" w:rsidRPr="0013335C" w:rsidRDefault="005322FF" w:rsidP="00CB7BD2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21</w:t>
            </w:r>
            <w:r w:rsidR="00AF2D8F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775</w:t>
            </w:r>
          </w:p>
        </w:tc>
      </w:tr>
      <w:tr w:rsidR="00AF2D8F" w:rsidRPr="0013335C" w14:paraId="2B9B0B06" w14:textId="77777777" w:rsidTr="00CB7BD2">
        <w:tc>
          <w:tcPr>
            <w:tcW w:w="5040" w:type="dxa"/>
            <w:shd w:val="clear" w:color="auto" w:fill="auto"/>
          </w:tcPr>
          <w:p w14:paraId="158E4F63" w14:textId="77777777" w:rsidR="00AF2D8F" w:rsidRPr="0013335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720" w:type="dxa"/>
          </w:tcPr>
          <w:p w14:paraId="0F884FC6" w14:textId="77777777" w:rsidR="00AF2D8F" w:rsidRPr="0013335C" w:rsidRDefault="00AF2D8F" w:rsidP="00CB7BD2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B692B5A" w14:textId="6474CEAA" w:rsidR="00AF2D8F" w:rsidRPr="0013335C" w:rsidRDefault="002231DC" w:rsidP="00CB7BD2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231D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2231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  <w:r w:rsidRPr="002231D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CB12664" w14:textId="77777777" w:rsidR="00AF2D8F" w:rsidRPr="0013335C" w:rsidRDefault="00AF2D8F" w:rsidP="00CB7BD2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31A8633" w14:textId="33EEDDD8" w:rsidR="00AF2D8F" w:rsidRPr="0013335C" w:rsidRDefault="00AF2D8F" w:rsidP="00CB7BD2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268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AF2D8F" w:rsidRPr="0013335C" w14:paraId="79F94F3F" w14:textId="77777777" w:rsidTr="00CB7BD2">
        <w:tc>
          <w:tcPr>
            <w:tcW w:w="5040" w:type="dxa"/>
            <w:shd w:val="clear" w:color="auto" w:fill="auto"/>
          </w:tcPr>
          <w:p w14:paraId="7602BD5F" w14:textId="77777777" w:rsidR="00AF2D8F" w:rsidRPr="0013335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720" w:type="dxa"/>
          </w:tcPr>
          <w:p w14:paraId="6227CE56" w14:textId="77777777" w:rsidR="00AF2D8F" w:rsidRPr="0013335C" w:rsidRDefault="00AF2D8F" w:rsidP="00CB7BD2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239794" w14:textId="326DF22D" w:rsidR="00AF2D8F" w:rsidRPr="0013335C" w:rsidRDefault="002231DC" w:rsidP="00CB7BD2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31D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2231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  <w:r w:rsidRPr="002231D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C7AD68A" w14:textId="77777777" w:rsidR="00AF2D8F" w:rsidRPr="0013335C" w:rsidRDefault="00AF2D8F" w:rsidP="00CB7BD2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F855ACD" w14:textId="299755F1" w:rsidR="00AF2D8F" w:rsidRPr="0013335C" w:rsidRDefault="00AF2D8F" w:rsidP="00CB7BD2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103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AF2D8F" w:rsidRPr="0013335C" w14:paraId="0F5D9AE4" w14:textId="77777777" w:rsidTr="00CB7BD2">
        <w:tc>
          <w:tcPr>
            <w:tcW w:w="5040" w:type="dxa"/>
            <w:shd w:val="clear" w:color="auto" w:fill="auto"/>
          </w:tcPr>
          <w:p w14:paraId="6C622FDA" w14:textId="03AF30AA" w:rsidR="00AF2D8F" w:rsidRPr="0013335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สินทรัพย์สุทธิ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(ร้อยละ 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0DD2A3BA" w14:textId="77777777" w:rsidR="00AF2D8F" w:rsidRPr="0013335C" w:rsidRDefault="00AF2D8F" w:rsidP="00CB7BD2">
            <w:pPr>
              <w:tabs>
                <w:tab w:val="decimal" w:pos="-108"/>
                <w:tab w:val="left" w:pos="1691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DFCED7" w14:textId="0AE91F9C" w:rsidR="00AF2D8F" w:rsidRPr="0013335C" w:rsidRDefault="005322FF" w:rsidP="00CB7BD2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EF1125" w:rsidRPr="00EF112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270" w:type="dxa"/>
          </w:tcPr>
          <w:p w14:paraId="790EF7C0" w14:textId="77777777" w:rsidR="00AF2D8F" w:rsidRPr="0013335C" w:rsidRDefault="00AF2D8F" w:rsidP="00CB7BD2">
            <w:pPr>
              <w:tabs>
                <w:tab w:val="decimal" w:pos="-108"/>
                <w:tab w:val="left" w:pos="1691"/>
              </w:tabs>
              <w:spacing w:line="240" w:lineRule="auto"/>
              <w:ind w:left="-108" w:right="4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E43854C" w14:textId="218D8D68" w:rsidR="00AF2D8F" w:rsidRPr="0013335C" w:rsidRDefault="005322FF" w:rsidP="00CB7BD2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71</w:t>
            </w:r>
            <w:r w:rsidR="00AF2D8F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836</w:t>
            </w:r>
          </w:p>
        </w:tc>
      </w:tr>
      <w:tr w:rsidR="00AF2D8F" w:rsidRPr="0013335C" w14:paraId="26A0374E" w14:textId="77777777" w:rsidTr="00CB7BD2">
        <w:tc>
          <w:tcPr>
            <w:tcW w:w="5040" w:type="dxa"/>
            <w:shd w:val="clear" w:color="auto" w:fill="auto"/>
          </w:tcPr>
          <w:p w14:paraId="150BCDFC" w14:textId="77777777" w:rsidR="00AF2D8F" w:rsidRPr="0013335C" w:rsidRDefault="00AF2D8F" w:rsidP="00CB7B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720" w:type="dxa"/>
          </w:tcPr>
          <w:p w14:paraId="00E9F605" w14:textId="77777777" w:rsidR="00AF2D8F" w:rsidRPr="0013335C" w:rsidRDefault="00AF2D8F" w:rsidP="00CB7BD2">
            <w:pPr>
              <w:pStyle w:val="BodyTextIndent2"/>
              <w:spacing w:before="0"/>
              <w:ind w:left="-108" w:right="252" w:firstLine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8FDD82" w14:textId="525F53B5" w:rsidR="00AF2D8F" w:rsidRPr="0013335C" w:rsidRDefault="005322FF" w:rsidP="00CB7BD2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2231DC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6C3186D6" w14:textId="77777777" w:rsidR="00AF2D8F" w:rsidRPr="0013335C" w:rsidRDefault="00AF2D8F" w:rsidP="00CB7BD2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30EB771" w14:textId="63A9C2C6" w:rsidR="00AF2D8F" w:rsidRPr="0013335C" w:rsidRDefault="005322FF" w:rsidP="00CB7BD2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AF2D8F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</w:tr>
      <w:tr w:rsidR="00AF2D8F" w:rsidRPr="0013335C" w14:paraId="5BC51FC4" w14:textId="77777777" w:rsidTr="00CB7BD2">
        <w:tc>
          <w:tcPr>
            <w:tcW w:w="5040" w:type="dxa"/>
          </w:tcPr>
          <w:p w14:paraId="6B766939" w14:textId="77777777" w:rsidR="00AF2D8F" w:rsidRPr="0013335C" w:rsidRDefault="00AF2D8F" w:rsidP="00CB7BD2">
            <w:pPr>
              <w:tabs>
                <w:tab w:val="decimal" w:pos="142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720" w:type="dxa"/>
          </w:tcPr>
          <w:p w14:paraId="38AFB142" w14:textId="77777777" w:rsidR="00AF2D8F" w:rsidRPr="0013335C" w:rsidRDefault="00AF2D8F" w:rsidP="00CB7BD2">
            <w:pPr>
              <w:tabs>
                <w:tab w:val="decimal" w:pos="1422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300D10" w14:textId="445D878E" w:rsidR="00AF2D8F" w:rsidRPr="0013335C" w:rsidRDefault="005322FF" w:rsidP="00CB7BD2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2231DC" w:rsidRPr="00223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197201B8" w14:textId="77777777" w:rsidR="00AF2D8F" w:rsidRPr="0013335C" w:rsidRDefault="00AF2D8F" w:rsidP="002231DC">
            <w:pPr>
              <w:tabs>
                <w:tab w:val="decimal" w:pos="1512"/>
              </w:tabs>
              <w:spacing w:line="240" w:lineRule="auto"/>
              <w:ind w:right="4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8C0B1" w14:textId="7B019D93" w:rsidR="00AF2D8F" w:rsidRPr="0013335C" w:rsidRDefault="005322FF" w:rsidP="00CB7BD2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AF2D8F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482</w:t>
            </w:r>
          </w:p>
        </w:tc>
      </w:tr>
      <w:bookmarkEnd w:id="1"/>
    </w:tbl>
    <w:p w14:paraId="34607766" w14:textId="77777777" w:rsidR="00DA28DE" w:rsidRPr="0013335C" w:rsidRDefault="00DA28DE" w:rsidP="00DA28D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D14BAF" w14:textId="77777777" w:rsidR="00DA28DE" w:rsidRPr="0013335C" w:rsidRDefault="00DA28DE" w:rsidP="001A30E4">
      <w:pPr>
        <w:tabs>
          <w:tab w:val="left" w:pos="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lang w:val="en-US"/>
        </w:rPr>
        <w:br w:type="page"/>
      </w:r>
    </w:p>
    <w:p w14:paraId="3F516B4A" w14:textId="4327C7C0" w:rsidR="00B67F06" w:rsidRPr="000C5975" w:rsidRDefault="00471CCE" w:rsidP="0015164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540"/>
          <w:tab w:val="left" w:pos="630"/>
        </w:tabs>
        <w:spacing w:line="240" w:lineRule="auto"/>
        <w:ind w:left="0" w:firstLine="0"/>
        <w:rPr>
          <w:rFonts w:ascii="Angsana New" w:hAnsi="Angsana New"/>
          <w:b/>
          <w:bCs/>
          <w:sz w:val="30"/>
          <w:szCs w:val="30"/>
          <w:lang w:val="th-TH"/>
        </w:rPr>
      </w:pPr>
      <w:r w:rsidRPr="000C597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318DD352" w14:textId="1DA0085E" w:rsidR="00471CCE" w:rsidRPr="0013335C" w:rsidRDefault="00471CCE" w:rsidP="00FE38D3">
      <w:pPr>
        <w:spacing w:line="240" w:lineRule="auto"/>
        <w:ind w:left="562" w:right="-38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270"/>
        <w:gridCol w:w="1440"/>
        <w:gridCol w:w="270"/>
        <w:gridCol w:w="1440"/>
      </w:tblGrid>
      <w:tr w:rsidR="00F57508" w:rsidRPr="0013335C" w14:paraId="1804DBF3" w14:textId="77777777" w:rsidTr="00E42F36">
        <w:tc>
          <w:tcPr>
            <w:tcW w:w="4320" w:type="dxa"/>
          </w:tcPr>
          <w:p w14:paraId="28F0B7AC" w14:textId="77777777" w:rsidR="00F57508" w:rsidRPr="0013335C" w:rsidRDefault="00F57508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35C314E1" w14:textId="77777777" w:rsidR="00F57508" w:rsidRPr="0013335C" w:rsidRDefault="00F57508" w:rsidP="00DA12DE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DA12DE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F57508" w:rsidRPr="0013335C" w14:paraId="2673A8BA" w14:textId="77777777" w:rsidTr="00E42F36">
        <w:tc>
          <w:tcPr>
            <w:tcW w:w="4320" w:type="dxa"/>
          </w:tcPr>
          <w:p w14:paraId="0D76B573" w14:textId="77777777" w:rsidR="00F57508" w:rsidRPr="0013335C" w:rsidRDefault="00F57508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1E1BAAC9" w14:textId="77777777" w:rsidR="00F57508" w:rsidRPr="0013335C" w:rsidRDefault="00F57508" w:rsidP="00E6052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57508" w:rsidRPr="0013335C" w14:paraId="73DF8E77" w14:textId="77777777" w:rsidTr="00E42F36">
        <w:tc>
          <w:tcPr>
            <w:tcW w:w="4320" w:type="dxa"/>
          </w:tcPr>
          <w:p w14:paraId="3E1CBAE4" w14:textId="77777777" w:rsidR="00F57508" w:rsidRPr="0013335C" w:rsidRDefault="00F57508" w:rsidP="008A64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6F3A9611" w14:textId="77777777" w:rsidR="00F57508" w:rsidRPr="0013335C" w:rsidRDefault="0067226D" w:rsidP="0067226D">
            <w:pPr>
              <w:tabs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359BF0D4" w14:textId="77777777" w:rsidR="00F57508" w:rsidRPr="0013335C" w:rsidRDefault="00F57508" w:rsidP="0067226D">
            <w:pPr>
              <w:tabs>
                <w:tab w:val="decimal" w:pos="972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A72C929" w14:textId="77777777" w:rsidR="00F57508" w:rsidRPr="0013335C" w:rsidRDefault="0067226D" w:rsidP="0067226D">
            <w:pPr>
              <w:tabs>
                <w:tab w:val="decimal" w:pos="-18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270" w:type="dxa"/>
          </w:tcPr>
          <w:p w14:paraId="609C030F" w14:textId="77777777" w:rsidR="00F57508" w:rsidRPr="0013335C" w:rsidRDefault="00F57508" w:rsidP="0067226D">
            <w:pPr>
              <w:tabs>
                <w:tab w:val="decimal" w:pos="108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C2E3622" w14:textId="77777777" w:rsidR="00F57508" w:rsidRPr="0013335C" w:rsidRDefault="0067226D" w:rsidP="0067226D">
            <w:pPr>
              <w:tabs>
                <w:tab w:val="decimal" w:pos="-198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F57508" w:rsidRPr="0013335C" w14:paraId="1ABBFFC4" w14:textId="77777777" w:rsidTr="00E42F36">
        <w:tc>
          <w:tcPr>
            <w:tcW w:w="4320" w:type="dxa"/>
          </w:tcPr>
          <w:p w14:paraId="62695C72" w14:textId="77777777" w:rsidR="00F57508" w:rsidRPr="0013335C" w:rsidRDefault="00F57508" w:rsidP="008A64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5"/>
          </w:tcPr>
          <w:p w14:paraId="7F0C6CEF" w14:textId="77777777" w:rsidR="00F57508" w:rsidRPr="0013335C" w:rsidRDefault="00F57508" w:rsidP="00E60528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57508" w:rsidRPr="0013335C" w14:paraId="463558E6" w14:textId="77777777" w:rsidTr="00E42F36">
        <w:tc>
          <w:tcPr>
            <w:tcW w:w="4320" w:type="dxa"/>
          </w:tcPr>
          <w:p w14:paraId="394FCE42" w14:textId="77777777" w:rsidR="00F57508" w:rsidRPr="0013335C" w:rsidRDefault="00F57508" w:rsidP="008A64A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45A87B77" w14:textId="77777777" w:rsidR="00F57508" w:rsidRPr="0013335C" w:rsidRDefault="00F57508" w:rsidP="008A64A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9554A0" w14:textId="77777777" w:rsidR="00F57508" w:rsidRPr="0013335C" w:rsidRDefault="00F57508" w:rsidP="008A64A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ADC7A81" w14:textId="77777777" w:rsidR="00F57508" w:rsidRPr="0013335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5494C8" w14:textId="77777777" w:rsidR="00F57508" w:rsidRPr="0013335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2DCA867" w14:textId="77777777" w:rsidR="00F57508" w:rsidRPr="0013335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6970" w:rsidRPr="0013335C" w14:paraId="2BA232FB" w14:textId="77777777" w:rsidTr="009C0112">
        <w:tc>
          <w:tcPr>
            <w:tcW w:w="4320" w:type="dxa"/>
          </w:tcPr>
          <w:p w14:paraId="07A05576" w14:textId="28C165A6" w:rsidR="00D56970" w:rsidRPr="00D56970" w:rsidRDefault="00D56970" w:rsidP="00D56970">
            <w:pPr>
              <w:rPr>
                <w:rFonts w:ascii="Angsana New" w:hAnsi="Angsana New"/>
                <w:sz w:val="30"/>
                <w:szCs w:val="30"/>
              </w:rPr>
            </w:pPr>
            <w:r w:rsidRPr="00D5697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D5697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5697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FB448B" w14:textId="13960ABB" w:rsidR="00D56970" w:rsidRPr="00D56970" w:rsidRDefault="005322FF" w:rsidP="00D56970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D56970" w:rsidRPr="00D5697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3E815692" w14:textId="77777777" w:rsidR="00D56970" w:rsidRPr="00D56970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30339" w14:textId="1F430BB1" w:rsidR="00D56970" w:rsidRPr="00D56970" w:rsidRDefault="005322FF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91</w:t>
            </w:r>
            <w:r w:rsidR="00D56970" w:rsidRPr="00D5697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59FF4F90" w14:textId="77777777" w:rsidR="00D56970" w:rsidRPr="00D56970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9C2773" w14:textId="08824C5C" w:rsidR="00D56970" w:rsidRPr="00D56970" w:rsidRDefault="005322FF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101</w:t>
            </w:r>
            <w:r w:rsidR="00D56970" w:rsidRPr="00D5697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014</w:t>
            </w:r>
          </w:p>
        </w:tc>
      </w:tr>
      <w:tr w:rsidR="00D56970" w:rsidRPr="0013335C" w14:paraId="400B4C70" w14:textId="77777777" w:rsidTr="009C0112">
        <w:tc>
          <w:tcPr>
            <w:tcW w:w="4320" w:type="dxa"/>
          </w:tcPr>
          <w:p w14:paraId="088A969C" w14:textId="0E305B82" w:rsidR="00D56970" w:rsidRPr="00A21EF0" w:rsidRDefault="00D56970" w:rsidP="00D56970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A21E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21EF0" w:rsidRPr="00EC79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21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="00A21EF0" w:rsidRPr="00EC79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C0A6D4" w14:textId="0C9CE535" w:rsidR="00D56970" w:rsidRPr="0013335C" w:rsidRDefault="005322FF" w:rsidP="00D56970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="00D5697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44CCE9C8" w14:textId="77777777" w:rsidR="00D56970" w:rsidRPr="0013335C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318489" w14:textId="19B9F32D" w:rsidR="00D56970" w:rsidRPr="0013335C" w:rsidRDefault="005322FF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</w:t>
            </w:r>
            <w:r w:rsidR="00D5697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7AB63E4D" w14:textId="77777777" w:rsidR="00D56970" w:rsidRPr="0013335C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811B91" w14:textId="7C1FE4F5" w:rsidR="00D56970" w:rsidRPr="0013335C" w:rsidRDefault="005322FF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101</w:t>
            </w:r>
            <w:r w:rsidR="00D5697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014</w:t>
            </w:r>
          </w:p>
        </w:tc>
      </w:tr>
      <w:tr w:rsidR="004436F8" w:rsidRPr="0013335C" w14:paraId="35B906EB" w14:textId="77777777" w:rsidTr="009C0112">
        <w:tc>
          <w:tcPr>
            <w:tcW w:w="4320" w:type="dxa"/>
          </w:tcPr>
          <w:p w14:paraId="0C803876" w14:textId="202EBCFC" w:rsidR="004436F8" w:rsidRPr="00D56970" w:rsidRDefault="004436F8" w:rsidP="004436F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D56970">
              <w:rPr>
                <w:rFonts w:ascii="Angsana New" w:hAnsi="Angsana New" w:hint="cs"/>
                <w:bCs/>
                <w:sz w:val="30"/>
                <w:szCs w:val="30"/>
                <w:cs/>
              </w:rPr>
              <w:t>ณ วันที่</w:t>
            </w:r>
            <w:r w:rsidRPr="00D5697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5322FF" w:rsidRPr="005322FF">
              <w:rPr>
                <w:rFonts w:ascii="Angsana New" w:hAnsi="Angsana New"/>
                <w:b/>
                <w:sz w:val="30"/>
                <w:szCs w:val="30"/>
                <w:lang w:val="en-US"/>
              </w:rPr>
              <w:t>31</w:t>
            </w:r>
            <w:r w:rsidRPr="00D56970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 </w:t>
            </w:r>
            <w:r w:rsidRPr="00D56970">
              <w:rPr>
                <w:rFonts w:ascii="Angsana New" w:hAnsi="Angsana New" w:hint="cs"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D56970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 xml:space="preserve"> </w:t>
            </w:r>
            <w:r w:rsidR="005322FF" w:rsidRPr="005322FF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02BD31" w14:textId="1F26A8C5" w:rsidR="004436F8" w:rsidRPr="0013335C" w:rsidRDefault="005322FF" w:rsidP="004436F8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="004436F8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3A20CEBA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A78BD1" w14:textId="19B52133" w:rsidR="004436F8" w:rsidRPr="0013335C" w:rsidRDefault="005322FF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</w:t>
            </w:r>
            <w:r w:rsidR="004436F8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11AB8707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67D08F" w14:textId="0E01A17A" w:rsidR="004436F8" w:rsidRPr="0013335C" w:rsidRDefault="005322FF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101</w:t>
            </w:r>
            <w:r w:rsidR="004436F8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014</w:t>
            </w:r>
          </w:p>
        </w:tc>
      </w:tr>
      <w:tr w:rsidR="004436F8" w:rsidRPr="0013335C" w14:paraId="7937F77A" w14:textId="77777777" w:rsidTr="009C0112">
        <w:tc>
          <w:tcPr>
            <w:tcW w:w="4320" w:type="dxa"/>
          </w:tcPr>
          <w:p w14:paraId="164B40B6" w14:textId="77777777" w:rsidR="004436F8" w:rsidRPr="0013335C" w:rsidRDefault="004436F8" w:rsidP="004436F8">
            <w:pPr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FE49B3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5E5216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7FEBB5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82772A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25C34" w14:textId="77777777" w:rsidR="004436F8" w:rsidRPr="0013335C" w:rsidRDefault="004436F8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36F8" w:rsidRPr="0013335C" w14:paraId="6897B8EF" w14:textId="77777777" w:rsidTr="00E42F36">
        <w:tc>
          <w:tcPr>
            <w:tcW w:w="4320" w:type="dxa"/>
          </w:tcPr>
          <w:p w14:paraId="731DF32F" w14:textId="77777777" w:rsidR="004436F8" w:rsidRPr="0013335C" w:rsidRDefault="004436F8" w:rsidP="004436F8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50" w:type="dxa"/>
          </w:tcPr>
          <w:p w14:paraId="5F07599E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05F2DE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742FAC6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9B6CC0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8A7CE07" w14:textId="77777777" w:rsidR="004436F8" w:rsidRPr="0013335C" w:rsidRDefault="004436F8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36F8" w:rsidRPr="0013335C" w14:paraId="27B3CCFC" w14:textId="77777777" w:rsidTr="00E42F36">
        <w:tc>
          <w:tcPr>
            <w:tcW w:w="4320" w:type="dxa"/>
          </w:tcPr>
          <w:p w14:paraId="1F9E933A" w14:textId="219E07C1" w:rsidR="004436F8" w:rsidRPr="0013335C" w:rsidRDefault="004436F8" w:rsidP="004436F8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</w:tcPr>
          <w:p w14:paraId="2182C8DA" w14:textId="7F6DC983" w:rsidR="004436F8" w:rsidRPr="00D56970" w:rsidRDefault="005322FF" w:rsidP="004436F8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4436F8" w:rsidRPr="00D5697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389</w:t>
            </w:r>
          </w:p>
        </w:tc>
        <w:tc>
          <w:tcPr>
            <w:tcW w:w="270" w:type="dxa"/>
          </w:tcPr>
          <w:p w14:paraId="31601030" w14:textId="77777777" w:rsidR="004436F8" w:rsidRPr="00D56970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D59D5BB" w14:textId="60134506" w:rsidR="004436F8" w:rsidRPr="00D56970" w:rsidRDefault="005322FF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91</w:t>
            </w:r>
            <w:r w:rsidR="004436F8" w:rsidRPr="00D5697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0A694E0A" w14:textId="77777777" w:rsidR="004436F8" w:rsidRPr="00D56970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4E386B7" w14:textId="22362999" w:rsidR="004436F8" w:rsidRPr="00D56970" w:rsidRDefault="005322FF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96</w:t>
            </w:r>
            <w:r w:rsidR="004436F8" w:rsidRPr="00D5697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825</w:t>
            </w:r>
          </w:p>
        </w:tc>
      </w:tr>
      <w:tr w:rsidR="004436F8" w:rsidRPr="0013335C" w14:paraId="7FF2E580" w14:textId="77777777" w:rsidTr="00E42F36">
        <w:tc>
          <w:tcPr>
            <w:tcW w:w="4320" w:type="dxa"/>
          </w:tcPr>
          <w:p w14:paraId="37CBA35C" w14:textId="28B5A075" w:rsidR="004436F8" w:rsidRPr="0013335C" w:rsidRDefault="004436F8" w:rsidP="004436F8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E120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12017" w:rsidRPr="00EC79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20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="00E12017" w:rsidRPr="00EC79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46C2A9" w14:textId="30FF5BA1" w:rsidR="004436F8" w:rsidRPr="004436F8" w:rsidRDefault="005322FF" w:rsidP="004436F8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4436F8" w:rsidRPr="004436F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389</w:t>
            </w:r>
          </w:p>
        </w:tc>
        <w:tc>
          <w:tcPr>
            <w:tcW w:w="270" w:type="dxa"/>
          </w:tcPr>
          <w:p w14:paraId="27A696C0" w14:textId="77777777" w:rsidR="004436F8" w:rsidRPr="004436F8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216EC" w14:textId="58D3075E" w:rsidR="004436F8" w:rsidRPr="004436F8" w:rsidRDefault="005322FF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</w:t>
            </w:r>
            <w:r w:rsidR="004436F8" w:rsidRPr="004436F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2E66270A" w14:textId="77777777" w:rsidR="004436F8" w:rsidRPr="004436F8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F4732A" w14:textId="3734235E" w:rsidR="004436F8" w:rsidRPr="004436F8" w:rsidRDefault="005322FF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96</w:t>
            </w:r>
            <w:r w:rsidR="004436F8" w:rsidRPr="004436F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825</w:t>
            </w:r>
          </w:p>
        </w:tc>
      </w:tr>
      <w:tr w:rsidR="004436F8" w:rsidRPr="0013335C" w14:paraId="1B5B3C62" w14:textId="77777777" w:rsidTr="00E42F36">
        <w:tc>
          <w:tcPr>
            <w:tcW w:w="4320" w:type="dxa"/>
          </w:tcPr>
          <w:p w14:paraId="72067ACD" w14:textId="3B9074E2" w:rsidR="004436F8" w:rsidRPr="00E667D8" w:rsidRDefault="004436F8" w:rsidP="004436F8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667D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A202A7" w14:textId="533E75D5" w:rsidR="004436F8" w:rsidRPr="000C5975" w:rsidRDefault="005322FF" w:rsidP="004436F8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270" w:type="dxa"/>
          </w:tcPr>
          <w:p w14:paraId="4B4CCE5B" w14:textId="77777777" w:rsidR="004436F8" w:rsidRPr="000C5975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95657A" w14:textId="67C55FCE" w:rsidR="00EF1125" w:rsidRPr="000C5975" w:rsidRDefault="00EF1125" w:rsidP="00BC0532">
            <w:pPr>
              <w:tabs>
                <w:tab w:val="decimal" w:pos="79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59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62F327" w14:textId="77777777" w:rsidR="004436F8" w:rsidRPr="000C5975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170657" w14:textId="624F6C08" w:rsidR="004436F8" w:rsidRPr="000C5975" w:rsidRDefault="005322FF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</w:tr>
      <w:tr w:rsidR="004436F8" w:rsidRPr="0013335C" w14:paraId="20A2570A" w14:textId="77777777" w:rsidTr="00E42F36">
        <w:tc>
          <w:tcPr>
            <w:tcW w:w="4320" w:type="dxa"/>
          </w:tcPr>
          <w:p w14:paraId="245B5823" w14:textId="4A7FF31B" w:rsidR="004436F8" w:rsidRPr="0013335C" w:rsidRDefault="004436F8" w:rsidP="004436F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6970">
              <w:rPr>
                <w:rFonts w:ascii="Angsana New" w:hAnsi="Angsana New" w:hint="cs"/>
                <w:bCs/>
                <w:sz w:val="30"/>
                <w:szCs w:val="30"/>
                <w:cs/>
              </w:rPr>
              <w:t>ณ วันที่</w:t>
            </w:r>
            <w:r w:rsidRPr="00D5697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5322FF" w:rsidRPr="005322FF">
              <w:rPr>
                <w:rFonts w:ascii="Angsana New" w:hAnsi="Angsana New"/>
                <w:b/>
                <w:sz w:val="30"/>
                <w:szCs w:val="30"/>
                <w:lang w:val="en-US"/>
              </w:rPr>
              <w:t>31</w:t>
            </w:r>
            <w:r w:rsidRPr="00D56970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 </w:t>
            </w:r>
            <w:r w:rsidRPr="00D56970">
              <w:rPr>
                <w:rFonts w:ascii="Angsana New" w:hAnsi="Angsana New" w:hint="cs"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D56970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 xml:space="preserve"> </w:t>
            </w:r>
            <w:r w:rsidR="005322FF" w:rsidRPr="005322FF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50FB46" w14:textId="63F368D9" w:rsidR="004436F8" w:rsidRPr="0013335C" w:rsidRDefault="005322FF" w:rsidP="004436F8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EF11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670</w:t>
            </w:r>
          </w:p>
        </w:tc>
        <w:tc>
          <w:tcPr>
            <w:tcW w:w="270" w:type="dxa"/>
          </w:tcPr>
          <w:p w14:paraId="40C48DFD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87E96B" w14:textId="635F0A8F" w:rsidR="004436F8" w:rsidRPr="0013335C" w:rsidRDefault="005322FF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 w:rsidR="00EF11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2C1284CA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7D07D5" w14:textId="355A42D6" w:rsidR="004436F8" w:rsidRPr="0013335C" w:rsidRDefault="005322FF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  <w:r w:rsidR="000C59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</w:p>
        </w:tc>
      </w:tr>
      <w:tr w:rsidR="004436F8" w:rsidRPr="0013335C" w14:paraId="63E0D234" w14:textId="77777777" w:rsidTr="00E42F36">
        <w:tc>
          <w:tcPr>
            <w:tcW w:w="4320" w:type="dxa"/>
          </w:tcPr>
          <w:p w14:paraId="0EF1DA40" w14:textId="77777777" w:rsidR="004436F8" w:rsidRPr="0013335C" w:rsidRDefault="004436F8" w:rsidP="004436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4E84E4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24D0F26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4AE312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0F60135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9915A9" w14:textId="77777777" w:rsidR="004436F8" w:rsidRPr="0013335C" w:rsidRDefault="004436F8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36F8" w:rsidRPr="0013335C" w14:paraId="2F448042" w14:textId="77777777" w:rsidTr="00E42F36">
        <w:tc>
          <w:tcPr>
            <w:tcW w:w="4320" w:type="dxa"/>
          </w:tcPr>
          <w:p w14:paraId="42ECFE9D" w14:textId="77777777" w:rsidR="004436F8" w:rsidRPr="0013335C" w:rsidRDefault="004436F8" w:rsidP="004436F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18F0B231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4F0BD84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2A3683E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E2CC98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4CFB44C" w14:textId="77777777" w:rsidR="004436F8" w:rsidRPr="0013335C" w:rsidRDefault="004436F8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36F8" w:rsidRPr="0013335C" w14:paraId="3951AAD9" w14:textId="77777777" w:rsidTr="00E42F36">
        <w:tc>
          <w:tcPr>
            <w:tcW w:w="4320" w:type="dxa"/>
          </w:tcPr>
          <w:p w14:paraId="71F923BD" w14:textId="5D5C4BBD" w:rsidR="004436F8" w:rsidRPr="0013335C" w:rsidRDefault="004436F8" w:rsidP="004436F8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DDCF999" w14:textId="6A2AB415" w:rsidR="004436F8" w:rsidRPr="0013335C" w:rsidRDefault="005322FF" w:rsidP="004436F8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4436F8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189</w:t>
            </w:r>
          </w:p>
        </w:tc>
        <w:tc>
          <w:tcPr>
            <w:tcW w:w="270" w:type="dxa"/>
          </w:tcPr>
          <w:p w14:paraId="2160712C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BE271F0" w14:textId="666F4C86" w:rsidR="004436F8" w:rsidRPr="0013335C" w:rsidRDefault="00EF1125" w:rsidP="004436F8">
            <w:pPr>
              <w:tabs>
                <w:tab w:val="decimal" w:pos="79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39CC92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69C25A" w14:textId="0269B3C6" w:rsidR="004436F8" w:rsidRPr="0013335C" w:rsidRDefault="005322FF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4436F8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189</w:t>
            </w:r>
          </w:p>
        </w:tc>
      </w:tr>
      <w:tr w:rsidR="004436F8" w:rsidRPr="0013335C" w14:paraId="06B6AB33" w14:textId="77777777" w:rsidTr="00E42F36">
        <w:tc>
          <w:tcPr>
            <w:tcW w:w="4320" w:type="dxa"/>
          </w:tcPr>
          <w:p w14:paraId="0D140A7F" w14:textId="7B112391" w:rsidR="004436F8" w:rsidRPr="0013335C" w:rsidRDefault="004436F8" w:rsidP="004436F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4E35E70" w14:textId="3D0D7FFB" w:rsidR="004436F8" w:rsidRPr="0013335C" w:rsidRDefault="005322FF" w:rsidP="004436F8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0C5975" w:rsidRPr="000C59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908</w:t>
            </w:r>
          </w:p>
        </w:tc>
        <w:tc>
          <w:tcPr>
            <w:tcW w:w="270" w:type="dxa"/>
          </w:tcPr>
          <w:p w14:paraId="31AAC049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E9F82F0" w14:textId="4722C652" w:rsidR="004436F8" w:rsidRPr="0013335C" w:rsidRDefault="000C5975" w:rsidP="004436F8">
            <w:pPr>
              <w:tabs>
                <w:tab w:val="decimal" w:pos="79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6F29E6" w14:textId="77777777" w:rsidR="004436F8" w:rsidRPr="0013335C" w:rsidRDefault="004436F8" w:rsidP="004436F8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6BA72801" w14:textId="201B38DB" w:rsidR="004436F8" w:rsidRPr="0013335C" w:rsidRDefault="005322FF" w:rsidP="004436F8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0C5975" w:rsidRPr="000C59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908</w:t>
            </w:r>
          </w:p>
        </w:tc>
      </w:tr>
    </w:tbl>
    <w:p w14:paraId="280BDF5A" w14:textId="6A84551C" w:rsidR="00E667D8" w:rsidRDefault="00E667D8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1C21612" w14:textId="1267E7CF" w:rsidR="00156F60" w:rsidRDefault="00156F6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440"/>
      </w:tblGrid>
      <w:tr w:rsidR="00E42F36" w:rsidRPr="0013335C" w14:paraId="2AA7EEE1" w14:textId="77777777" w:rsidTr="00335A95">
        <w:trPr>
          <w:trHeight w:val="20"/>
          <w:tblHeader/>
        </w:trPr>
        <w:tc>
          <w:tcPr>
            <w:tcW w:w="6030" w:type="dxa"/>
          </w:tcPr>
          <w:p w14:paraId="2AF8CC62" w14:textId="4B418DC6" w:rsidR="00E42F36" w:rsidRPr="0013335C" w:rsidRDefault="00E42F36" w:rsidP="00E42F3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5C5A717" w14:textId="77777777" w:rsidR="00E42F36" w:rsidRPr="0013335C" w:rsidRDefault="00E42F36" w:rsidP="00E42F3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2F36" w:rsidRPr="0013335C" w14:paraId="0CB35913" w14:textId="77777777" w:rsidTr="00335A95">
        <w:trPr>
          <w:trHeight w:val="20"/>
          <w:tblHeader/>
        </w:trPr>
        <w:tc>
          <w:tcPr>
            <w:tcW w:w="6030" w:type="dxa"/>
          </w:tcPr>
          <w:p w14:paraId="0783F932" w14:textId="77777777" w:rsidR="00E42F36" w:rsidRPr="0013335C" w:rsidRDefault="00E42F36" w:rsidP="00E42F3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CFBA344" w14:textId="77777777" w:rsidR="00E42F36" w:rsidRPr="0013335C" w:rsidRDefault="00E42F36" w:rsidP="00E42F3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42F36" w:rsidRPr="0013335C" w14:paraId="2453E4E0" w14:textId="77777777" w:rsidTr="00335A95">
        <w:trPr>
          <w:trHeight w:val="20"/>
          <w:tblHeader/>
        </w:trPr>
        <w:tc>
          <w:tcPr>
            <w:tcW w:w="6030" w:type="dxa"/>
          </w:tcPr>
          <w:p w14:paraId="576CDAA2" w14:textId="77777777" w:rsidR="00E42F36" w:rsidRPr="0013335C" w:rsidRDefault="00E42F36" w:rsidP="00E42F3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60C638E" w14:textId="77777777" w:rsidR="00E42F36" w:rsidRPr="0013335C" w:rsidRDefault="00E42F36" w:rsidP="00E42F3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42F36" w:rsidRPr="0013335C" w14:paraId="7568CE48" w14:textId="77777777" w:rsidTr="00E42F36">
        <w:trPr>
          <w:trHeight w:val="20"/>
          <w:tblHeader/>
        </w:trPr>
        <w:tc>
          <w:tcPr>
            <w:tcW w:w="6030" w:type="dxa"/>
          </w:tcPr>
          <w:p w14:paraId="4180383F" w14:textId="05650846" w:rsidR="00F00E8B" w:rsidRPr="0013335C" w:rsidRDefault="00F00E8B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322FF"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284A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284A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6EFA9EAD" w14:textId="00A2AE49" w:rsidR="00F00E8B" w:rsidRPr="0013335C" w:rsidRDefault="005322FF" w:rsidP="00335A9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1FA6523A" w14:textId="77777777" w:rsidR="00F00E8B" w:rsidRPr="0013335C" w:rsidRDefault="00F00E8B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AAD4CD1" w14:textId="60CD0193" w:rsidR="00F00E8B" w:rsidRPr="0013335C" w:rsidRDefault="005322FF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E42F36" w:rsidRPr="0013335C" w14:paraId="72C863F0" w14:textId="77777777" w:rsidTr="00E42F36">
        <w:trPr>
          <w:trHeight w:val="20"/>
          <w:tblHeader/>
        </w:trPr>
        <w:tc>
          <w:tcPr>
            <w:tcW w:w="6030" w:type="dxa"/>
          </w:tcPr>
          <w:p w14:paraId="50BE909F" w14:textId="77777777" w:rsidR="00F00E8B" w:rsidRPr="0013335C" w:rsidRDefault="00F00E8B" w:rsidP="00335A95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9BF1654" w14:textId="77777777" w:rsidR="00F00E8B" w:rsidRPr="0013335C" w:rsidRDefault="00F00E8B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2F36" w:rsidRPr="0013335C" w14:paraId="502E7D97" w14:textId="77777777" w:rsidTr="00E42F36">
        <w:trPr>
          <w:trHeight w:val="20"/>
          <w:tblHeader/>
        </w:trPr>
        <w:tc>
          <w:tcPr>
            <w:tcW w:w="6030" w:type="dxa"/>
          </w:tcPr>
          <w:p w14:paraId="2B55E299" w14:textId="176AEB77" w:rsidR="00F00E8B" w:rsidRPr="0013335C" w:rsidRDefault="00F00E8B" w:rsidP="0097509B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3060" w:type="dxa"/>
            <w:gridSpan w:val="3"/>
          </w:tcPr>
          <w:p w14:paraId="18E2CF11" w14:textId="77777777" w:rsidR="00F00E8B" w:rsidRPr="0013335C" w:rsidRDefault="00F00E8B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42F36" w:rsidRPr="0013335C" w14:paraId="5362E5F3" w14:textId="77777777" w:rsidTr="00E42F36">
        <w:trPr>
          <w:trHeight w:val="20"/>
        </w:trPr>
        <w:tc>
          <w:tcPr>
            <w:tcW w:w="6030" w:type="dxa"/>
          </w:tcPr>
          <w:p w14:paraId="2294EF76" w14:textId="77777777" w:rsidR="00F00E8B" w:rsidRPr="0013335C" w:rsidRDefault="00F00E8B" w:rsidP="00335A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6B34108" w14:textId="0CC703B7" w:rsidR="00F00E8B" w:rsidRPr="0013335C" w:rsidRDefault="005322FF" w:rsidP="008D64C6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0C5975" w:rsidRPr="000C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65D2AE77" w14:textId="77777777" w:rsidR="00F00E8B" w:rsidRPr="0013335C" w:rsidRDefault="00F00E8B" w:rsidP="00335A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7BEDE9" w14:textId="1DD49DD4" w:rsidR="00F00E8B" w:rsidRPr="0013335C" w:rsidRDefault="005322FF" w:rsidP="008D64C6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D5697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</w:tr>
    </w:tbl>
    <w:p w14:paraId="141C811C" w14:textId="77777777" w:rsidR="00F00E8B" w:rsidRPr="0013335C" w:rsidRDefault="00F00E8B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440"/>
      </w:tblGrid>
      <w:tr w:rsidR="00E42F36" w:rsidRPr="0013335C" w14:paraId="75A715A0" w14:textId="77777777" w:rsidTr="00335A95">
        <w:trPr>
          <w:trHeight w:val="20"/>
          <w:tblHeader/>
        </w:trPr>
        <w:tc>
          <w:tcPr>
            <w:tcW w:w="6030" w:type="dxa"/>
          </w:tcPr>
          <w:p w14:paraId="2491BCE1" w14:textId="77777777" w:rsidR="00E42F36" w:rsidRPr="0013335C" w:rsidRDefault="00E42F36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060" w:type="dxa"/>
            <w:gridSpan w:val="3"/>
          </w:tcPr>
          <w:p w14:paraId="0607D5F0" w14:textId="77777777" w:rsidR="00E42F36" w:rsidRPr="0013335C" w:rsidRDefault="00E42F36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2F36" w:rsidRPr="0013335C" w14:paraId="6F53D0C2" w14:textId="77777777" w:rsidTr="00335A95">
        <w:trPr>
          <w:trHeight w:val="20"/>
          <w:tblHeader/>
        </w:trPr>
        <w:tc>
          <w:tcPr>
            <w:tcW w:w="6030" w:type="dxa"/>
          </w:tcPr>
          <w:p w14:paraId="25F5993B" w14:textId="77777777" w:rsidR="00E42F36" w:rsidRPr="0013335C" w:rsidRDefault="00E42F36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060" w:type="dxa"/>
            <w:gridSpan w:val="3"/>
          </w:tcPr>
          <w:p w14:paraId="5A043AE2" w14:textId="77777777" w:rsidR="00E42F36" w:rsidRPr="0013335C" w:rsidRDefault="00E42F36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42F36" w:rsidRPr="0013335C" w14:paraId="625AD7B4" w14:textId="77777777" w:rsidTr="00335A95">
        <w:trPr>
          <w:trHeight w:val="20"/>
          <w:tblHeader/>
        </w:trPr>
        <w:tc>
          <w:tcPr>
            <w:tcW w:w="6030" w:type="dxa"/>
          </w:tcPr>
          <w:p w14:paraId="7D7C8873" w14:textId="77777777" w:rsidR="00E42F36" w:rsidRPr="0013335C" w:rsidRDefault="00E42F36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060" w:type="dxa"/>
            <w:gridSpan w:val="3"/>
          </w:tcPr>
          <w:p w14:paraId="2D8BAC39" w14:textId="77777777" w:rsidR="00E42F36" w:rsidRPr="0013335C" w:rsidRDefault="00E42F36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42F36" w:rsidRPr="0013335C" w14:paraId="7469CFA7" w14:textId="77777777" w:rsidTr="00335A95">
        <w:trPr>
          <w:trHeight w:val="20"/>
          <w:tblHeader/>
        </w:trPr>
        <w:tc>
          <w:tcPr>
            <w:tcW w:w="6030" w:type="dxa"/>
          </w:tcPr>
          <w:p w14:paraId="5211FBCA" w14:textId="46BEA983" w:rsidR="00E42F36" w:rsidRPr="00284AAE" w:rsidRDefault="00E42F36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284A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84A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16F567B3" w14:textId="42A8EAD8" w:rsidR="00E42F36" w:rsidRPr="0013335C" w:rsidRDefault="005322FF" w:rsidP="00335A9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5F980668" w14:textId="77777777" w:rsidR="00E42F36" w:rsidRPr="0013335C" w:rsidRDefault="00E42F36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63AAF74" w14:textId="5248F998" w:rsidR="00E42F36" w:rsidRPr="0013335C" w:rsidRDefault="005322FF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E42F36" w:rsidRPr="0013335C" w14:paraId="40851033" w14:textId="77777777" w:rsidTr="00335A95">
        <w:trPr>
          <w:trHeight w:val="20"/>
          <w:tblHeader/>
        </w:trPr>
        <w:tc>
          <w:tcPr>
            <w:tcW w:w="6030" w:type="dxa"/>
          </w:tcPr>
          <w:p w14:paraId="1A5023B2" w14:textId="77777777" w:rsidR="00E42F36" w:rsidRPr="0013335C" w:rsidRDefault="00E42F36" w:rsidP="00335A95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F76180B" w14:textId="77777777" w:rsidR="00E42F36" w:rsidRPr="0013335C" w:rsidRDefault="00E42F36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2F36" w:rsidRPr="0013335C" w14:paraId="6916C784" w14:textId="77777777" w:rsidTr="00335A95">
        <w:trPr>
          <w:trHeight w:val="20"/>
          <w:tblHeader/>
        </w:trPr>
        <w:tc>
          <w:tcPr>
            <w:tcW w:w="6030" w:type="dxa"/>
          </w:tcPr>
          <w:p w14:paraId="4BCB42D4" w14:textId="1F8A554D" w:rsidR="00E42F36" w:rsidRPr="0013335C" w:rsidRDefault="00E42F36" w:rsidP="00E42F3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  <w:r w:rsidR="00C24FB0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ที่บอกเลิกไม่ได้</w:t>
            </w:r>
          </w:p>
        </w:tc>
        <w:tc>
          <w:tcPr>
            <w:tcW w:w="3060" w:type="dxa"/>
            <w:gridSpan w:val="3"/>
          </w:tcPr>
          <w:p w14:paraId="4FCF91BC" w14:textId="77777777" w:rsidR="00E42F36" w:rsidRPr="0013335C" w:rsidRDefault="00E42F36" w:rsidP="00E42F36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56970" w:rsidRPr="0013335C" w14:paraId="645E96F5" w14:textId="77777777" w:rsidTr="00335A95">
        <w:trPr>
          <w:trHeight w:val="20"/>
        </w:trPr>
        <w:tc>
          <w:tcPr>
            <w:tcW w:w="6030" w:type="dxa"/>
          </w:tcPr>
          <w:p w14:paraId="29F0F436" w14:textId="516D328D" w:rsidR="00D56970" w:rsidRPr="0013335C" w:rsidRDefault="00D56970" w:rsidP="00D56970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BD58C9E" w14:textId="2ABD2A78" w:rsidR="00D56970" w:rsidRPr="0013335C" w:rsidRDefault="005322FF" w:rsidP="00D56970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5FA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C5975" w:rsidRPr="00C35FA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35FAF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</w:p>
        </w:tc>
        <w:tc>
          <w:tcPr>
            <w:tcW w:w="270" w:type="dxa"/>
          </w:tcPr>
          <w:p w14:paraId="6A804A6F" w14:textId="77777777" w:rsidR="00D56970" w:rsidRPr="0013335C" w:rsidRDefault="00D56970" w:rsidP="00D5697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B477A3" w14:textId="1C2EA218" w:rsidR="00D56970" w:rsidRPr="0013335C" w:rsidRDefault="005322FF" w:rsidP="00D56970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D5697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</w:tr>
      <w:tr w:rsidR="00D56970" w:rsidRPr="0013335C" w14:paraId="0B538EDE" w14:textId="77777777" w:rsidTr="008D64C6">
        <w:trPr>
          <w:trHeight w:val="20"/>
        </w:trPr>
        <w:tc>
          <w:tcPr>
            <w:tcW w:w="6030" w:type="dxa"/>
          </w:tcPr>
          <w:p w14:paraId="1BD220AE" w14:textId="6F6CF2BA" w:rsidR="00D56970" w:rsidRPr="0013335C" w:rsidRDefault="005322FF" w:rsidP="00D56970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D56970"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56970"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  <w:r w:rsidR="00D56970"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D56970"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56970" w:rsidRPr="0013335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C675C" w14:textId="363383A1" w:rsidR="00D56970" w:rsidRPr="0013335C" w:rsidRDefault="000C5975" w:rsidP="00FB603D">
            <w:pPr>
              <w:tabs>
                <w:tab w:val="decimal" w:pos="794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561E73" w14:textId="77777777" w:rsidR="00D56970" w:rsidRPr="0013335C" w:rsidRDefault="00D56970" w:rsidP="00D5697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DAD613" w14:textId="666B2E50" w:rsidR="00D56970" w:rsidRPr="0013335C" w:rsidRDefault="005322FF" w:rsidP="00D56970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D5697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726</w:t>
            </w:r>
          </w:p>
        </w:tc>
      </w:tr>
      <w:tr w:rsidR="00D56970" w:rsidRPr="0013335C" w14:paraId="301FED4B" w14:textId="77777777" w:rsidTr="008D64C6">
        <w:trPr>
          <w:trHeight w:val="20"/>
        </w:trPr>
        <w:tc>
          <w:tcPr>
            <w:tcW w:w="6030" w:type="dxa"/>
          </w:tcPr>
          <w:p w14:paraId="1F9C86B5" w14:textId="77777777" w:rsidR="00D56970" w:rsidRPr="0013335C" w:rsidRDefault="00D56970" w:rsidP="00D56970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E8A019" w14:textId="027A900C" w:rsidR="00D56970" w:rsidRPr="0013335C" w:rsidRDefault="005322FF" w:rsidP="00D56970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C5975" w:rsidRPr="000C59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726</w:t>
            </w:r>
          </w:p>
        </w:tc>
        <w:tc>
          <w:tcPr>
            <w:tcW w:w="270" w:type="dxa"/>
          </w:tcPr>
          <w:p w14:paraId="4152D0D3" w14:textId="77777777" w:rsidR="00D56970" w:rsidRPr="0013335C" w:rsidRDefault="00D56970" w:rsidP="00D5697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21FE27" w14:textId="54A19632" w:rsidR="00D56970" w:rsidRPr="0013335C" w:rsidRDefault="005322FF" w:rsidP="00D56970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</w:t>
            </w:r>
            <w:r w:rsidR="00D5697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904</w:t>
            </w:r>
          </w:p>
        </w:tc>
      </w:tr>
    </w:tbl>
    <w:p w14:paraId="53DF28E4" w14:textId="77777777" w:rsidR="00F00E8B" w:rsidRPr="0013335C" w:rsidRDefault="00F00E8B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3309A15" w14:textId="77777777" w:rsidR="008E4D05" w:rsidRPr="0013335C" w:rsidRDefault="008E4D05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อสังหาริมทรัพย์เพื่อการลงทุนประกอบด้วยที่ดินและอาคารที่ให้เช่าแก่บริษัทร่วม และที่ดินที่ไม่ได้ใช้ดำเนินงาน</w:t>
      </w:r>
      <w:r w:rsidR="008D64C6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8D64C6" w:rsidRPr="0013335C">
        <w:rPr>
          <w:rFonts w:ascii="Angsana New" w:hAnsi="Angsana New" w:hint="cs"/>
          <w:sz w:val="30"/>
          <w:szCs w:val="30"/>
          <w:cs/>
          <w:lang w:val="en-US"/>
        </w:rPr>
        <w:t>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6A93D6A4" w14:textId="77777777" w:rsidR="008E4D05" w:rsidRPr="0013335C" w:rsidRDefault="008E4D05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3F7D2E" w14:textId="47DE0512" w:rsidR="005A412E" w:rsidRDefault="00382CC0" w:rsidP="00A84B9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="005322FF" w:rsidRPr="005322FF">
        <w:rPr>
          <w:rFonts w:ascii="Angsana New" w:hAnsi="Angsana New"/>
          <w:sz w:val="30"/>
          <w:szCs w:val="30"/>
          <w:lang w:val="en-US"/>
        </w:rPr>
        <w:t>31</w:t>
      </w:r>
      <w:r w:rsidR="00284AAE">
        <w:rPr>
          <w:rFonts w:ascii="Angsana New" w:hAnsi="Angsana New"/>
          <w:sz w:val="30"/>
          <w:szCs w:val="30"/>
          <w:lang w:val="en-US"/>
        </w:rPr>
        <w:t xml:space="preserve"> </w:t>
      </w:r>
      <w:r w:rsidR="00284AAE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4772D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2564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C35FAF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3E6CAD" w:rsidRPr="00C35FA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322FF" w:rsidRPr="00C35FAF">
        <w:rPr>
          <w:rFonts w:ascii="Angsana New" w:hAnsi="Angsana New"/>
          <w:sz w:val="30"/>
          <w:szCs w:val="30"/>
          <w:lang w:val="en-US"/>
        </w:rPr>
        <w:t>161</w:t>
      </w:r>
      <w:r w:rsidR="00757D64" w:rsidRPr="00C35FAF">
        <w:rPr>
          <w:rFonts w:ascii="Angsana New" w:hAnsi="Angsana New"/>
          <w:sz w:val="30"/>
          <w:szCs w:val="30"/>
          <w:lang w:val="en-US"/>
        </w:rPr>
        <w:t>.</w:t>
      </w:r>
      <w:r w:rsidR="005322FF" w:rsidRPr="00C35FAF">
        <w:rPr>
          <w:rFonts w:ascii="Angsana New" w:hAnsi="Angsana New"/>
          <w:sz w:val="30"/>
          <w:szCs w:val="30"/>
          <w:lang w:val="en-US"/>
        </w:rPr>
        <w:t>28</w:t>
      </w:r>
      <w:r w:rsidR="004772D5">
        <w:rPr>
          <w:rFonts w:ascii="Angsana New" w:hAnsi="Angsana New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5322FF" w:rsidRPr="005322FF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5322FF" w:rsidRPr="005322FF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13335C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="005322FF" w:rsidRPr="005322FF">
        <w:rPr>
          <w:rFonts w:ascii="Angsana New" w:hAnsi="Angsana New"/>
          <w:i/>
          <w:iCs/>
          <w:sz w:val="30"/>
          <w:szCs w:val="30"/>
          <w:lang w:val="en-US"/>
        </w:rPr>
        <w:t>155</w:t>
      </w:r>
      <w:r w:rsidR="00D56970" w:rsidRPr="00D56970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5322FF" w:rsidRPr="005322FF">
        <w:rPr>
          <w:rFonts w:ascii="Angsana New" w:hAnsi="Angsana New"/>
          <w:i/>
          <w:iCs/>
          <w:sz w:val="30"/>
          <w:szCs w:val="30"/>
          <w:lang w:val="en-US"/>
        </w:rPr>
        <w:t>56</w:t>
      </w:r>
      <w:r w:rsidRPr="0013335C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ประเมินราคาโดยผู้ประเมินราคาอิสระโดย</w:t>
      </w:r>
      <w:r w:rsidR="001E7B99" w:rsidRPr="0013335C">
        <w:rPr>
          <w:rFonts w:ascii="Angsana New" w:hAnsi="Angsana New" w:hint="cs"/>
          <w:sz w:val="30"/>
          <w:szCs w:val="30"/>
          <w:cs/>
          <w:lang w:val="en-US"/>
        </w:rPr>
        <w:t>วิธี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คิดลดกระแสเงินสดโดยใช้อัตราคิดลดที่ปรับค่าความเสี่ยง</w:t>
      </w:r>
      <w:r w:rsidR="004A1A0C" w:rsidRPr="0013335C">
        <w:rPr>
          <w:rFonts w:ascii="Angsana New" w:hAnsi="Angsana New" w:hint="cs"/>
          <w:sz w:val="30"/>
          <w:szCs w:val="30"/>
          <w:cs/>
          <w:lang w:val="en-US"/>
        </w:rPr>
        <w:t>สำหรับที่ดินและอาคารที่ให้เช่าแก่บริษัทร่วม</w:t>
      </w:r>
      <w:r w:rsidR="00D3200B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A1A0C" w:rsidRPr="0013335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E7B99" w:rsidRPr="0013335C">
        <w:rPr>
          <w:rFonts w:ascii="Angsana New" w:hAnsi="Angsana New" w:hint="cs"/>
          <w:sz w:val="30"/>
          <w:szCs w:val="30"/>
          <w:cs/>
          <w:lang w:val="en-US"/>
        </w:rPr>
        <w:t>วิธี</w:t>
      </w:r>
      <w:r w:rsidR="004A1A0C" w:rsidRPr="0013335C">
        <w:rPr>
          <w:rFonts w:ascii="Angsana New" w:hAnsi="Angsana New" w:hint="cs"/>
          <w:sz w:val="30"/>
          <w:szCs w:val="30"/>
          <w:cs/>
          <w:lang w:val="en-US"/>
        </w:rPr>
        <w:t>ราคาประเมินของกรมธนารักษ์สำหรับที่ดินที่ไม่ได้ใช้ในการดำเนินงาน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3</w:t>
      </w:r>
    </w:p>
    <w:p w14:paraId="5C5CB133" w14:textId="77777777" w:rsidR="00A84B9C" w:rsidRDefault="00A84B9C" w:rsidP="00FE38D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2D8CE5" w14:textId="77777777" w:rsidR="00A84B9C" w:rsidRDefault="00A84B9C" w:rsidP="00FE38D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27AACADA" w14:textId="77777777" w:rsidR="00A84B9C" w:rsidRDefault="00A84B9C" w:rsidP="00FE38D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2EAFB485" w14:textId="77777777" w:rsidR="00A84B9C" w:rsidRDefault="00A84B9C" w:rsidP="00FE38D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7E673901" w14:textId="77777777" w:rsidR="00A84B9C" w:rsidRDefault="00A84B9C" w:rsidP="00FE38D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5B835475" w14:textId="77777777" w:rsidR="00A84B9C" w:rsidRDefault="00A84B9C" w:rsidP="00FE38D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8E68A5B" w14:textId="5902CD1A" w:rsidR="00ED0D59" w:rsidRPr="0013335C" w:rsidRDefault="00ED0D59" w:rsidP="00FE38D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14:paraId="0F568B92" w14:textId="77777777" w:rsidR="00ED0D59" w:rsidRPr="0013335C" w:rsidRDefault="00ED0D59" w:rsidP="002A731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44FCA3" w14:textId="3C9CCA23" w:rsidR="009D101D" w:rsidRPr="0013335C" w:rsidRDefault="002D508E" w:rsidP="009D101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02700EBC" w14:textId="00B21D24" w:rsidR="00C34EA1" w:rsidRPr="005A412E" w:rsidRDefault="00C34EA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50" w:type="dxa"/>
        <w:tblLook w:val="04A0" w:firstRow="1" w:lastRow="0" w:firstColumn="1" w:lastColumn="0" w:noHBand="0" w:noVBand="1"/>
      </w:tblPr>
      <w:tblGrid>
        <w:gridCol w:w="3528"/>
        <w:gridCol w:w="2962"/>
        <w:gridCol w:w="2906"/>
      </w:tblGrid>
      <w:tr w:rsidR="00A649FC" w:rsidRPr="0013335C" w14:paraId="7A47EA1C" w14:textId="77777777" w:rsidTr="00C34EA1">
        <w:tc>
          <w:tcPr>
            <w:tcW w:w="3528" w:type="dxa"/>
            <w:shd w:val="clear" w:color="auto" w:fill="auto"/>
            <w:vAlign w:val="bottom"/>
          </w:tcPr>
          <w:p w14:paraId="31A18546" w14:textId="4DBA62E0" w:rsidR="00417928" w:rsidRPr="0013335C" w:rsidRDefault="00417928" w:rsidP="00A64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62" w:type="dxa"/>
            <w:shd w:val="clear" w:color="auto" w:fill="auto"/>
            <w:vAlign w:val="bottom"/>
          </w:tcPr>
          <w:p w14:paraId="1C828A13" w14:textId="77777777" w:rsidR="00417928" w:rsidRPr="0013335C" w:rsidRDefault="00417928" w:rsidP="00A64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06" w:type="dxa"/>
            <w:shd w:val="clear" w:color="auto" w:fill="auto"/>
            <w:vAlign w:val="bottom"/>
          </w:tcPr>
          <w:p w14:paraId="56F7C4DB" w14:textId="77777777" w:rsidR="00417928" w:rsidRPr="0013335C" w:rsidRDefault="00417928" w:rsidP="00A64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649FC" w:rsidRPr="0013335C" w14:paraId="3E93DE63" w14:textId="77777777" w:rsidTr="00C34EA1">
        <w:tc>
          <w:tcPr>
            <w:tcW w:w="3528" w:type="dxa"/>
            <w:shd w:val="clear" w:color="auto" w:fill="auto"/>
          </w:tcPr>
          <w:p w14:paraId="33ED2B3C" w14:textId="77777777" w:rsidR="00417928" w:rsidRPr="0013335C" w:rsidRDefault="00417928" w:rsidP="00A649F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และอัตราผลตอบแทนจากการลงทุน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การประมาณอัตราคิดลดได้พิจารณาถึงสถานที่ตั้ง ความสามารถในการสร้างกระแสรายได้ ตลาดคู่แข่งรวมถึงอัตราผลตอบแทนที่ไม่มีความเสี่ยง</w:t>
            </w:r>
          </w:p>
        </w:tc>
        <w:tc>
          <w:tcPr>
            <w:tcW w:w="2962" w:type="dxa"/>
            <w:shd w:val="clear" w:color="auto" w:fill="auto"/>
          </w:tcPr>
          <w:p w14:paraId="2CA06867" w14:textId="2A5C68F1" w:rsidR="00417928" w:rsidRPr="0013335C" w:rsidRDefault="00417928" w:rsidP="008D1DB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อัตราการเพิ่มขึ้นของค่าเช่าในตลาดที่ประมาณการไว้ </w:t>
            </w:r>
            <w:r w:rsidR="008A56A5" w:rsidRPr="0013335C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8A56A5"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5322FF" w:rsidRPr="005322FF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ทุก</w:t>
            </w:r>
            <w:r w:rsidR="00CD1D85"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ๆ </w:t>
            </w:r>
            <w:r w:rsidR="005322FF" w:rsidRPr="005322F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  <w:p w14:paraId="20D1F576" w14:textId="4EA27001" w:rsidR="00417928" w:rsidRPr="0013335C" w:rsidRDefault="00ED0D59" w:rsidP="008D1DB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อัตราผลตอบแทนจากการลงทุน (</w:t>
            </w:r>
            <w:r w:rsidR="008A56A5"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5322FF" w:rsidRPr="005322FF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  <w:p w14:paraId="31C272A1" w14:textId="17FEC171" w:rsidR="00417928" w:rsidRPr="0013335C" w:rsidRDefault="00417928" w:rsidP="008D1DB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อัตราคิดลดที่ปรับค่าความเสี่ยงแล้ว 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A56A5"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5322FF" w:rsidRPr="005322FF">
              <w:rPr>
                <w:rFonts w:ascii="Angsana New" w:hAnsi="Angsana New" w:hint="cs"/>
                <w:sz w:val="30"/>
                <w:szCs w:val="30"/>
              </w:rPr>
              <w:t>10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906" w:type="dxa"/>
            <w:shd w:val="clear" w:color="auto" w:fill="auto"/>
          </w:tcPr>
          <w:p w14:paraId="0BB45E43" w14:textId="77777777" w:rsidR="00417928" w:rsidRPr="0013335C" w:rsidRDefault="00417928" w:rsidP="00A649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มูลค่ายุติ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ธรรมที่ประมาณการไว้จะเพิ่มขึ้น (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หาก</w:t>
            </w:r>
          </w:p>
          <w:p w14:paraId="2190E6AA" w14:textId="77777777" w:rsidR="00417928" w:rsidRPr="0013335C" w:rsidRDefault="00417928" w:rsidP="008D1DB0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อัตราการเพิ่มขึ้นของค่าเช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่าในตลาดที่ประมาณการไว้สูงขึ้น (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  <w:p w14:paraId="4EEDD5AF" w14:textId="77777777" w:rsidR="00417928" w:rsidRPr="0013335C" w:rsidRDefault="00417928" w:rsidP="008D1DB0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อัตราผลตอบแทนจากการลงทุนสูงขึ้น 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หรือ</w:t>
            </w:r>
          </w:p>
          <w:p w14:paraId="152B70D2" w14:textId="77777777" w:rsidR="00417928" w:rsidRPr="0013335C" w:rsidRDefault="00417928" w:rsidP="008D1DB0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อัตราคิดล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ดที่ปรับค่าความเสี่ยงแล้วต่ำลง (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สูงขึ้น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068590BB" w14:textId="77777777" w:rsidR="00426403" w:rsidRDefault="00426403" w:rsidP="009D101D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426403" w:rsidSect="001C2B36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981C89F" w14:textId="00F8989B" w:rsidR="00C47CBB" w:rsidRPr="00EA3297" w:rsidRDefault="00156F60" w:rsidP="00DC75BD">
      <w:pPr>
        <w:numPr>
          <w:ilvl w:val="0"/>
          <w:numId w:val="12"/>
        </w:numPr>
        <w:tabs>
          <w:tab w:val="left" w:pos="540"/>
          <w:tab w:val="left" w:pos="990"/>
        </w:tabs>
        <w:spacing w:line="240" w:lineRule="auto"/>
        <w:ind w:hanging="180"/>
        <w:rPr>
          <w:rFonts w:ascii="Angsana New" w:hAnsi="Angsana New"/>
          <w:b/>
          <w:bCs/>
          <w:sz w:val="27"/>
          <w:szCs w:val="27"/>
          <w:lang w:val="th-TH"/>
        </w:rPr>
      </w:pPr>
      <w:r>
        <w:rPr>
          <w:rFonts w:ascii="Angsana New" w:hAnsi="Angsana New" w:hint="cs"/>
          <w:b/>
          <w:bCs/>
          <w:sz w:val="27"/>
          <w:szCs w:val="27"/>
          <w:cs/>
          <w:lang w:val="en-US"/>
        </w:rPr>
        <w:lastRenderedPageBreak/>
        <w:t xml:space="preserve"> </w:t>
      </w:r>
      <w:r>
        <w:rPr>
          <w:rFonts w:ascii="Angsana New" w:hAnsi="Angsana New"/>
          <w:b/>
          <w:bCs/>
          <w:sz w:val="27"/>
          <w:szCs w:val="27"/>
          <w:cs/>
          <w:lang w:val="en-US"/>
        </w:rPr>
        <w:tab/>
      </w:r>
      <w:r w:rsidR="009D101D" w:rsidRPr="00EA3297">
        <w:rPr>
          <w:rFonts w:ascii="Angsana New" w:hAnsi="Angsana New" w:hint="cs"/>
          <w:b/>
          <w:bCs/>
          <w:sz w:val="27"/>
          <w:szCs w:val="27"/>
          <w:cs/>
          <w:lang w:val="en-US"/>
        </w:rPr>
        <w:t>ที่ดิน อาคารและอุปกรณ์</w:t>
      </w:r>
    </w:p>
    <w:p w14:paraId="7F0C83EC" w14:textId="77777777" w:rsidR="00426403" w:rsidRPr="008F25C0" w:rsidRDefault="00426403" w:rsidP="00426403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1467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70"/>
        <w:gridCol w:w="1458"/>
        <w:gridCol w:w="270"/>
        <w:gridCol w:w="1154"/>
      </w:tblGrid>
      <w:tr w:rsidR="00426403" w:rsidRPr="00EA3297" w14:paraId="1CB0D4F2" w14:textId="77777777" w:rsidTr="007941E3">
        <w:trPr>
          <w:tblHeader/>
        </w:trPr>
        <w:tc>
          <w:tcPr>
            <w:tcW w:w="2970" w:type="dxa"/>
          </w:tcPr>
          <w:p w14:paraId="0871DB8F" w14:textId="77777777" w:rsidR="00426403" w:rsidRPr="00EA3297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2" w:type="dxa"/>
            <w:gridSpan w:val="15"/>
          </w:tcPr>
          <w:p w14:paraId="1300B1C7" w14:textId="77777777" w:rsidR="00426403" w:rsidRPr="00EA3297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A329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90DCE" w:rsidRPr="00EA3297" w14:paraId="66AECAB3" w14:textId="77777777" w:rsidTr="007941E3">
        <w:trPr>
          <w:tblHeader/>
        </w:trPr>
        <w:tc>
          <w:tcPr>
            <w:tcW w:w="2970" w:type="dxa"/>
          </w:tcPr>
          <w:p w14:paraId="46E5FD7D" w14:textId="77777777" w:rsidR="00426403" w:rsidRPr="00A032A2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highlight w:val="magenta"/>
                <w:cs/>
                <w:lang w:val="en-GB"/>
              </w:rPr>
            </w:pPr>
          </w:p>
        </w:tc>
        <w:tc>
          <w:tcPr>
            <w:tcW w:w="1260" w:type="dxa"/>
          </w:tcPr>
          <w:p w14:paraId="003A7962" w14:textId="77777777" w:rsidR="00426403" w:rsidRPr="00A032A2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  <w:highlight w:val="magenta"/>
                <w:cs/>
              </w:rPr>
            </w:pPr>
          </w:p>
        </w:tc>
        <w:tc>
          <w:tcPr>
            <w:tcW w:w="270" w:type="dxa"/>
          </w:tcPr>
          <w:p w14:paraId="5E4F5754" w14:textId="77777777" w:rsidR="00426403" w:rsidRPr="00A032A2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  <w:highlight w:val="magenta"/>
              </w:rPr>
            </w:pPr>
          </w:p>
        </w:tc>
        <w:tc>
          <w:tcPr>
            <w:tcW w:w="1170" w:type="dxa"/>
          </w:tcPr>
          <w:p w14:paraId="24D60A3C" w14:textId="77777777" w:rsidR="00426403" w:rsidRPr="006E5B21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253640F" w14:textId="77777777" w:rsidR="00426403" w:rsidRPr="006E5B21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4325923" w14:textId="77777777" w:rsidR="00426403" w:rsidRPr="006E5B21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6A924457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854B964" w14:textId="77777777" w:rsidR="00426403" w:rsidRPr="006E5B21" w:rsidRDefault="00426403" w:rsidP="00426403">
            <w:pPr>
              <w:spacing w:line="240" w:lineRule="auto"/>
              <w:ind w:left="-198" w:right="-2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3558E781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EB5FFDA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17252CAF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82FEAED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154462A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</w:tcPr>
          <w:p w14:paraId="0914785A" w14:textId="77777777" w:rsidR="00426403" w:rsidRPr="006E5B21" w:rsidRDefault="00426403" w:rsidP="00426403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159C5EC" w14:textId="77777777" w:rsidR="00426403" w:rsidRPr="00A032A2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  <w:highlight w:val="magenta"/>
              </w:rPr>
            </w:pPr>
          </w:p>
        </w:tc>
        <w:tc>
          <w:tcPr>
            <w:tcW w:w="1154" w:type="dxa"/>
          </w:tcPr>
          <w:p w14:paraId="1C0AD58A" w14:textId="77777777" w:rsidR="00426403" w:rsidRPr="00A032A2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  <w:highlight w:val="magenta"/>
              </w:rPr>
            </w:pPr>
          </w:p>
        </w:tc>
      </w:tr>
      <w:tr w:rsidR="00690DCE" w:rsidRPr="006E5B21" w14:paraId="5F736B16" w14:textId="77777777" w:rsidTr="007941E3">
        <w:trPr>
          <w:tblHeader/>
        </w:trPr>
        <w:tc>
          <w:tcPr>
            <w:tcW w:w="2970" w:type="dxa"/>
          </w:tcPr>
          <w:p w14:paraId="5AA31E60" w14:textId="77777777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</w:tcPr>
          <w:p w14:paraId="3ED1318D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7A66BE8B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2A8CFE8" w14:textId="77777777" w:rsidR="00426403" w:rsidRPr="006E5B21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อาคารและ</w:t>
            </w:r>
          </w:p>
        </w:tc>
        <w:tc>
          <w:tcPr>
            <w:tcW w:w="270" w:type="dxa"/>
          </w:tcPr>
          <w:p w14:paraId="313CE966" w14:textId="77777777" w:rsidR="00426403" w:rsidRPr="006E5B21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8D2BA09" w14:textId="77777777" w:rsidR="00426403" w:rsidRPr="006E5B21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737A5CB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CE00AE7" w14:textId="77777777" w:rsidR="00426403" w:rsidRPr="006E5B21" w:rsidRDefault="00426403" w:rsidP="00426403">
            <w:pPr>
              <w:spacing w:line="240" w:lineRule="auto"/>
              <w:ind w:left="-198" w:right="-20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4A0F1590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FBB0064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270" w:type="dxa"/>
          </w:tcPr>
          <w:p w14:paraId="040AD652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ECCC109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016476C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</w:tcPr>
          <w:p w14:paraId="71BEA2D8" w14:textId="77777777" w:rsidR="00426403" w:rsidRPr="006E5B21" w:rsidRDefault="00426403" w:rsidP="00426403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97A238B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1DB26257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90DCE" w:rsidRPr="006E5B21" w14:paraId="5DF4C971" w14:textId="77777777" w:rsidTr="007941E3">
        <w:trPr>
          <w:tblHeader/>
        </w:trPr>
        <w:tc>
          <w:tcPr>
            <w:tcW w:w="2970" w:type="dxa"/>
          </w:tcPr>
          <w:p w14:paraId="69E00FC5" w14:textId="77777777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</w:tcPr>
          <w:p w14:paraId="53C9DE2B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5CFD27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468795D" w14:textId="77777777" w:rsidR="00426403" w:rsidRPr="006E5B21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04C777" w14:textId="77777777" w:rsidR="00426403" w:rsidRPr="006E5B21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D65198B" w14:textId="77777777" w:rsidR="00426403" w:rsidRPr="006E5B21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A919FF7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FB2C8F5" w14:textId="77777777" w:rsidR="00426403" w:rsidRPr="006E5B21" w:rsidRDefault="00426403" w:rsidP="00426403">
            <w:pPr>
              <w:spacing w:line="240" w:lineRule="auto"/>
              <w:ind w:left="-198" w:right="-20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ในโรงงาน</w:t>
            </w:r>
          </w:p>
        </w:tc>
        <w:tc>
          <w:tcPr>
            <w:tcW w:w="270" w:type="dxa"/>
          </w:tcPr>
          <w:p w14:paraId="48D42D27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ED51C52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70" w:type="dxa"/>
          </w:tcPr>
          <w:p w14:paraId="20AC1F87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6423831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70" w:type="dxa"/>
          </w:tcPr>
          <w:p w14:paraId="3572617B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</w:tcPr>
          <w:p w14:paraId="00126F93" w14:textId="77777777" w:rsidR="00426403" w:rsidRPr="006E5B21" w:rsidRDefault="00426403" w:rsidP="00426403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E4EFD3E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17561F20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426403" w:rsidRPr="006E5B21" w14:paraId="5A3E09FA" w14:textId="77777777" w:rsidTr="007941E3">
        <w:trPr>
          <w:tblHeader/>
        </w:trPr>
        <w:tc>
          <w:tcPr>
            <w:tcW w:w="2970" w:type="dxa"/>
          </w:tcPr>
          <w:p w14:paraId="12E0E472" w14:textId="77777777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2" w:type="dxa"/>
            <w:gridSpan w:val="15"/>
          </w:tcPr>
          <w:p w14:paraId="58A8AE92" w14:textId="77777777" w:rsidR="00426403" w:rsidRPr="006E5B21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90DCE" w:rsidRPr="006E5B21" w14:paraId="36A487BB" w14:textId="77777777" w:rsidTr="007941E3">
        <w:tc>
          <w:tcPr>
            <w:tcW w:w="2970" w:type="dxa"/>
          </w:tcPr>
          <w:p w14:paraId="1911AE17" w14:textId="77777777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6E5B21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260" w:type="dxa"/>
          </w:tcPr>
          <w:p w14:paraId="56505BE8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3E2ABEB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09EA5202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D58BEF6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50A2D1F6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15DA81B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5106D033" w14:textId="77777777" w:rsidR="00426403" w:rsidRPr="006E5B21" w:rsidRDefault="00426403" w:rsidP="00426403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D6E1DCE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547A232E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CA47027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7B6F7D34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F232999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458" w:type="dxa"/>
          </w:tcPr>
          <w:p w14:paraId="02FFE093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D5722F9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154" w:type="dxa"/>
          </w:tcPr>
          <w:p w14:paraId="02E56D73" w14:textId="77777777" w:rsidR="00426403" w:rsidRPr="006E5B21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</w:tr>
      <w:tr w:rsidR="00690DCE" w:rsidRPr="006E5B21" w14:paraId="742A4EF3" w14:textId="77777777" w:rsidTr="007941E3">
        <w:tc>
          <w:tcPr>
            <w:tcW w:w="2970" w:type="dxa"/>
          </w:tcPr>
          <w:p w14:paraId="60F7D831" w14:textId="77950498" w:rsidR="00426403" w:rsidRPr="006E5B21" w:rsidRDefault="00426403" w:rsidP="00426403">
            <w:pPr>
              <w:pStyle w:val="BlockText"/>
              <w:spacing w:before="0"/>
              <w:ind w:left="0" w:right="-648" w:firstLine="0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 xml:space="preserve">ณ วันที่ </w:t>
            </w:r>
            <w:r w:rsidR="005322FF" w:rsidRPr="005322FF">
              <w:rPr>
                <w:rFonts w:ascii="Angsana New" w:hAnsi="Angsana New" w:cs="Angsana New" w:hint="cs"/>
                <w:sz w:val="27"/>
                <w:szCs w:val="27"/>
                <w:lang w:val="en-US"/>
              </w:rPr>
              <w:t>1</w:t>
            </w:r>
            <w:r w:rsidRPr="006E5B2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 xml:space="preserve"> เมษายน </w:t>
            </w:r>
            <w:r w:rsidR="005322FF" w:rsidRPr="005322FF">
              <w:rPr>
                <w:rFonts w:ascii="Angsana New" w:hAnsi="Angsana New" w:cs="Angsana New" w:hint="cs"/>
                <w:sz w:val="27"/>
                <w:szCs w:val="27"/>
                <w:lang w:val="en-US"/>
              </w:rPr>
              <w:t>256</w:t>
            </w:r>
            <w:r w:rsidR="005322FF" w:rsidRPr="005322FF">
              <w:rPr>
                <w:rFonts w:ascii="Angsana New" w:hAnsi="Angsana New" w:cs="Angsana New"/>
                <w:sz w:val="27"/>
                <w:szCs w:val="27"/>
                <w:lang w:val="en-US"/>
              </w:rPr>
              <w:t>2</w:t>
            </w:r>
          </w:p>
        </w:tc>
        <w:tc>
          <w:tcPr>
            <w:tcW w:w="1260" w:type="dxa"/>
          </w:tcPr>
          <w:p w14:paraId="1F2DB6AE" w14:textId="0D594ED2" w:rsidR="00426403" w:rsidRPr="006E5B21" w:rsidRDefault="005322FF" w:rsidP="00426403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186</w:t>
            </w:r>
            <w:r w:rsidR="00426403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909</w:t>
            </w:r>
          </w:p>
        </w:tc>
        <w:tc>
          <w:tcPr>
            <w:tcW w:w="270" w:type="dxa"/>
          </w:tcPr>
          <w:p w14:paraId="37C5F3C0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024CB9D" w14:textId="26AD7276" w:rsidR="00426403" w:rsidRPr="006E5B21" w:rsidRDefault="005322FF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747</w:t>
            </w:r>
            <w:r w:rsidR="00426403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294</w:t>
            </w:r>
          </w:p>
        </w:tc>
        <w:tc>
          <w:tcPr>
            <w:tcW w:w="270" w:type="dxa"/>
          </w:tcPr>
          <w:p w14:paraId="5EA42F15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BAF2BCB" w14:textId="12DDCDBD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426403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771</w:t>
            </w:r>
            <w:r w:rsidR="00426403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302</w:t>
            </w:r>
          </w:p>
        </w:tc>
        <w:tc>
          <w:tcPr>
            <w:tcW w:w="270" w:type="dxa"/>
          </w:tcPr>
          <w:p w14:paraId="6A2FEB8D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B6C7423" w14:textId="618EA30D" w:rsidR="00426403" w:rsidRPr="006E5B21" w:rsidRDefault="005322FF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426403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442</w:t>
            </w:r>
            <w:r w:rsidR="00426403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064</w:t>
            </w:r>
          </w:p>
        </w:tc>
        <w:tc>
          <w:tcPr>
            <w:tcW w:w="270" w:type="dxa"/>
          </w:tcPr>
          <w:p w14:paraId="1AB03C7B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60D0562" w14:textId="72444F69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144</w:t>
            </w:r>
            <w:r w:rsidR="00426403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791</w:t>
            </w:r>
          </w:p>
        </w:tc>
        <w:tc>
          <w:tcPr>
            <w:tcW w:w="270" w:type="dxa"/>
          </w:tcPr>
          <w:p w14:paraId="6C948479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18AB0A2C" w14:textId="29BD1358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426403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645</w:t>
            </w:r>
          </w:p>
        </w:tc>
        <w:tc>
          <w:tcPr>
            <w:tcW w:w="270" w:type="dxa"/>
          </w:tcPr>
          <w:p w14:paraId="74B20955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6D1CE96D" w14:textId="3DD6F473" w:rsidR="00426403" w:rsidRPr="006E5B21" w:rsidRDefault="005322FF" w:rsidP="00426403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50</w:t>
            </w:r>
            <w:r w:rsidR="00426403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831</w:t>
            </w:r>
          </w:p>
        </w:tc>
        <w:tc>
          <w:tcPr>
            <w:tcW w:w="270" w:type="dxa"/>
          </w:tcPr>
          <w:p w14:paraId="0933FC01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4" w:type="dxa"/>
          </w:tcPr>
          <w:p w14:paraId="2A575A27" w14:textId="36F76122" w:rsidR="00426403" w:rsidRPr="006E5B21" w:rsidRDefault="005322FF" w:rsidP="00426403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="00426403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344</w:t>
            </w:r>
            <w:r w:rsidR="00426403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836</w:t>
            </w:r>
          </w:p>
        </w:tc>
      </w:tr>
      <w:tr w:rsidR="00690DCE" w:rsidRPr="006E5B21" w14:paraId="6B737BDD" w14:textId="77777777" w:rsidTr="007941E3">
        <w:tc>
          <w:tcPr>
            <w:tcW w:w="2970" w:type="dxa"/>
          </w:tcPr>
          <w:p w14:paraId="1623B6BE" w14:textId="77777777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</w:tcPr>
          <w:p w14:paraId="7326513D" w14:textId="77777777" w:rsidR="00426403" w:rsidRPr="006E5B21" w:rsidRDefault="00426403" w:rsidP="00426403">
            <w:pPr>
              <w:tabs>
                <w:tab w:val="decimal" w:pos="621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0079689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E26C588" w14:textId="50646FB3" w:rsidR="00426403" w:rsidRPr="006E5B21" w:rsidRDefault="005322FF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426403"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519</w:t>
            </w:r>
          </w:p>
        </w:tc>
        <w:tc>
          <w:tcPr>
            <w:tcW w:w="270" w:type="dxa"/>
          </w:tcPr>
          <w:p w14:paraId="1074E25A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F1C5868" w14:textId="43718714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12</w:t>
            </w:r>
            <w:r w:rsidR="00426403"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863</w:t>
            </w:r>
          </w:p>
        </w:tc>
        <w:tc>
          <w:tcPr>
            <w:tcW w:w="270" w:type="dxa"/>
          </w:tcPr>
          <w:p w14:paraId="2D787316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0E3DCA7" w14:textId="704CEC12" w:rsidR="00426403" w:rsidRPr="006E5B21" w:rsidRDefault="005322FF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40</w:t>
            </w:r>
            <w:r w:rsidR="00426403"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409</w:t>
            </w:r>
          </w:p>
        </w:tc>
        <w:tc>
          <w:tcPr>
            <w:tcW w:w="270" w:type="dxa"/>
          </w:tcPr>
          <w:p w14:paraId="409494FC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F2468BB" w14:textId="3EAEC312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11</w:t>
            </w:r>
            <w:r w:rsidR="00426403"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565</w:t>
            </w:r>
          </w:p>
        </w:tc>
        <w:tc>
          <w:tcPr>
            <w:tcW w:w="270" w:type="dxa"/>
          </w:tcPr>
          <w:p w14:paraId="52D2A36D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5D47019" w14:textId="77777777" w:rsidR="00426403" w:rsidRPr="006E5B21" w:rsidRDefault="00426403" w:rsidP="00426403">
            <w:pPr>
              <w:tabs>
                <w:tab w:val="decimal" w:pos="594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1DD77AC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</w:tcPr>
          <w:p w14:paraId="584506C8" w14:textId="4C693D89" w:rsidR="00426403" w:rsidRPr="006E5B21" w:rsidRDefault="005322FF" w:rsidP="00426403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401</w:t>
            </w:r>
            <w:r w:rsidR="00426403"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595</w:t>
            </w:r>
          </w:p>
        </w:tc>
        <w:tc>
          <w:tcPr>
            <w:tcW w:w="270" w:type="dxa"/>
          </w:tcPr>
          <w:p w14:paraId="6B2205E3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1348D080" w14:textId="1E00F819" w:rsidR="00426403" w:rsidRPr="006E5B21" w:rsidRDefault="005322FF" w:rsidP="00426403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467</w:t>
            </w:r>
            <w:r w:rsidR="00426403"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951</w:t>
            </w:r>
          </w:p>
        </w:tc>
      </w:tr>
      <w:tr w:rsidR="00690DCE" w:rsidRPr="006E5B21" w14:paraId="721195BE" w14:textId="77777777" w:rsidTr="007941E3">
        <w:tc>
          <w:tcPr>
            <w:tcW w:w="2970" w:type="dxa"/>
          </w:tcPr>
          <w:p w14:paraId="4863C46C" w14:textId="77777777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6E5B2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โอน</w:t>
            </w:r>
          </w:p>
        </w:tc>
        <w:tc>
          <w:tcPr>
            <w:tcW w:w="1260" w:type="dxa"/>
          </w:tcPr>
          <w:p w14:paraId="367335E2" w14:textId="46ABBEEE" w:rsidR="00426403" w:rsidRPr="006E5B21" w:rsidRDefault="005322FF" w:rsidP="00426403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18</w:t>
            </w:r>
            <w:r w:rsidR="00426403"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151</w:t>
            </w:r>
          </w:p>
        </w:tc>
        <w:tc>
          <w:tcPr>
            <w:tcW w:w="270" w:type="dxa"/>
          </w:tcPr>
          <w:p w14:paraId="7CE6DFFC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02BD24A" w14:textId="0DA56824" w:rsidR="00426403" w:rsidRPr="006E5B21" w:rsidRDefault="005322FF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  <w:r w:rsidR="00426403"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887</w:t>
            </w:r>
          </w:p>
        </w:tc>
        <w:tc>
          <w:tcPr>
            <w:tcW w:w="270" w:type="dxa"/>
          </w:tcPr>
          <w:p w14:paraId="6C2F3194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98DECA8" w14:textId="2F7D9AA4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39</w:t>
            </w:r>
            <w:r w:rsidR="00426403"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085</w:t>
            </w:r>
          </w:p>
        </w:tc>
        <w:tc>
          <w:tcPr>
            <w:tcW w:w="270" w:type="dxa"/>
          </w:tcPr>
          <w:p w14:paraId="04BCC679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916B07A" w14:textId="6755AC35" w:rsidR="00426403" w:rsidRPr="006E5B21" w:rsidRDefault="005322FF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284</w:t>
            </w:r>
            <w:r w:rsidR="00426403"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708</w:t>
            </w:r>
          </w:p>
        </w:tc>
        <w:tc>
          <w:tcPr>
            <w:tcW w:w="270" w:type="dxa"/>
          </w:tcPr>
          <w:p w14:paraId="567D0BB7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6374BB1" w14:textId="4DED8CDD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7</w:t>
            </w:r>
            <w:r w:rsidR="00426403"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052</w:t>
            </w:r>
          </w:p>
        </w:tc>
        <w:tc>
          <w:tcPr>
            <w:tcW w:w="270" w:type="dxa"/>
          </w:tcPr>
          <w:p w14:paraId="625F8177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4F6ACF8" w14:textId="77777777" w:rsidR="00426403" w:rsidRPr="006E5B21" w:rsidRDefault="00426403" w:rsidP="00426403">
            <w:pPr>
              <w:tabs>
                <w:tab w:val="decimal" w:pos="594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6564771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</w:tcPr>
          <w:p w14:paraId="36FF6702" w14:textId="6B879357" w:rsidR="00426403" w:rsidRPr="006E5B21" w:rsidRDefault="00426403" w:rsidP="00426403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359</w:t>
            </w: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883</w:t>
            </w: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7F1F90F6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79093A61" w14:textId="77777777" w:rsidR="00426403" w:rsidRPr="006E5B21" w:rsidRDefault="00426403" w:rsidP="00413027">
            <w:pPr>
              <w:tabs>
                <w:tab w:val="decimal" w:pos="684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-</w:t>
            </w:r>
          </w:p>
        </w:tc>
      </w:tr>
      <w:tr w:rsidR="00690DCE" w:rsidRPr="006E5B21" w14:paraId="62224E91" w14:textId="77777777" w:rsidTr="007941E3">
        <w:tc>
          <w:tcPr>
            <w:tcW w:w="2970" w:type="dxa"/>
          </w:tcPr>
          <w:p w14:paraId="27AA99A1" w14:textId="77777777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จำหน่าย</w:t>
            </w:r>
            <w:r w:rsidRPr="006E5B21">
              <w:rPr>
                <w:rFonts w:ascii="Angsana New" w:hAnsi="Angsana New" w:cs="Angsana New" w:hint="cs"/>
                <w:sz w:val="27"/>
                <w:szCs w:val="27"/>
                <w:lang w:val="en-US"/>
              </w:rPr>
              <w:t xml:space="preserve"> / </w:t>
            </w:r>
            <w:r w:rsidRPr="006E5B2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D475DA" w14:textId="77777777" w:rsidR="00426403" w:rsidRPr="006E5B21" w:rsidRDefault="00426403" w:rsidP="00426403">
            <w:pPr>
              <w:tabs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FBA0729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B17701" w14:textId="561EC2FF" w:rsidR="00426403" w:rsidRPr="006E5B21" w:rsidRDefault="00426403" w:rsidP="0042640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841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492F234D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A14D2" w14:textId="011367F5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17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759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0AD7994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1E12EF" w14:textId="55F04309" w:rsidR="00426403" w:rsidRPr="006E5B21" w:rsidRDefault="00426403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72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983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EC93183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7D74DD" w14:textId="69FD5A3B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401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2F908F1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D8EA67" w14:textId="77777777" w:rsidR="00426403" w:rsidRPr="006E5B21" w:rsidRDefault="00426403" w:rsidP="00426403">
            <w:pPr>
              <w:tabs>
                <w:tab w:val="decimal" w:pos="594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AA55E23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5195410" w14:textId="77777777" w:rsidR="00426403" w:rsidRPr="006E5B21" w:rsidRDefault="00426403" w:rsidP="00413027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7BA9A25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CB836FD" w14:textId="1BE7751E" w:rsidR="00426403" w:rsidRPr="006E5B21" w:rsidRDefault="00426403" w:rsidP="00426403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93</w:t>
            </w: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984</w:t>
            </w: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)</w:t>
            </w:r>
          </w:p>
        </w:tc>
      </w:tr>
      <w:tr w:rsidR="00690DCE" w:rsidRPr="006E5B21" w14:paraId="2B8F17AB" w14:textId="77777777" w:rsidTr="007941E3">
        <w:tc>
          <w:tcPr>
            <w:tcW w:w="2970" w:type="dxa"/>
          </w:tcPr>
          <w:p w14:paraId="592CF587" w14:textId="623238A0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 มีนาคม 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5322FF" w:rsidRPr="005322F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</w:t>
            </w: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 xml:space="preserve"> </w:t>
            </w:r>
          </w:p>
          <w:p w14:paraId="2CD4289E" w14:textId="638AD5D3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 xml:space="preserve">   </w:t>
            </w: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และ 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 เมษายน 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5322FF" w:rsidRPr="005322F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26F071" w14:textId="77777777" w:rsidR="00426403" w:rsidRPr="006E5B21" w:rsidRDefault="00426403" w:rsidP="00426403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0AE2FDFD" w14:textId="27539D32" w:rsidR="00426403" w:rsidRPr="006E5B21" w:rsidRDefault="005322FF" w:rsidP="00426403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205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060</w:t>
            </w:r>
          </w:p>
        </w:tc>
        <w:tc>
          <w:tcPr>
            <w:tcW w:w="270" w:type="dxa"/>
          </w:tcPr>
          <w:p w14:paraId="41368BB5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9A6C74" w14:textId="77777777" w:rsidR="00426403" w:rsidRPr="006E5B21" w:rsidRDefault="00426403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133F85D8" w14:textId="15C7DA2F" w:rsidR="00426403" w:rsidRPr="006E5B21" w:rsidRDefault="005322FF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757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859</w:t>
            </w:r>
          </w:p>
        </w:tc>
        <w:tc>
          <w:tcPr>
            <w:tcW w:w="270" w:type="dxa"/>
          </w:tcPr>
          <w:p w14:paraId="06FE71EF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6595B8" w14:textId="77777777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562DA103" w14:textId="2CF090CA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805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491</w:t>
            </w:r>
          </w:p>
        </w:tc>
        <w:tc>
          <w:tcPr>
            <w:tcW w:w="270" w:type="dxa"/>
          </w:tcPr>
          <w:p w14:paraId="2F86E2E2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BAB611" w14:textId="77777777" w:rsidR="00426403" w:rsidRPr="006E5B21" w:rsidRDefault="00426403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69E78C54" w14:textId="1AF9CA72" w:rsidR="00426403" w:rsidRPr="006E5B21" w:rsidRDefault="005322FF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694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198</w:t>
            </w:r>
          </w:p>
        </w:tc>
        <w:tc>
          <w:tcPr>
            <w:tcW w:w="270" w:type="dxa"/>
          </w:tcPr>
          <w:p w14:paraId="72FF70C4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9611E1" w14:textId="77777777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3438B630" w14:textId="066E8AB4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162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007</w:t>
            </w:r>
          </w:p>
        </w:tc>
        <w:tc>
          <w:tcPr>
            <w:tcW w:w="270" w:type="dxa"/>
          </w:tcPr>
          <w:p w14:paraId="7EB213EB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B31F53" w14:textId="77777777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42C57DDB" w14:textId="08238AED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645</w:t>
            </w:r>
          </w:p>
        </w:tc>
        <w:tc>
          <w:tcPr>
            <w:tcW w:w="270" w:type="dxa"/>
          </w:tcPr>
          <w:p w14:paraId="2D7A1812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FFA3864" w14:textId="77777777" w:rsidR="00426403" w:rsidRPr="006E5B21" w:rsidRDefault="00426403" w:rsidP="00426403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7D522399" w14:textId="2F0EFD35" w:rsidR="00426403" w:rsidRPr="006E5B21" w:rsidRDefault="005322FF" w:rsidP="00426403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92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543</w:t>
            </w:r>
          </w:p>
        </w:tc>
        <w:tc>
          <w:tcPr>
            <w:tcW w:w="270" w:type="dxa"/>
          </w:tcPr>
          <w:p w14:paraId="532CAB87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73BD3920" w14:textId="77777777" w:rsidR="00426403" w:rsidRPr="006E5B21" w:rsidRDefault="00426403" w:rsidP="00426403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3D456DB9" w14:textId="0A13CD88" w:rsidR="00426403" w:rsidRPr="006E5B21" w:rsidRDefault="005322FF" w:rsidP="00426403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6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718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803</w:t>
            </w:r>
          </w:p>
        </w:tc>
      </w:tr>
      <w:tr w:rsidR="00690DCE" w:rsidRPr="006E5B21" w14:paraId="59E7E68B" w14:textId="77777777" w:rsidTr="007941E3">
        <w:tc>
          <w:tcPr>
            <w:tcW w:w="2970" w:type="dxa"/>
          </w:tcPr>
          <w:p w14:paraId="2B8BBD36" w14:textId="77777777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</w:tcPr>
          <w:p w14:paraId="2AE67C09" w14:textId="4DCF5415" w:rsidR="00426403" w:rsidRPr="006E5B21" w:rsidRDefault="005322FF" w:rsidP="00934BE2">
            <w:pPr>
              <w:tabs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960</w:t>
            </w:r>
          </w:p>
        </w:tc>
        <w:tc>
          <w:tcPr>
            <w:tcW w:w="270" w:type="dxa"/>
          </w:tcPr>
          <w:p w14:paraId="673140AE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78B4420" w14:textId="5D03E6C2" w:rsidR="00426403" w:rsidRPr="00372506" w:rsidRDefault="005322FF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72506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5024FF" w:rsidRPr="00372506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372506">
              <w:rPr>
                <w:rFonts w:ascii="Angsana New" w:hAnsi="Angsana New"/>
                <w:sz w:val="27"/>
                <w:szCs w:val="27"/>
                <w:lang w:val="en-US"/>
              </w:rPr>
              <w:t>803</w:t>
            </w:r>
          </w:p>
        </w:tc>
        <w:tc>
          <w:tcPr>
            <w:tcW w:w="270" w:type="dxa"/>
          </w:tcPr>
          <w:p w14:paraId="64C1758F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CC7EB67" w14:textId="4E7EE37F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  <w:r w:rsidR="005024FF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388</w:t>
            </w:r>
          </w:p>
        </w:tc>
        <w:tc>
          <w:tcPr>
            <w:tcW w:w="270" w:type="dxa"/>
          </w:tcPr>
          <w:p w14:paraId="4C9EC34E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1B76EF7" w14:textId="7C2AF962" w:rsidR="00426403" w:rsidRPr="006E5B21" w:rsidRDefault="005322FF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41</w:t>
            </w:r>
            <w:r w:rsidR="005024FF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371</w:t>
            </w:r>
          </w:p>
        </w:tc>
        <w:tc>
          <w:tcPr>
            <w:tcW w:w="270" w:type="dxa"/>
          </w:tcPr>
          <w:p w14:paraId="7528B538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5BD2E17" w14:textId="5CEB85EC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5024FF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586</w:t>
            </w:r>
          </w:p>
        </w:tc>
        <w:tc>
          <w:tcPr>
            <w:tcW w:w="270" w:type="dxa"/>
          </w:tcPr>
          <w:p w14:paraId="359E05CB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A5103A2" w14:textId="023DBCE2" w:rsidR="00426403" w:rsidRPr="006E5B21" w:rsidRDefault="000E4A2F" w:rsidP="00426403">
            <w:pPr>
              <w:tabs>
                <w:tab w:val="decimal" w:pos="594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1050AE2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</w:tcPr>
          <w:p w14:paraId="197F6050" w14:textId="46D0F5FE" w:rsidR="00426403" w:rsidRPr="006E5B21" w:rsidRDefault="005322FF" w:rsidP="00426403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26786">
              <w:rPr>
                <w:rFonts w:ascii="Angsana New" w:hAnsi="Angsana New"/>
                <w:sz w:val="27"/>
                <w:szCs w:val="27"/>
                <w:lang w:val="en-US"/>
              </w:rPr>
              <w:t>243</w:t>
            </w:r>
            <w:r w:rsidR="005024FF" w:rsidRPr="00426786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26786">
              <w:rPr>
                <w:rFonts w:ascii="Angsana New" w:hAnsi="Angsana New"/>
                <w:sz w:val="27"/>
                <w:szCs w:val="27"/>
                <w:lang w:val="en-US"/>
              </w:rPr>
              <w:t>617</w:t>
            </w:r>
          </w:p>
        </w:tc>
        <w:tc>
          <w:tcPr>
            <w:tcW w:w="270" w:type="dxa"/>
          </w:tcPr>
          <w:p w14:paraId="469E993B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4D6940CD" w14:textId="36E9ECF1" w:rsidR="00426403" w:rsidRPr="006E5B21" w:rsidRDefault="005322FF" w:rsidP="00426403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72506">
              <w:rPr>
                <w:rFonts w:ascii="Angsana New" w:hAnsi="Angsana New"/>
                <w:sz w:val="27"/>
                <w:szCs w:val="27"/>
                <w:lang w:val="en-US"/>
              </w:rPr>
              <w:t>310</w:t>
            </w:r>
            <w:r w:rsidR="005024FF" w:rsidRPr="00372506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372506">
              <w:rPr>
                <w:rFonts w:ascii="Angsana New" w:hAnsi="Angsana New"/>
                <w:sz w:val="27"/>
                <w:szCs w:val="27"/>
                <w:lang w:val="en-US"/>
              </w:rPr>
              <w:t>725</w:t>
            </w:r>
          </w:p>
        </w:tc>
      </w:tr>
      <w:tr w:rsidR="00690DCE" w:rsidRPr="006E5B21" w14:paraId="7F3FF003" w14:textId="77777777" w:rsidTr="00C35FAF">
        <w:tc>
          <w:tcPr>
            <w:tcW w:w="2970" w:type="dxa"/>
          </w:tcPr>
          <w:p w14:paraId="308435D1" w14:textId="77777777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6E5B2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โอน</w:t>
            </w:r>
          </w:p>
        </w:tc>
        <w:tc>
          <w:tcPr>
            <w:tcW w:w="1260" w:type="dxa"/>
          </w:tcPr>
          <w:p w14:paraId="5B116C2A" w14:textId="22F776E4" w:rsidR="00426403" w:rsidRPr="006E5B21" w:rsidRDefault="005322FF" w:rsidP="00934BE2">
            <w:pPr>
              <w:tabs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  <w:r w:rsidR="005024FF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396</w:t>
            </w:r>
          </w:p>
        </w:tc>
        <w:tc>
          <w:tcPr>
            <w:tcW w:w="270" w:type="dxa"/>
          </w:tcPr>
          <w:p w14:paraId="466F6DE9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3BD857A4" w14:textId="231D6FBF" w:rsidR="00426403" w:rsidRPr="00372506" w:rsidRDefault="005322FF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72506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="005024FF" w:rsidRPr="00372506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372506">
              <w:rPr>
                <w:rFonts w:ascii="Angsana New" w:hAnsi="Angsana New"/>
                <w:sz w:val="27"/>
                <w:szCs w:val="27"/>
                <w:lang w:val="en-US"/>
              </w:rPr>
              <w:t>327</w:t>
            </w:r>
          </w:p>
        </w:tc>
        <w:tc>
          <w:tcPr>
            <w:tcW w:w="270" w:type="dxa"/>
          </w:tcPr>
          <w:p w14:paraId="75A6F9CE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1CA3BC3" w14:textId="37CD1FF8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85</w:t>
            </w:r>
            <w:r w:rsidR="005024FF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755</w:t>
            </w:r>
          </w:p>
        </w:tc>
        <w:tc>
          <w:tcPr>
            <w:tcW w:w="270" w:type="dxa"/>
          </w:tcPr>
          <w:p w14:paraId="66637F47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216C606" w14:textId="4E007ED2" w:rsidR="00426403" w:rsidRPr="006E5B21" w:rsidRDefault="005322FF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101</w:t>
            </w:r>
            <w:r w:rsidR="005024FF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704</w:t>
            </w:r>
          </w:p>
        </w:tc>
        <w:tc>
          <w:tcPr>
            <w:tcW w:w="270" w:type="dxa"/>
          </w:tcPr>
          <w:p w14:paraId="0EB797FE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44EAD83" w14:textId="46CCF261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  <w:r w:rsidR="005024FF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086</w:t>
            </w:r>
          </w:p>
        </w:tc>
        <w:tc>
          <w:tcPr>
            <w:tcW w:w="270" w:type="dxa"/>
          </w:tcPr>
          <w:p w14:paraId="496343F2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0326E17" w14:textId="1583E1C7" w:rsidR="00426403" w:rsidRPr="006E5B21" w:rsidRDefault="000E4A2F" w:rsidP="00426403">
            <w:pPr>
              <w:tabs>
                <w:tab w:val="decimal" w:pos="594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9B60D4C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  <w:shd w:val="clear" w:color="auto" w:fill="auto"/>
          </w:tcPr>
          <w:p w14:paraId="4828E524" w14:textId="790C4124" w:rsidR="00426403" w:rsidRPr="006E5B21" w:rsidRDefault="005024FF" w:rsidP="00426403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35FA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5322FF" w:rsidRPr="00C35FAF">
              <w:rPr>
                <w:rFonts w:ascii="Angsana New" w:hAnsi="Angsana New"/>
                <w:sz w:val="27"/>
                <w:szCs w:val="27"/>
                <w:lang w:val="en-US"/>
              </w:rPr>
              <w:t>237</w:t>
            </w:r>
            <w:r w:rsidRPr="00C35FA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5322FF" w:rsidRPr="00C35FAF">
              <w:rPr>
                <w:rFonts w:ascii="Angsana New" w:hAnsi="Angsana New"/>
                <w:sz w:val="27"/>
                <w:szCs w:val="27"/>
                <w:lang w:val="en-US"/>
              </w:rPr>
              <w:t>268</w:t>
            </w:r>
            <w:r w:rsidRPr="00C35FA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EB77B5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5B5C4E97" w14:textId="4A1C0838" w:rsidR="00426403" w:rsidRPr="006E5B21" w:rsidRDefault="005024FF" w:rsidP="00413027">
            <w:pPr>
              <w:tabs>
                <w:tab w:val="decimal" w:pos="684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690DCE" w:rsidRPr="006E5B21" w14:paraId="1CB16904" w14:textId="77777777" w:rsidTr="00725F0E">
        <w:tc>
          <w:tcPr>
            <w:tcW w:w="2970" w:type="dxa"/>
          </w:tcPr>
          <w:p w14:paraId="52E79847" w14:textId="77777777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6E5B2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จำหน่าย</w:t>
            </w:r>
            <w:r w:rsidRPr="006E5B21">
              <w:rPr>
                <w:rFonts w:ascii="Angsana New" w:hAnsi="Angsana New" w:cs="Angsana New" w:hint="cs"/>
                <w:sz w:val="27"/>
                <w:szCs w:val="27"/>
                <w:lang w:val="en-US"/>
              </w:rPr>
              <w:t xml:space="preserve"> / </w:t>
            </w:r>
            <w:r w:rsidRPr="006E5B2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C9B8EE" w14:textId="3E512892" w:rsidR="00426403" w:rsidRPr="006E5B21" w:rsidRDefault="005024FF" w:rsidP="00934BE2">
            <w:pPr>
              <w:tabs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369</w:t>
            </w:r>
            <w:r w:rsidRPr="006E5B2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6AC853D5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44F643" w14:textId="4F88B952" w:rsidR="00426403" w:rsidRPr="006E5B21" w:rsidRDefault="005024FF" w:rsidP="0042640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495</w:t>
            </w:r>
            <w:r w:rsidRPr="006E5B2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4AA820C3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DAA10" w14:textId="28432A31" w:rsidR="00426403" w:rsidRPr="006E5B21" w:rsidRDefault="005024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21</w:t>
            </w:r>
            <w:r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261</w:t>
            </w:r>
            <w:r w:rsidRPr="006E5B2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471FDC1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20BC11" w14:textId="1BE7C1D0" w:rsidR="00426403" w:rsidRPr="006E5B21" w:rsidRDefault="005024FF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43</w:t>
            </w:r>
            <w:r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902</w:t>
            </w:r>
            <w:r w:rsidRPr="006E5B2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66DBA1AE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D67152" w14:textId="5025300C" w:rsidR="00426403" w:rsidRPr="006E5B21" w:rsidRDefault="005024FF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448</w:t>
            </w:r>
            <w:r w:rsidRPr="006E5B2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47C619DA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DA897A" w14:textId="50A17230" w:rsidR="00426403" w:rsidRPr="006E5B21" w:rsidRDefault="005024FF" w:rsidP="00934BE2">
            <w:pPr>
              <w:tabs>
                <w:tab w:val="decimal" w:pos="886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6E5B2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BD8D985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91DB91A" w14:textId="70598950" w:rsidR="00426403" w:rsidRPr="006E5B21" w:rsidRDefault="005024FF" w:rsidP="00413027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45308F8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08BC27F" w14:textId="7769E7EC" w:rsidR="00426403" w:rsidRPr="006E5B21" w:rsidRDefault="005024FF" w:rsidP="00426403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77</w:t>
            </w: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483</w:t>
            </w: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690DCE" w:rsidRPr="006E5B21" w14:paraId="23711A99" w14:textId="77777777" w:rsidTr="00725F0E">
        <w:tc>
          <w:tcPr>
            <w:tcW w:w="2970" w:type="dxa"/>
          </w:tcPr>
          <w:p w14:paraId="5D1680FD" w14:textId="74AB23DB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 มีนาคม 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5322FF" w:rsidRPr="005322F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5F4F23" w14:textId="772A2583" w:rsidR="00426403" w:rsidRPr="006E5B21" w:rsidRDefault="005322FF" w:rsidP="00426403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221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047</w:t>
            </w:r>
          </w:p>
        </w:tc>
        <w:tc>
          <w:tcPr>
            <w:tcW w:w="270" w:type="dxa"/>
          </w:tcPr>
          <w:p w14:paraId="3A6BDAC4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B45E01" w14:textId="01437E03" w:rsidR="00426403" w:rsidRPr="006E5B21" w:rsidRDefault="005322FF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777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494</w:t>
            </w:r>
          </w:p>
        </w:tc>
        <w:tc>
          <w:tcPr>
            <w:tcW w:w="270" w:type="dxa"/>
          </w:tcPr>
          <w:p w14:paraId="60872D2B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DCBE89" w14:textId="4D78374C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883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373</w:t>
            </w:r>
          </w:p>
        </w:tc>
        <w:tc>
          <w:tcPr>
            <w:tcW w:w="270" w:type="dxa"/>
          </w:tcPr>
          <w:p w14:paraId="7B866788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3EBD78" w14:textId="3685C8DE" w:rsidR="00426403" w:rsidRPr="006E5B21" w:rsidRDefault="005322FF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793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371</w:t>
            </w:r>
          </w:p>
        </w:tc>
        <w:tc>
          <w:tcPr>
            <w:tcW w:w="270" w:type="dxa"/>
          </w:tcPr>
          <w:p w14:paraId="77F7A88A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09B163" w14:textId="053BF0D2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176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231</w:t>
            </w:r>
          </w:p>
        </w:tc>
        <w:tc>
          <w:tcPr>
            <w:tcW w:w="270" w:type="dxa"/>
          </w:tcPr>
          <w:p w14:paraId="55E71B86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17C790" w14:textId="0FA185B9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63</w:t>
            </w:r>
            <w:r w:rsidR="004130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</w:tcPr>
          <w:p w14:paraId="114F97A9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579F8A6" w14:textId="39EC0838" w:rsidR="00426403" w:rsidRPr="006E5B21" w:rsidRDefault="005322FF" w:rsidP="00426403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2678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98</w:t>
            </w:r>
            <w:r w:rsidR="005024FF" w:rsidRPr="0042678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42678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89</w:t>
            </w:r>
            <w:r w:rsidR="004130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2344D25F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24746BA" w14:textId="6E902A6E" w:rsidR="00426403" w:rsidRPr="006E5B21" w:rsidRDefault="005322FF" w:rsidP="00426403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7250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</w:t>
            </w:r>
            <w:r w:rsidR="005024FF" w:rsidRPr="0037250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37250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952</w:t>
            </w:r>
            <w:r w:rsidR="005024FF" w:rsidRPr="0037250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37250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045</w:t>
            </w:r>
          </w:p>
        </w:tc>
      </w:tr>
      <w:tr w:rsidR="00690DCE" w:rsidRPr="006E5B21" w14:paraId="68D3FB77" w14:textId="77777777" w:rsidTr="00725F0E">
        <w:tc>
          <w:tcPr>
            <w:tcW w:w="2970" w:type="dxa"/>
          </w:tcPr>
          <w:p w14:paraId="45162EEE" w14:textId="5D1755D8" w:rsidR="00EA3297" w:rsidRPr="006E5B21" w:rsidRDefault="00EA3297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134802" w14:textId="77777777" w:rsidR="00426403" w:rsidRPr="006E5B21" w:rsidRDefault="00426403" w:rsidP="00426403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1BE75FB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C0DE66" w14:textId="77777777" w:rsidR="00426403" w:rsidRPr="006E5B21" w:rsidRDefault="00426403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C20BC14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DC40FA" w14:textId="77777777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2B59E60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897D8C" w14:textId="77777777" w:rsidR="00426403" w:rsidRPr="006E5B21" w:rsidRDefault="00426403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1A2584D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223FC9" w14:textId="77777777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8F5FC99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88015" w14:textId="77777777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5865AE7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E5A2F60" w14:textId="77777777" w:rsidR="00426403" w:rsidRPr="006E5B21" w:rsidRDefault="00426403" w:rsidP="00426403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4D85F74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BD29612" w14:textId="77777777" w:rsidR="00426403" w:rsidRPr="006E5B21" w:rsidRDefault="00426403" w:rsidP="00426403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7941E3" w:rsidRPr="006E5B21" w14:paraId="40AFA2A5" w14:textId="77777777" w:rsidTr="007941E3">
        <w:tc>
          <w:tcPr>
            <w:tcW w:w="2970" w:type="dxa"/>
          </w:tcPr>
          <w:p w14:paraId="42E4D17A" w14:textId="77777777" w:rsidR="007941E3" w:rsidRPr="006E5B21" w:rsidRDefault="007941E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</w:tcPr>
          <w:p w14:paraId="5F4511A1" w14:textId="77777777" w:rsidR="007941E3" w:rsidRPr="006E5B21" w:rsidRDefault="007941E3" w:rsidP="00426403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7C2454C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2E95F74" w14:textId="77777777" w:rsidR="007941E3" w:rsidRPr="006E5B21" w:rsidRDefault="007941E3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DFFE63D" w14:textId="77777777" w:rsidR="007941E3" w:rsidRPr="006E5B21" w:rsidRDefault="007941E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5D30B12A" w14:textId="77777777" w:rsidR="007941E3" w:rsidRPr="006E5B21" w:rsidRDefault="007941E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0096D9A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74BE8283" w14:textId="77777777" w:rsidR="007941E3" w:rsidRPr="006E5B21" w:rsidRDefault="007941E3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BA1C610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18383200" w14:textId="77777777" w:rsidR="007941E3" w:rsidRPr="006E5B21" w:rsidRDefault="007941E3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EE2E9D7" w14:textId="77777777" w:rsidR="007941E3" w:rsidRPr="006E5B21" w:rsidRDefault="007941E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231ADA8" w14:textId="77777777" w:rsidR="007941E3" w:rsidRPr="006E5B21" w:rsidRDefault="007941E3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6DFC39F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31609071" w14:textId="77777777" w:rsidR="007941E3" w:rsidRPr="006E5B21" w:rsidRDefault="007941E3" w:rsidP="00426403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092052F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</w:tcPr>
          <w:p w14:paraId="5CDDB683" w14:textId="77777777" w:rsidR="007941E3" w:rsidRPr="006E5B21" w:rsidRDefault="007941E3" w:rsidP="00426403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7941E3" w:rsidRPr="006E5B21" w14:paraId="2E95B5DB" w14:textId="77777777" w:rsidTr="007941E3">
        <w:tc>
          <w:tcPr>
            <w:tcW w:w="2970" w:type="dxa"/>
          </w:tcPr>
          <w:p w14:paraId="05BB206C" w14:textId="77777777" w:rsidR="007941E3" w:rsidRPr="006E5B21" w:rsidRDefault="007941E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</w:tcPr>
          <w:p w14:paraId="76D785B4" w14:textId="77777777" w:rsidR="007941E3" w:rsidRPr="006E5B21" w:rsidRDefault="007941E3" w:rsidP="00426403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5314C9E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F55178D" w14:textId="77777777" w:rsidR="007941E3" w:rsidRPr="006E5B21" w:rsidRDefault="007941E3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E754102" w14:textId="77777777" w:rsidR="007941E3" w:rsidRPr="006E5B21" w:rsidRDefault="007941E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034BB9D4" w14:textId="77777777" w:rsidR="007941E3" w:rsidRPr="006E5B21" w:rsidRDefault="007941E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B24B42A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1A2060F1" w14:textId="77777777" w:rsidR="007941E3" w:rsidRPr="006E5B21" w:rsidRDefault="007941E3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733B210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45430D6E" w14:textId="77777777" w:rsidR="007941E3" w:rsidRPr="006E5B21" w:rsidRDefault="007941E3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8670FA0" w14:textId="77777777" w:rsidR="007941E3" w:rsidRPr="006E5B21" w:rsidRDefault="007941E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4CF3EB8" w14:textId="77777777" w:rsidR="007941E3" w:rsidRPr="006E5B21" w:rsidRDefault="007941E3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DA611A0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66FF1FD5" w14:textId="77777777" w:rsidR="007941E3" w:rsidRPr="006E5B21" w:rsidRDefault="007941E3" w:rsidP="00426403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4752031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</w:tcPr>
          <w:p w14:paraId="7C60F4A1" w14:textId="77777777" w:rsidR="007941E3" w:rsidRPr="006E5B21" w:rsidRDefault="007941E3" w:rsidP="00426403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7941E3" w:rsidRPr="006E5B21" w14:paraId="4994E699" w14:textId="77777777" w:rsidTr="007941E3">
        <w:tc>
          <w:tcPr>
            <w:tcW w:w="2970" w:type="dxa"/>
          </w:tcPr>
          <w:p w14:paraId="382A29F9" w14:textId="77777777" w:rsidR="007941E3" w:rsidRPr="006E5B21" w:rsidRDefault="007941E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</w:tcPr>
          <w:p w14:paraId="44990EEC" w14:textId="77777777" w:rsidR="007941E3" w:rsidRPr="006E5B21" w:rsidRDefault="007941E3" w:rsidP="00426403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EDE48EE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0A09A17" w14:textId="77777777" w:rsidR="007941E3" w:rsidRPr="006E5B21" w:rsidRDefault="007941E3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C445712" w14:textId="77777777" w:rsidR="007941E3" w:rsidRPr="006E5B21" w:rsidRDefault="007941E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44CD2AFA" w14:textId="77777777" w:rsidR="007941E3" w:rsidRPr="006E5B21" w:rsidRDefault="007941E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DF67FB5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448DEFC9" w14:textId="77777777" w:rsidR="007941E3" w:rsidRPr="006E5B21" w:rsidRDefault="007941E3" w:rsidP="0042640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434D23B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4971DD9A" w14:textId="77777777" w:rsidR="007941E3" w:rsidRPr="006E5B21" w:rsidRDefault="007941E3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04F3151" w14:textId="77777777" w:rsidR="007941E3" w:rsidRPr="006E5B21" w:rsidRDefault="007941E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923B821" w14:textId="77777777" w:rsidR="007941E3" w:rsidRPr="006E5B21" w:rsidRDefault="007941E3" w:rsidP="00426403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A5BC3AD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4D6E76B9" w14:textId="77777777" w:rsidR="007941E3" w:rsidRPr="006E5B21" w:rsidRDefault="007941E3" w:rsidP="00426403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1CD7DDC" w14:textId="77777777" w:rsidR="007941E3" w:rsidRPr="006E5B21" w:rsidRDefault="007941E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</w:tcPr>
          <w:p w14:paraId="636234EA" w14:textId="77777777" w:rsidR="007941E3" w:rsidRPr="006E5B21" w:rsidRDefault="007941E3" w:rsidP="00426403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426403" w:rsidRPr="006E5B21" w14:paraId="7AC7AE86" w14:textId="77777777" w:rsidTr="007941E3">
        <w:tc>
          <w:tcPr>
            <w:tcW w:w="2970" w:type="dxa"/>
          </w:tcPr>
          <w:p w14:paraId="30846841" w14:textId="77777777" w:rsidR="00426403" w:rsidRPr="006E5B21" w:rsidRDefault="00426403" w:rsidP="00426403">
            <w:pPr>
              <w:spacing w:line="240" w:lineRule="auto"/>
              <w:ind w:right="-648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6E5B2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lastRenderedPageBreak/>
              <w:t>ค่าเสื่อมราคา</w:t>
            </w:r>
          </w:p>
        </w:tc>
        <w:tc>
          <w:tcPr>
            <w:tcW w:w="1260" w:type="dxa"/>
          </w:tcPr>
          <w:p w14:paraId="62A058EF" w14:textId="77777777" w:rsidR="00426403" w:rsidRPr="006E5B21" w:rsidRDefault="00426403" w:rsidP="00426403">
            <w:pPr>
              <w:tabs>
                <w:tab w:val="decimal" w:pos="729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C80A210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DD62677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B8E773B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380B74C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C04C689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E414D36" w14:textId="77777777" w:rsidR="00426403" w:rsidRPr="006E5B21" w:rsidRDefault="00426403" w:rsidP="00426403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A3BE97C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778FDDC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7AFA328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8132540" w14:textId="77777777" w:rsidR="00426403" w:rsidRPr="006E5B21" w:rsidRDefault="00426403" w:rsidP="00426403">
            <w:pPr>
              <w:tabs>
                <w:tab w:val="decimal" w:pos="720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188DB6B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2A56898A" w14:textId="77777777" w:rsidR="00426403" w:rsidRPr="006E5B21" w:rsidRDefault="00426403" w:rsidP="00426403">
            <w:pPr>
              <w:tabs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4E73BBD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45EB9BE0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26403" w:rsidRPr="006E5B21" w14:paraId="0BB70152" w14:textId="77777777" w:rsidTr="007941E3">
        <w:tc>
          <w:tcPr>
            <w:tcW w:w="2970" w:type="dxa"/>
          </w:tcPr>
          <w:p w14:paraId="597F35D3" w14:textId="39CD8306" w:rsidR="00426403" w:rsidRPr="006E5B21" w:rsidRDefault="00426403" w:rsidP="00426403">
            <w:pPr>
              <w:spacing w:line="240" w:lineRule="auto"/>
              <w:ind w:right="-64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 xml:space="preserve">เมษายน 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</w:p>
        </w:tc>
        <w:tc>
          <w:tcPr>
            <w:tcW w:w="1260" w:type="dxa"/>
          </w:tcPr>
          <w:p w14:paraId="0040D645" w14:textId="289A83D7" w:rsidR="00426403" w:rsidRPr="006E5B21" w:rsidRDefault="005322FF" w:rsidP="0042640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  <w:r w:rsidR="00426403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080</w:t>
            </w:r>
          </w:p>
        </w:tc>
        <w:tc>
          <w:tcPr>
            <w:tcW w:w="270" w:type="dxa"/>
          </w:tcPr>
          <w:p w14:paraId="5268B6C9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16390CD3" w14:textId="6E7769CD" w:rsidR="00426403" w:rsidRPr="006E5B21" w:rsidRDefault="005322FF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671</w:t>
            </w:r>
            <w:r w:rsidR="00426403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939</w:t>
            </w:r>
          </w:p>
        </w:tc>
        <w:tc>
          <w:tcPr>
            <w:tcW w:w="270" w:type="dxa"/>
          </w:tcPr>
          <w:p w14:paraId="25ADA750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1F8656F" w14:textId="1A47F3DA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426403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216</w:t>
            </w:r>
            <w:r w:rsidR="00426403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288</w:t>
            </w:r>
          </w:p>
        </w:tc>
        <w:tc>
          <w:tcPr>
            <w:tcW w:w="270" w:type="dxa"/>
          </w:tcPr>
          <w:p w14:paraId="0157FDBD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7ADE7CB" w14:textId="3134D7E4" w:rsidR="00426403" w:rsidRPr="006E5B21" w:rsidRDefault="005322FF" w:rsidP="00934BE2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426403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900</w:t>
            </w:r>
            <w:r w:rsidR="00426403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573</w:t>
            </w:r>
          </w:p>
        </w:tc>
        <w:tc>
          <w:tcPr>
            <w:tcW w:w="270" w:type="dxa"/>
          </w:tcPr>
          <w:p w14:paraId="55A23010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A1AA892" w14:textId="025B8832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98</w:t>
            </w:r>
            <w:r w:rsidR="00426403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818</w:t>
            </w:r>
          </w:p>
        </w:tc>
        <w:tc>
          <w:tcPr>
            <w:tcW w:w="270" w:type="dxa"/>
          </w:tcPr>
          <w:p w14:paraId="7BC1C798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4131B43" w14:textId="15AF44EA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400</w:t>
            </w:r>
          </w:p>
        </w:tc>
        <w:tc>
          <w:tcPr>
            <w:tcW w:w="270" w:type="dxa"/>
          </w:tcPr>
          <w:p w14:paraId="7C09BBB8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1C736EA4" w14:textId="77777777" w:rsidR="00426403" w:rsidRPr="006E5B21" w:rsidRDefault="00426403" w:rsidP="0041302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3685988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4" w:type="dxa"/>
          </w:tcPr>
          <w:p w14:paraId="253F629E" w14:textId="2DEAC2A2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426403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923</w:t>
            </w:r>
            <w:r w:rsidR="00426403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098</w:t>
            </w:r>
          </w:p>
        </w:tc>
      </w:tr>
      <w:tr w:rsidR="00426403" w:rsidRPr="006E5B21" w14:paraId="0C833622" w14:textId="77777777" w:rsidTr="007941E3">
        <w:tc>
          <w:tcPr>
            <w:tcW w:w="2970" w:type="dxa"/>
          </w:tcPr>
          <w:p w14:paraId="06BA69EE" w14:textId="77777777" w:rsidR="00426403" w:rsidRPr="006E5B21" w:rsidRDefault="00426403" w:rsidP="00426403">
            <w:pPr>
              <w:spacing w:line="240" w:lineRule="auto"/>
              <w:ind w:right="-648"/>
              <w:rPr>
                <w:rFonts w:ascii="Angsana New" w:hAnsi="Angsana New"/>
                <w:sz w:val="27"/>
                <w:szCs w:val="27"/>
                <w:cs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87E7959" w14:textId="43458691" w:rsidR="00426403" w:rsidRPr="006E5B21" w:rsidRDefault="005322FF" w:rsidP="00426403">
            <w:pPr>
              <w:tabs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426403"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184</w:t>
            </w:r>
          </w:p>
        </w:tc>
        <w:tc>
          <w:tcPr>
            <w:tcW w:w="270" w:type="dxa"/>
          </w:tcPr>
          <w:p w14:paraId="67021369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5AF994E" w14:textId="15F0757C" w:rsidR="00426403" w:rsidRPr="006E5B21" w:rsidRDefault="005322FF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16</w:t>
            </w:r>
            <w:r w:rsidR="00426403"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983</w:t>
            </w:r>
          </w:p>
        </w:tc>
        <w:tc>
          <w:tcPr>
            <w:tcW w:w="270" w:type="dxa"/>
          </w:tcPr>
          <w:p w14:paraId="4C993055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BE01568" w14:textId="04CBEDE6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81</w:t>
            </w:r>
            <w:r w:rsidR="00426403"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510</w:t>
            </w:r>
          </w:p>
        </w:tc>
        <w:tc>
          <w:tcPr>
            <w:tcW w:w="270" w:type="dxa"/>
          </w:tcPr>
          <w:p w14:paraId="4EA1F92B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E0BDEA" w14:textId="24C00939" w:rsidR="00426403" w:rsidRPr="006E5B21" w:rsidRDefault="005322FF" w:rsidP="00934BE2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234</w:t>
            </w:r>
            <w:r w:rsidR="00426403"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740</w:t>
            </w:r>
          </w:p>
        </w:tc>
        <w:tc>
          <w:tcPr>
            <w:tcW w:w="270" w:type="dxa"/>
          </w:tcPr>
          <w:p w14:paraId="66E284EF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B12B73E" w14:textId="72AA8563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17</w:t>
            </w:r>
            <w:r w:rsidR="00426403"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351</w:t>
            </w:r>
          </w:p>
        </w:tc>
        <w:tc>
          <w:tcPr>
            <w:tcW w:w="270" w:type="dxa"/>
          </w:tcPr>
          <w:p w14:paraId="380C8703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3A44E7D" w14:textId="299909C0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313</w:t>
            </w:r>
          </w:p>
        </w:tc>
        <w:tc>
          <w:tcPr>
            <w:tcW w:w="270" w:type="dxa"/>
          </w:tcPr>
          <w:p w14:paraId="6163E76D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50B22E84" w14:textId="77777777" w:rsidR="00426403" w:rsidRPr="006E5B21" w:rsidRDefault="00426403" w:rsidP="0041302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EAF69B3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0A76D983" w14:textId="1E1F15CF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352</w:t>
            </w:r>
            <w:r w:rsidR="00426403"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081</w:t>
            </w:r>
          </w:p>
        </w:tc>
      </w:tr>
      <w:tr w:rsidR="00426403" w:rsidRPr="006E5B21" w14:paraId="27900E74" w14:textId="77777777" w:rsidTr="007941E3">
        <w:tc>
          <w:tcPr>
            <w:tcW w:w="2970" w:type="dxa"/>
          </w:tcPr>
          <w:p w14:paraId="20C06B07" w14:textId="77777777" w:rsidR="00426403" w:rsidRPr="006E5B21" w:rsidRDefault="00426403" w:rsidP="00426403">
            <w:pPr>
              <w:spacing w:line="240" w:lineRule="auto"/>
              <w:ind w:right="-64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/ </w:t>
            </w:r>
            <w:r w:rsidRPr="006E5B2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D6B99F" w14:textId="77777777" w:rsidR="00426403" w:rsidRPr="006E5B21" w:rsidRDefault="00426403" w:rsidP="00426403">
            <w:pPr>
              <w:tabs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189BC695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1DEFFD" w14:textId="3CC801EF" w:rsidR="00426403" w:rsidRPr="006E5B21" w:rsidRDefault="00426403" w:rsidP="0042640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758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368C76AE" w14:textId="77777777" w:rsidR="00426403" w:rsidRPr="006E5B21" w:rsidRDefault="00426403" w:rsidP="00426403">
            <w:pPr>
              <w:tabs>
                <w:tab w:val="decimal" w:pos="792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B1CCC6" w14:textId="2882A703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16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>,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966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109A06B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5C1690" w14:textId="5F8F8600" w:rsidR="00426403" w:rsidRPr="006E5B21" w:rsidRDefault="00426403" w:rsidP="00934BE2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72</w:t>
            </w: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407</w:t>
            </w: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5CDA8F84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C0A8DF" w14:textId="506F6079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274</w:t>
            </w: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451B5EC2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F19F5" w14:textId="77777777" w:rsidR="00426403" w:rsidRPr="006E5B21" w:rsidRDefault="00426403" w:rsidP="00426403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4C63B1E8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7ACEC52" w14:textId="77777777" w:rsidR="00426403" w:rsidRPr="006E5B21" w:rsidRDefault="00426403" w:rsidP="0041302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FF2D3DE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1B6A978" w14:textId="440AE432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92</w:t>
            </w: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sz w:val="27"/>
                <w:szCs w:val="27"/>
                <w:lang w:val="en-US"/>
              </w:rPr>
              <w:t>405</w:t>
            </w: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>)</w:t>
            </w:r>
          </w:p>
        </w:tc>
      </w:tr>
      <w:tr w:rsidR="00426403" w:rsidRPr="006E5B21" w14:paraId="73BB8581" w14:textId="77777777" w:rsidTr="007941E3">
        <w:tc>
          <w:tcPr>
            <w:tcW w:w="2970" w:type="dxa"/>
          </w:tcPr>
          <w:p w14:paraId="5C8731E9" w14:textId="76B17AB6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 มีนาคม 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5322FF" w:rsidRPr="005322F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</w:t>
            </w: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 xml:space="preserve"> </w:t>
            </w:r>
          </w:p>
          <w:p w14:paraId="49929335" w14:textId="2D5C03A6" w:rsidR="00426403" w:rsidRPr="006E5B21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 xml:space="preserve">   </w:t>
            </w: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และ 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Pr="006E5B2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 เมษายน 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5322FF" w:rsidRPr="005322FF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2630BF" w14:textId="77777777" w:rsidR="00426403" w:rsidRPr="006E5B21" w:rsidRDefault="00426403" w:rsidP="0042640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2F28D6B8" w14:textId="3181CF18" w:rsidR="00426403" w:rsidRPr="006E5B21" w:rsidRDefault="005322FF" w:rsidP="0042640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36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264</w:t>
            </w:r>
          </w:p>
        </w:tc>
        <w:tc>
          <w:tcPr>
            <w:tcW w:w="270" w:type="dxa"/>
          </w:tcPr>
          <w:p w14:paraId="4CC227AF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79526B" w14:textId="77777777" w:rsidR="00426403" w:rsidRPr="006E5B21" w:rsidRDefault="00426403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7C5BB7A5" w14:textId="5243BF8E" w:rsidR="00426403" w:rsidRPr="006E5B21" w:rsidRDefault="005322FF" w:rsidP="0042640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687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164</w:t>
            </w:r>
          </w:p>
        </w:tc>
        <w:tc>
          <w:tcPr>
            <w:tcW w:w="270" w:type="dxa"/>
          </w:tcPr>
          <w:p w14:paraId="65A140E8" w14:textId="77777777" w:rsidR="00426403" w:rsidRPr="006E5B21" w:rsidRDefault="00426403" w:rsidP="0042640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43E9CE" w14:textId="77777777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266D88C3" w14:textId="769BC923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280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832</w:t>
            </w:r>
          </w:p>
        </w:tc>
        <w:tc>
          <w:tcPr>
            <w:tcW w:w="270" w:type="dxa"/>
          </w:tcPr>
          <w:p w14:paraId="53245D4E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51C6994" w14:textId="77777777" w:rsidR="00426403" w:rsidRPr="006E5B21" w:rsidRDefault="00426403" w:rsidP="00934BE2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1E0B305A" w14:textId="08735EC6" w:rsidR="00426403" w:rsidRPr="006E5B21" w:rsidRDefault="005322FF" w:rsidP="00934BE2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062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906</w:t>
            </w:r>
          </w:p>
        </w:tc>
        <w:tc>
          <w:tcPr>
            <w:tcW w:w="270" w:type="dxa"/>
          </w:tcPr>
          <w:p w14:paraId="2E4AC184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EEB01C" w14:textId="77777777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53E6DCC4" w14:textId="340BBEA9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114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895</w:t>
            </w:r>
          </w:p>
        </w:tc>
        <w:tc>
          <w:tcPr>
            <w:tcW w:w="270" w:type="dxa"/>
          </w:tcPr>
          <w:p w14:paraId="5AB026B0" w14:textId="77777777" w:rsidR="00426403" w:rsidRPr="006E5B21" w:rsidRDefault="00426403" w:rsidP="0042640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C925D3" w14:textId="77777777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69BCDB1A" w14:textId="75F8A35B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713</w:t>
            </w:r>
          </w:p>
        </w:tc>
        <w:tc>
          <w:tcPr>
            <w:tcW w:w="270" w:type="dxa"/>
          </w:tcPr>
          <w:p w14:paraId="0D2E7147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9BC7BCC" w14:textId="77777777" w:rsidR="00426403" w:rsidRPr="006E5B21" w:rsidRDefault="00426403" w:rsidP="0041302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5EE61421" w14:textId="77777777" w:rsidR="00426403" w:rsidRPr="006E5B21" w:rsidRDefault="00426403" w:rsidP="0041302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B9F19B8" w14:textId="77777777" w:rsidR="00426403" w:rsidRPr="006E5B21" w:rsidRDefault="00426403" w:rsidP="0042640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61AA789D" w14:textId="77777777" w:rsidR="00426403" w:rsidRPr="006E5B21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63E217E5" w14:textId="4B3E6D65" w:rsidR="00426403" w:rsidRPr="006E5B21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5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182</w:t>
            </w:r>
            <w:r w:rsidR="00426403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774</w:t>
            </w:r>
          </w:p>
        </w:tc>
      </w:tr>
      <w:tr w:rsidR="000D108A" w:rsidRPr="006E5B21" w14:paraId="2B3340FA" w14:textId="77777777" w:rsidTr="007941E3">
        <w:tc>
          <w:tcPr>
            <w:tcW w:w="2970" w:type="dxa"/>
          </w:tcPr>
          <w:p w14:paraId="7BFD937B" w14:textId="77777777" w:rsidR="000D108A" w:rsidRPr="006E5B21" w:rsidRDefault="000D108A" w:rsidP="000D108A">
            <w:pPr>
              <w:spacing w:line="240" w:lineRule="auto"/>
              <w:ind w:right="-648"/>
              <w:rPr>
                <w:rFonts w:ascii="Angsana New" w:hAnsi="Angsana New"/>
                <w:sz w:val="27"/>
                <w:szCs w:val="27"/>
                <w:cs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A0FCBFF" w14:textId="1C30EC5D" w:rsidR="000D108A" w:rsidRPr="006E5B21" w:rsidRDefault="005322FF" w:rsidP="000D108A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5024FF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134</w:t>
            </w:r>
          </w:p>
        </w:tc>
        <w:tc>
          <w:tcPr>
            <w:tcW w:w="270" w:type="dxa"/>
          </w:tcPr>
          <w:p w14:paraId="5B11C848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43D5968" w14:textId="180B2146" w:rsidR="000D108A" w:rsidRPr="006E5B21" w:rsidRDefault="005322FF" w:rsidP="000D108A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="005024FF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480</w:t>
            </w:r>
          </w:p>
        </w:tc>
        <w:tc>
          <w:tcPr>
            <w:tcW w:w="270" w:type="dxa"/>
          </w:tcPr>
          <w:p w14:paraId="509BD029" w14:textId="77777777" w:rsidR="000D108A" w:rsidRPr="006E5B21" w:rsidRDefault="000D108A" w:rsidP="000D108A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48D8585" w14:textId="1A857294" w:rsidR="000D108A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80</w:t>
            </w:r>
            <w:r w:rsidR="005024FF"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024</w:t>
            </w:r>
          </w:p>
        </w:tc>
        <w:tc>
          <w:tcPr>
            <w:tcW w:w="270" w:type="dxa"/>
          </w:tcPr>
          <w:p w14:paraId="444803E0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9C989EF" w14:textId="7EABC7F8" w:rsidR="000D108A" w:rsidRPr="006E5B21" w:rsidRDefault="005322FF" w:rsidP="00934BE2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263</w:t>
            </w:r>
            <w:r w:rsidR="005024FF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746</w:t>
            </w:r>
          </w:p>
        </w:tc>
        <w:tc>
          <w:tcPr>
            <w:tcW w:w="270" w:type="dxa"/>
          </w:tcPr>
          <w:p w14:paraId="63BD5C54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28BFFCB" w14:textId="34CE4ADA" w:rsidR="000D108A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="005024FF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097</w:t>
            </w:r>
          </w:p>
        </w:tc>
        <w:tc>
          <w:tcPr>
            <w:tcW w:w="270" w:type="dxa"/>
          </w:tcPr>
          <w:p w14:paraId="7FE1038E" w14:textId="77777777" w:rsidR="000D108A" w:rsidRPr="006E5B21" w:rsidRDefault="000D108A" w:rsidP="000D108A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65265AE" w14:textId="6EA72ED2" w:rsidR="000D108A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313</w:t>
            </w:r>
          </w:p>
        </w:tc>
        <w:tc>
          <w:tcPr>
            <w:tcW w:w="270" w:type="dxa"/>
          </w:tcPr>
          <w:p w14:paraId="5213B13B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5883095C" w14:textId="39F71D8F" w:rsidR="000D108A" w:rsidRPr="006E5B21" w:rsidRDefault="005024FF" w:rsidP="0041302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60B01F6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5F5717A7" w14:textId="35121464" w:rsidR="000D108A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381</w:t>
            </w:r>
            <w:r w:rsidR="005024FF"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sz w:val="27"/>
                <w:szCs w:val="27"/>
                <w:lang w:val="en-US"/>
              </w:rPr>
              <w:t>794</w:t>
            </w:r>
          </w:p>
        </w:tc>
      </w:tr>
      <w:tr w:rsidR="000D108A" w:rsidRPr="006E5B21" w14:paraId="1C8E7CF7" w14:textId="77777777" w:rsidTr="007941E3">
        <w:tc>
          <w:tcPr>
            <w:tcW w:w="2970" w:type="dxa"/>
          </w:tcPr>
          <w:p w14:paraId="68509275" w14:textId="77777777" w:rsidR="000D108A" w:rsidRPr="006E5B21" w:rsidRDefault="000D108A" w:rsidP="000D108A">
            <w:pPr>
              <w:spacing w:line="240" w:lineRule="auto"/>
              <w:ind w:right="-64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E5B21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  <w:r w:rsidRPr="006E5B21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6E5B21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/ </w:t>
            </w:r>
            <w:r w:rsidRPr="006E5B2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0F71F6" w14:textId="43BE23D0" w:rsidR="000D108A" w:rsidRPr="006E5B21" w:rsidRDefault="005024FF" w:rsidP="00934BE2">
            <w:pPr>
              <w:tabs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368</w:t>
            </w: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4993D3F1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369BD8" w14:textId="09F528D5" w:rsidR="000D108A" w:rsidRPr="006E5B21" w:rsidRDefault="005024FF" w:rsidP="000D108A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49</w:t>
            </w:r>
            <w:r w:rsidR="00E51420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6E5B2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15057866" w14:textId="77777777" w:rsidR="000D108A" w:rsidRPr="006E5B21" w:rsidRDefault="000D108A" w:rsidP="000D108A">
            <w:pPr>
              <w:tabs>
                <w:tab w:val="decimal" w:pos="792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E8AD1C" w14:textId="742189A0" w:rsidR="000D108A" w:rsidRPr="006E5B21" w:rsidRDefault="005024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/>
                <w:sz w:val="27"/>
                <w:szCs w:val="27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Pr="006E5B21">
              <w:rPr>
                <w:rFonts w:ascii="Angsana New" w:hAnsi="Angsana New"/>
                <w:sz w:val="27"/>
                <w:szCs w:val="27"/>
              </w:rPr>
              <w:t>,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97</w:t>
            </w:r>
            <w:r w:rsidR="00F642E2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6E5B2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3245CCA9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C93FCB" w14:textId="2DDC2568" w:rsidR="000D108A" w:rsidRPr="006E5B21" w:rsidRDefault="005024FF" w:rsidP="00934BE2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43</w:t>
            </w: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804</w:t>
            </w: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55A124C3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0C3AC3" w14:textId="509D4218" w:rsidR="000D108A" w:rsidRPr="006E5B21" w:rsidRDefault="005024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380</w:t>
            </w: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4A371039" w14:textId="77777777" w:rsidR="000D108A" w:rsidRPr="006E5B21" w:rsidRDefault="000D108A" w:rsidP="000D108A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63C30" w14:textId="490681FC" w:rsidR="000D108A" w:rsidRPr="006E5B21" w:rsidRDefault="005024FF" w:rsidP="00934BE2">
            <w:pPr>
              <w:tabs>
                <w:tab w:val="decimal" w:pos="886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2B3B94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7BEFE356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CF15BA5" w14:textId="5835CCD1" w:rsidR="000D108A" w:rsidRPr="006E5B21" w:rsidRDefault="005024FF" w:rsidP="0041302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2559718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8923880" w14:textId="6D264843" w:rsidR="000D108A" w:rsidRPr="006E5B21" w:rsidRDefault="005024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77</w:t>
            </w: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5322FF" w:rsidRPr="005322FF">
              <w:rPr>
                <w:rFonts w:ascii="Angsana New" w:hAnsi="Angsana New"/>
                <w:sz w:val="27"/>
                <w:szCs w:val="27"/>
                <w:lang w:val="en-US"/>
              </w:rPr>
              <w:t>026</w:t>
            </w:r>
            <w:r w:rsidRPr="006E5B21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0D108A" w:rsidRPr="006E5B21" w14:paraId="718C7D07" w14:textId="77777777" w:rsidTr="007941E3">
        <w:tc>
          <w:tcPr>
            <w:tcW w:w="2970" w:type="dxa"/>
          </w:tcPr>
          <w:p w14:paraId="215CC9F4" w14:textId="17AB56AB" w:rsidR="000D108A" w:rsidRPr="006E5B21" w:rsidRDefault="000D108A" w:rsidP="000D108A">
            <w:pPr>
              <w:spacing w:line="240" w:lineRule="auto"/>
              <w:ind w:right="-64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E5B2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6E5B2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="005322FF"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BC4E48" w14:textId="07B59389" w:rsidR="000D108A" w:rsidRPr="006E5B21" w:rsidRDefault="005322FF" w:rsidP="000D108A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38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030</w:t>
            </w:r>
          </w:p>
        </w:tc>
        <w:tc>
          <w:tcPr>
            <w:tcW w:w="270" w:type="dxa"/>
          </w:tcPr>
          <w:p w14:paraId="76142CA5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01A5F5" w14:textId="75610AF4" w:rsidR="000D108A" w:rsidRPr="006E5B21" w:rsidRDefault="005322FF" w:rsidP="000D108A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700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</w:t>
            </w:r>
            <w:r w:rsidR="00E5142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</w:t>
            </w:r>
          </w:p>
        </w:tc>
        <w:tc>
          <w:tcPr>
            <w:tcW w:w="270" w:type="dxa"/>
          </w:tcPr>
          <w:p w14:paraId="7D48971F" w14:textId="77777777" w:rsidR="000D108A" w:rsidRPr="006E5B21" w:rsidRDefault="000D108A" w:rsidP="000D108A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DA687C" w14:textId="1AED18F9" w:rsidR="000D108A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339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88</w:t>
            </w:r>
            <w:r w:rsidR="00F642E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</w:tcPr>
          <w:p w14:paraId="29E7505D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02C82B" w14:textId="647930B1" w:rsidR="000D108A" w:rsidRPr="006E5B21" w:rsidRDefault="005322FF" w:rsidP="00934BE2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282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848</w:t>
            </w:r>
          </w:p>
        </w:tc>
        <w:tc>
          <w:tcPr>
            <w:tcW w:w="270" w:type="dxa"/>
          </w:tcPr>
          <w:p w14:paraId="47C5DEEE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062AFA" w14:textId="6832578F" w:rsidR="000D108A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125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612</w:t>
            </w:r>
          </w:p>
        </w:tc>
        <w:tc>
          <w:tcPr>
            <w:tcW w:w="270" w:type="dxa"/>
          </w:tcPr>
          <w:p w14:paraId="40AB7C7B" w14:textId="77777777" w:rsidR="000D108A" w:rsidRPr="006E5B21" w:rsidRDefault="000D108A" w:rsidP="000D108A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D3555A" w14:textId="148E93FD" w:rsidR="000D108A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01</w:t>
            </w:r>
            <w:r w:rsidR="002B3B9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</w:t>
            </w:r>
          </w:p>
        </w:tc>
        <w:tc>
          <w:tcPr>
            <w:tcW w:w="270" w:type="dxa"/>
          </w:tcPr>
          <w:p w14:paraId="7F7E08ED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212964E2" w14:textId="22FF4DE9" w:rsidR="000D108A" w:rsidRPr="006E5B21" w:rsidRDefault="005024FF" w:rsidP="0041302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B21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C100473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1D877B28" w14:textId="7EDD283A" w:rsidR="000D108A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487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542</w:t>
            </w:r>
          </w:p>
        </w:tc>
      </w:tr>
      <w:tr w:rsidR="000D108A" w:rsidRPr="00FC4D42" w14:paraId="6EE3624F" w14:textId="77777777" w:rsidTr="007941E3">
        <w:tc>
          <w:tcPr>
            <w:tcW w:w="2970" w:type="dxa"/>
          </w:tcPr>
          <w:p w14:paraId="043AB35F" w14:textId="77777777" w:rsidR="000D108A" w:rsidRPr="00FC4D42" w:rsidRDefault="000D108A" w:rsidP="000D108A">
            <w:pPr>
              <w:spacing w:line="240" w:lineRule="auto"/>
              <w:ind w:right="-64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AFFECDF" w14:textId="77777777" w:rsidR="000D108A" w:rsidRPr="00FC4D42" w:rsidRDefault="000D108A" w:rsidP="000D108A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2F0B0B" w14:textId="77777777" w:rsidR="000D108A" w:rsidRPr="00FC4D42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C76B47" w14:textId="77777777" w:rsidR="000D108A" w:rsidRPr="00FC4D42" w:rsidRDefault="000D108A" w:rsidP="000D108A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6B6B2B" w14:textId="77777777" w:rsidR="000D108A" w:rsidRPr="00FC4D42" w:rsidRDefault="000D108A" w:rsidP="000D108A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FB2B6E" w14:textId="77777777" w:rsidR="000D108A" w:rsidRPr="00FC4D42" w:rsidRDefault="000D108A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E20DD" w14:textId="77777777" w:rsidR="000D108A" w:rsidRPr="00FC4D42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CFF622E" w14:textId="77777777" w:rsidR="000D108A" w:rsidRPr="00FC4D42" w:rsidRDefault="000D108A" w:rsidP="00934BE2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C663269" w14:textId="77777777" w:rsidR="000D108A" w:rsidRPr="00FC4D42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A8CCB9" w14:textId="77777777" w:rsidR="000D108A" w:rsidRPr="00FC4D42" w:rsidRDefault="000D108A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C2A23B" w14:textId="77777777" w:rsidR="000D108A" w:rsidRPr="00FC4D42" w:rsidRDefault="000D108A" w:rsidP="000D108A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D6A726" w14:textId="77777777" w:rsidR="000D108A" w:rsidRPr="00FC4D42" w:rsidRDefault="000D108A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D71DFD" w14:textId="77777777" w:rsidR="000D108A" w:rsidRPr="00FC4D42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58" w:type="dxa"/>
          </w:tcPr>
          <w:p w14:paraId="7AA67429" w14:textId="77777777" w:rsidR="000D108A" w:rsidRPr="00FC4D42" w:rsidRDefault="000D108A" w:rsidP="000D108A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34666" w14:textId="77777777" w:rsidR="000D108A" w:rsidRPr="00FC4D42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4709A7D" w14:textId="77777777" w:rsidR="000D108A" w:rsidRPr="00FC4D42" w:rsidRDefault="000D108A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D108A" w:rsidRPr="006E5B21" w14:paraId="2638A990" w14:textId="77777777" w:rsidTr="007941E3">
        <w:tc>
          <w:tcPr>
            <w:tcW w:w="2970" w:type="dxa"/>
          </w:tcPr>
          <w:p w14:paraId="720E2520" w14:textId="77777777" w:rsidR="000D108A" w:rsidRPr="006E5B21" w:rsidRDefault="000D108A" w:rsidP="000D108A">
            <w:pPr>
              <w:spacing w:line="240" w:lineRule="auto"/>
              <w:ind w:right="-64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E5B2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23B33350" w14:textId="77777777" w:rsidR="000D108A" w:rsidRPr="006E5B21" w:rsidRDefault="000D108A" w:rsidP="000D108A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CC4531D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02B54B38" w14:textId="77777777" w:rsidR="000D108A" w:rsidRPr="006E5B21" w:rsidRDefault="000D108A" w:rsidP="000D108A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01341FE" w14:textId="77777777" w:rsidR="000D108A" w:rsidRPr="006E5B21" w:rsidRDefault="000D108A" w:rsidP="000D108A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7DD76BEA" w14:textId="77777777" w:rsidR="000D108A" w:rsidRPr="006E5B21" w:rsidRDefault="000D108A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C53DB26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480B2655" w14:textId="77777777" w:rsidR="000D108A" w:rsidRPr="006E5B21" w:rsidRDefault="000D108A" w:rsidP="00934BE2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ECA6970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663BD05E" w14:textId="77777777" w:rsidR="000D108A" w:rsidRPr="006E5B21" w:rsidRDefault="000D108A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FB58888" w14:textId="77777777" w:rsidR="000D108A" w:rsidRPr="006E5B21" w:rsidRDefault="000D108A" w:rsidP="000D108A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12438FD8" w14:textId="77777777" w:rsidR="000D108A" w:rsidRPr="006E5B21" w:rsidRDefault="000D108A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4F1FB0E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</w:tcPr>
          <w:p w14:paraId="12391AA9" w14:textId="77777777" w:rsidR="000D108A" w:rsidRPr="006E5B21" w:rsidRDefault="000D108A" w:rsidP="000D108A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3C07F51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4" w:type="dxa"/>
          </w:tcPr>
          <w:p w14:paraId="7AE1098F" w14:textId="77777777" w:rsidR="000D108A" w:rsidRPr="006E5B21" w:rsidRDefault="000D108A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D108A" w:rsidRPr="006E5B21" w14:paraId="5D614905" w14:textId="77777777" w:rsidTr="007941E3">
        <w:tc>
          <w:tcPr>
            <w:tcW w:w="2970" w:type="dxa"/>
          </w:tcPr>
          <w:p w14:paraId="66CDC177" w14:textId="7484BC07" w:rsidR="000D108A" w:rsidRPr="006E5B21" w:rsidRDefault="000D108A" w:rsidP="000D108A">
            <w:pPr>
              <w:rPr>
                <w:rFonts w:ascii="Angsana New" w:hAnsi="Angsana New"/>
                <w:sz w:val="27"/>
                <w:szCs w:val="27"/>
              </w:rPr>
            </w:pPr>
            <w:r w:rsidRPr="006E5B2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Pr="006E5B21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6E5B2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="005322FF"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83EF5B" w14:textId="1425A276" w:rsidR="000D108A" w:rsidRPr="006E5B21" w:rsidRDefault="005322FF" w:rsidP="000D108A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168</w:t>
            </w:r>
            <w:r w:rsidR="000D108A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796</w:t>
            </w:r>
          </w:p>
        </w:tc>
        <w:tc>
          <w:tcPr>
            <w:tcW w:w="270" w:type="dxa"/>
          </w:tcPr>
          <w:p w14:paraId="2682834D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F3E395" w14:textId="7242B1B4" w:rsidR="000D108A" w:rsidRPr="006E5B21" w:rsidRDefault="005322FF" w:rsidP="000D108A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70</w:t>
            </w:r>
            <w:r w:rsidR="000D108A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695</w:t>
            </w:r>
          </w:p>
        </w:tc>
        <w:tc>
          <w:tcPr>
            <w:tcW w:w="270" w:type="dxa"/>
          </w:tcPr>
          <w:p w14:paraId="626EB753" w14:textId="77777777" w:rsidR="000D108A" w:rsidRPr="006E5B21" w:rsidRDefault="000D108A" w:rsidP="000D108A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7BD015" w14:textId="686CEC1E" w:rsidR="000D108A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524</w:t>
            </w:r>
            <w:r w:rsidR="000D108A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659</w:t>
            </w:r>
          </w:p>
        </w:tc>
        <w:tc>
          <w:tcPr>
            <w:tcW w:w="270" w:type="dxa"/>
          </w:tcPr>
          <w:p w14:paraId="44EA82CE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A8F61E" w14:textId="028BE2B4" w:rsidR="000D108A" w:rsidRPr="006E5B21" w:rsidRDefault="005322FF" w:rsidP="00934BE2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631</w:t>
            </w:r>
            <w:r w:rsidR="000D108A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292</w:t>
            </w:r>
          </w:p>
        </w:tc>
        <w:tc>
          <w:tcPr>
            <w:tcW w:w="270" w:type="dxa"/>
          </w:tcPr>
          <w:p w14:paraId="33F6E292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5ED6AE" w14:textId="6E2684BB" w:rsidR="000D108A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47</w:t>
            </w:r>
            <w:r w:rsidR="000D108A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112</w:t>
            </w:r>
          </w:p>
        </w:tc>
        <w:tc>
          <w:tcPr>
            <w:tcW w:w="270" w:type="dxa"/>
          </w:tcPr>
          <w:p w14:paraId="4E5E8A4E" w14:textId="77777777" w:rsidR="000D108A" w:rsidRPr="006E5B21" w:rsidRDefault="000D108A" w:rsidP="000D108A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ECBBEA" w14:textId="3E3E764D" w:rsidR="000D108A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932</w:t>
            </w:r>
          </w:p>
        </w:tc>
        <w:tc>
          <w:tcPr>
            <w:tcW w:w="270" w:type="dxa"/>
          </w:tcPr>
          <w:p w14:paraId="63F1B0DC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4A1AD23F" w14:textId="151F7A0D" w:rsidR="000D108A" w:rsidRPr="006E5B21" w:rsidRDefault="005322FF" w:rsidP="000D108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92</w:t>
            </w:r>
            <w:r w:rsidR="000D108A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543</w:t>
            </w:r>
          </w:p>
        </w:tc>
        <w:tc>
          <w:tcPr>
            <w:tcW w:w="270" w:type="dxa"/>
          </w:tcPr>
          <w:p w14:paraId="02008B10" w14:textId="77777777" w:rsidR="000D108A" w:rsidRPr="006E5B21" w:rsidRDefault="000D108A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69E3A5EC" w14:textId="7734F2C7" w:rsidR="000D108A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="000D108A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536</w:t>
            </w:r>
            <w:r w:rsidR="000D108A" w:rsidRPr="006E5B2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029</w:t>
            </w:r>
          </w:p>
        </w:tc>
      </w:tr>
      <w:tr w:rsidR="00061C01" w:rsidRPr="006E5B21" w14:paraId="400FD1C7" w14:textId="77777777" w:rsidTr="007941E3">
        <w:tc>
          <w:tcPr>
            <w:tcW w:w="2970" w:type="dxa"/>
          </w:tcPr>
          <w:p w14:paraId="60732108" w14:textId="356BF36B" w:rsidR="00061C01" w:rsidRPr="006E5B21" w:rsidRDefault="00757D64" w:rsidP="000D108A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E5B2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31</w:t>
            </w:r>
            <w:r w:rsidRPr="006E5B2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6E5B2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="005322FF"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C7119D" w14:textId="4B442E25" w:rsidR="00061C01" w:rsidRPr="006E5B21" w:rsidRDefault="005322FF" w:rsidP="000D108A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183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017</w:t>
            </w:r>
          </w:p>
        </w:tc>
        <w:tc>
          <w:tcPr>
            <w:tcW w:w="270" w:type="dxa"/>
          </w:tcPr>
          <w:p w14:paraId="5EFB887A" w14:textId="77777777" w:rsidR="00061C01" w:rsidRPr="006E5B21" w:rsidRDefault="00061C01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AFA55B" w14:textId="30E2C071" w:rsidR="00061C01" w:rsidRPr="006E5B21" w:rsidRDefault="005322FF" w:rsidP="000D108A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77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34</w:t>
            </w:r>
            <w:r w:rsidR="003A33E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</w:tcPr>
          <w:p w14:paraId="5767899F" w14:textId="77777777" w:rsidR="00061C01" w:rsidRPr="006E5B21" w:rsidRDefault="00061C01" w:rsidP="000D108A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177274" w14:textId="02E0CCA4" w:rsidR="00061C01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543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48</w:t>
            </w:r>
            <w:r w:rsidR="00F642E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</w:t>
            </w:r>
          </w:p>
        </w:tc>
        <w:tc>
          <w:tcPr>
            <w:tcW w:w="270" w:type="dxa"/>
          </w:tcPr>
          <w:p w14:paraId="308E8FE1" w14:textId="77777777" w:rsidR="00061C01" w:rsidRPr="006E5B21" w:rsidRDefault="00061C01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326601" w14:textId="350DD713" w:rsidR="00061C01" w:rsidRPr="006E5B21" w:rsidRDefault="005322FF" w:rsidP="00934BE2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510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523</w:t>
            </w:r>
          </w:p>
        </w:tc>
        <w:tc>
          <w:tcPr>
            <w:tcW w:w="270" w:type="dxa"/>
          </w:tcPr>
          <w:p w14:paraId="70802833" w14:textId="77777777" w:rsidR="00061C01" w:rsidRPr="006E5B21" w:rsidRDefault="00061C01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9325AF" w14:textId="13581767" w:rsidR="00061C01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50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619</w:t>
            </w:r>
          </w:p>
        </w:tc>
        <w:tc>
          <w:tcPr>
            <w:tcW w:w="270" w:type="dxa"/>
          </w:tcPr>
          <w:p w14:paraId="4B199FD6" w14:textId="77777777" w:rsidR="00061C01" w:rsidRPr="006E5B21" w:rsidRDefault="00061C01" w:rsidP="000D108A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15B8EC" w14:textId="0496C198" w:rsidR="00061C01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</w:t>
            </w:r>
            <w:r w:rsidR="004130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19</w:t>
            </w:r>
          </w:p>
        </w:tc>
        <w:tc>
          <w:tcPr>
            <w:tcW w:w="270" w:type="dxa"/>
          </w:tcPr>
          <w:p w14:paraId="296409F5" w14:textId="77777777" w:rsidR="00061C01" w:rsidRPr="006E5B21" w:rsidRDefault="00061C01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DDEB5C5" w14:textId="22C784E8" w:rsidR="00061C01" w:rsidRPr="006E5B21" w:rsidRDefault="005322FF" w:rsidP="000D108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98</w:t>
            </w:r>
            <w:r w:rsidR="005024FF" w:rsidRPr="006E5B2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89</w:t>
            </w:r>
            <w:r w:rsidR="004130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63F0487D" w14:textId="77777777" w:rsidR="00061C01" w:rsidRPr="006E5B21" w:rsidRDefault="00061C01" w:rsidP="000D108A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1419E26B" w14:textId="37B8D8E1" w:rsidR="00061C01" w:rsidRPr="006E5B21" w:rsidRDefault="005322FF" w:rsidP="000D108A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806F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5024FF" w:rsidRPr="005806F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806F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464</w:t>
            </w:r>
            <w:r w:rsidR="005024FF" w:rsidRPr="005806F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5806F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503</w:t>
            </w:r>
          </w:p>
        </w:tc>
      </w:tr>
    </w:tbl>
    <w:p w14:paraId="14D5B5DC" w14:textId="77777777" w:rsidR="007941E3" w:rsidRDefault="007941E3" w:rsidP="00426403">
      <w:pPr>
        <w:pStyle w:val="BodyText"/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7941E3" w:rsidSect="00426403">
          <w:headerReference w:type="default" r:id="rId14"/>
          <w:pgSz w:w="16834" w:h="11909" w:orient="landscape" w:code="9"/>
          <w:pgMar w:top="1152" w:right="691" w:bottom="1152" w:left="576" w:header="720" w:footer="720" w:gutter="0"/>
          <w:cols w:space="737"/>
          <w:docGrid w:linePitch="299"/>
        </w:sectPr>
      </w:pPr>
    </w:p>
    <w:p w14:paraId="5786BB33" w14:textId="2FAE01AE" w:rsidR="007941E3" w:rsidRPr="001E5C25" w:rsidRDefault="007941E3" w:rsidP="001E5C2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E5C25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ราคาทรัพย์สินของบริษัทก่อนหักค่าเสื่อมราคาสะสมของอาคารและอุปกรณ์</w:t>
      </w:r>
      <w:r w:rsidRPr="001E5C25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E5C25">
        <w:rPr>
          <w:rFonts w:ascii="Angsana New" w:hAnsi="Angsana New" w:hint="cs"/>
          <w:sz w:val="30"/>
          <w:szCs w:val="30"/>
          <w:cs/>
          <w:lang w:val="en-US"/>
        </w:rPr>
        <w:t>ซึ่งได้คิดค่าเสื่อมราคาเต็มจำนวนแล้ว</w:t>
      </w:r>
      <w:r w:rsidRPr="001E5C25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E5C25">
        <w:rPr>
          <w:rFonts w:ascii="Angsana New" w:hAnsi="Angsana New" w:hint="cs"/>
          <w:sz w:val="30"/>
          <w:szCs w:val="30"/>
          <w:cs/>
          <w:lang w:val="en-US"/>
        </w:rPr>
        <w:t xml:space="preserve">แต่ยังคงใช้งานจนถึง ณ วันที่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31</w:t>
      </w:r>
      <w:r w:rsidRPr="001E5C25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E5C25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</w:t>
      </w:r>
      <w:r w:rsidR="005322FF" w:rsidRPr="005322FF">
        <w:rPr>
          <w:rFonts w:ascii="Angsana New" w:hAnsi="Angsana New"/>
          <w:sz w:val="30"/>
          <w:szCs w:val="30"/>
          <w:lang w:val="en-US"/>
        </w:rPr>
        <w:t>4</w:t>
      </w:r>
      <w:r w:rsidRPr="001E5C25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E5C25">
        <w:rPr>
          <w:rFonts w:ascii="Angsana New" w:hAnsi="Angsana New" w:hint="cs"/>
          <w:sz w:val="30"/>
          <w:szCs w:val="30"/>
          <w:cs/>
          <w:lang w:val="en-US"/>
        </w:rPr>
        <w:t>มีจำนวน</w:t>
      </w:r>
      <w:r w:rsidRPr="001E5C25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322FF" w:rsidRPr="005322FF">
        <w:rPr>
          <w:rFonts w:ascii="Angsana New" w:hAnsi="Angsana New"/>
          <w:sz w:val="30"/>
          <w:szCs w:val="30"/>
          <w:lang w:val="en-US"/>
        </w:rPr>
        <w:t>4</w:t>
      </w:r>
      <w:r w:rsidR="005024FF" w:rsidRPr="005024FF">
        <w:rPr>
          <w:rFonts w:ascii="Angsana New" w:hAnsi="Angsana New"/>
          <w:sz w:val="30"/>
          <w:szCs w:val="30"/>
          <w:lang w:val="en-US"/>
        </w:rPr>
        <w:t>,</w:t>
      </w:r>
      <w:r w:rsidR="005322FF" w:rsidRPr="005322FF">
        <w:rPr>
          <w:rFonts w:ascii="Angsana New" w:hAnsi="Angsana New"/>
          <w:sz w:val="30"/>
          <w:szCs w:val="30"/>
          <w:lang w:val="en-US"/>
        </w:rPr>
        <w:t>320</w:t>
      </w:r>
      <w:r w:rsidR="005024FF">
        <w:rPr>
          <w:rFonts w:ascii="Angsana New" w:hAnsi="Angsana New"/>
          <w:sz w:val="30"/>
          <w:szCs w:val="30"/>
          <w:lang w:val="en-US"/>
        </w:rPr>
        <w:t>.</w:t>
      </w:r>
      <w:r w:rsidR="005322FF" w:rsidRPr="005322FF">
        <w:rPr>
          <w:rFonts w:ascii="Angsana New" w:hAnsi="Angsana New"/>
          <w:sz w:val="30"/>
          <w:szCs w:val="30"/>
          <w:lang w:val="en-US"/>
        </w:rPr>
        <w:t>12</w:t>
      </w:r>
      <w:r w:rsidRPr="001E5C25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E5C25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1E5C25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5322FF" w:rsidRPr="005322FF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5322FF" w:rsidRPr="005322FF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1E5C25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bookmarkStart w:id="2" w:name="_Hlk66897615"/>
      <w:r w:rsidR="005322FF" w:rsidRPr="005322FF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1E5C25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5322FF" w:rsidRPr="005322FF">
        <w:rPr>
          <w:rFonts w:ascii="Angsana New" w:hAnsi="Angsana New"/>
          <w:i/>
          <w:iCs/>
          <w:sz w:val="30"/>
          <w:szCs w:val="30"/>
          <w:lang w:val="en-US"/>
        </w:rPr>
        <w:t>966</w:t>
      </w:r>
      <w:r w:rsidRPr="001E5C25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5322FF" w:rsidRPr="005322FF">
        <w:rPr>
          <w:rFonts w:ascii="Angsana New" w:hAnsi="Angsana New"/>
          <w:i/>
          <w:iCs/>
          <w:sz w:val="30"/>
          <w:szCs w:val="30"/>
          <w:lang w:val="en-US"/>
        </w:rPr>
        <w:t>44</w:t>
      </w:r>
      <w:r w:rsidRPr="001E5C25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bookmarkEnd w:id="2"/>
      <w:r w:rsidRPr="001E5C25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</w:p>
    <w:p w14:paraId="0EBC4325" w14:textId="77777777" w:rsidR="001E5C25" w:rsidRDefault="001E5C25" w:rsidP="00426403">
      <w:pPr>
        <w:pStyle w:val="BodyText"/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3C01BBD" w14:textId="2C155C09" w:rsidR="00D13244" w:rsidRDefault="00D13244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57FF4A5B" w14:textId="77777777" w:rsidR="00D13244" w:rsidRPr="00D13244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350"/>
      </w:tblGrid>
      <w:tr w:rsidR="00D13244" w:rsidRPr="00891664" w14:paraId="492A5221" w14:textId="77777777" w:rsidTr="006E4A1F">
        <w:trPr>
          <w:cantSplit/>
          <w:tblHeader/>
        </w:trPr>
        <w:tc>
          <w:tcPr>
            <w:tcW w:w="6120" w:type="dxa"/>
            <w:vAlign w:val="bottom"/>
            <w:hideMark/>
          </w:tcPr>
          <w:p w14:paraId="2A4F0376" w14:textId="3D9C295A" w:rsidR="00D13244" w:rsidRPr="00891664" w:rsidRDefault="00D13244" w:rsidP="003F7C9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916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8916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5322FF" w:rsidRPr="005322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916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91664" w:rsidRPr="008916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5322FF" w:rsidRPr="005322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30" w:type="dxa"/>
            <w:hideMark/>
          </w:tcPr>
          <w:p w14:paraId="432C286A" w14:textId="58C77824" w:rsidR="00D13244" w:rsidRPr="00891664" w:rsidRDefault="004D0B5D" w:rsidP="004D0B5D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0B5D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</w:tcPr>
          <w:p w14:paraId="10174AF2" w14:textId="77777777" w:rsidR="00D13244" w:rsidRPr="00891664" w:rsidRDefault="00D13244" w:rsidP="003F7C9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54B47A7" w14:textId="77777777" w:rsidR="004D4366" w:rsidRDefault="004D4366" w:rsidP="003F7C9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68A2D09F" w14:textId="61347A78" w:rsidR="00D13244" w:rsidRPr="00891664" w:rsidRDefault="00D13244" w:rsidP="003F7C9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9166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9166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89166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D13244" w:rsidRPr="00891664" w14:paraId="49BC973E" w14:textId="77777777" w:rsidTr="006E4A1F">
        <w:trPr>
          <w:cantSplit/>
          <w:tblHeader/>
        </w:trPr>
        <w:tc>
          <w:tcPr>
            <w:tcW w:w="6120" w:type="dxa"/>
          </w:tcPr>
          <w:p w14:paraId="779DAB2E" w14:textId="77777777" w:rsidR="00D13244" w:rsidRPr="00891664" w:rsidRDefault="00D13244" w:rsidP="003F7C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76BCF2D4" w14:textId="77777777" w:rsidR="00D13244" w:rsidRPr="00891664" w:rsidRDefault="00D13244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16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916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916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3244" w:rsidRPr="00891664" w14:paraId="08949827" w14:textId="77777777" w:rsidTr="006E4A1F">
        <w:trPr>
          <w:cantSplit/>
        </w:trPr>
        <w:tc>
          <w:tcPr>
            <w:tcW w:w="6120" w:type="dxa"/>
            <w:hideMark/>
          </w:tcPr>
          <w:p w14:paraId="6302F279" w14:textId="77777777" w:rsidR="00D13244" w:rsidRPr="00891664" w:rsidRDefault="00D13244" w:rsidP="003F7C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8916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031CFAB5" w14:textId="77777777" w:rsidR="00D13244" w:rsidRPr="00891664" w:rsidRDefault="00D13244" w:rsidP="003F7C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9CA90B4" w14:textId="77777777" w:rsidR="00D13244" w:rsidRPr="00891664" w:rsidRDefault="00D13244" w:rsidP="003F7C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1DFD8B" w14:textId="77777777" w:rsidR="00D13244" w:rsidRPr="00891664" w:rsidRDefault="00D13244" w:rsidP="003F7C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5F51" w:rsidRPr="00891664" w14:paraId="715EFE77" w14:textId="77777777" w:rsidTr="006E4A1F">
        <w:trPr>
          <w:cantSplit/>
        </w:trPr>
        <w:tc>
          <w:tcPr>
            <w:tcW w:w="6120" w:type="dxa"/>
          </w:tcPr>
          <w:p w14:paraId="479DD27B" w14:textId="6A3C4EB3" w:rsidR="00015F51" w:rsidRPr="00891664" w:rsidRDefault="00015F51" w:rsidP="00015F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0CA08903" w14:textId="42D7CDB6" w:rsidR="00015F51" w:rsidRPr="008863B5" w:rsidRDefault="00015F51" w:rsidP="00015F5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863B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9,985</w:t>
            </w:r>
          </w:p>
        </w:tc>
        <w:tc>
          <w:tcPr>
            <w:tcW w:w="180" w:type="dxa"/>
          </w:tcPr>
          <w:p w14:paraId="05B4E0C8" w14:textId="77777777" w:rsidR="00015F51" w:rsidRPr="00934BE2" w:rsidRDefault="00015F51" w:rsidP="00015F51">
            <w:pPr>
              <w:pStyle w:val="acctfourfigures"/>
              <w:spacing w:line="240" w:lineRule="auto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350" w:type="dxa"/>
          </w:tcPr>
          <w:p w14:paraId="071FFDF9" w14:textId="015783D0" w:rsidR="00015F51" w:rsidRPr="00934BE2" w:rsidRDefault="00015F51" w:rsidP="00015F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</w:t>
            </w:r>
            <w:r w:rsidRPr="00934BE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98</w:t>
            </w:r>
            <w:r w:rsidRPr="005322F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</w:p>
        </w:tc>
      </w:tr>
      <w:tr w:rsidR="00015F51" w:rsidRPr="00891664" w14:paraId="44E36B65" w14:textId="77777777" w:rsidTr="006E4A1F">
        <w:trPr>
          <w:cantSplit/>
        </w:trPr>
        <w:tc>
          <w:tcPr>
            <w:tcW w:w="6120" w:type="dxa"/>
          </w:tcPr>
          <w:p w14:paraId="6BBCFFBA" w14:textId="77777777" w:rsidR="00015F51" w:rsidRPr="00891664" w:rsidRDefault="00015F51" w:rsidP="00015F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166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CAB6E18" w14:textId="27CCAD4A" w:rsidR="00015F51" w:rsidRPr="008863B5" w:rsidRDefault="00015F51" w:rsidP="00015F5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863B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9,997</w:t>
            </w:r>
          </w:p>
        </w:tc>
        <w:tc>
          <w:tcPr>
            <w:tcW w:w="180" w:type="dxa"/>
          </w:tcPr>
          <w:p w14:paraId="67AB5B5E" w14:textId="77777777" w:rsidR="00015F51" w:rsidRPr="00934BE2" w:rsidRDefault="00015F51" w:rsidP="00015F51">
            <w:pPr>
              <w:pStyle w:val="acctfourfigures"/>
              <w:spacing w:line="240" w:lineRule="auto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350" w:type="dxa"/>
          </w:tcPr>
          <w:p w14:paraId="33DD1E62" w14:textId="65203CCF" w:rsidR="00015F51" w:rsidRPr="00934BE2" w:rsidRDefault="00015F51" w:rsidP="00015F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</w:t>
            </w:r>
            <w:r w:rsidRPr="00934BE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99</w:t>
            </w:r>
            <w:r w:rsidRPr="005322F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</w:t>
            </w:r>
          </w:p>
        </w:tc>
      </w:tr>
      <w:tr w:rsidR="00934BE2" w:rsidRPr="00891664" w14:paraId="2420FD50" w14:textId="77777777" w:rsidTr="006E4A1F">
        <w:trPr>
          <w:cantSplit/>
        </w:trPr>
        <w:tc>
          <w:tcPr>
            <w:tcW w:w="6120" w:type="dxa"/>
            <w:hideMark/>
          </w:tcPr>
          <w:p w14:paraId="087605BA" w14:textId="77777777" w:rsidR="00934BE2" w:rsidRPr="00891664" w:rsidRDefault="00934BE2" w:rsidP="00934B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6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6573C" w14:textId="0A9CF3B5" w:rsidR="00934BE2" w:rsidRPr="008863B5" w:rsidRDefault="005322FF" w:rsidP="00934B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863B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</w:t>
            </w:r>
            <w:r w:rsidR="00934BE2" w:rsidRPr="008863B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863B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982</w:t>
            </w:r>
          </w:p>
        </w:tc>
        <w:tc>
          <w:tcPr>
            <w:tcW w:w="180" w:type="dxa"/>
          </w:tcPr>
          <w:p w14:paraId="7E0D6824" w14:textId="77777777" w:rsidR="00934BE2" w:rsidRPr="00934BE2" w:rsidRDefault="00934BE2" w:rsidP="00934BE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13AFE" w14:textId="09230EAA" w:rsidR="00934BE2" w:rsidRPr="00934BE2" w:rsidRDefault="005322FF" w:rsidP="00934B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5322F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</w:t>
            </w:r>
            <w:r w:rsidR="00934BE2" w:rsidRPr="00934BE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982</w:t>
            </w:r>
          </w:p>
        </w:tc>
      </w:tr>
    </w:tbl>
    <w:p w14:paraId="20A2B424" w14:textId="77777777" w:rsidR="00D13244" w:rsidRPr="00891664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E586E5" w14:textId="2B2E26BA" w:rsidR="00D13244" w:rsidRPr="00891664" w:rsidRDefault="00133400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5322FF" w:rsidRPr="005322FF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D13244" w:rsidRPr="00891664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89166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สินทรัพย์สิทธิการใช้ของบริษัทเพิ่มขึ้นเป็น</w:t>
      </w:r>
      <w:r w:rsidR="00D13244" w:rsidRPr="00832C8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322FF" w:rsidRPr="005322FF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34BE2" w:rsidRPr="00832C8F">
        <w:rPr>
          <w:rFonts w:asciiTheme="majorBidi" w:hAnsiTheme="majorBidi" w:cstheme="majorBidi"/>
          <w:sz w:val="30"/>
          <w:szCs w:val="30"/>
        </w:rPr>
        <w:t>.</w:t>
      </w:r>
      <w:r w:rsidR="005322FF" w:rsidRPr="005322FF">
        <w:rPr>
          <w:rFonts w:asciiTheme="majorBidi" w:hAnsiTheme="majorBidi" w:cstheme="majorBidi"/>
          <w:sz w:val="30"/>
          <w:szCs w:val="30"/>
          <w:lang w:val="en-US"/>
        </w:rPr>
        <w:t>59</w:t>
      </w:r>
      <w:r w:rsidR="00D13244" w:rsidRPr="00832C8F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832C8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EEC0E38" w14:textId="77777777" w:rsidR="00D13244" w:rsidRPr="00891664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EC2A42F" w14:textId="5E55FE42" w:rsidR="001E5C25" w:rsidRPr="00832C8F" w:rsidRDefault="000E1057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1057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0E1057">
        <w:rPr>
          <w:rFonts w:asciiTheme="majorBidi" w:hAnsiTheme="majorBidi" w:cstheme="majorBidi"/>
          <w:sz w:val="30"/>
          <w:szCs w:val="30"/>
          <w:cs/>
        </w:rPr>
        <w:t>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="00261812">
        <w:rPr>
          <w:rFonts w:asciiTheme="majorBidi" w:hAnsiTheme="majorBidi" w:cstheme="majorBidi" w:hint="cs"/>
          <w:sz w:val="30"/>
          <w:szCs w:val="30"/>
          <w:cs/>
        </w:rPr>
        <w:t xml:space="preserve"> และยานพาหนะ</w:t>
      </w:r>
      <w:r w:rsidR="009D19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1057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261812">
        <w:rPr>
          <w:rFonts w:asciiTheme="majorBidi" w:hAnsiTheme="majorBidi" w:cstheme="majorBidi"/>
          <w:sz w:val="30"/>
          <w:szCs w:val="30"/>
          <w:lang w:val="en-US"/>
        </w:rPr>
        <w:t xml:space="preserve">4 - </w:t>
      </w:r>
      <w:r w:rsidR="005322FF" w:rsidRPr="005322FF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E105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2B7C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2C8F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="007825FD">
        <w:rPr>
          <w:rFonts w:asciiTheme="majorBidi" w:hAnsiTheme="majorBidi" w:cstheme="majorBidi" w:hint="cs"/>
          <w:sz w:val="30"/>
          <w:szCs w:val="30"/>
          <w:cs/>
        </w:rPr>
        <w:t>สำหรับสัญญาเช่าที่ดิน</w:t>
      </w:r>
      <w:r w:rsidRPr="00832C8F">
        <w:rPr>
          <w:rFonts w:asciiTheme="majorBidi" w:hAnsiTheme="majorBidi" w:cstheme="majorBidi"/>
          <w:sz w:val="30"/>
          <w:szCs w:val="30"/>
          <w:cs/>
        </w:rPr>
        <w:t xml:space="preserve"> ค่าเช่ากำหนดชำระเป็นรายเดือนตามอัตราที่ระบุไว้ในสัญญา</w:t>
      </w:r>
    </w:p>
    <w:p w14:paraId="1668AE80" w14:textId="4D88FEC4" w:rsidR="009D1927" w:rsidRPr="00832C8F" w:rsidRDefault="009D1927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0799A2" w14:textId="77777777" w:rsidR="00C46150" w:rsidRPr="00832C8F" w:rsidRDefault="00C46150" w:rsidP="00C4615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32C8F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BA27FA5" w14:textId="77777777" w:rsidR="00C46150" w:rsidRPr="00832C8F" w:rsidRDefault="00C46150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AAE92" w14:textId="4E0CAE0F" w:rsidR="00D13244" w:rsidRPr="00891664" w:rsidRDefault="00D13244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2C8F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</w:t>
      </w:r>
      <w:r w:rsidRPr="00891664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721808DA" w14:textId="77777777" w:rsidR="00D13244" w:rsidRPr="00D13244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80"/>
        <w:gridCol w:w="990"/>
        <w:gridCol w:w="180"/>
        <w:gridCol w:w="1080"/>
        <w:gridCol w:w="180"/>
        <w:gridCol w:w="1080"/>
      </w:tblGrid>
      <w:tr w:rsidR="008B345A" w:rsidRPr="00D13244" w14:paraId="72C573D8" w14:textId="77777777" w:rsidTr="008B345A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1F189007" w14:textId="77777777" w:rsidR="008B345A" w:rsidRPr="00D13244" w:rsidRDefault="008B345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1A1FB60" w14:textId="1476EFEF" w:rsidR="008B345A" w:rsidRPr="00891664" w:rsidRDefault="008B345A" w:rsidP="002B641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D0B5D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</w:tcPr>
          <w:p w14:paraId="2E354EDE" w14:textId="77777777" w:rsidR="008B345A" w:rsidRPr="00891664" w:rsidRDefault="008B345A" w:rsidP="002B641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  <w:gridSpan w:val="3"/>
          </w:tcPr>
          <w:p w14:paraId="32048740" w14:textId="47986577" w:rsidR="008B345A" w:rsidRPr="00891664" w:rsidRDefault="008B345A" w:rsidP="002B641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9166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3244" w:rsidRPr="00D13244" w14:paraId="1704B79D" w14:textId="77777777" w:rsidTr="006E4A1F">
        <w:trPr>
          <w:cantSplit/>
          <w:tblHeader/>
        </w:trPr>
        <w:tc>
          <w:tcPr>
            <w:tcW w:w="4590" w:type="dxa"/>
          </w:tcPr>
          <w:p w14:paraId="1BFA1E41" w14:textId="54973C5C" w:rsidR="00D13244" w:rsidRPr="00891664" w:rsidRDefault="00D13244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916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5322FF" w:rsidRPr="005322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916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91664" w:rsidRPr="008916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</w:tcPr>
          <w:p w14:paraId="656775F5" w14:textId="31CD8644" w:rsidR="00D13244" w:rsidRPr="006E4A1F" w:rsidRDefault="005322FF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322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D2529BF" w14:textId="77777777" w:rsidR="00D13244" w:rsidRPr="00D13244" w:rsidRDefault="00D13244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BF53E3" w14:textId="2A8E291B" w:rsidR="00D13244" w:rsidRPr="00D13244" w:rsidRDefault="005322FF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322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3801FA97" w14:textId="77777777" w:rsidR="00D13244" w:rsidRPr="00D13244" w:rsidRDefault="00D13244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74580" w14:textId="652A6AFF" w:rsidR="00D13244" w:rsidRPr="00D13244" w:rsidRDefault="005322FF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322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2F3226C1" w14:textId="77777777" w:rsidR="00D13244" w:rsidRPr="00D13244" w:rsidRDefault="00D13244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57921" w14:textId="663C1CBF" w:rsidR="00D13244" w:rsidRPr="00D13244" w:rsidRDefault="005322FF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322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D13244" w:rsidRPr="001F6762" w14:paraId="48FC16CD" w14:textId="77777777" w:rsidTr="006E4A1F">
        <w:trPr>
          <w:cantSplit/>
          <w:tblHeader/>
        </w:trPr>
        <w:tc>
          <w:tcPr>
            <w:tcW w:w="4590" w:type="dxa"/>
          </w:tcPr>
          <w:p w14:paraId="2B04C699" w14:textId="3473BFB6" w:rsidR="00D13244" w:rsidRPr="00891664" w:rsidRDefault="00D13244" w:rsidP="003F7C9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14396C6" w14:textId="6D7A0C16" w:rsidR="00D13244" w:rsidRPr="00D13244" w:rsidRDefault="00D13244" w:rsidP="003F7C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32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7A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132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132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13244" w:rsidRPr="00D13244" w14:paraId="7A11EA91" w14:textId="77777777" w:rsidTr="006E4A1F">
        <w:trPr>
          <w:cantSplit/>
        </w:trPr>
        <w:tc>
          <w:tcPr>
            <w:tcW w:w="4590" w:type="dxa"/>
          </w:tcPr>
          <w:p w14:paraId="0A038D78" w14:textId="77777777" w:rsidR="00D13244" w:rsidRPr="00891664" w:rsidRDefault="00D13244" w:rsidP="003F7C9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16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8916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916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556E3A6" w14:textId="77777777" w:rsidR="00D13244" w:rsidRPr="00D13244" w:rsidRDefault="00D13244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6833D8" w14:textId="77777777" w:rsidR="00D13244" w:rsidRPr="00D13244" w:rsidRDefault="00D13244" w:rsidP="003F7C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9A576" w14:textId="77777777" w:rsidR="00D13244" w:rsidRPr="00D13244" w:rsidRDefault="00D13244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6D57FC" w14:textId="77777777" w:rsidR="00D13244" w:rsidRPr="00D13244" w:rsidRDefault="00D13244" w:rsidP="003F7C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5609F" w14:textId="77777777" w:rsidR="00D13244" w:rsidRPr="00D13244" w:rsidRDefault="00D13244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E89A2F" w14:textId="77777777" w:rsidR="00D13244" w:rsidRPr="00D13244" w:rsidRDefault="00D13244" w:rsidP="003F7C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7008E5" w14:textId="77777777" w:rsidR="00D13244" w:rsidRPr="00D13244" w:rsidRDefault="00D13244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244" w:rsidRPr="00D13244" w14:paraId="2A309055" w14:textId="77777777" w:rsidTr="006E4A1F">
        <w:trPr>
          <w:cantSplit/>
        </w:trPr>
        <w:tc>
          <w:tcPr>
            <w:tcW w:w="4590" w:type="dxa"/>
          </w:tcPr>
          <w:p w14:paraId="51F46A31" w14:textId="77777777" w:rsidR="00D13244" w:rsidRPr="00891664" w:rsidRDefault="00D13244" w:rsidP="003F7C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66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89ACD7E" w14:textId="77777777" w:rsidR="00D13244" w:rsidRPr="00D13244" w:rsidRDefault="00D13244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CA1FA2" w14:textId="77777777" w:rsidR="00D13244" w:rsidRPr="00D13244" w:rsidRDefault="00D13244" w:rsidP="003F7C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2C60EB" w14:textId="77777777" w:rsidR="00D13244" w:rsidRPr="00D13244" w:rsidRDefault="00D13244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F8EF3C2" w14:textId="77777777" w:rsidR="00D13244" w:rsidRPr="00D13244" w:rsidRDefault="00D13244" w:rsidP="003F7C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2A31E5" w14:textId="77777777" w:rsidR="00D13244" w:rsidRPr="00D13244" w:rsidRDefault="00D13244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C8DE8E" w14:textId="77777777" w:rsidR="00D13244" w:rsidRPr="00D13244" w:rsidRDefault="00D13244" w:rsidP="003F7C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0EC88D" w14:textId="77777777" w:rsidR="00D13244" w:rsidRPr="00D13244" w:rsidRDefault="00D13244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B345A" w:rsidRPr="00D13244" w14:paraId="01B9C4A4" w14:textId="77777777" w:rsidTr="006E4A1F">
        <w:trPr>
          <w:cantSplit/>
        </w:trPr>
        <w:tc>
          <w:tcPr>
            <w:tcW w:w="4590" w:type="dxa"/>
          </w:tcPr>
          <w:p w14:paraId="241DCED1" w14:textId="600221DE" w:rsidR="008B345A" w:rsidRPr="00891664" w:rsidRDefault="008B345A" w:rsidP="008B345A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2693FBC6" w14:textId="7303E13E" w:rsidR="008B345A" w:rsidRPr="005F0967" w:rsidRDefault="005322FF" w:rsidP="008B34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0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B345A" w:rsidRPr="005F0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F0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180" w:type="dxa"/>
            <w:vAlign w:val="bottom"/>
          </w:tcPr>
          <w:p w14:paraId="162E9839" w14:textId="77777777" w:rsidR="008B345A" w:rsidRPr="00D13244" w:rsidRDefault="008B345A" w:rsidP="008B34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928C84" w14:textId="1C12410A" w:rsidR="008B345A" w:rsidRPr="007E18E6" w:rsidRDefault="007E18E6" w:rsidP="007E18E6">
            <w:pPr>
              <w:tabs>
                <w:tab w:val="decimal" w:pos="5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7E18E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55255435" w14:textId="77777777" w:rsidR="008B345A" w:rsidRPr="00D13244" w:rsidRDefault="008B345A" w:rsidP="008B34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C4E32" w14:textId="4C4C31F8" w:rsidR="008B345A" w:rsidRPr="00D13244" w:rsidRDefault="005322FF" w:rsidP="008B34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B345A" w:rsidRPr="008B34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180" w:type="dxa"/>
            <w:vAlign w:val="bottom"/>
          </w:tcPr>
          <w:p w14:paraId="1CF09EF2" w14:textId="77777777" w:rsidR="008B345A" w:rsidRPr="00D13244" w:rsidRDefault="008B345A" w:rsidP="008B34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E6807" w14:textId="715BDB97" w:rsidR="008B345A" w:rsidRPr="007E18E6" w:rsidRDefault="007E18E6" w:rsidP="007E18E6">
            <w:pPr>
              <w:tabs>
                <w:tab w:val="decimal" w:pos="64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7E18E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345A" w:rsidRPr="00D13244" w14:paraId="658D8642" w14:textId="77777777" w:rsidTr="006E4A1F">
        <w:trPr>
          <w:cantSplit/>
        </w:trPr>
        <w:tc>
          <w:tcPr>
            <w:tcW w:w="4590" w:type="dxa"/>
          </w:tcPr>
          <w:p w14:paraId="6C2DC973" w14:textId="77777777" w:rsidR="008B345A" w:rsidRPr="00891664" w:rsidRDefault="008B345A" w:rsidP="008B345A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166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396300C" w14:textId="084D2429" w:rsidR="008B345A" w:rsidRPr="005F0967" w:rsidRDefault="005322FF" w:rsidP="008B34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0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B345A" w:rsidRPr="005F0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F0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180" w:type="dxa"/>
            <w:vAlign w:val="bottom"/>
          </w:tcPr>
          <w:p w14:paraId="23BE17B3" w14:textId="77777777" w:rsidR="008B345A" w:rsidRPr="00D13244" w:rsidRDefault="008B345A" w:rsidP="008B34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9FF19D" w14:textId="0355D86E" w:rsidR="008B345A" w:rsidRPr="007E18E6" w:rsidRDefault="007E18E6" w:rsidP="007E18E6">
            <w:pPr>
              <w:tabs>
                <w:tab w:val="decimal" w:pos="5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7E18E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6904E7BA" w14:textId="77777777" w:rsidR="008B345A" w:rsidRPr="00D13244" w:rsidRDefault="008B345A" w:rsidP="008B34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3AC6A6" w14:textId="2CEA80A1" w:rsidR="008B345A" w:rsidRPr="00D13244" w:rsidRDefault="005322FF" w:rsidP="008B34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B345A" w:rsidRPr="008B34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180" w:type="dxa"/>
            <w:vAlign w:val="bottom"/>
          </w:tcPr>
          <w:p w14:paraId="75E3C6B6" w14:textId="77777777" w:rsidR="008B345A" w:rsidRPr="00D13244" w:rsidRDefault="008B345A" w:rsidP="008B34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B306C" w14:textId="6C041169" w:rsidR="008B345A" w:rsidRPr="007E18E6" w:rsidRDefault="007E18E6" w:rsidP="007E18E6">
            <w:pPr>
              <w:tabs>
                <w:tab w:val="decimal" w:pos="64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7E18E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345A" w:rsidRPr="00891664" w14:paraId="4ADF366E" w14:textId="77777777" w:rsidTr="006E4A1F">
        <w:trPr>
          <w:cantSplit/>
        </w:trPr>
        <w:tc>
          <w:tcPr>
            <w:tcW w:w="4590" w:type="dxa"/>
          </w:tcPr>
          <w:p w14:paraId="3795157B" w14:textId="77777777" w:rsidR="008B345A" w:rsidRPr="00891664" w:rsidRDefault="008B345A" w:rsidP="008B345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6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89166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891664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6D65F369" w14:textId="4130F76F" w:rsidR="008B345A" w:rsidRPr="005F0967" w:rsidRDefault="005322FF" w:rsidP="008B34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0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180" w:type="dxa"/>
            <w:vAlign w:val="bottom"/>
          </w:tcPr>
          <w:p w14:paraId="7B37FA47" w14:textId="77777777" w:rsidR="008B345A" w:rsidRPr="00891664" w:rsidRDefault="008B345A" w:rsidP="008B34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896ECE" w14:textId="0F5CA57E" w:rsidR="008B345A" w:rsidRPr="007E18E6" w:rsidRDefault="007E18E6" w:rsidP="007E18E6">
            <w:pPr>
              <w:tabs>
                <w:tab w:val="decimal" w:pos="5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7E18E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0C6C95CD" w14:textId="77777777" w:rsidR="008B345A" w:rsidRPr="00891664" w:rsidRDefault="008B345A" w:rsidP="008B34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B9F75" w14:textId="766AFBFE" w:rsidR="008B345A" w:rsidRPr="00891664" w:rsidRDefault="005322FF" w:rsidP="008B34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180" w:type="dxa"/>
            <w:vAlign w:val="bottom"/>
          </w:tcPr>
          <w:p w14:paraId="04E11802" w14:textId="77777777" w:rsidR="008B345A" w:rsidRPr="00891664" w:rsidRDefault="008B345A" w:rsidP="008B34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2C9A9" w14:textId="731CD62A" w:rsidR="008B345A" w:rsidRPr="007E18E6" w:rsidRDefault="007E18E6" w:rsidP="007E18E6">
            <w:pPr>
              <w:tabs>
                <w:tab w:val="decimal" w:pos="64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7E18E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345A" w:rsidRPr="00891664" w14:paraId="47AAF6C0" w14:textId="77777777" w:rsidTr="006E4A1F">
        <w:trPr>
          <w:cantSplit/>
        </w:trPr>
        <w:tc>
          <w:tcPr>
            <w:tcW w:w="4590" w:type="dxa"/>
          </w:tcPr>
          <w:p w14:paraId="7037F239" w14:textId="77777777" w:rsidR="008B345A" w:rsidRPr="00891664" w:rsidRDefault="008B345A" w:rsidP="008B345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916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2D5473DD" w14:textId="0D4FEA2A" w:rsidR="008B345A" w:rsidRPr="005F0967" w:rsidRDefault="005322FF" w:rsidP="008B34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0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</w:t>
            </w:r>
          </w:p>
        </w:tc>
        <w:tc>
          <w:tcPr>
            <w:tcW w:w="180" w:type="dxa"/>
            <w:vAlign w:val="bottom"/>
          </w:tcPr>
          <w:p w14:paraId="1BEDA234" w14:textId="77777777" w:rsidR="008B345A" w:rsidRPr="00891664" w:rsidRDefault="008B345A" w:rsidP="008B34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747238" w14:textId="704588B8" w:rsidR="008B345A" w:rsidRPr="007E18E6" w:rsidRDefault="007E18E6" w:rsidP="007E18E6">
            <w:pPr>
              <w:tabs>
                <w:tab w:val="decimal" w:pos="5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7E18E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3C4E9334" w14:textId="77777777" w:rsidR="008B345A" w:rsidRPr="00891664" w:rsidRDefault="008B345A" w:rsidP="008B34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208F5" w14:textId="4A839225" w:rsidR="008B345A" w:rsidRPr="00891664" w:rsidRDefault="005322FF" w:rsidP="008B34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</w:t>
            </w:r>
          </w:p>
        </w:tc>
        <w:tc>
          <w:tcPr>
            <w:tcW w:w="180" w:type="dxa"/>
            <w:vAlign w:val="bottom"/>
          </w:tcPr>
          <w:p w14:paraId="0ACE7B65" w14:textId="77777777" w:rsidR="008B345A" w:rsidRPr="00891664" w:rsidRDefault="008B345A" w:rsidP="008B34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6083BF" w14:textId="3450EE30" w:rsidR="008B345A" w:rsidRPr="007E18E6" w:rsidRDefault="007E18E6" w:rsidP="007E18E6">
            <w:pPr>
              <w:tabs>
                <w:tab w:val="decimal" w:pos="64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7E18E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373AB" w:rsidRPr="00891664" w14:paraId="2C98131D" w14:textId="77777777" w:rsidTr="006E4A1F">
        <w:trPr>
          <w:cantSplit/>
        </w:trPr>
        <w:tc>
          <w:tcPr>
            <w:tcW w:w="4590" w:type="dxa"/>
          </w:tcPr>
          <w:p w14:paraId="2946CF8D" w14:textId="6EDC0407" w:rsidR="00C373AB" w:rsidRPr="00891664" w:rsidRDefault="00C373AB" w:rsidP="00C373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1C951B42" w14:textId="20203A40" w:rsidR="00C373AB" w:rsidRPr="006B2FA8" w:rsidRDefault="00C373AB" w:rsidP="00C373AB">
            <w:pPr>
              <w:tabs>
                <w:tab w:val="decimal" w:pos="5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2F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436DF3" w14:textId="77777777" w:rsidR="00C373AB" w:rsidRPr="00891664" w:rsidRDefault="00C373AB" w:rsidP="00C3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DDB4E0" w14:textId="4B1B214A" w:rsidR="00C373AB" w:rsidRPr="006B2FA8" w:rsidRDefault="00C373AB" w:rsidP="00C373AB">
            <w:pPr>
              <w:tabs>
                <w:tab w:val="decimal" w:pos="8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B2FA8">
              <w:rPr>
                <w:rFonts w:ascii="Angsana New" w:hAnsi="Angsana New"/>
                <w:sz w:val="30"/>
                <w:szCs w:val="30"/>
              </w:rPr>
              <w:t>8,378</w:t>
            </w:r>
          </w:p>
        </w:tc>
        <w:tc>
          <w:tcPr>
            <w:tcW w:w="180" w:type="dxa"/>
            <w:vAlign w:val="bottom"/>
          </w:tcPr>
          <w:p w14:paraId="6C70FF04" w14:textId="77777777" w:rsidR="00C373AB" w:rsidRPr="006B2FA8" w:rsidRDefault="00C373AB" w:rsidP="00C3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43038" w14:textId="01A2E778" w:rsidR="00C373AB" w:rsidRPr="006B2FA8" w:rsidRDefault="00C373AB" w:rsidP="00C373AB">
            <w:pPr>
              <w:tabs>
                <w:tab w:val="decimal" w:pos="5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2F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EAA03F" w14:textId="77777777" w:rsidR="00C373AB" w:rsidRPr="006B2FA8" w:rsidRDefault="00C373AB" w:rsidP="00C3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126ACE" w14:textId="4D17486B" w:rsidR="00C373AB" w:rsidRPr="006B2FA8" w:rsidRDefault="00C373AB" w:rsidP="00C373AB">
            <w:pPr>
              <w:tabs>
                <w:tab w:val="decimal" w:pos="9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2FA8">
              <w:rPr>
                <w:rFonts w:ascii="Angsana New" w:hAnsi="Angsana New"/>
                <w:sz w:val="30"/>
                <w:szCs w:val="30"/>
              </w:rPr>
              <w:t>8,378</w:t>
            </w:r>
          </w:p>
        </w:tc>
      </w:tr>
    </w:tbl>
    <w:p w14:paraId="4F0FC738" w14:textId="77777777" w:rsidR="00D13244" w:rsidRPr="00891664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5A7F38" w14:textId="6C8CA92A" w:rsidR="00D13244" w:rsidRDefault="00D13244" w:rsidP="00D1324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91664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5322FF" w:rsidRPr="005322FF">
        <w:rPr>
          <w:rFonts w:ascii="Angsana New" w:hAnsi="Angsana New"/>
          <w:sz w:val="30"/>
          <w:szCs w:val="30"/>
          <w:lang w:val="en-US"/>
        </w:rPr>
        <w:t>2564</w:t>
      </w:r>
      <w:r w:rsidRPr="00891664">
        <w:rPr>
          <w:rFonts w:ascii="Angsana New" w:hAnsi="Angsana New"/>
          <w:sz w:val="30"/>
          <w:szCs w:val="30"/>
        </w:rPr>
        <w:t xml:space="preserve"> </w:t>
      </w:r>
      <w:r w:rsidRPr="00891664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891664">
        <w:rPr>
          <w:rFonts w:ascii="Angsana New" w:hAnsi="Angsana New" w:hint="cs"/>
          <w:sz w:val="30"/>
          <w:szCs w:val="30"/>
          <w:cs/>
        </w:rPr>
        <w:t>ของ</w:t>
      </w:r>
      <w:r w:rsidRPr="0089166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91664">
        <w:rPr>
          <w:rFonts w:ascii="Angsana New" w:hAnsi="Angsana New"/>
          <w:sz w:val="30"/>
          <w:szCs w:val="30"/>
          <w:cs/>
        </w:rPr>
        <w:t xml:space="preserve"> มี</w:t>
      </w:r>
      <w:r w:rsidRPr="00C9175C">
        <w:rPr>
          <w:rFonts w:ascii="Angsana New" w:hAnsi="Angsana New"/>
          <w:sz w:val="30"/>
          <w:szCs w:val="30"/>
          <w:cs/>
        </w:rPr>
        <w:t xml:space="preserve">จำนวน </w:t>
      </w:r>
      <w:r w:rsidR="005322FF" w:rsidRPr="005322FF">
        <w:rPr>
          <w:rFonts w:ascii="Angsana New" w:hAnsi="Angsana New"/>
          <w:sz w:val="30"/>
          <w:szCs w:val="30"/>
          <w:lang w:val="en-US"/>
        </w:rPr>
        <w:t>7</w:t>
      </w:r>
      <w:r w:rsidR="00440B5B" w:rsidRPr="00C9175C">
        <w:rPr>
          <w:rFonts w:ascii="Angsana New" w:hAnsi="Angsana New"/>
          <w:sz w:val="30"/>
          <w:szCs w:val="30"/>
        </w:rPr>
        <w:t>.</w:t>
      </w:r>
      <w:r w:rsidR="005322FF" w:rsidRPr="005322FF">
        <w:rPr>
          <w:rFonts w:ascii="Angsana New" w:hAnsi="Angsana New"/>
          <w:sz w:val="30"/>
          <w:szCs w:val="30"/>
          <w:lang w:val="en-US"/>
        </w:rPr>
        <w:t>76</w:t>
      </w:r>
      <w:r w:rsidRPr="00C9175C">
        <w:rPr>
          <w:rFonts w:ascii="Angsana New" w:hAnsi="Angsana New"/>
          <w:sz w:val="30"/>
          <w:szCs w:val="30"/>
        </w:rPr>
        <w:t xml:space="preserve"> </w:t>
      </w:r>
      <w:r w:rsidRPr="00C9175C">
        <w:rPr>
          <w:rFonts w:ascii="Angsana New" w:hAnsi="Angsana New"/>
          <w:sz w:val="30"/>
          <w:szCs w:val="30"/>
          <w:cs/>
        </w:rPr>
        <w:t>ล้าน</w:t>
      </w:r>
      <w:r w:rsidRPr="00891664">
        <w:rPr>
          <w:rFonts w:ascii="Angsana New" w:hAnsi="Angsana New"/>
          <w:sz w:val="30"/>
          <w:szCs w:val="30"/>
          <w:cs/>
        </w:rPr>
        <w:t>บาท</w:t>
      </w:r>
      <w:r w:rsidRPr="00891664">
        <w:rPr>
          <w:rFonts w:ascii="Angsana New" w:hAnsi="Angsana New"/>
          <w:sz w:val="30"/>
          <w:szCs w:val="30"/>
        </w:rPr>
        <w:t xml:space="preserve"> </w:t>
      </w:r>
    </w:p>
    <w:p w14:paraId="39CEB0CD" w14:textId="77777777" w:rsidR="00891664" w:rsidRPr="00D13244" w:rsidRDefault="00891664" w:rsidP="00D13244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</w:p>
    <w:p w14:paraId="2F91C3B1" w14:textId="7983DFCD" w:rsidR="00426403" w:rsidRDefault="00426403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426403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14:paraId="198D3CCB" w14:textId="4862446F" w:rsidR="0097159E" w:rsidRPr="0013335C" w:rsidRDefault="0097159E" w:rsidP="00C47C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42"/>
        <w:gridCol w:w="1170"/>
        <w:gridCol w:w="270"/>
        <w:gridCol w:w="1170"/>
        <w:gridCol w:w="270"/>
        <w:gridCol w:w="1080"/>
        <w:gridCol w:w="270"/>
        <w:gridCol w:w="1080"/>
      </w:tblGrid>
      <w:tr w:rsidR="00EC0B17" w:rsidRPr="0013335C" w14:paraId="7D022989" w14:textId="77777777" w:rsidTr="00EC0B17">
        <w:trPr>
          <w:tblHeader/>
        </w:trPr>
        <w:tc>
          <w:tcPr>
            <w:tcW w:w="3942" w:type="dxa"/>
          </w:tcPr>
          <w:p w14:paraId="5A61E47A" w14:textId="77777777" w:rsidR="00EC0B17" w:rsidRPr="0013335C" w:rsidRDefault="00EC0B17" w:rsidP="00D9023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78870704" w14:textId="77777777" w:rsidR="00EC0B17" w:rsidRPr="0013335C" w:rsidRDefault="00EC0B17" w:rsidP="007012A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6F251777" w14:textId="77777777" w:rsidR="00EC0B17" w:rsidRPr="0013335C" w:rsidRDefault="00EC0B17" w:rsidP="007012A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C0B17" w:rsidRPr="0013335C" w14:paraId="772F3B12" w14:textId="77777777" w:rsidTr="00EC0B17">
        <w:trPr>
          <w:tblHeader/>
        </w:trPr>
        <w:tc>
          <w:tcPr>
            <w:tcW w:w="3942" w:type="dxa"/>
          </w:tcPr>
          <w:p w14:paraId="57006FF8" w14:textId="77777777" w:rsidR="00EC0B17" w:rsidRPr="0013335C" w:rsidRDefault="00EC0B17" w:rsidP="00D9023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45908" w14:textId="77777777" w:rsidR="00EC0B17" w:rsidRPr="0013335C" w:rsidRDefault="00EC0B17" w:rsidP="001E282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5B685CE0" w14:textId="77777777" w:rsidR="00EC0B17" w:rsidRPr="0013335C" w:rsidRDefault="00EC0B17" w:rsidP="00D902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BFD677" w14:textId="77777777" w:rsidR="00EC0B17" w:rsidRPr="0013335C" w:rsidRDefault="00EC0B17" w:rsidP="001E282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53936BF2" w14:textId="77777777" w:rsidR="00EC0B17" w:rsidRPr="0013335C" w:rsidRDefault="00EC0B17" w:rsidP="00D902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A0FF26" w14:textId="357EC176" w:rsidR="00EC0B17" w:rsidRPr="0013335C" w:rsidRDefault="00EC0B17" w:rsidP="00D9023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ค่าสมาชิกสนามกอล์ฟ</w:t>
            </w:r>
          </w:p>
        </w:tc>
        <w:tc>
          <w:tcPr>
            <w:tcW w:w="270" w:type="dxa"/>
            <w:vAlign w:val="bottom"/>
          </w:tcPr>
          <w:p w14:paraId="106945A6" w14:textId="77777777" w:rsidR="00EC0B17" w:rsidRPr="0013335C" w:rsidRDefault="00EC0B17" w:rsidP="00D902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1B9E9" w14:textId="77777777" w:rsidR="00EC0B17" w:rsidRPr="0013335C" w:rsidRDefault="00EC0B17" w:rsidP="007012A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5F9DC" w14:textId="77777777" w:rsidR="00EC0B17" w:rsidRPr="0013335C" w:rsidRDefault="00EC0B17" w:rsidP="007012A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C0B17" w:rsidRPr="0013335C" w14:paraId="0D9FD586" w14:textId="77777777" w:rsidTr="004050EB">
        <w:tc>
          <w:tcPr>
            <w:tcW w:w="3942" w:type="dxa"/>
          </w:tcPr>
          <w:p w14:paraId="69FA0CAF" w14:textId="77777777" w:rsidR="00EC0B17" w:rsidRPr="0013335C" w:rsidRDefault="00EC0B17" w:rsidP="00D9023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8C58C30" w14:textId="77777777" w:rsidR="00EC0B17" w:rsidRPr="0013335C" w:rsidRDefault="00EC0B17" w:rsidP="00EC0B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6403" w:rsidRPr="0013335C" w14:paraId="175C37F3" w14:textId="77777777" w:rsidTr="00EC0B17">
        <w:tc>
          <w:tcPr>
            <w:tcW w:w="3942" w:type="dxa"/>
          </w:tcPr>
          <w:p w14:paraId="47CF1F1D" w14:textId="2D4BBA08" w:rsidR="00426403" w:rsidRPr="0013335C" w:rsidRDefault="00426403" w:rsidP="0042640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6FE98688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AF7EE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64E4A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624DB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0B356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CB28C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A8990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6403" w:rsidRPr="0013335C" w14:paraId="78A8FF08" w14:textId="77777777" w:rsidTr="00EC0B17">
        <w:tc>
          <w:tcPr>
            <w:tcW w:w="3942" w:type="dxa"/>
            <w:shd w:val="clear" w:color="auto" w:fill="auto"/>
          </w:tcPr>
          <w:p w14:paraId="47DB2890" w14:textId="7147A354" w:rsidR="00426403" w:rsidRPr="0013335C" w:rsidRDefault="00426403" w:rsidP="00426403">
            <w:pPr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3DAFFA7F" w14:textId="78C8ECFD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4264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2329C057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C49A28" w14:textId="277D4293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4264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971</w:t>
            </w:r>
          </w:p>
        </w:tc>
        <w:tc>
          <w:tcPr>
            <w:tcW w:w="270" w:type="dxa"/>
            <w:vAlign w:val="bottom"/>
          </w:tcPr>
          <w:p w14:paraId="785AAE1F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D6C0F0" w14:textId="5B240340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4EB4A3C2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FB2AE3" w14:textId="294CAE19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4264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</w:tr>
      <w:tr w:rsidR="00426403" w:rsidRPr="0013335C" w14:paraId="0BA73DE4" w14:textId="77777777" w:rsidTr="00EC0B17">
        <w:tc>
          <w:tcPr>
            <w:tcW w:w="3942" w:type="dxa"/>
          </w:tcPr>
          <w:p w14:paraId="064CDB6F" w14:textId="5BE1D2D7" w:rsidR="00426403" w:rsidRPr="0013335C" w:rsidRDefault="00426403" w:rsidP="0042640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D8AEFBD" w14:textId="016271D4" w:rsidR="00426403" w:rsidRPr="0013335C" w:rsidRDefault="00426403" w:rsidP="00052A3B">
            <w:pPr>
              <w:tabs>
                <w:tab w:val="decimal" w:pos="6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1C0B43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E8EEDE" w14:textId="55BE6E74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264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  <w:vAlign w:val="bottom"/>
          </w:tcPr>
          <w:p w14:paraId="6F209935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A268EF" w14:textId="25CF2FF5" w:rsidR="00426403" w:rsidRPr="0013335C" w:rsidRDefault="00426403" w:rsidP="00426403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A07B36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A366B1" w14:textId="19A912DC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264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94EB2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</w:tr>
      <w:tr w:rsidR="00426403" w:rsidRPr="0013335C" w14:paraId="1386408B" w14:textId="77777777" w:rsidTr="004543D2">
        <w:tc>
          <w:tcPr>
            <w:tcW w:w="3942" w:type="dxa"/>
            <w:shd w:val="clear" w:color="auto" w:fill="auto"/>
          </w:tcPr>
          <w:p w14:paraId="29FE0B89" w14:textId="3DA0E86F" w:rsidR="00426403" w:rsidRPr="0013335C" w:rsidRDefault="00426403" w:rsidP="00426403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0D47B7" w14:textId="6D46DD16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426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22850555" w14:textId="7777777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2A5D27" w14:textId="40C2D8CE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426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  <w:vAlign w:val="bottom"/>
          </w:tcPr>
          <w:p w14:paraId="484481C0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3281C3" w14:textId="5261A7CB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37A8D59B" w14:textId="7777777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1764E3" w14:textId="6F68EDA5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="00426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838</w:t>
            </w:r>
          </w:p>
        </w:tc>
      </w:tr>
      <w:tr w:rsidR="00426403" w:rsidRPr="0013335C" w14:paraId="437EF717" w14:textId="77777777" w:rsidTr="004543D2">
        <w:tc>
          <w:tcPr>
            <w:tcW w:w="3942" w:type="dxa"/>
          </w:tcPr>
          <w:p w14:paraId="2066D370" w14:textId="30490B0B" w:rsidR="00426403" w:rsidRPr="0013335C" w:rsidRDefault="00426403" w:rsidP="0042640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3CA3958" w14:textId="523FE0E6" w:rsidR="00426403" w:rsidRPr="0013335C" w:rsidRDefault="005322FF" w:rsidP="004543D2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70" w:type="dxa"/>
          </w:tcPr>
          <w:p w14:paraId="2006ADA7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409A7D" w14:textId="73F73976" w:rsidR="00426403" w:rsidRPr="003E29BF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7E24F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40B5B" w:rsidRPr="007E24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E24FD" w:rsidRPr="007E24FD">
              <w:rPr>
                <w:rFonts w:ascii="Angsana New" w:hAnsi="Angsana New"/>
                <w:sz w:val="30"/>
                <w:szCs w:val="30"/>
                <w:lang w:val="en-US"/>
              </w:rPr>
              <w:t>611</w:t>
            </w:r>
          </w:p>
        </w:tc>
        <w:tc>
          <w:tcPr>
            <w:tcW w:w="270" w:type="dxa"/>
            <w:vAlign w:val="bottom"/>
          </w:tcPr>
          <w:p w14:paraId="38737771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B9EF36" w14:textId="327148D7" w:rsidR="00426403" w:rsidRPr="0013335C" w:rsidRDefault="004543D2" w:rsidP="00426403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1AB732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F2C510" w14:textId="285C1245" w:rsidR="00426403" w:rsidRPr="0013335C" w:rsidRDefault="00A94EB2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2,919</w:t>
            </w:r>
          </w:p>
        </w:tc>
      </w:tr>
      <w:tr w:rsidR="00426403" w:rsidRPr="0013335C" w14:paraId="63FB7E48" w14:textId="77777777" w:rsidTr="00F970C1">
        <w:tc>
          <w:tcPr>
            <w:tcW w:w="3942" w:type="dxa"/>
            <w:shd w:val="clear" w:color="auto" w:fill="auto"/>
          </w:tcPr>
          <w:p w14:paraId="78DA05FE" w14:textId="0555C8F9" w:rsidR="00426403" w:rsidRPr="0013335C" w:rsidRDefault="00426403" w:rsidP="004264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4DCE7" w14:textId="5DF32033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4543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243B7F08" w14:textId="7777777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52C14" w14:textId="3FA16BAD" w:rsidR="00426403" w:rsidRPr="0013335C" w:rsidRDefault="005322FF" w:rsidP="004543D2">
            <w:pPr>
              <w:tabs>
                <w:tab w:val="decimal" w:pos="880"/>
              </w:tabs>
              <w:spacing w:line="240" w:lineRule="auto"/>
              <w:ind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4543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027</w:t>
            </w:r>
          </w:p>
        </w:tc>
        <w:tc>
          <w:tcPr>
            <w:tcW w:w="270" w:type="dxa"/>
            <w:vAlign w:val="bottom"/>
          </w:tcPr>
          <w:p w14:paraId="24F8AA66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DC832" w14:textId="4860A186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0FE60866" w14:textId="7777777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CE9A1" w14:textId="71B4D8FF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  <w:r w:rsidR="004543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757</w:t>
            </w:r>
          </w:p>
        </w:tc>
      </w:tr>
      <w:tr w:rsidR="00426403" w:rsidRPr="0013335C" w14:paraId="39CF71C6" w14:textId="77777777" w:rsidTr="00F970C1">
        <w:trPr>
          <w:trHeight w:val="235"/>
        </w:trPr>
        <w:tc>
          <w:tcPr>
            <w:tcW w:w="3942" w:type="dxa"/>
            <w:shd w:val="clear" w:color="auto" w:fill="auto"/>
          </w:tcPr>
          <w:p w14:paraId="42288438" w14:textId="77777777" w:rsidR="00426403" w:rsidRPr="0013335C" w:rsidRDefault="00426403" w:rsidP="004264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65400C" w14:textId="77777777" w:rsidR="00426403" w:rsidRPr="0013335C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56CED1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492C8D" w14:textId="77777777" w:rsidR="00426403" w:rsidRPr="0013335C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3EE42F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C49314" w14:textId="77777777" w:rsidR="00426403" w:rsidRPr="0013335C" w:rsidRDefault="00426403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4B1BFD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7D9BD1" w14:textId="77777777" w:rsidR="00426403" w:rsidRPr="0013335C" w:rsidRDefault="00426403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70C1" w:rsidRPr="0013335C" w14:paraId="102BEDBD" w14:textId="77777777" w:rsidTr="00F970C1">
        <w:trPr>
          <w:trHeight w:val="235"/>
        </w:trPr>
        <w:tc>
          <w:tcPr>
            <w:tcW w:w="3942" w:type="dxa"/>
            <w:shd w:val="clear" w:color="auto" w:fill="auto"/>
          </w:tcPr>
          <w:p w14:paraId="17A1FA28" w14:textId="77777777" w:rsidR="00F970C1" w:rsidRPr="0013335C" w:rsidRDefault="00F970C1" w:rsidP="004264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C06A01B" w14:textId="77777777" w:rsidR="00F970C1" w:rsidRPr="0013335C" w:rsidRDefault="00F970C1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3901E6" w14:textId="77777777" w:rsidR="00F970C1" w:rsidRPr="0013335C" w:rsidRDefault="00F970C1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0AC971" w14:textId="77777777" w:rsidR="00F970C1" w:rsidRPr="0013335C" w:rsidRDefault="00F970C1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DEDBAD" w14:textId="77777777" w:rsidR="00F970C1" w:rsidRPr="0013335C" w:rsidRDefault="00F970C1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E5DB5" w14:textId="77777777" w:rsidR="00F970C1" w:rsidRPr="0013335C" w:rsidRDefault="00F970C1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7DA4C7" w14:textId="77777777" w:rsidR="00F970C1" w:rsidRPr="0013335C" w:rsidRDefault="00F970C1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27065D" w14:textId="77777777" w:rsidR="00F970C1" w:rsidRPr="0013335C" w:rsidRDefault="00F970C1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70C1" w:rsidRPr="0013335C" w14:paraId="0DAB99AE" w14:textId="77777777" w:rsidTr="00F970C1">
        <w:trPr>
          <w:trHeight w:val="235"/>
        </w:trPr>
        <w:tc>
          <w:tcPr>
            <w:tcW w:w="3942" w:type="dxa"/>
            <w:shd w:val="clear" w:color="auto" w:fill="auto"/>
          </w:tcPr>
          <w:p w14:paraId="264B142F" w14:textId="77777777" w:rsidR="00F970C1" w:rsidRPr="0013335C" w:rsidRDefault="00F970C1" w:rsidP="004264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522206" w14:textId="77777777" w:rsidR="00F970C1" w:rsidRPr="0013335C" w:rsidRDefault="00F970C1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FF694" w14:textId="77777777" w:rsidR="00F970C1" w:rsidRPr="0013335C" w:rsidRDefault="00F970C1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D360A8" w14:textId="77777777" w:rsidR="00F970C1" w:rsidRPr="0013335C" w:rsidRDefault="00F970C1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300584" w14:textId="77777777" w:rsidR="00F970C1" w:rsidRPr="0013335C" w:rsidRDefault="00F970C1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075CB" w14:textId="77777777" w:rsidR="00F970C1" w:rsidRPr="0013335C" w:rsidRDefault="00F970C1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C3A23F" w14:textId="77777777" w:rsidR="00F970C1" w:rsidRPr="0013335C" w:rsidRDefault="00F970C1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3418E2" w14:textId="77777777" w:rsidR="00F970C1" w:rsidRPr="0013335C" w:rsidRDefault="00F970C1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70C1" w:rsidRPr="0013335C" w14:paraId="1081D753" w14:textId="77777777" w:rsidTr="00F970C1">
        <w:trPr>
          <w:trHeight w:val="235"/>
        </w:trPr>
        <w:tc>
          <w:tcPr>
            <w:tcW w:w="3942" w:type="dxa"/>
            <w:shd w:val="clear" w:color="auto" w:fill="auto"/>
          </w:tcPr>
          <w:p w14:paraId="5A549D33" w14:textId="77777777" w:rsidR="00F970C1" w:rsidRPr="0013335C" w:rsidRDefault="00F970C1" w:rsidP="004264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B1F9B72" w14:textId="77777777" w:rsidR="00F970C1" w:rsidRPr="0013335C" w:rsidRDefault="00F970C1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9B502A" w14:textId="77777777" w:rsidR="00F970C1" w:rsidRPr="0013335C" w:rsidRDefault="00F970C1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5F1688" w14:textId="77777777" w:rsidR="00F970C1" w:rsidRPr="0013335C" w:rsidRDefault="00F970C1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F00685" w14:textId="77777777" w:rsidR="00F970C1" w:rsidRPr="0013335C" w:rsidRDefault="00F970C1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6EF1E" w14:textId="77777777" w:rsidR="00F970C1" w:rsidRPr="0013335C" w:rsidRDefault="00F970C1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7FFA5C" w14:textId="77777777" w:rsidR="00F970C1" w:rsidRPr="0013335C" w:rsidRDefault="00F970C1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B4788E" w14:textId="77777777" w:rsidR="00F970C1" w:rsidRPr="0013335C" w:rsidRDefault="00F970C1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714E" w:rsidRPr="0013335C" w14:paraId="69A0062B" w14:textId="77777777" w:rsidTr="00F970C1">
        <w:trPr>
          <w:trHeight w:val="235"/>
        </w:trPr>
        <w:tc>
          <w:tcPr>
            <w:tcW w:w="3942" w:type="dxa"/>
            <w:shd w:val="clear" w:color="auto" w:fill="auto"/>
          </w:tcPr>
          <w:p w14:paraId="75C0851B" w14:textId="77777777" w:rsidR="00ED714E" w:rsidRPr="0013335C" w:rsidRDefault="00ED714E" w:rsidP="004264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5BF59B6" w14:textId="77777777" w:rsidR="00ED714E" w:rsidRPr="0013335C" w:rsidRDefault="00ED714E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E19387" w14:textId="77777777" w:rsidR="00ED714E" w:rsidRPr="0013335C" w:rsidRDefault="00ED714E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E577FD" w14:textId="77777777" w:rsidR="00ED714E" w:rsidRPr="0013335C" w:rsidRDefault="00ED714E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38E57F" w14:textId="77777777" w:rsidR="00ED714E" w:rsidRPr="0013335C" w:rsidRDefault="00ED714E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92900" w14:textId="77777777" w:rsidR="00ED714E" w:rsidRPr="0013335C" w:rsidRDefault="00ED714E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36EC78" w14:textId="77777777" w:rsidR="00ED714E" w:rsidRPr="0013335C" w:rsidRDefault="00ED714E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1AA106" w14:textId="77777777" w:rsidR="00ED714E" w:rsidRPr="0013335C" w:rsidRDefault="00ED714E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12E7" w:rsidRPr="0013335C" w14:paraId="744B716F" w14:textId="77777777" w:rsidTr="00F970C1">
        <w:trPr>
          <w:trHeight w:val="235"/>
        </w:trPr>
        <w:tc>
          <w:tcPr>
            <w:tcW w:w="3942" w:type="dxa"/>
            <w:shd w:val="clear" w:color="auto" w:fill="auto"/>
          </w:tcPr>
          <w:p w14:paraId="08BFA83E" w14:textId="77777777" w:rsidR="000012E7" w:rsidRPr="0013335C" w:rsidRDefault="000012E7" w:rsidP="004264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BA5FC69" w14:textId="77777777" w:rsidR="000012E7" w:rsidRPr="0013335C" w:rsidRDefault="000012E7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D11039" w14:textId="77777777" w:rsidR="000012E7" w:rsidRPr="0013335C" w:rsidRDefault="000012E7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6850DF" w14:textId="77777777" w:rsidR="000012E7" w:rsidRPr="0013335C" w:rsidRDefault="000012E7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F33FA6" w14:textId="77777777" w:rsidR="000012E7" w:rsidRPr="0013335C" w:rsidRDefault="000012E7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D8578" w14:textId="77777777" w:rsidR="000012E7" w:rsidRPr="0013335C" w:rsidRDefault="000012E7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560EFB" w14:textId="77777777" w:rsidR="000012E7" w:rsidRPr="0013335C" w:rsidRDefault="000012E7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8995F9" w14:textId="77777777" w:rsidR="000012E7" w:rsidRPr="0013335C" w:rsidRDefault="000012E7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1522" w:rsidRPr="0013335C" w14:paraId="36E6420C" w14:textId="77777777" w:rsidTr="00D734BA">
        <w:trPr>
          <w:trHeight w:val="235"/>
        </w:trPr>
        <w:tc>
          <w:tcPr>
            <w:tcW w:w="3942" w:type="dxa"/>
            <w:shd w:val="clear" w:color="auto" w:fill="auto"/>
          </w:tcPr>
          <w:p w14:paraId="75FEDA11" w14:textId="77777777" w:rsidR="00E51522" w:rsidRPr="0013335C" w:rsidRDefault="00E51522" w:rsidP="004264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FF28BB4" w14:textId="396AD0C8" w:rsidR="00E51522" w:rsidRPr="0013335C" w:rsidRDefault="00E51522" w:rsidP="00E51522">
            <w:pPr>
              <w:tabs>
                <w:tab w:val="decimal" w:pos="790"/>
              </w:tabs>
              <w:spacing w:line="240" w:lineRule="auto"/>
              <w:ind w:left="-108" w:right="-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6403" w:rsidRPr="0013335C" w14:paraId="47B5CD54" w14:textId="77777777" w:rsidTr="00EC0B17">
        <w:tc>
          <w:tcPr>
            <w:tcW w:w="3942" w:type="dxa"/>
            <w:shd w:val="clear" w:color="auto" w:fill="auto"/>
          </w:tcPr>
          <w:p w14:paraId="664C9264" w14:textId="4F66CF8C" w:rsidR="00426403" w:rsidRPr="0013335C" w:rsidRDefault="00426403" w:rsidP="0042640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229901E3" w14:textId="77777777" w:rsidR="00426403" w:rsidRPr="0013335C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EA2918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37706F" w14:textId="77777777" w:rsidR="00426403" w:rsidRPr="0013335C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E12FB0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F32DA" w14:textId="77777777" w:rsidR="00426403" w:rsidRPr="0013335C" w:rsidRDefault="00426403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7EACB6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B4A1F3" w14:textId="77777777" w:rsidR="00426403" w:rsidRPr="0013335C" w:rsidRDefault="00426403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6403" w:rsidRPr="0013335C" w14:paraId="424781C3" w14:textId="77777777" w:rsidTr="00EC0B17">
        <w:tc>
          <w:tcPr>
            <w:tcW w:w="3942" w:type="dxa"/>
            <w:shd w:val="clear" w:color="auto" w:fill="auto"/>
          </w:tcPr>
          <w:p w14:paraId="2492F87E" w14:textId="12F25CE6" w:rsidR="00426403" w:rsidRPr="0013335C" w:rsidRDefault="00426403" w:rsidP="0042640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14:paraId="3553BF9C" w14:textId="1EE74C45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264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</w:p>
        </w:tc>
        <w:tc>
          <w:tcPr>
            <w:tcW w:w="270" w:type="dxa"/>
          </w:tcPr>
          <w:p w14:paraId="68EA823C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932B57" w14:textId="1CB805DF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4264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270" w:type="dxa"/>
            <w:vAlign w:val="bottom"/>
          </w:tcPr>
          <w:p w14:paraId="33F25F87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479D59" w14:textId="712FD864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  <w:tc>
          <w:tcPr>
            <w:tcW w:w="270" w:type="dxa"/>
          </w:tcPr>
          <w:p w14:paraId="7A6C6154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DED96A" w14:textId="2257A84D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4264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</w:tr>
      <w:tr w:rsidR="00426403" w:rsidRPr="0013335C" w14:paraId="795A023F" w14:textId="77777777" w:rsidTr="00EC0B17">
        <w:tc>
          <w:tcPr>
            <w:tcW w:w="3942" w:type="dxa"/>
            <w:shd w:val="clear" w:color="auto" w:fill="auto"/>
          </w:tcPr>
          <w:p w14:paraId="4C49EFE7" w14:textId="32D194B6" w:rsidR="00426403" w:rsidRPr="0013335C" w:rsidRDefault="00426403" w:rsidP="0042640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85577F" w14:textId="798F3CE7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264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</w:tcPr>
          <w:p w14:paraId="557A7029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2DCA9B" w14:textId="69E559DE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264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995</w:t>
            </w:r>
          </w:p>
        </w:tc>
        <w:tc>
          <w:tcPr>
            <w:tcW w:w="270" w:type="dxa"/>
            <w:vAlign w:val="bottom"/>
          </w:tcPr>
          <w:p w14:paraId="58C283DC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4969D0" w14:textId="35F367DA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506D10B3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268F74" w14:textId="0040C846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264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</w:tr>
      <w:tr w:rsidR="00426403" w:rsidRPr="0013335C" w14:paraId="1ABB405C" w14:textId="77777777" w:rsidTr="00EC0B17">
        <w:tc>
          <w:tcPr>
            <w:tcW w:w="3942" w:type="dxa"/>
            <w:shd w:val="clear" w:color="auto" w:fill="auto"/>
          </w:tcPr>
          <w:p w14:paraId="0D151212" w14:textId="26179228" w:rsidR="00426403" w:rsidRPr="0013335C" w:rsidRDefault="00426403" w:rsidP="004264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62E539" w14:textId="51EFA51C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426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888</w:t>
            </w:r>
          </w:p>
        </w:tc>
        <w:tc>
          <w:tcPr>
            <w:tcW w:w="270" w:type="dxa"/>
          </w:tcPr>
          <w:p w14:paraId="7900ADBF" w14:textId="7777777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1663E9" w14:textId="25EC4A64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426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743</w:t>
            </w:r>
          </w:p>
        </w:tc>
        <w:tc>
          <w:tcPr>
            <w:tcW w:w="270" w:type="dxa"/>
            <w:vAlign w:val="bottom"/>
          </w:tcPr>
          <w:p w14:paraId="3803AE4C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426C7C" w14:textId="5348618C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</w:t>
            </w:r>
          </w:p>
        </w:tc>
        <w:tc>
          <w:tcPr>
            <w:tcW w:w="270" w:type="dxa"/>
          </w:tcPr>
          <w:p w14:paraId="0F48807B" w14:textId="7777777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5A156" w14:textId="2A5CBF77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426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444</w:t>
            </w:r>
          </w:p>
        </w:tc>
      </w:tr>
      <w:tr w:rsidR="00426403" w:rsidRPr="0013335C" w14:paraId="42EC8732" w14:textId="77777777" w:rsidTr="00EC0B17">
        <w:tc>
          <w:tcPr>
            <w:tcW w:w="3942" w:type="dxa"/>
            <w:shd w:val="clear" w:color="auto" w:fill="auto"/>
          </w:tcPr>
          <w:p w14:paraId="1CA0C67E" w14:textId="460030C0" w:rsidR="00426403" w:rsidRPr="0013335C" w:rsidRDefault="00426403" w:rsidP="0042640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5EEB84AC" w14:textId="00BB0DBC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40B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095</w:t>
            </w:r>
          </w:p>
        </w:tc>
        <w:tc>
          <w:tcPr>
            <w:tcW w:w="270" w:type="dxa"/>
          </w:tcPr>
          <w:p w14:paraId="0C4D9D78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9EB60D" w14:textId="0BA5B84E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40B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  <w:vAlign w:val="bottom"/>
          </w:tcPr>
          <w:p w14:paraId="1BBABFB5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5931F5" w14:textId="67E73D5C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</w:tcPr>
          <w:p w14:paraId="06DE6E7B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411C6F" w14:textId="5581C553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40B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</w:tr>
      <w:tr w:rsidR="00426403" w:rsidRPr="0013335C" w14:paraId="77ACC75E" w14:textId="77777777" w:rsidTr="00EC0B17">
        <w:tc>
          <w:tcPr>
            <w:tcW w:w="3942" w:type="dxa"/>
            <w:shd w:val="clear" w:color="auto" w:fill="auto"/>
          </w:tcPr>
          <w:p w14:paraId="070B5DD6" w14:textId="79B6CF09" w:rsidR="00426403" w:rsidRPr="0013335C" w:rsidRDefault="00426403" w:rsidP="004264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B97F5" w14:textId="3BC5577D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440B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983</w:t>
            </w:r>
          </w:p>
        </w:tc>
        <w:tc>
          <w:tcPr>
            <w:tcW w:w="270" w:type="dxa"/>
          </w:tcPr>
          <w:p w14:paraId="6FA17B33" w14:textId="7777777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054A2" w14:textId="071524A9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440B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624</w:t>
            </w:r>
          </w:p>
        </w:tc>
        <w:tc>
          <w:tcPr>
            <w:tcW w:w="270" w:type="dxa"/>
            <w:vAlign w:val="bottom"/>
          </w:tcPr>
          <w:p w14:paraId="24BB7D21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3042" w14:textId="2C5E69FF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19942294" w14:textId="7777777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F4FFF" w14:textId="6CE8D215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="004543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569</w:t>
            </w:r>
          </w:p>
        </w:tc>
      </w:tr>
      <w:tr w:rsidR="00426403" w:rsidRPr="0013335C" w14:paraId="4CD99FA0" w14:textId="77777777" w:rsidTr="00EC0B17">
        <w:tc>
          <w:tcPr>
            <w:tcW w:w="3942" w:type="dxa"/>
            <w:shd w:val="clear" w:color="auto" w:fill="auto"/>
          </w:tcPr>
          <w:p w14:paraId="3A696A45" w14:textId="77777777" w:rsidR="00426403" w:rsidRPr="0013335C" w:rsidRDefault="00426403" w:rsidP="004264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1E9C20" w14:textId="77777777" w:rsidR="00426403" w:rsidRPr="0013335C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586745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7E8E6C" w14:textId="77777777" w:rsidR="00426403" w:rsidRPr="0013335C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2A7C3C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ECC9B5" w14:textId="77777777" w:rsidR="00426403" w:rsidRPr="0013335C" w:rsidRDefault="00426403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322A3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5480B0" w14:textId="77777777" w:rsidR="00426403" w:rsidRPr="0013335C" w:rsidRDefault="00426403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6403" w:rsidRPr="0013335C" w14:paraId="3A0B5818" w14:textId="77777777" w:rsidTr="00EC0B17">
        <w:tc>
          <w:tcPr>
            <w:tcW w:w="3942" w:type="dxa"/>
            <w:shd w:val="clear" w:color="auto" w:fill="auto"/>
          </w:tcPr>
          <w:p w14:paraId="53CDA619" w14:textId="18276048" w:rsidR="00426403" w:rsidRPr="0013335C" w:rsidRDefault="00426403" w:rsidP="0042640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1369F948" w14:textId="77777777" w:rsidR="00426403" w:rsidRPr="0013335C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8CFDB8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EE6F62" w14:textId="77777777" w:rsidR="00426403" w:rsidRPr="0013335C" w:rsidRDefault="00426403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3DFE4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0E6C6" w14:textId="77777777" w:rsidR="00426403" w:rsidRPr="0013335C" w:rsidRDefault="00426403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421592" w14:textId="77777777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424985" w14:textId="77777777" w:rsidR="00426403" w:rsidRPr="0013335C" w:rsidRDefault="00426403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6403" w:rsidRPr="0013335C" w14:paraId="26488753" w14:textId="77777777" w:rsidTr="00EC0B17">
        <w:tc>
          <w:tcPr>
            <w:tcW w:w="3942" w:type="dxa"/>
            <w:shd w:val="clear" w:color="auto" w:fill="auto"/>
          </w:tcPr>
          <w:p w14:paraId="603F7665" w14:textId="22699FDA" w:rsidR="00426403" w:rsidRPr="0013335C" w:rsidRDefault="00426403" w:rsidP="004264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ADED2F" w14:textId="550E71E4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426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</w:tcPr>
          <w:p w14:paraId="147124E1" w14:textId="7777777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A08881" w14:textId="67EF20AD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26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</w:tcPr>
          <w:p w14:paraId="50A1A29D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E8547F" w14:textId="444B22B2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</w:tcPr>
          <w:p w14:paraId="62FE88D1" w14:textId="7777777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D39D5B" w14:textId="4DB94C8A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426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</w:p>
        </w:tc>
      </w:tr>
      <w:tr w:rsidR="00426403" w:rsidRPr="0013335C" w14:paraId="7BBA7303" w14:textId="77777777" w:rsidTr="00EC0B17">
        <w:tc>
          <w:tcPr>
            <w:tcW w:w="3942" w:type="dxa"/>
            <w:shd w:val="clear" w:color="auto" w:fill="auto"/>
          </w:tcPr>
          <w:p w14:paraId="477C37C5" w14:textId="6D44BBEC" w:rsidR="00426403" w:rsidRPr="0013335C" w:rsidRDefault="00426403" w:rsidP="0042640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745863" w14:textId="06D32076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4543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  <w:tc>
          <w:tcPr>
            <w:tcW w:w="270" w:type="dxa"/>
          </w:tcPr>
          <w:p w14:paraId="216F7CF2" w14:textId="7777777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19257B" w14:textId="14F39A89" w:rsidR="00426403" w:rsidRPr="0013335C" w:rsidRDefault="005322FF" w:rsidP="0042640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4543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403</w:t>
            </w:r>
          </w:p>
        </w:tc>
        <w:tc>
          <w:tcPr>
            <w:tcW w:w="270" w:type="dxa"/>
          </w:tcPr>
          <w:p w14:paraId="58BFCA28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BB3EA4" w14:textId="441509CB" w:rsidR="00426403" w:rsidRPr="0013335C" w:rsidRDefault="004543D2" w:rsidP="006B3088">
            <w:pPr>
              <w:tabs>
                <w:tab w:val="decimal" w:pos="519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5EF8D0" w14:textId="7777777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C183B" w14:textId="39FF48EE" w:rsidR="00426403" w:rsidRPr="0013335C" w:rsidRDefault="005322FF" w:rsidP="00426403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4543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</w:p>
        </w:tc>
      </w:tr>
    </w:tbl>
    <w:p w14:paraId="0F479B14" w14:textId="77777777" w:rsidR="002B641B" w:rsidRDefault="002B641B" w:rsidP="002B641B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709CA43" w14:textId="037A8B88" w:rsidR="00426403" w:rsidRPr="00426403" w:rsidRDefault="001A30E4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ประมาณการค่าประกันความเสียหาย</w:t>
      </w:r>
    </w:p>
    <w:p w14:paraId="03E5A8A0" w14:textId="6A3FA8A8" w:rsidR="00B05C36" w:rsidRPr="00052A3B" w:rsidRDefault="00B05C36" w:rsidP="007516F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810"/>
        <w:gridCol w:w="1260"/>
        <w:gridCol w:w="720"/>
      </w:tblGrid>
      <w:tr w:rsidR="00B05C36" w:rsidRPr="0013335C" w14:paraId="65C0CCA5" w14:textId="77777777" w:rsidTr="007516FC">
        <w:tc>
          <w:tcPr>
            <w:tcW w:w="6300" w:type="dxa"/>
            <w:shd w:val="clear" w:color="auto" w:fill="auto"/>
          </w:tcPr>
          <w:p w14:paraId="1C82B454" w14:textId="77777777" w:rsidR="00B05C36" w:rsidRPr="0013335C" w:rsidRDefault="00B05C36" w:rsidP="00810ED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D4CC8D0" w14:textId="77777777" w:rsidR="00B05C36" w:rsidRPr="0013335C" w:rsidRDefault="00B05C36" w:rsidP="00810ED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05C36" w:rsidRPr="0013335C" w14:paraId="799CBB2A" w14:textId="77777777" w:rsidTr="007516FC">
        <w:tc>
          <w:tcPr>
            <w:tcW w:w="6300" w:type="dxa"/>
            <w:shd w:val="clear" w:color="auto" w:fill="auto"/>
          </w:tcPr>
          <w:p w14:paraId="3077C42A" w14:textId="77777777" w:rsidR="00B05C36" w:rsidRPr="0013335C" w:rsidRDefault="00B05C36" w:rsidP="00810ED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DAD3A26" w14:textId="77777777" w:rsidR="00B05C36" w:rsidRPr="0013335C" w:rsidRDefault="00B05C36" w:rsidP="00810ED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05C36" w:rsidRPr="0013335C" w14:paraId="3E20F179" w14:textId="77777777" w:rsidTr="007516FC">
        <w:tc>
          <w:tcPr>
            <w:tcW w:w="6300" w:type="dxa"/>
            <w:shd w:val="clear" w:color="auto" w:fill="auto"/>
          </w:tcPr>
          <w:p w14:paraId="0CC521BD" w14:textId="77777777" w:rsidR="00B05C36" w:rsidRPr="0013335C" w:rsidRDefault="00B05C36" w:rsidP="00810ED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1ABFD4C" w14:textId="77777777" w:rsidR="00B05C36" w:rsidRPr="0013335C" w:rsidRDefault="00B05C36" w:rsidP="00810ED2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05C36" w:rsidRPr="0013335C" w14:paraId="6F56CCC9" w14:textId="77777777" w:rsidTr="007516FC">
        <w:tc>
          <w:tcPr>
            <w:tcW w:w="6300" w:type="dxa"/>
          </w:tcPr>
          <w:p w14:paraId="10DC96E3" w14:textId="77777777" w:rsidR="00B05C36" w:rsidRPr="0013335C" w:rsidRDefault="00B05C36" w:rsidP="00810ED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9954A78" w14:textId="77777777" w:rsidR="00B05C36" w:rsidRPr="0013335C" w:rsidRDefault="00B05C36" w:rsidP="00810ED2">
            <w:pPr>
              <w:ind w:right="-108" w:hanging="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6403" w:rsidRPr="0013335C" w14:paraId="07368133" w14:textId="77777777" w:rsidTr="007516FC">
        <w:tc>
          <w:tcPr>
            <w:tcW w:w="6300" w:type="dxa"/>
            <w:shd w:val="clear" w:color="auto" w:fill="auto"/>
          </w:tcPr>
          <w:p w14:paraId="6FFB2A23" w14:textId="338B937E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810" w:type="dxa"/>
          </w:tcPr>
          <w:p w14:paraId="118C68F1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2B280" w14:textId="5BA1E8AF" w:rsidR="00426403" w:rsidRPr="0013335C" w:rsidRDefault="005322FF" w:rsidP="0042640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103</w:t>
            </w:r>
            <w:r w:rsidR="004264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720" w:type="dxa"/>
          </w:tcPr>
          <w:p w14:paraId="46A6C73E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403" w:rsidRPr="0013335C" w14:paraId="21D18DD6" w14:textId="77777777" w:rsidTr="007516FC">
        <w:tc>
          <w:tcPr>
            <w:tcW w:w="6300" w:type="dxa"/>
          </w:tcPr>
          <w:p w14:paraId="510735AD" w14:textId="62F89952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CA317E0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D7A0AD" w14:textId="30048D32" w:rsidR="00426403" w:rsidRPr="0013335C" w:rsidRDefault="005322FF" w:rsidP="0042640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87</w:t>
            </w:r>
            <w:r w:rsidR="004264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720" w:type="dxa"/>
          </w:tcPr>
          <w:p w14:paraId="663BDE71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403" w:rsidRPr="0013335C" w14:paraId="662DD239" w14:textId="77777777" w:rsidTr="007516FC">
        <w:tc>
          <w:tcPr>
            <w:tcW w:w="6300" w:type="dxa"/>
          </w:tcPr>
          <w:p w14:paraId="7F3B1D16" w14:textId="4A19DE03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9D7C6BC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EFE9F3" w14:textId="39F01C3E" w:rsidR="00426403" w:rsidRPr="0013335C" w:rsidRDefault="00426403" w:rsidP="0042640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653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20" w:type="dxa"/>
          </w:tcPr>
          <w:p w14:paraId="5FEEC5F9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403" w:rsidRPr="0013335C" w14:paraId="2F2223D0" w14:textId="77777777" w:rsidTr="007516FC">
        <w:tc>
          <w:tcPr>
            <w:tcW w:w="6300" w:type="dxa"/>
            <w:shd w:val="clear" w:color="auto" w:fill="auto"/>
          </w:tcPr>
          <w:p w14:paraId="06E6BCB6" w14:textId="6CE72AB7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810" w:type="dxa"/>
          </w:tcPr>
          <w:p w14:paraId="5CE24A16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412221" w14:textId="7A4A5EDF" w:rsidR="00426403" w:rsidRPr="0013335C" w:rsidRDefault="005322FF" w:rsidP="0042640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112</w:t>
            </w:r>
            <w:r w:rsidR="004264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196</w:t>
            </w:r>
          </w:p>
        </w:tc>
        <w:tc>
          <w:tcPr>
            <w:tcW w:w="720" w:type="dxa"/>
          </w:tcPr>
          <w:p w14:paraId="0DC73AA9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26403" w:rsidRPr="0013335C" w14:paraId="5B14E7CB" w14:textId="77777777" w:rsidTr="007516FC">
        <w:tc>
          <w:tcPr>
            <w:tcW w:w="6300" w:type="dxa"/>
          </w:tcPr>
          <w:p w14:paraId="4BC4A1CD" w14:textId="351383B2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810" w:type="dxa"/>
          </w:tcPr>
          <w:p w14:paraId="51801B00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8AD8F" w14:textId="6DA9109F" w:rsidR="00426403" w:rsidRPr="0013335C" w:rsidRDefault="005322FF" w:rsidP="0042640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 w:rsidR="000718EB" w:rsidRPr="000718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407</w:t>
            </w:r>
          </w:p>
        </w:tc>
        <w:tc>
          <w:tcPr>
            <w:tcW w:w="720" w:type="dxa"/>
          </w:tcPr>
          <w:p w14:paraId="0E4729A2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403" w:rsidRPr="0013335C" w14:paraId="17EBEE33" w14:textId="77777777" w:rsidTr="007516FC">
        <w:tc>
          <w:tcPr>
            <w:tcW w:w="6300" w:type="dxa"/>
          </w:tcPr>
          <w:p w14:paraId="4C0D3C93" w14:textId="26323D81" w:rsidR="00426403" w:rsidRPr="0013335C" w:rsidRDefault="00426403" w:rsidP="004264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810" w:type="dxa"/>
          </w:tcPr>
          <w:p w14:paraId="32D9A779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A9F27" w14:textId="496F2CAE" w:rsidR="00426403" w:rsidRPr="0013335C" w:rsidRDefault="000718EB" w:rsidP="0042640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0718E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Pr="000718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349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20" w:type="dxa"/>
          </w:tcPr>
          <w:p w14:paraId="43B87EF9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403" w:rsidRPr="0013335C" w14:paraId="7BB9E9FB" w14:textId="77777777" w:rsidTr="007516FC">
        <w:tc>
          <w:tcPr>
            <w:tcW w:w="6300" w:type="dxa"/>
            <w:shd w:val="clear" w:color="auto" w:fill="auto"/>
          </w:tcPr>
          <w:p w14:paraId="511DE8E7" w14:textId="7C27EBC0" w:rsidR="00426403" w:rsidRPr="0013335C" w:rsidRDefault="00426403" w:rsidP="00426403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810" w:type="dxa"/>
          </w:tcPr>
          <w:p w14:paraId="037CBF9C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CF8768" w14:textId="7A5D9080" w:rsidR="00426403" w:rsidRPr="0013335C" w:rsidRDefault="005322FF" w:rsidP="0042640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</w:t>
            </w:r>
            <w:r w:rsidR="000718EB" w:rsidRPr="000718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254</w:t>
            </w:r>
          </w:p>
        </w:tc>
        <w:tc>
          <w:tcPr>
            <w:tcW w:w="720" w:type="dxa"/>
          </w:tcPr>
          <w:p w14:paraId="2B8A826A" w14:textId="77777777" w:rsidR="00426403" w:rsidRPr="0013335C" w:rsidRDefault="00426403" w:rsidP="00426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6523B58" w14:textId="329DC2DA" w:rsidR="00467645" w:rsidRDefault="00467645" w:rsidP="00FE38D3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948EBA0" w14:textId="77777777" w:rsidR="000718EB" w:rsidRPr="00C34EA1" w:rsidRDefault="000718EB" w:rsidP="00FE38D3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BBB6DDE" w14:textId="5C102FEC" w:rsidR="00B05C36" w:rsidRDefault="00B05C36" w:rsidP="00B05C36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>ประมาณการค่าประกันความเสียหายจากการรับประกันคุณภาพสินค้าจะบันทึกเมื่อได้ขายสินค้าหรือให้บริการแก่ลูกค้าแล้ว โดยใช้ดุลยพินิจของผู้บริหารในการประมาณการค่าใช้จ่าย ซึ่งอ้างอิงจากข้อมูลการเรียกร้องค่</w:t>
      </w:r>
      <w:r w:rsidR="00F71ABA" w:rsidRPr="0013335C">
        <w:rPr>
          <w:rFonts w:ascii="Angsana New" w:hAnsi="Angsana New" w:hint="cs"/>
          <w:sz w:val="30"/>
          <w:szCs w:val="30"/>
          <w:cs/>
        </w:rPr>
        <w:t>าเสียหายที่เกิดขึ้นจริงในอดีต</w:t>
      </w:r>
      <w:r w:rsidRPr="0013335C">
        <w:rPr>
          <w:rFonts w:ascii="Angsana New" w:hAnsi="Angsana New" w:hint="cs"/>
          <w:sz w:val="30"/>
          <w:szCs w:val="30"/>
          <w:cs/>
        </w:rPr>
        <w:t>และปัจจัยต่าง</w:t>
      </w:r>
      <w:r w:rsidR="00A07FED"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ๆ</w:t>
      </w:r>
      <w:r w:rsidR="00FE38D3"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ที่อาจเกี่ยวข้องกับความน่าจะเป็นที่จะเกิดความเสียหายดังกล่าว ผู้บริหารประมาณการค่าประกันความเสียหายโดยประมาณการจากค่าประกันความเสียหายที่เกิดขึ้นจริงต่อยอดขายสินค้ารวมในช่วงอายุเฉลี่ยของการรับประกัน</w:t>
      </w:r>
    </w:p>
    <w:p w14:paraId="740B6971" w14:textId="77777777" w:rsidR="00342151" w:rsidRPr="0013335C" w:rsidRDefault="00342151" w:rsidP="00B05C36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6D7FD65D" w14:textId="77777777" w:rsidR="00471CCE" w:rsidRPr="00E51522" w:rsidRDefault="00447EBA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E51522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5C4F920A" w14:textId="77777777" w:rsidR="00447EBA" w:rsidRPr="00F360E5" w:rsidRDefault="00447EBA" w:rsidP="00447EBA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40"/>
        <w:gridCol w:w="967"/>
        <w:gridCol w:w="1375"/>
        <w:gridCol w:w="281"/>
        <w:gridCol w:w="1337"/>
      </w:tblGrid>
      <w:tr w:rsidR="00471CCE" w:rsidRPr="0013335C" w14:paraId="60C6B8C2" w14:textId="77777777" w:rsidTr="00447EBA">
        <w:trPr>
          <w:trHeight w:val="420"/>
          <w:tblHeader/>
        </w:trPr>
        <w:tc>
          <w:tcPr>
            <w:tcW w:w="2800" w:type="pct"/>
          </w:tcPr>
          <w:p w14:paraId="73A264F8" w14:textId="77777777" w:rsidR="00471CCE" w:rsidRPr="0013335C" w:rsidRDefault="00471CCE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3808680B" w14:textId="77777777" w:rsidR="00471CCE" w:rsidRPr="0013335C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58C41D8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13335C" w14:paraId="7E7AB59A" w14:textId="77777777" w:rsidTr="00447EBA">
        <w:trPr>
          <w:trHeight w:val="420"/>
          <w:tblHeader/>
        </w:trPr>
        <w:tc>
          <w:tcPr>
            <w:tcW w:w="2800" w:type="pct"/>
          </w:tcPr>
          <w:p w14:paraId="42AADAA5" w14:textId="77777777" w:rsidR="00471CCE" w:rsidRPr="0013335C" w:rsidRDefault="00471CCE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F92C28F" w14:textId="77777777" w:rsidR="00471CCE" w:rsidRPr="0013335C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2C3EC0E4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748CFC06" w14:textId="77777777" w:rsidTr="00447EBA">
        <w:trPr>
          <w:trHeight w:val="420"/>
          <w:tblHeader/>
        </w:trPr>
        <w:tc>
          <w:tcPr>
            <w:tcW w:w="2800" w:type="pct"/>
          </w:tcPr>
          <w:p w14:paraId="4495DFCA" w14:textId="77777777" w:rsidR="00471CCE" w:rsidRPr="0013335C" w:rsidRDefault="00471CCE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4B71230" w14:textId="77777777" w:rsidR="00471CCE" w:rsidRPr="0013335C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E41920E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B3DEC" w:rsidRPr="0013335C" w14:paraId="2681F847" w14:textId="77777777" w:rsidTr="00E20376">
        <w:tblPrEx>
          <w:tblLook w:val="0000" w:firstRow="0" w:lastRow="0" w:firstColumn="0" w:lastColumn="0" w:noHBand="0" w:noVBand="0"/>
        </w:tblPrEx>
        <w:trPr>
          <w:trHeight w:val="115"/>
          <w:tblHeader/>
        </w:trPr>
        <w:tc>
          <w:tcPr>
            <w:tcW w:w="2800" w:type="pct"/>
          </w:tcPr>
          <w:p w14:paraId="5FAD6352" w14:textId="77777777" w:rsidR="005B3DEC" w:rsidRPr="0013335C" w:rsidRDefault="005B3DEC" w:rsidP="005B3DEC">
            <w:pPr>
              <w:tabs>
                <w:tab w:val="left" w:pos="540"/>
              </w:tabs>
              <w:spacing w:line="240" w:lineRule="auto"/>
              <w:ind w:right="-9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7" w:type="pct"/>
          </w:tcPr>
          <w:p w14:paraId="19C8256C" w14:textId="77777777" w:rsidR="005B3DEC" w:rsidRPr="0013335C" w:rsidRDefault="005B3DEC" w:rsidP="005B3DEC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4" w:type="pct"/>
            <w:shd w:val="clear" w:color="auto" w:fill="auto"/>
          </w:tcPr>
          <w:p w14:paraId="2E50518A" w14:textId="729B372E" w:rsidR="005B3DEC" w:rsidRPr="0013335C" w:rsidRDefault="005322FF" w:rsidP="008532DE">
            <w:pPr>
              <w:spacing w:line="240" w:lineRule="auto"/>
              <w:ind w:left="-10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6" w:type="pct"/>
            <w:shd w:val="clear" w:color="auto" w:fill="auto"/>
          </w:tcPr>
          <w:p w14:paraId="5A54E28A" w14:textId="77777777" w:rsidR="005B3DEC" w:rsidRPr="0013335C" w:rsidRDefault="005B3DEC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  <w:shd w:val="clear" w:color="auto" w:fill="auto"/>
          </w:tcPr>
          <w:p w14:paraId="0583A5F2" w14:textId="7F0624FE" w:rsidR="005B3DEC" w:rsidRPr="0013335C" w:rsidRDefault="005322FF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B3DEC" w:rsidRPr="0013335C" w14:paraId="70959E90" w14:textId="77777777" w:rsidTr="00447EBA">
        <w:trPr>
          <w:trHeight w:val="420"/>
          <w:tblHeader/>
        </w:trPr>
        <w:tc>
          <w:tcPr>
            <w:tcW w:w="2800" w:type="pct"/>
          </w:tcPr>
          <w:p w14:paraId="631E7A95" w14:textId="77777777" w:rsidR="005B3DEC" w:rsidRPr="0013335C" w:rsidRDefault="005B3DEC" w:rsidP="005B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3518836" w14:textId="77777777" w:rsidR="005B3DEC" w:rsidRPr="0013335C" w:rsidRDefault="005B3DEC" w:rsidP="005B3DEC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63" w:type="pct"/>
            <w:gridSpan w:val="3"/>
          </w:tcPr>
          <w:p w14:paraId="09E3508B" w14:textId="77777777" w:rsidR="005B3DEC" w:rsidRPr="0013335C" w:rsidRDefault="005B3DEC" w:rsidP="005B3DE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0DE4" w:rsidRPr="0013335C" w14:paraId="72ACCBC3" w14:textId="77777777" w:rsidTr="00E20376">
        <w:trPr>
          <w:trHeight w:val="420"/>
        </w:trPr>
        <w:tc>
          <w:tcPr>
            <w:tcW w:w="2800" w:type="pct"/>
          </w:tcPr>
          <w:p w14:paraId="36F0F1C0" w14:textId="77777777" w:rsidR="00FE0DE4" w:rsidRPr="0013335C" w:rsidRDefault="00FE0DE4" w:rsidP="00FE0DE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7" w:type="pct"/>
          </w:tcPr>
          <w:p w14:paraId="54771AE8" w14:textId="77777777" w:rsidR="00FE0DE4" w:rsidRPr="0013335C" w:rsidRDefault="00FE0DE4" w:rsidP="00FE0DE4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78500D0C" w14:textId="0FC21F65" w:rsidR="00FE0DE4" w:rsidRPr="0013335C" w:rsidRDefault="00FE0DE4" w:rsidP="00FE0D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32116C3D" w14:textId="77777777" w:rsidR="00FE0DE4" w:rsidRPr="0013335C" w:rsidRDefault="00FE0DE4" w:rsidP="00FE0D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617222C5" w14:textId="77777777" w:rsidR="00FE0DE4" w:rsidRPr="0013335C" w:rsidRDefault="00FE0DE4" w:rsidP="00FE0D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0376" w:rsidRPr="0013335C" w14:paraId="39DA609D" w14:textId="77777777" w:rsidTr="00E20376">
        <w:trPr>
          <w:trHeight w:val="420"/>
        </w:trPr>
        <w:tc>
          <w:tcPr>
            <w:tcW w:w="2800" w:type="pct"/>
          </w:tcPr>
          <w:p w14:paraId="6A11DCC4" w14:textId="77777777" w:rsidR="00E20376" w:rsidRPr="0013335C" w:rsidRDefault="00E20376" w:rsidP="00E203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37" w:type="pct"/>
          </w:tcPr>
          <w:p w14:paraId="4A4F3ED1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5D29BC2E" w14:textId="0ACF1AF1" w:rsidR="00E20376" w:rsidRPr="0013335C" w:rsidRDefault="003E29BF" w:rsidP="00E2037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29BF">
              <w:rPr>
                <w:rFonts w:ascii="Angsana New" w:hAnsi="Angsana New"/>
                <w:sz w:val="30"/>
                <w:szCs w:val="30"/>
                <w:cs/>
                <w:lang w:val="en-US"/>
              </w:rPr>
              <w:t>288</w:t>
            </w:r>
            <w:r w:rsidRPr="003E29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29BF">
              <w:rPr>
                <w:rFonts w:ascii="Angsana New" w:hAnsi="Angsana New"/>
                <w:sz w:val="30"/>
                <w:szCs w:val="30"/>
                <w:cs/>
                <w:lang w:val="en-US"/>
              </w:rPr>
              <w:t>474</w:t>
            </w:r>
          </w:p>
        </w:tc>
        <w:tc>
          <w:tcPr>
            <w:tcW w:w="156" w:type="pct"/>
          </w:tcPr>
          <w:p w14:paraId="25250BE7" w14:textId="77777777" w:rsidR="00E20376" w:rsidRPr="0013335C" w:rsidRDefault="00E20376" w:rsidP="00E203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19465292" w14:textId="53CBAD34" w:rsidR="00E20376" w:rsidRPr="0013335C" w:rsidRDefault="005322FF" w:rsidP="00E2037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301</w:t>
            </w:r>
            <w:r w:rsidR="00E2037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369</w:t>
            </w:r>
          </w:p>
        </w:tc>
      </w:tr>
      <w:tr w:rsidR="00E20376" w:rsidRPr="0013335C" w14:paraId="7FCA8775" w14:textId="77777777" w:rsidTr="00E20376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3C02" w14:textId="77777777" w:rsidR="00E20376" w:rsidRPr="0013335C" w:rsidRDefault="00E20376" w:rsidP="00E203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CB75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F9DC" w14:textId="2B087A90" w:rsidR="00E20376" w:rsidRPr="0013335C" w:rsidRDefault="003E29BF" w:rsidP="00E2037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29BF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3E29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29BF">
              <w:rPr>
                <w:rFonts w:ascii="Angsana New" w:hAnsi="Angsana New"/>
                <w:sz w:val="30"/>
                <w:szCs w:val="30"/>
                <w:cs/>
                <w:lang w:val="en-US"/>
              </w:rPr>
              <w:t>602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22CB" w14:textId="77777777" w:rsidR="00E20376" w:rsidRPr="0013335C" w:rsidRDefault="00E20376" w:rsidP="00E203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5B696" w14:textId="343B252A" w:rsidR="00E20376" w:rsidRPr="0013335C" w:rsidRDefault="005322FF" w:rsidP="00E2037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E2037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263</w:t>
            </w:r>
          </w:p>
        </w:tc>
      </w:tr>
      <w:tr w:rsidR="00E20376" w:rsidRPr="0013335C" w14:paraId="29890861" w14:textId="77777777" w:rsidTr="00E20376">
        <w:trPr>
          <w:cantSplit/>
          <w:trHeight w:val="420"/>
        </w:trPr>
        <w:tc>
          <w:tcPr>
            <w:tcW w:w="2800" w:type="pct"/>
          </w:tcPr>
          <w:p w14:paraId="17BB9429" w14:textId="77777777" w:rsidR="00E20376" w:rsidRPr="0013335C" w:rsidRDefault="00E20376" w:rsidP="00E203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37" w:type="pct"/>
          </w:tcPr>
          <w:p w14:paraId="122F97BA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6DC8234" w14:textId="4B1CFCC9" w:rsidR="00E20376" w:rsidRPr="0013335C" w:rsidRDefault="005322FF" w:rsidP="00E2037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305</w:t>
            </w:r>
            <w:r w:rsidR="00816F8E" w:rsidRPr="00816F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076</w:t>
            </w:r>
          </w:p>
        </w:tc>
        <w:tc>
          <w:tcPr>
            <w:tcW w:w="156" w:type="pct"/>
          </w:tcPr>
          <w:p w14:paraId="147BD13F" w14:textId="77777777" w:rsidR="00E20376" w:rsidRPr="0013335C" w:rsidRDefault="00E20376" w:rsidP="00E203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6D1714E2" w14:textId="417E3A08" w:rsidR="00E20376" w:rsidRPr="0013335C" w:rsidRDefault="005322FF" w:rsidP="00E2037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317</w:t>
            </w:r>
            <w:r w:rsidR="00E2037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632</w:t>
            </w:r>
          </w:p>
        </w:tc>
      </w:tr>
    </w:tbl>
    <w:p w14:paraId="7A62BC7B" w14:textId="77777777" w:rsidR="00C34EA1" w:rsidRDefault="00C34EA1" w:rsidP="00612C4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3DDD3D1" w14:textId="38E5A36F" w:rsidR="003C6D51" w:rsidRPr="0013335C" w:rsidRDefault="003C6D51" w:rsidP="00612C4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013DADC" w14:textId="77777777" w:rsidR="003C6D51" w:rsidRPr="0013335C" w:rsidRDefault="003C6D51" w:rsidP="00612C4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BFECE9" w14:textId="727CF8D1" w:rsidR="00626179" w:rsidRPr="0013335C" w:rsidRDefault="00626179" w:rsidP="00626179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2541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BF976A4" w14:textId="120074BC" w:rsidR="00823B2E" w:rsidRDefault="00823B2E" w:rsidP="002D6A48">
      <w:pPr>
        <w:jc w:val="thaiDistribute"/>
        <w:rPr>
          <w:rFonts w:ascii="Angsana New" w:hAnsi="Angsana New"/>
          <w:sz w:val="30"/>
          <w:szCs w:val="30"/>
        </w:rPr>
      </w:pPr>
    </w:p>
    <w:p w14:paraId="368B0C17" w14:textId="0F5BA640" w:rsidR="002D6A48" w:rsidRDefault="002D6A48" w:rsidP="002D6A48">
      <w:pPr>
        <w:jc w:val="thaiDistribute"/>
        <w:rPr>
          <w:rFonts w:ascii="Angsana New" w:hAnsi="Angsana New"/>
          <w:sz w:val="30"/>
          <w:szCs w:val="30"/>
        </w:rPr>
      </w:pPr>
    </w:p>
    <w:p w14:paraId="4A059B33" w14:textId="541FC4F9" w:rsidR="002D6A48" w:rsidRDefault="002D6A48" w:rsidP="002D6A48">
      <w:pPr>
        <w:jc w:val="thaiDistribute"/>
        <w:rPr>
          <w:rFonts w:ascii="Angsana New" w:hAnsi="Angsana New"/>
          <w:sz w:val="30"/>
          <w:szCs w:val="30"/>
        </w:rPr>
      </w:pPr>
    </w:p>
    <w:p w14:paraId="61D46F4E" w14:textId="2DBEDDED" w:rsidR="002D6A48" w:rsidRDefault="002D6A48" w:rsidP="002D6A48">
      <w:pPr>
        <w:jc w:val="thaiDistribute"/>
        <w:rPr>
          <w:rFonts w:ascii="Angsana New" w:hAnsi="Angsana New"/>
          <w:sz w:val="30"/>
          <w:szCs w:val="30"/>
        </w:rPr>
      </w:pPr>
    </w:p>
    <w:p w14:paraId="60C4D781" w14:textId="77777777" w:rsidR="002D6A48" w:rsidRPr="0013335C" w:rsidRDefault="002D6A48" w:rsidP="002D6A48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32"/>
        <w:gridCol w:w="959"/>
        <w:gridCol w:w="1372"/>
        <w:gridCol w:w="275"/>
        <w:gridCol w:w="1362"/>
      </w:tblGrid>
      <w:tr w:rsidR="00AC03ED" w:rsidRPr="0013335C" w14:paraId="1596EE12" w14:textId="77777777" w:rsidTr="00C34EA1">
        <w:trPr>
          <w:tblHeader/>
        </w:trPr>
        <w:tc>
          <w:tcPr>
            <w:tcW w:w="2796" w:type="pct"/>
          </w:tcPr>
          <w:p w14:paraId="0EF74F55" w14:textId="77777777" w:rsidR="00AC03ED" w:rsidRPr="0013335C" w:rsidRDefault="00AC03ED" w:rsidP="00AC03ED">
            <w:pPr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533" w:type="pct"/>
          </w:tcPr>
          <w:p w14:paraId="40AB1891" w14:textId="77777777" w:rsidR="00AC03ED" w:rsidRPr="0013335C" w:rsidRDefault="00AC03ED" w:rsidP="004050E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7EDA3E5A" w14:textId="77777777" w:rsidR="00AC03ED" w:rsidRPr="0013335C" w:rsidRDefault="00AC03ED" w:rsidP="004050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C03ED" w:rsidRPr="0013335C" w14:paraId="332AA618" w14:textId="77777777" w:rsidTr="00C34EA1">
        <w:trPr>
          <w:tblHeader/>
        </w:trPr>
        <w:tc>
          <w:tcPr>
            <w:tcW w:w="2796" w:type="pct"/>
          </w:tcPr>
          <w:p w14:paraId="5A37E741" w14:textId="77777777" w:rsidR="00AC03ED" w:rsidRPr="0013335C" w:rsidRDefault="00AC03ED" w:rsidP="004050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DAF83BA" w14:textId="77777777" w:rsidR="00AC03ED" w:rsidRPr="0013335C" w:rsidRDefault="00AC03ED" w:rsidP="004050E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415D4B9D" w14:textId="77777777" w:rsidR="00AC03ED" w:rsidRPr="0013335C" w:rsidRDefault="00AC03ED" w:rsidP="004050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AC03ED" w:rsidRPr="0013335C" w14:paraId="1E99C834" w14:textId="77777777" w:rsidTr="002B641B">
        <w:trPr>
          <w:tblHeader/>
        </w:trPr>
        <w:tc>
          <w:tcPr>
            <w:tcW w:w="2796" w:type="pct"/>
          </w:tcPr>
          <w:p w14:paraId="0632BB51" w14:textId="77777777" w:rsidR="00AC03ED" w:rsidRPr="0013335C" w:rsidRDefault="00AC03ED" w:rsidP="004050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348C8AC" w14:textId="77777777" w:rsidR="00AC03ED" w:rsidRPr="0013335C" w:rsidRDefault="00AC03ED" w:rsidP="004050E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7A475BCD" w14:textId="77777777" w:rsidR="00AC03ED" w:rsidRPr="0013335C" w:rsidRDefault="00AC03ED" w:rsidP="004050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20376" w:rsidRPr="0013335C" w14:paraId="2252DF09" w14:textId="77777777" w:rsidTr="002B641B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96" w:type="pct"/>
          </w:tcPr>
          <w:p w14:paraId="0CA228C4" w14:textId="77777777" w:rsidR="00E20376" w:rsidRPr="0013335C" w:rsidRDefault="00E20376" w:rsidP="00E20376">
            <w:pPr>
              <w:tabs>
                <w:tab w:val="left" w:pos="540"/>
              </w:tabs>
              <w:spacing w:line="240" w:lineRule="auto"/>
              <w:ind w:right="-9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3" w:type="pct"/>
          </w:tcPr>
          <w:p w14:paraId="4402B1AF" w14:textId="77777777" w:rsidR="00E20376" w:rsidRPr="0013335C" w:rsidRDefault="00E20376" w:rsidP="00E20376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2" w:type="pct"/>
            <w:shd w:val="clear" w:color="auto" w:fill="auto"/>
          </w:tcPr>
          <w:p w14:paraId="36674F2E" w14:textId="38EE8EC1" w:rsidR="00E20376" w:rsidRPr="0013335C" w:rsidRDefault="005322FF" w:rsidP="00E20376">
            <w:pPr>
              <w:spacing w:line="240" w:lineRule="auto"/>
              <w:ind w:left="-10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" w:type="pct"/>
            <w:shd w:val="clear" w:color="auto" w:fill="auto"/>
          </w:tcPr>
          <w:p w14:paraId="345571ED" w14:textId="77777777" w:rsidR="00E20376" w:rsidRPr="0013335C" w:rsidRDefault="00E20376" w:rsidP="00E2037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57" w:type="pct"/>
            <w:shd w:val="clear" w:color="auto" w:fill="auto"/>
          </w:tcPr>
          <w:p w14:paraId="4D005F3F" w14:textId="6DBFF3D7" w:rsidR="00E20376" w:rsidRPr="0013335C" w:rsidRDefault="005322FF" w:rsidP="00E2037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20376" w:rsidRPr="0013335C" w14:paraId="76166FC9" w14:textId="77777777" w:rsidTr="00C34EA1">
        <w:trPr>
          <w:tblHeader/>
        </w:trPr>
        <w:tc>
          <w:tcPr>
            <w:tcW w:w="2796" w:type="pct"/>
          </w:tcPr>
          <w:p w14:paraId="60432C5E" w14:textId="77777777" w:rsidR="00E20376" w:rsidRPr="0013335C" w:rsidRDefault="00E20376" w:rsidP="00E203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C09F2A9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72" w:type="pct"/>
            <w:gridSpan w:val="3"/>
          </w:tcPr>
          <w:p w14:paraId="74AEEF12" w14:textId="77777777" w:rsidR="00E20376" w:rsidRPr="0013335C" w:rsidRDefault="00E20376" w:rsidP="00E203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0376" w:rsidRPr="0013335C" w14:paraId="79A39B60" w14:textId="77777777" w:rsidTr="00C34EA1">
        <w:tc>
          <w:tcPr>
            <w:tcW w:w="2796" w:type="pct"/>
          </w:tcPr>
          <w:p w14:paraId="55CB61BD" w14:textId="4805E147" w:rsidR="00E20376" w:rsidRPr="0013335C" w:rsidRDefault="00E20376" w:rsidP="00E20376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533" w:type="pct"/>
          </w:tcPr>
          <w:p w14:paraId="767162E7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76EC308D" w14:textId="64CBDBA8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  <w:r w:rsidR="00D93E4F" w:rsidRPr="00D93E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</w:p>
        </w:tc>
        <w:tc>
          <w:tcPr>
            <w:tcW w:w="153" w:type="pct"/>
          </w:tcPr>
          <w:p w14:paraId="5E0F7C25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pct"/>
          </w:tcPr>
          <w:p w14:paraId="131A7913" w14:textId="70F6992D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237</w:t>
            </w:r>
            <w:r w:rsidR="00E2037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347</w:t>
            </w:r>
          </w:p>
        </w:tc>
      </w:tr>
      <w:tr w:rsidR="00E20376" w:rsidRPr="00C34EA1" w14:paraId="450FC7AF" w14:textId="77777777" w:rsidTr="00C34EA1">
        <w:tc>
          <w:tcPr>
            <w:tcW w:w="2796" w:type="pct"/>
          </w:tcPr>
          <w:p w14:paraId="148CAB09" w14:textId="77777777" w:rsidR="00E20376" w:rsidRPr="00DA1489" w:rsidRDefault="00E20376" w:rsidP="00E20376">
            <w:pPr>
              <w:pStyle w:val="NoSpacing"/>
              <w:ind w:lef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38A472B" w14:textId="77777777" w:rsidR="00E20376" w:rsidRPr="00C34EA1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</w:tcPr>
          <w:p w14:paraId="1AD920BA" w14:textId="77777777" w:rsidR="00E20376" w:rsidRPr="00C34EA1" w:rsidRDefault="00E20376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3" w:type="pct"/>
          </w:tcPr>
          <w:p w14:paraId="16C94CD3" w14:textId="77777777" w:rsidR="00E20376" w:rsidRPr="00C34EA1" w:rsidRDefault="00E20376" w:rsidP="00E20376">
            <w:pPr>
              <w:pStyle w:val="NoSpacing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57" w:type="pct"/>
          </w:tcPr>
          <w:p w14:paraId="4394F88B" w14:textId="77777777" w:rsidR="00E20376" w:rsidRPr="00C34EA1" w:rsidRDefault="00E20376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E20376" w:rsidRPr="0013335C" w14:paraId="75A6C96C" w14:textId="77777777" w:rsidTr="00C34EA1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096C6097" w14:textId="77777777" w:rsidR="00E20376" w:rsidRPr="0013335C" w:rsidRDefault="00E20376" w:rsidP="00E20376">
            <w:pPr>
              <w:ind w:lef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366E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EAEEEEE" w14:textId="7917AAE9" w:rsidR="00E20376" w:rsidRPr="0013335C" w:rsidRDefault="00E20376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5810F98D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1E426EF1" w14:textId="77777777" w:rsidR="00E20376" w:rsidRPr="0013335C" w:rsidRDefault="00E20376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20376" w:rsidRPr="003B74AB" w14:paraId="154EDB9D" w14:textId="77777777" w:rsidTr="00C34EA1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1A8A2514" w14:textId="77777777" w:rsidR="00E20376" w:rsidRPr="0013335C" w:rsidRDefault="00E20376" w:rsidP="00E20376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905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6415CF8" w14:textId="3EC6BF0E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D93E4F" w:rsidRPr="00D93E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04985C01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640E57E5" w14:textId="2BDE8AB0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E2037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</w:p>
        </w:tc>
      </w:tr>
      <w:tr w:rsidR="00E20376" w:rsidRPr="0013335C" w14:paraId="7AEB0B82" w14:textId="77777777" w:rsidTr="00C34EA1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0D4BCD56" w14:textId="77777777" w:rsidR="00E20376" w:rsidRPr="0013335C" w:rsidRDefault="00E20376" w:rsidP="00E20376">
            <w:pPr>
              <w:ind w:left="-3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11AB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19DF9428" w14:textId="377DC9EB" w:rsidR="00E20376" w:rsidRPr="0013335C" w:rsidRDefault="003B74AB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B74AB"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31437D80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05326F78" w14:textId="62DA9C58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57</w:t>
            </w:r>
            <w:r w:rsidR="00E2037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117</w:t>
            </w:r>
          </w:p>
        </w:tc>
      </w:tr>
      <w:tr w:rsidR="00E20376" w:rsidRPr="0013335C" w14:paraId="1E058678" w14:textId="77777777" w:rsidTr="00732B6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26256DEB" w14:textId="77777777" w:rsidR="00E20376" w:rsidRPr="0013335C" w:rsidRDefault="00E20376" w:rsidP="00E20376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953C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7CF81" w14:textId="72E83F4D" w:rsidR="00E20376" w:rsidRPr="0013335C" w:rsidRDefault="003B74AB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93E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080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46703DE3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305E2" w14:textId="78C34DE5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="00E2037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009</w:t>
            </w:r>
          </w:p>
        </w:tc>
      </w:tr>
      <w:tr w:rsidR="00E20376" w:rsidRPr="0013335C" w14:paraId="6D2F326C" w14:textId="77777777" w:rsidTr="00732B6D">
        <w:tc>
          <w:tcPr>
            <w:tcW w:w="2796" w:type="pct"/>
            <w:tcBorders>
              <w:top w:val="nil"/>
              <w:left w:val="nil"/>
              <w:right w:val="nil"/>
            </w:tcBorders>
          </w:tcPr>
          <w:p w14:paraId="55047B7D" w14:textId="77777777" w:rsidR="00E20376" w:rsidRPr="0013335C" w:rsidRDefault="00E20376" w:rsidP="00E2037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280258B5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1D99D" w14:textId="6ED2B77F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D93E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989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30D64F47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C185B" w14:textId="074A5C11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</w:t>
            </w:r>
            <w:r w:rsidR="00E2037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382</w:t>
            </w:r>
          </w:p>
        </w:tc>
      </w:tr>
      <w:tr w:rsidR="00E20376" w:rsidRPr="002B641B" w14:paraId="1CDC2521" w14:textId="77777777" w:rsidTr="00732B6D">
        <w:tc>
          <w:tcPr>
            <w:tcW w:w="2796" w:type="pct"/>
            <w:tcBorders>
              <w:left w:val="nil"/>
              <w:bottom w:val="nil"/>
              <w:right w:val="nil"/>
            </w:tcBorders>
          </w:tcPr>
          <w:p w14:paraId="46AE517F" w14:textId="476E471A" w:rsidR="00E20376" w:rsidRPr="0013335C" w:rsidRDefault="00E20376" w:rsidP="00E2037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33" w:type="pct"/>
            <w:tcBorders>
              <w:left w:val="nil"/>
              <w:bottom w:val="nil"/>
              <w:right w:val="nil"/>
            </w:tcBorders>
            <w:vAlign w:val="bottom"/>
          </w:tcPr>
          <w:p w14:paraId="28793D25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4E2B7D45" w14:textId="77777777" w:rsidR="00E20376" w:rsidRPr="0013335C" w:rsidRDefault="00E20376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tcBorders>
              <w:left w:val="nil"/>
              <w:right w:val="nil"/>
            </w:tcBorders>
          </w:tcPr>
          <w:p w14:paraId="7571AF2F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</w:tcPr>
          <w:p w14:paraId="255A863A" w14:textId="77777777" w:rsidR="00E20376" w:rsidRPr="0013335C" w:rsidRDefault="00E20376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0376" w:rsidRPr="0013335C" w14:paraId="0AE66BE6" w14:textId="77777777" w:rsidTr="00C34EA1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44893675" w14:textId="77777777" w:rsidR="00E20376" w:rsidRPr="0013335C" w:rsidRDefault="00E20376" w:rsidP="00E20376">
            <w:pPr>
              <w:ind w:left="147" w:hanging="147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ขาดทุนจากการประมาณตามหลักคณิตศาสตร์</w:t>
            </w:r>
          </w:p>
          <w:p w14:paraId="5EFB0DAE" w14:textId="77777777" w:rsidR="00E20376" w:rsidRPr="0013335C" w:rsidRDefault="00E20376" w:rsidP="00E20376">
            <w:pPr>
              <w:ind w:left="147" w:hanging="147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ประกันภัย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AA9E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5EC66A81" w14:textId="77777777" w:rsidR="00E20376" w:rsidRPr="0013335C" w:rsidRDefault="00E20376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7CF0C168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3B38BE39" w14:textId="77777777" w:rsidR="00E20376" w:rsidRPr="0013335C" w:rsidRDefault="00E20376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0376" w:rsidRPr="0013335C" w14:paraId="61A3867A" w14:textId="77777777" w:rsidTr="00C34EA1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44C60C34" w14:textId="77777777" w:rsidR="00E20376" w:rsidRPr="0013335C" w:rsidRDefault="00E20376" w:rsidP="008D1DB0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  <w:r w:rsidRPr="0013335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02D3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2CAC53FC" w14:textId="5A99120B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6A1EC3C9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3949DCAC" w14:textId="543D1524" w:rsidR="00E20376" w:rsidRPr="0013335C" w:rsidRDefault="00E20376" w:rsidP="00E20376">
            <w:pPr>
              <w:tabs>
                <w:tab w:val="decimal" w:pos="10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694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E20376" w:rsidRPr="0013335C" w14:paraId="7E287415" w14:textId="77777777" w:rsidTr="00C34EA1">
        <w:tc>
          <w:tcPr>
            <w:tcW w:w="2796" w:type="pct"/>
          </w:tcPr>
          <w:p w14:paraId="596AE7E9" w14:textId="77777777" w:rsidR="00E20376" w:rsidRPr="0013335C" w:rsidRDefault="00E20376" w:rsidP="008D1DB0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</w:tcPr>
          <w:p w14:paraId="754FBD91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0F286169" w14:textId="7967A23F" w:rsidR="00E20376" w:rsidRPr="0013335C" w:rsidRDefault="00D93E4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E4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D93E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  <w:r w:rsidRPr="00D93E4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</w:tcPr>
          <w:p w14:paraId="1B2DA4D5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pct"/>
          </w:tcPr>
          <w:p w14:paraId="41192EE2" w14:textId="2AE64FD8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E2037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704</w:t>
            </w:r>
          </w:p>
        </w:tc>
      </w:tr>
      <w:tr w:rsidR="00E20376" w:rsidRPr="0013335C" w14:paraId="714071A5" w14:textId="77777777" w:rsidTr="00C34EA1">
        <w:tc>
          <w:tcPr>
            <w:tcW w:w="2796" w:type="pct"/>
          </w:tcPr>
          <w:p w14:paraId="70FA3D9E" w14:textId="77777777" w:rsidR="00E20376" w:rsidRPr="0013335C" w:rsidRDefault="00E20376" w:rsidP="008D1DB0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33" w:type="pct"/>
          </w:tcPr>
          <w:p w14:paraId="4B1AB721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AF05A02" w14:textId="4EF6B3ED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93E4F" w:rsidRPr="00D93E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</w:p>
        </w:tc>
        <w:tc>
          <w:tcPr>
            <w:tcW w:w="153" w:type="pct"/>
          </w:tcPr>
          <w:p w14:paraId="51B9E394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635C9156" w14:textId="592AB431" w:rsidR="00E20376" w:rsidRPr="0013335C" w:rsidRDefault="00E20376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381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E20376" w:rsidRPr="0013335C" w14:paraId="00081B45" w14:textId="77777777" w:rsidTr="00C34EA1">
        <w:tc>
          <w:tcPr>
            <w:tcW w:w="2796" w:type="pct"/>
          </w:tcPr>
          <w:p w14:paraId="5054CC3D" w14:textId="77777777" w:rsidR="00E20376" w:rsidRPr="0013335C" w:rsidRDefault="00E20376" w:rsidP="00E2037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02C1F64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7BD3A5D" w14:textId="1695E059" w:rsidR="00E20376" w:rsidRPr="0013335C" w:rsidRDefault="00D93E4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3E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Pr="00D93E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474</w:t>
            </w:r>
            <w:r w:rsidRPr="00D93E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</w:tcPr>
          <w:p w14:paraId="5174BF00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06D04C34" w14:textId="7A711D9D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</w:t>
            </w:r>
            <w:r w:rsidR="00E2037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629</w:t>
            </w:r>
          </w:p>
        </w:tc>
      </w:tr>
      <w:tr w:rsidR="00E20376" w:rsidRPr="00B53B82" w14:paraId="7A1CE20D" w14:textId="77777777" w:rsidTr="00C34EA1">
        <w:tc>
          <w:tcPr>
            <w:tcW w:w="2796" w:type="pct"/>
          </w:tcPr>
          <w:p w14:paraId="520AD845" w14:textId="77777777" w:rsidR="00E20376" w:rsidRPr="00DA1489" w:rsidRDefault="00E20376" w:rsidP="00E2037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05179D5F" w14:textId="77777777" w:rsidR="00E20376" w:rsidRPr="00C34EA1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5FCFF81" w14:textId="77777777" w:rsidR="00E20376" w:rsidRPr="00C34EA1" w:rsidRDefault="00E20376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3" w:type="pct"/>
          </w:tcPr>
          <w:p w14:paraId="05E2E856" w14:textId="77777777" w:rsidR="00E20376" w:rsidRPr="00C34EA1" w:rsidRDefault="00E20376" w:rsidP="00E20376">
            <w:pPr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CF7D114" w14:textId="77777777" w:rsidR="00E20376" w:rsidRPr="00C34EA1" w:rsidRDefault="00E20376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20376" w:rsidRPr="0013335C" w14:paraId="2208F5A6" w14:textId="3BC6F31D" w:rsidTr="00C34EA1">
        <w:tc>
          <w:tcPr>
            <w:tcW w:w="2796" w:type="pct"/>
          </w:tcPr>
          <w:p w14:paraId="4118FB3E" w14:textId="77777777" w:rsidR="00E20376" w:rsidRPr="0013335C" w:rsidRDefault="00E20376" w:rsidP="00E20376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33" w:type="pct"/>
          </w:tcPr>
          <w:p w14:paraId="766B505D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DF6EDA2" w14:textId="55AA5D59" w:rsidR="00E20376" w:rsidRPr="0013335C" w:rsidRDefault="00D93E4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071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</w:tcPr>
          <w:p w14:paraId="55071E6A" w14:textId="77777777" w:rsidR="00E20376" w:rsidRPr="0013335C" w:rsidRDefault="00E20376" w:rsidP="00E2037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D26BC0D" w14:textId="66459B8F" w:rsidR="00E20376" w:rsidRPr="0013335C" w:rsidRDefault="00E20376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726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E20376" w:rsidRPr="0013335C" w14:paraId="59B5A654" w14:textId="65A7B86D" w:rsidTr="00C34EA1">
        <w:tc>
          <w:tcPr>
            <w:tcW w:w="2796" w:type="pct"/>
          </w:tcPr>
          <w:p w14:paraId="4CC49A40" w14:textId="1A1C674D" w:rsidR="00E20376" w:rsidRPr="0013335C" w:rsidRDefault="00E20376" w:rsidP="00E20376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1D47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D47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533" w:type="pct"/>
          </w:tcPr>
          <w:p w14:paraId="2D5E64E4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195137ED" w14:textId="664F263D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305</w:t>
            </w:r>
            <w:r w:rsidR="00D93E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076</w:t>
            </w:r>
          </w:p>
        </w:tc>
        <w:tc>
          <w:tcPr>
            <w:tcW w:w="153" w:type="pct"/>
          </w:tcPr>
          <w:p w14:paraId="5BDB424F" w14:textId="77777777" w:rsidR="00E20376" w:rsidRPr="0013335C" w:rsidRDefault="00E20376" w:rsidP="00E2037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058BA7EB" w14:textId="538666F2" w:rsidR="00E20376" w:rsidRPr="0013335C" w:rsidRDefault="005322FF" w:rsidP="00E20376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317</w:t>
            </w:r>
            <w:r w:rsidR="00E2037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632</w:t>
            </w:r>
          </w:p>
        </w:tc>
      </w:tr>
    </w:tbl>
    <w:p w14:paraId="2B995159" w14:textId="77777777" w:rsidR="00823B2E" w:rsidRPr="00342151" w:rsidRDefault="00823B2E" w:rsidP="00823B2E">
      <w:pPr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375"/>
        <w:gridCol w:w="657"/>
        <w:gridCol w:w="1350"/>
        <w:gridCol w:w="281"/>
        <w:gridCol w:w="1337"/>
      </w:tblGrid>
      <w:tr w:rsidR="00307ACA" w:rsidRPr="0013335C" w14:paraId="6245A55D" w14:textId="77777777" w:rsidTr="00307ACA">
        <w:trPr>
          <w:trHeight w:val="420"/>
        </w:trPr>
        <w:tc>
          <w:tcPr>
            <w:tcW w:w="2986" w:type="pct"/>
          </w:tcPr>
          <w:p w14:paraId="6EE28A63" w14:textId="77777777" w:rsidR="00307ACA" w:rsidRPr="0013335C" w:rsidRDefault="00307ACA" w:rsidP="00307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</w:t>
            </w:r>
          </w:p>
        </w:tc>
        <w:tc>
          <w:tcPr>
            <w:tcW w:w="365" w:type="pct"/>
          </w:tcPr>
          <w:p w14:paraId="03E3FC4B" w14:textId="77777777" w:rsidR="00307ACA" w:rsidRPr="0013335C" w:rsidRDefault="00307ACA" w:rsidP="00307AC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5C527454" w14:textId="77777777" w:rsidR="00307ACA" w:rsidRPr="0013335C" w:rsidRDefault="00307ACA" w:rsidP="00307AC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7ACA" w:rsidRPr="0013335C" w14:paraId="7B5202C0" w14:textId="77777777" w:rsidTr="00307ACA">
        <w:trPr>
          <w:trHeight w:val="420"/>
        </w:trPr>
        <w:tc>
          <w:tcPr>
            <w:tcW w:w="2986" w:type="pct"/>
          </w:tcPr>
          <w:p w14:paraId="24E5BB60" w14:textId="77777777" w:rsidR="00307ACA" w:rsidRPr="0013335C" w:rsidRDefault="00307ACA" w:rsidP="00307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365" w:type="pct"/>
          </w:tcPr>
          <w:p w14:paraId="1C521C82" w14:textId="77777777" w:rsidR="00307ACA" w:rsidRPr="0013335C" w:rsidRDefault="00307ACA" w:rsidP="00307AC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151C5769" w14:textId="77777777" w:rsidR="00307ACA" w:rsidRPr="0013335C" w:rsidRDefault="00307ACA" w:rsidP="00307AC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307ACA" w:rsidRPr="0013335C" w14:paraId="124307A8" w14:textId="77777777" w:rsidTr="00307ACA">
        <w:trPr>
          <w:trHeight w:val="420"/>
        </w:trPr>
        <w:tc>
          <w:tcPr>
            <w:tcW w:w="2986" w:type="pct"/>
          </w:tcPr>
          <w:p w14:paraId="14407504" w14:textId="77777777" w:rsidR="00307ACA" w:rsidRPr="0013335C" w:rsidRDefault="00307ACA" w:rsidP="00307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pct"/>
          </w:tcPr>
          <w:p w14:paraId="07D5D846" w14:textId="77777777" w:rsidR="00307ACA" w:rsidRPr="0013335C" w:rsidRDefault="00307ACA" w:rsidP="00307AC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31D6A349" w14:textId="77777777" w:rsidR="00307ACA" w:rsidRPr="0013335C" w:rsidRDefault="00307ACA" w:rsidP="00307AC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20376" w:rsidRPr="0013335C" w14:paraId="4D13F734" w14:textId="77777777" w:rsidTr="00307ACA">
        <w:trPr>
          <w:trHeight w:val="335"/>
        </w:trPr>
        <w:tc>
          <w:tcPr>
            <w:tcW w:w="2986" w:type="pct"/>
          </w:tcPr>
          <w:p w14:paraId="30896D3B" w14:textId="77777777" w:rsidR="00E20376" w:rsidRPr="0013335C" w:rsidRDefault="00E20376" w:rsidP="00E2037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5" w:type="pct"/>
          </w:tcPr>
          <w:p w14:paraId="233048ED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0E6A736F" w14:textId="0EBE7BBF" w:rsidR="00E20376" w:rsidRPr="0013335C" w:rsidRDefault="005322FF" w:rsidP="00E2037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6" w:type="pct"/>
          </w:tcPr>
          <w:p w14:paraId="24DB19CE" w14:textId="77777777" w:rsidR="00E20376" w:rsidRPr="0013335C" w:rsidRDefault="00E20376" w:rsidP="00E2037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</w:tcPr>
          <w:p w14:paraId="0479BB52" w14:textId="15FC3E7A" w:rsidR="00E20376" w:rsidRPr="0013335C" w:rsidRDefault="005322FF" w:rsidP="00E2037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20376" w:rsidRPr="0013335C" w14:paraId="63E26216" w14:textId="77777777" w:rsidTr="00307ACA">
        <w:trPr>
          <w:trHeight w:val="335"/>
        </w:trPr>
        <w:tc>
          <w:tcPr>
            <w:tcW w:w="2986" w:type="pct"/>
          </w:tcPr>
          <w:p w14:paraId="11FF6B7F" w14:textId="77777777" w:rsidR="00E20376" w:rsidRPr="0013335C" w:rsidRDefault="00E20376" w:rsidP="00E203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pct"/>
          </w:tcPr>
          <w:p w14:paraId="0ECBA64E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49" w:type="pct"/>
            <w:gridSpan w:val="3"/>
          </w:tcPr>
          <w:p w14:paraId="35B7B688" w14:textId="77777777" w:rsidR="00E20376" w:rsidRPr="0013335C" w:rsidRDefault="00E20376" w:rsidP="00E203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E20376" w:rsidRPr="0013335C" w14:paraId="2608D1E7" w14:textId="77777777" w:rsidTr="00307ACA">
        <w:trPr>
          <w:trHeight w:val="420"/>
        </w:trPr>
        <w:tc>
          <w:tcPr>
            <w:tcW w:w="2986" w:type="pct"/>
          </w:tcPr>
          <w:p w14:paraId="7ED9C84B" w14:textId="77777777" w:rsidR="00E20376" w:rsidRPr="0013335C" w:rsidRDefault="00E20376" w:rsidP="00E20376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65" w:type="pct"/>
          </w:tcPr>
          <w:p w14:paraId="03E5F171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76C29D5" w14:textId="70E140E0" w:rsidR="00E20376" w:rsidRPr="0013335C" w:rsidRDefault="005322FF" w:rsidP="00E203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4693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64693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95B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64693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4693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156" w:type="pct"/>
          </w:tcPr>
          <w:p w14:paraId="7B8DA98A" w14:textId="77777777" w:rsidR="00E20376" w:rsidRPr="0013335C" w:rsidRDefault="00E20376" w:rsidP="00E203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04AE192F" w14:textId="2A13F7B3" w:rsidR="00E20376" w:rsidRPr="0013335C" w:rsidRDefault="005322FF" w:rsidP="00E203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E2037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09</w:t>
            </w:r>
            <w:r w:rsidR="00E2037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- 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E2037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</w:p>
        </w:tc>
      </w:tr>
      <w:tr w:rsidR="00E20376" w:rsidRPr="0013335C" w14:paraId="3F0ABD9E" w14:textId="77777777" w:rsidTr="00307ACA">
        <w:trPr>
          <w:trHeight w:val="420"/>
        </w:trPr>
        <w:tc>
          <w:tcPr>
            <w:tcW w:w="2986" w:type="pct"/>
          </w:tcPr>
          <w:p w14:paraId="3B695CBE" w14:textId="77777777" w:rsidR="00E20376" w:rsidRPr="0013335C" w:rsidRDefault="00E20376" w:rsidP="00E20376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365" w:type="pct"/>
          </w:tcPr>
          <w:p w14:paraId="5417A5FC" w14:textId="77777777" w:rsidR="00E20376" w:rsidRPr="0013335C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A47A0E5" w14:textId="12F86E48" w:rsidR="00E20376" w:rsidRPr="0013335C" w:rsidRDefault="005322FF" w:rsidP="00E203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4693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6" w:type="pct"/>
          </w:tcPr>
          <w:p w14:paraId="18F43DB2" w14:textId="77777777" w:rsidR="00E20376" w:rsidRPr="0013335C" w:rsidRDefault="00E20376" w:rsidP="00E203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6CEF9A98" w14:textId="4F7A1FC8" w:rsidR="00E20376" w:rsidRPr="0013335C" w:rsidRDefault="005322FF" w:rsidP="00E203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E2037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00</w:t>
            </w:r>
          </w:p>
        </w:tc>
      </w:tr>
    </w:tbl>
    <w:p w14:paraId="60D0EF53" w14:textId="77777777" w:rsidR="00DF15F7" w:rsidRPr="00D5022C" w:rsidRDefault="00DF15F7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22888F8" w14:textId="77777777" w:rsidR="00B44F3D" w:rsidRDefault="00B44F3D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322E86B" w14:textId="2ECD39A0" w:rsidR="00471CCE" w:rsidRPr="0013335C" w:rsidRDefault="00423C20" w:rsidP="00D5022C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>ข้อสมม</w:t>
      </w:r>
      <w:r w:rsidR="00471CCE" w:rsidRPr="0013335C">
        <w:rPr>
          <w:rFonts w:ascii="Angsana New" w:hAnsi="Angsana New" w:hint="cs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0E1DCA54" w14:textId="77777777" w:rsidR="00DF15F7" w:rsidRPr="00D5022C" w:rsidRDefault="00DF15F7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62AB90BC" w14:textId="6C8C1CCB" w:rsidR="00901E42" w:rsidRDefault="001D44E5" w:rsidP="00F10DDF">
      <w:pPr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322FF" w:rsidRPr="005322FF">
        <w:rPr>
          <w:rFonts w:ascii="Angsana New" w:hAnsi="Angsana New"/>
          <w:sz w:val="30"/>
          <w:szCs w:val="30"/>
          <w:lang w:val="en-US"/>
        </w:rPr>
        <w:t>31</w:t>
      </w:r>
      <w:r w:rsidR="001D4703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E203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</w:t>
      </w:r>
      <w:r w:rsidR="005322FF" w:rsidRPr="005322FF">
        <w:rPr>
          <w:rFonts w:ascii="Angsana New" w:hAnsi="Angsana New"/>
          <w:sz w:val="30"/>
          <w:szCs w:val="30"/>
          <w:lang w:val="en-US"/>
        </w:rPr>
        <w:t>4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ระยะเวลาถัวเฉลี่ยถ่วงน้ำหนักของภาระ</w:t>
      </w:r>
      <w:r w:rsidR="00D37CF0" w:rsidRPr="0013335C">
        <w:rPr>
          <w:rFonts w:ascii="Angsana New" w:hAnsi="Angsana New" w:hint="cs"/>
          <w:sz w:val="30"/>
          <w:szCs w:val="30"/>
          <w:cs/>
        </w:rPr>
        <w:t>ผูกพันผลประโยชน์ที่กำหนดไว้เป็น</w:t>
      </w:r>
      <w:r w:rsidR="0040667D" w:rsidRPr="0013335C">
        <w:rPr>
          <w:rFonts w:ascii="Angsana New" w:hAnsi="Angsana New" w:hint="cs"/>
          <w:sz w:val="30"/>
          <w:szCs w:val="30"/>
        </w:rPr>
        <w:t xml:space="preserve"> </w:t>
      </w:r>
      <w:r w:rsidR="005322FF" w:rsidRPr="005322FF">
        <w:rPr>
          <w:rFonts w:ascii="Angsana New" w:hAnsi="Angsana New"/>
          <w:sz w:val="30"/>
          <w:szCs w:val="30"/>
          <w:lang w:val="en-US"/>
        </w:rPr>
        <w:t>9</w:t>
      </w:r>
      <w:r w:rsidR="00646934">
        <w:rPr>
          <w:rFonts w:ascii="Angsana New" w:hAnsi="Angsana New"/>
          <w:sz w:val="30"/>
          <w:szCs w:val="30"/>
        </w:rPr>
        <w:t>-</w:t>
      </w:r>
      <w:r w:rsidR="005322FF" w:rsidRPr="005322FF">
        <w:rPr>
          <w:rFonts w:ascii="Angsana New" w:hAnsi="Angsana New"/>
          <w:sz w:val="30"/>
          <w:szCs w:val="30"/>
          <w:lang w:val="en-US"/>
        </w:rPr>
        <w:t>13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ปี</w:t>
      </w:r>
      <w:r w:rsidR="003C31F9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DF15F7">
        <w:rPr>
          <w:rFonts w:ascii="Angsana New" w:hAnsi="Angsana New"/>
          <w:sz w:val="30"/>
          <w:szCs w:val="30"/>
        </w:rPr>
        <w:br/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322FF" w:rsidRPr="005322FF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5322FF" w:rsidRPr="005322FF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FE0DE4" w:rsidRPr="0013335C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5322FF" w:rsidRPr="005322FF">
        <w:rPr>
          <w:rFonts w:ascii="Angsana New" w:hAnsi="Angsana New"/>
          <w:i/>
          <w:iCs/>
          <w:sz w:val="30"/>
          <w:szCs w:val="30"/>
          <w:lang w:val="en-US"/>
        </w:rPr>
        <w:t>10</w:t>
      </w:r>
      <w:r w:rsidR="00482863">
        <w:rPr>
          <w:rFonts w:ascii="Angsana New" w:hAnsi="Angsana New"/>
          <w:i/>
          <w:iCs/>
          <w:sz w:val="30"/>
          <w:szCs w:val="30"/>
          <w:lang w:val="en-US"/>
        </w:rPr>
        <w:t>-</w:t>
      </w:r>
      <w:r w:rsidR="005322FF" w:rsidRPr="005322FF">
        <w:rPr>
          <w:rFonts w:ascii="Angsana New" w:hAnsi="Angsana New"/>
          <w:i/>
          <w:iCs/>
          <w:sz w:val="30"/>
          <w:szCs w:val="30"/>
          <w:lang w:val="en-US"/>
        </w:rPr>
        <w:t>14</w:t>
      </w:r>
      <w:r w:rsidRPr="0013335C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14:paraId="35D6FF2E" w14:textId="77777777" w:rsidR="00342151" w:rsidRPr="00D5022C" w:rsidRDefault="00342151" w:rsidP="00F10DDF">
      <w:pPr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932F5A" w14:textId="77777777" w:rsidR="00A107A3" w:rsidRPr="0013335C" w:rsidRDefault="00A107A3" w:rsidP="00F10DDF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D8C4B44" w14:textId="77777777" w:rsidR="00345ECF" w:rsidRPr="00D5022C" w:rsidRDefault="00345ECF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A3032B0" w14:textId="7F3FE634" w:rsidR="0012734A" w:rsidRDefault="00A107A3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CD1D85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ๆ คงที่</w:t>
      </w:r>
    </w:p>
    <w:p w14:paraId="516F666E" w14:textId="05D7A73F" w:rsidR="001D4703" w:rsidRPr="00D5022C" w:rsidRDefault="001D4703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5" w:type="dxa"/>
        <w:tblInd w:w="450" w:type="dxa"/>
        <w:tblLook w:val="01E0" w:firstRow="1" w:lastRow="1" w:firstColumn="1" w:lastColumn="1" w:noHBand="0" w:noVBand="0"/>
      </w:tblPr>
      <w:tblGrid>
        <w:gridCol w:w="3507"/>
        <w:gridCol w:w="1222"/>
        <w:gridCol w:w="233"/>
        <w:gridCol w:w="1280"/>
        <w:gridCol w:w="269"/>
        <w:gridCol w:w="1232"/>
        <w:gridCol w:w="269"/>
        <w:gridCol w:w="1263"/>
      </w:tblGrid>
      <w:tr w:rsidR="001D4703" w:rsidRPr="0013335C" w14:paraId="39DCFE86" w14:textId="77777777" w:rsidTr="009D101D">
        <w:trPr>
          <w:trHeight w:val="20"/>
        </w:trPr>
        <w:tc>
          <w:tcPr>
            <w:tcW w:w="3510" w:type="dxa"/>
          </w:tcPr>
          <w:p w14:paraId="24A86AB1" w14:textId="77777777" w:rsidR="001D4703" w:rsidRPr="0013335C" w:rsidRDefault="001D4703" w:rsidP="009D101D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5" w:type="dxa"/>
            <w:gridSpan w:val="7"/>
          </w:tcPr>
          <w:p w14:paraId="6C11C1C5" w14:textId="77777777" w:rsidR="001D4703" w:rsidRPr="0013335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  <w:p w14:paraId="0043889F" w14:textId="77777777" w:rsidR="001D4703" w:rsidRPr="0013335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D4703" w:rsidRPr="0013335C" w14:paraId="3A3655A7" w14:textId="77777777" w:rsidTr="009D101D">
        <w:trPr>
          <w:trHeight w:val="20"/>
        </w:trPr>
        <w:tc>
          <w:tcPr>
            <w:tcW w:w="3510" w:type="dxa"/>
          </w:tcPr>
          <w:p w14:paraId="6E1D2E73" w14:textId="77777777" w:rsidR="001D4703" w:rsidRPr="0013335C" w:rsidRDefault="001D4703" w:rsidP="009D101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708BDCD9" w14:textId="77777777" w:rsidR="001D4703" w:rsidRPr="0013335C" w:rsidRDefault="001D4703" w:rsidP="009D101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732" w:type="dxa"/>
            <w:gridSpan w:val="3"/>
          </w:tcPr>
          <w:p w14:paraId="60155ED5" w14:textId="77777777" w:rsidR="00ED714E" w:rsidRDefault="00ED714E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0A46067" w14:textId="3B199928" w:rsidR="001D4703" w:rsidRPr="0013335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7D1314B9" w14:textId="77777777" w:rsidR="001D4703" w:rsidRPr="0013335C" w:rsidRDefault="001D4703" w:rsidP="009D101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7BEB50AC" w14:textId="77777777" w:rsidR="00ED714E" w:rsidRDefault="00ED714E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00EFE15" w14:textId="2EE40046" w:rsidR="001D4703" w:rsidRPr="0013335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1D4703" w:rsidRPr="0013335C" w14:paraId="637A06F5" w14:textId="77777777" w:rsidTr="009D101D">
        <w:trPr>
          <w:trHeight w:val="20"/>
        </w:trPr>
        <w:tc>
          <w:tcPr>
            <w:tcW w:w="3510" w:type="dxa"/>
          </w:tcPr>
          <w:p w14:paraId="5180C255" w14:textId="5D4BFE9A" w:rsidR="001D4703" w:rsidRPr="0013335C" w:rsidRDefault="001D4703" w:rsidP="009D101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19" w:type="dxa"/>
          </w:tcPr>
          <w:p w14:paraId="53AC087A" w14:textId="7E618B3C" w:rsidR="001D4703" w:rsidRPr="0013335C" w:rsidRDefault="005322FF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3" w:type="dxa"/>
          </w:tcPr>
          <w:p w14:paraId="09CE02BF" w14:textId="77777777" w:rsidR="001D4703" w:rsidRPr="0013335C" w:rsidRDefault="001D4703" w:rsidP="009D101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14:paraId="3F4C055F" w14:textId="27BCC8B7" w:rsidR="001D4703" w:rsidRPr="0013335C" w:rsidRDefault="005322FF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9" w:type="dxa"/>
          </w:tcPr>
          <w:p w14:paraId="6276D8E3" w14:textId="77777777" w:rsidR="001D4703" w:rsidRPr="0013335C" w:rsidRDefault="001D4703" w:rsidP="009D101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046B7255" w14:textId="3CB22077" w:rsidR="001D4703" w:rsidRPr="0013335C" w:rsidRDefault="005322FF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9" w:type="dxa"/>
          </w:tcPr>
          <w:p w14:paraId="290DCFA4" w14:textId="77777777" w:rsidR="001D4703" w:rsidRPr="0013335C" w:rsidRDefault="001D4703" w:rsidP="009D101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1E3993A" w14:textId="097F9BAF" w:rsidR="001D4703" w:rsidRPr="0013335C" w:rsidRDefault="005322FF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</w:tr>
      <w:tr w:rsidR="001D4703" w:rsidRPr="0013335C" w14:paraId="1F448FA2" w14:textId="77777777" w:rsidTr="009D101D">
        <w:trPr>
          <w:trHeight w:val="20"/>
        </w:trPr>
        <w:tc>
          <w:tcPr>
            <w:tcW w:w="3510" w:type="dxa"/>
          </w:tcPr>
          <w:p w14:paraId="5B69CA61" w14:textId="77777777" w:rsidR="001D4703" w:rsidRPr="0013335C" w:rsidRDefault="001D4703" w:rsidP="009D101D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5" w:type="dxa"/>
            <w:gridSpan w:val="7"/>
            <w:vAlign w:val="center"/>
          </w:tcPr>
          <w:p w14:paraId="0485E23A" w14:textId="77777777" w:rsidR="001D4703" w:rsidRPr="0013335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2863" w:rsidRPr="0013335C" w14:paraId="12795B6F" w14:textId="77777777" w:rsidTr="009D101D">
        <w:trPr>
          <w:trHeight w:val="20"/>
        </w:trPr>
        <w:tc>
          <w:tcPr>
            <w:tcW w:w="3510" w:type="dxa"/>
          </w:tcPr>
          <w:p w14:paraId="2446F50C" w14:textId="77777777" w:rsidR="00482863" w:rsidRPr="0013335C" w:rsidRDefault="00482863" w:rsidP="0048286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19" w:type="dxa"/>
            <w:vAlign w:val="center"/>
          </w:tcPr>
          <w:p w14:paraId="513393DE" w14:textId="7617AA08" w:rsidR="00482863" w:rsidRPr="0013335C" w:rsidRDefault="00646934" w:rsidP="00482863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646934">
              <w:rPr>
                <w:rFonts w:ascii="Angsana New" w:eastAsia="MS Mincho" w:hAnsi="Angsana New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23</w:t>
            </w:r>
            <w:r w:rsidRPr="00646934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519</w:t>
            </w:r>
            <w:r w:rsidRPr="00646934">
              <w:rPr>
                <w:rFonts w:ascii="Angsana New" w:eastAsia="MS Mincho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vAlign w:val="center"/>
          </w:tcPr>
          <w:p w14:paraId="42BC8291" w14:textId="77777777" w:rsidR="00482863" w:rsidRPr="0013335C" w:rsidRDefault="00482863" w:rsidP="0048286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vAlign w:val="center"/>
          </w:tcPr>
          <w:p w14:paraId="54E9C320" w14:textId="708A29EC" w:rsidR="00482863" w:rsidRPr="0013335C" w:rsidRDefault="00482863" w:rsidP="00482863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805</w:t>
            </w:r>
            <w:r>
              <w:rPr>
                <w:rFonts w:ascii="Angsana New" w:eastAsia="MS Mincho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  <w:vAlign w:val="center"/>
          </w:tcPr>
          <w:p w14:paraId="26EF8349" w14:textId="77777777" w:rsidR="00482863" w:rsidRPr="0013335C" w:rsidRDefault="00482863" w:rsidP="0048286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14:paraId="4D8C4722" w14:textId="0E8C4B68" w:rsidR="00482863" w:rsidRPr="0013335C" w:rsidRDefault="005322FF" w:rsidP="00482863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27</w:t>
            </w:r>
            <w:r w:rsidR="00646934" w:rsidRPr="00646934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269" w:type="dxa"/>
            <w:vAlign w:val="center"/>
          </w:tcPr>
          <w:p w14:paraId="1991C55C" w14:textId="77777777" w:rsidR="00482863" w:rsidRPr="0013335C" w:rsidRDefault="00482863" w:rsidP="0048286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084D2461" w14:textId="1A2DC6F2" w:rsidR="00482863" w:rsidRPr="0013335C" w:rsidRDefault="005322FF" w:rsidP="00482863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30</w:t>
            </w:r>
            <w:r w:rsidR="00482863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048</w:t>
            </w:r>
          </w:p>
        </w:tc>
      </w:tr>
      <w:tr w:rsidR="00482863" w:rsidRPr="0013335C" w14:paraId="106D4CC2" w14:textId="77777777" w:rsidTr="009D101D">
        <w:trPr>
          <w:trHeight w:val="20"/>
        </w:trPr>
        <w:tc>
          <w:tcPr>
            <w:tcW w:w="3510" w:type="dxa"/>
          </w:tcPr>
          <w:p w14:paraId="54B55BA8" w14:textId="77777777" w:rsidR="00482863" w:rsidRPr="0013335C" w:rsidRDefault="00482863" w:rsidP="0048286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19" w:type="dxa"/>
          </w:tcPr>
          <w:p w14:paraId="4C8A2DEC" w14:textId="1D31ACB6" w:rsidR="00482863" w:rsidRPr="0013335C" w:rsidRDefault="005322FF" w:rsidP="00482863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20</w:t>
            </w:r>
            <w:r w:rsidR="00646934" w:rsidRPr="00646934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019</w:t>
            </w:r>
          </w:p>
        </w:tc>
        <w:tc>
          <w:tcPr>
            <w:tcW w:w="233" w:type="dxa"/>
          </w:tcPr>
          <w:p w14:paraId="6C10942B" w14:textId="77777777" w:rsidR="00482863" w:rsidRPr="0013335C" w:rsidRDefault="00482863" w:rsidP="0048286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14:paraId="531122DE" w14:textId="7EE6927F" w:rsidR="00482863" w:rsidRPr="0013335C" w:rsidRDefault="005322FF" w:rsidP="00482863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21</w:t>
            </w:r>
            <w:r w:rsidR="00482863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269" w:type="dxa"/>
          </w:tcPr>
          <w:p w14:paraId="53737231" w14:textId="77777777" w:rsidR="00482863" w:rsidRPr="0013335C" w:rsidRDefault="00482863" w:rsidP="0048286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0EF0AFF3" w14:textId="7AA06823" w:rsidR="00482863" w:rsidRPr="0013335C" w:rsidRDefault="00646934" w:rsidP="00482863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646934">
              <w:rPr>
                <w:rFonts w:ascii="Angsana New" w:eastAsia="MS Mincho" w:hAnsi="Angsana New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17</w:t>
            </w:r>
            <w:r w:rsidRPr="00646934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604</w:t>
            </w:r>
            <w:r w:rsidRPr="00646934">
              <w:rPr>
                <w:rFonts w:ascii="Angsana New" w:eastAsia="MS Mincho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429AB134" w14:textId="77777777" w:rsidR="00482863" w:rsidRPr="0013335C" w:rsidRDefault="00482863" w:rsidP="0048286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438CED02" w14:textId="531F7F73" w:rsidR="00482863" w:rsidRPr="0013335C" w:rsidRDefault="00482863" w:rsidP="00482863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205</w:t>
            </w:r>
            <w:r>
              <w:rPr>
                <w:rFonts w:ascii="Angsana New" w:eastAsia="MS Mincho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0A81BF8E" w14:textId="2E9E6794" w:rsidR="00823B2E" w:rsidRDefault="00823B2E" w:rsidP="00F10DDF">
      <w:pPr>
        <w:spacing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04D51FC6" w14:textId="2087DD78" w:rsidR="00471CCE" w:rsidRPr="0013335C" w:rsidRDefault="00471CCE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7F30AA92" w14:textId="77777777" w:rsidR="00471CCE" w:rsidRPr="00EC0087" w:rsidRDefault="00471CCE" w:rsidP="00A07FED">
      <w:pPr>
        <w:spacing w:line="240" w:lineRule="auto"/>
        <w:ind w:left="562"/>
        <w:jc w:val="both"/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10"/>
        <w:gridCol w:w="270"/>
        <w:gridCol w:w="990"/>
        <w:gridCol w:w="270"/>
        <w:gridCol w:w="990"/>
        <w:gridCol w:w="270"/>
        <w:gridCol w:w="990"/>
        <w:gridCol w:w="270"/>
        <w:gridCol w:w="981"/>
      </w:tblGrid>
      <w:tr w:rsidR="00A046DC" w:rsidRPr="0013335C" w14:paraId="5364E55A" w14:textId="77777777" w:rsidTr="00AE4B28">
        <w:trPr>
          <w:tblHeader/>
        </w:trPr>
        <w:tc>
          <w:tcPr>
            <w:tcW w:w="3510" w:type="dxa"/>
            <w:vAlign w:val="bottom"/>
          </w:tcPr>
          <w:p w14:paraId="090C935C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7DEEB0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vAlign w:val="bottom"/>
          </w:tcPr>
          <w:p w14:paraId="743AAD9A" w14:textId="77777777" w:rsidR="00A046DC" w:rsidRPr="0013335C" w:rsidRDefault="00A046DC" w:rsidP="004050EB">
            <w:pPr>
              <w:tabs>
                <w:tab w:val="left" w:pos="1134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A22DAB8" w14:textId="18566CCC" w:rsidR="00A046DC" w:rsidRPr="0013335C" w:rsidRDefault="005322FF" w:rsidP="004050EB">
            <w:pPr>
              <w:keepNext/>
              <w:spacing w:line="240" w:lineRule="auto"/>
              <w:ind w:left="-108" w:right="-108"/>
              <w:jc w:val="center"/>
              <w:outlineLvl w:val="8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762D7C5D" w14:textId="77777777" w:rsidR="00A046DC" w:rsidRPr="0013335C" w:rsidRDefault="00A046DC" w:rsidP="004050EB">
            <w:pPr>
              <w:keepNext/>
              <w:spacing w:line="240" w:lineRule="auto"/>
              <w:ind w:left="-108" w:right="-108"/>
              <w:jc w:val="center"/>
              <w:outlineLvl w:val="8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8EC7A" w14:textId="64D55BF9" w:rsidR="00A046DC" w:rsidRPr="0013335C" w:rsidRDefault="005322FF" w:rsidP="004050EB">
            <w:pPr>
              <w:keepNext/>
              <w:spacing w:line="240" w:lineRule="auto"/>
              <w:ind w:left="-108" w:right="-108"/>
              <w:jc w:val="center"/>
              <w:outlineLvl w:val="8"/>
              <w:rPr>
                <w:rFonts w:ascii="Angsana New" w:eastAsia="MS Mincho" w:hAnsi="Angsana New"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A046DC" w:rsidRPr="0013335C" w14:paraId="6E0E6E8B" w14:textId="77777777" w:rsidTr="00AE4B28">
        <w:trPr>
          <w:tblHeader/>
        </w:trPr>
        <w:tc>
          <w:tcPr>
            <w:tcW w:w="3510" w:type="dxa"/>
            <w:vAlign w:val="bottom"/>
          </w:tcPr>
          <w:p w14:paraId="60BF9026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009F592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vAlign w:val="bottom"/>
          </w:tcPr>
          <w:p w14:paraId="091EADDF" w14:textId="77777777" w:rsidR="00A046DC" w:rsidRPr="0013335C" w:rsidRDefault="00A046DC" w:rsidP="004050EB">
            <w:pPr>
              <w:tabs>
                <w:tab w:val="left" w:pos="1134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00F097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41AD3FB" w14:textId="77777777" w:rsidR="00A046DC" w:rsidRPr="0013335C" w:rsidRDefault="00A046DC" w:rsidP="004050EB">
            <w:pPr>
              <w:tabs>
                <w:tab w:val="left" w:pos="1134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43193B" w14:textId="77777777" w:rsidR="00A046DC" w:rsidRPr="0013335C" w:rsidRDefault="00A046DC" w:rsidP="004050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vAlign w:val="bottom"/>
          </w:tcPr>
          <w:p w14:paraId="1D2BA621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11495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F74BE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E63FB" w14:textId="77777777" w:rsidR="00A046DC" w:rsidRPr="0013335C" w:rsidRDefault="00A046DC" w:rsidP="004050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046DC" w:rsidRPr="0013335C" w14:paraId="25B05D1C" w14:textId="77777777" w:rsidTr="00AE4B28">
        <w:trPr>
          <w:tblHeader/>
        </w:trPr>
        <w:tc>
          <w:tcPr>
            <w:tcW w:w="3510" w:type="dxa"/>
            <w:vAlign w:val="bottom"/>
          </w:tcPr>
          <w:p w14:paraId="3AB3CCF2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CA42E6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vAlign w:val="bottom"/>
          </w:tcPr>
          <w:p w14:paraId="50752302" w14:textId="77777777" w:rsidR="00A046DC" w:rsidRPr="0013335C" w:rsidRDefault="00A046DC" w:rsidP="004050EB">
            <w:pPr>
              <w:tabs>
                <w:tab w:val="left" w:pos="1134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761" w:type="dxa"/>
            <w:gridSpan w:val="7"/>
            <w:vAlign w:val="bottom"/>
          </w:tcPr>
          <w:p w14:paraId="38CCD912" w14:textId="77777777" w:rsidR="00A046DC" w:rsidRPr="0013335C" w:rsidRDefault="00A046DC" w:rsidP="004050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(พันหุ้น</w:t>
            </w:r>
            <w:r w:rsidRPr="0013335C">
              <w:rPr>
                <w:rFonts w:ascii="Angsana New" w:eastAsia="MS Mincho" w:hAnsi="Angsana New" w:hint="cs"/>
                <w:i/>
                <w:iCs/>
                <w:sz w:val="30"/>
                <w:szCs w:val="30"/>
              </w:rPr>
              <w:t xml:space="preserve"> </w:t>
            </w:r>
            <w:r w:rsidRPr="0013335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/</w:t>
            </w:r>
            <w:r w:rsidRPr="0013335C">
              <w:rPr>
                <w:rFonts w:ascii="Angsana New" w:eastAsia="MS Mincho" w:hAnsi="Angsana New" w:hint="cs"/>
                <w:i/>
                <w:iCs/>
                <w:sz w:val="30"/>
                <w:szCs w:val="30"/>
              </w:rPr>
              <w:t xml:space="preserve"> </w:t>
            </w:r>
            <w:r w:rsidRPr="0013335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046DC" w:rsidRPr="0013335C" w14:paraId="34A4DD55" w14:textId="77777777" w:rsidTr="004050EB">
        <w:tc>
          <w:tcPr>
            <w:tcW w:w="3510" w:type="dxa"/>
            <w:vAlign w:val="bottom"/>
          </w:tcPr>
          <w:p w14:paraId="79F0BF47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14:paraId="23E70B45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A80EEF" w14:textId="77777777" w:rsidR="00A046DC" w:rsidRPr="0013335C" w:rsidRDefault="00A046DC" w:rsidP="004050E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51E1DB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527249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F751A8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046CAD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CA101A" w14:textId="77777777" w:rsidR="00A046DC" w:rsidRPr="0013335C" w:rsidRDefault="00A046DC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D87477" w14:textId="77777777" w:rsidR="00A046DC" w:rsidRPr="0013335C" w:rsidRDefault="00A046DC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3F8A37D" w14:textId="77777777" w:rsidR="00A046DC" w:rsidRPr="0013335C" w:rsidRDefault="00A046DC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046DC" w:rsidRPr="0013335C" w14:paraId="5AEBAB28" w14:textId="77777777" w:rsidTr="004050EB">
        <w:tc>
          <w:tcPr>
            <w:tcW w:w="3510" w:type="dxa"/>
            <w:vAlign w:val="bottom"/>
          </w:tcPr>
          <w:p w14:paraId="33CBE770" w14:textId="54F7D642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810" w:type="dxa"/>
            <w:vAlign w:val="bottom"/>
          </w:tcPr>
          <w:p w14:paraId="307A7A32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AEA714" w14:textId="77777777" w:rsidR="00A046DC" w:rsidRPr="0013335C" w:rsidRDefault="00A046DC" w:rsidP="004050E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4C9F13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7FA2ED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9A1DDC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7870DD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8EB682" w14:textId="77777777" w:rsidR="00A046DC" w:rsidRPr="0013335C" w:rsidRDefault="00A046DC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FC8C77" w14:textId="77777777" w:rsidR="00A046DC" w:rsidRPr="0013335C" w:rsidRDefault="00A046DC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A59902" w14:textId="77777777" w:rsidR="00A046DC" w:rsidRPr="0013335C" w:rsidRDefault="00A046DC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1549B" w:rsidRPr="0013335C" w14:paraId="260931B3" w14:textId="77777777" w:rsidTr="004050EB">
        <w:tc>
          <w:tcPr>
            <w:tcW w:w="3510" w:type="dxa"/>
            <w:vAlign w:val="bottom"/>
          </w:tcPr>
          <w:p w14:paraId="1E11F7AC" w14:textId="77777777" w:rsidR="00F1549B" w:rsidRPr="0013335C" w:rsidRDefault="00F1549B" w:rsidP="00F1549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325748AB" w14:textId="2EEBF1C0" w:rsidR="00F1549B" w:rsidRPr="0013335C" w:rsidRDefault="005322FF" w:rsidP="00F1549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598B9106" w14:textId="77777777" w:rsidR="00F1549B" w:rsidRPr="0013335C" w:rsidRDefault="00F1549B" w:rsidP="00F1549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478944" w14:textId="352BCEDA" w:rsidR="00F1549B" w:rsidRPr="0013335C" w:rsidRDefault="005322FF" w:rsidP="00F1549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19</w:t>
            </w:r>
            <w:r w:rsidR="00646934" w:rsidRPr="0064693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0569D9BC" w14:textId="77777777" w:rsidR="00F1549B" w:rsidRPr="0013335C" w:rsidRDefault="00F1549B" w:rsidP="00F1549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D2C794" w14:textId="0269159F" w:rsidR="00F1549B" w:rsidRPr="0013335C" w:rsidRDefault="005322FF" w:rsidP="00F1549B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198</w:t>
            </w:r>
            <w:r w:rsidR="00646934" w:rsidRPr="0064693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593F6124" w14:textId="77777777" w:rsidR="00F1549B" w:rsidRPr="0013335C" w:rsidRDefault="00F1549B" w:rsidP="00F1549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7E7CE3" w14:textId="5DF8C2F2" w:rsidR="00F1549B" w:rsidRPr="0013335C" w:rsidRDefault="005322FF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</w:t>
            </w:r>
            <w:r w:rsidR="00F1549B"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A165C" w14:textId="77777777" w:rsidR="00F1549B" w:rsidRPr="0013335C" w:rsidRDefault="00F1549B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688B809" w14:textId="08EE0C54" w:rsidR="00F1549B" w:rsidRPr="0013335C" w:rsidRDefault="005322FF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220</w:t>
            </w:r>
            <w:r w:rsidR="00F1549B"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F1549B" w:rsidRPr="0013335C" w14:paraId="506A68FE" w14:textId="77777777" w:rsidTr="004050EB">
        <w:tc>
          <w:tcPr>
            <w:tcW w:w="3510" w:type="dxa"/>
            <w:vAlign w:val="bottom"/>
          </w:tcPr>
          <w:p w14:paraId="49C4603E" w14:textId="77777777" w:rsidR="00F1549B" w:rsidRPr="0013335C" w:rsidRDefault="00F1549B" w:rsidP="00F1549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  <w:vAlign w:val="bottom"/>
          </w:tcPr>
          <w:p w14:paraId="0DACF78E" w14:textId="5322D0E9" w:rsidR="00F1549B" w:rsidRPr="0013335C" w:rsidRDefault="005322FF" w:rsidP="00F1549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3FA1AB92" w14:textId="77777777" w:rsidR="00F1549B" w:rsidRPr="0013335C" w:rsidRDefault="00F1549B" w:rsidP="00F1549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3FE797" w14:textId="2B4C5F83" w:rsidR="00F1549B" w:rsidRPr="0013335C" w:rsidRDefault="00646934" w:rsidP="00646934">
            <w:pPr>
              <w:tabs>
                <w:tab w:val="decimal" w:pos="52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A466BF" w14:textId="77777777" w:rsidR="00F1549B" w:rsidRPr="0013335C" w:rsidRDefault="00F1549B" w:rsidP="00F1549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066D86" w14:textId="2BF8E554" w:rsidR="00F1549B" w:rsidRPr="0013335C" w:rsidRDefault="00646934" w:rsidP="00646934">
            <w:pPr>
              <w:tabs>
                <w:tab w:val="decimal" w:pos="52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A49A1A" w14:textId="77777777" w:rsidR="00F1549B" w:rsidRPr="0013335C" w:rsidRDefault="00F1549B" w:rsidP="00F1549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8AAFE" w14:textId="20C581F8" w:rsidR="00F1549B" w:rsidRPr="0013335C" w:rsidRDefault="00F1549B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(</w:t>
            </w:r>
            <w:r w:rsidR="005322FF"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="005322FF"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200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849A0E" w14:textId="77777777" w:rsidR="00F1549B" w:rsidRPr="0013335C" w:rsidRDefault="00F1549B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6E55F" w14:textId="67A81362" w:rsidR="00F1549B" w:rsidRPr="0013335C" w:rsidRDefault="00F1549B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(</w:t>
            </w:r>
            <w:r w:rsidR="005322FF"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="005322FF"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)</w:t>
            </w:r>
          </w:p>
        </w:tc>
      </w:tr>
      <w:tr w:rsidR="00F1549B" w:rsidRPr="0013335C" w14:paraId="36DD10D0" w14:textId="77777777" w:rsidTr="004050EB">
        <w:tc>
          <w:tcPr>
            <w:tcW w:w="3510" w:type="dxa"/>
            <w:vAlign w:val="bottom"/>
          </w:tcPr>
          <w:p w14:paraId="1D4ABF4D" w14:textId="42EBF751" w:rsidR="00F1549B" w:rsidRPr="0013335C" w:rsidRDefault="00F1549B" w:rsidP="00F1549B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5322FF" w:rsidRPr="005322FF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E4B28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AE4B28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799BD72" w14:textId="77777777" w:rsidR="00F1549B" w:rsidRPr="0013335C" w:rsidRDefault="00F1549B" w:rsidP="00F1549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059B67" w14:textId="77777777" w:rsidR="00F1549B" w:rsidRPr="0013335C" w:rsidRDefault="00F1549B" w:rsidP="00F1549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2781DB" w14:textId="77777777" w:rsidR="00F1549B" w:rsidRPr="0013335C" w:rsidRDefault="00F1549B" w:rsidP="00F1549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AD7451" w14:textId="77777777" w:rsidR="00F1549B" w:rsidRPr="0013335C" w:rsidRDefault="00F1549B" w:rsidP="00F1549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542564" w14:textId="77777777" w:rsidR="00F1549B" w:rsidRPr="0013335C" w:rsidRDefault="00F1549B" w:rsidP="00F1549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2B1842" w14:textId="77777777" w:rsidR="00F1549B" w:rsidRPr="0013335C" w:rsidRDefault="00F1549B" w:rsidP="00F1549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E9F41" w14:textId="77777777" w:rsidR="00F1549B" w:rsidRPr="0013335C" w:rsidRDefault="00F1549B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403D15" w14:textId="77777777" w:rsidR="00F1549B" w:rsidRPr="0013335C" w:rsidRDefault="00F1549B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41882" w14:textId="77777777" w:rsidR="00F1549B" w:rsidRPr="0013335C" w:rsidRDefault="00F1549B" w:rsidP="00F154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646934" w:rsidRPr="0013335C" w14:paraId="421E481B" w14:textId="77777777" w:rsidTr="004050EB">
        <w:tc>
          <w:tcPr>
            <w:tcW w:w="3510" w:type="dxa"/>
            <w:vAlign w:val="bottom"/>
          </w:tcPr>
          <w:p w14:paraId="59DAD061" w14:textId="77777777" w:rsidR="00646934" w:rsidRPr="0013335C" w:rsidRDefault="00646934" w:rsidP="0064693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3A790AC1" w14:textId="510EFA2B" w:rsidR="00646934" w:rsidRPr="0013335C" w:rsidRDefault="005322FF" w:rsidP="00646934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509E6F12" w14:textId="77777777" w:rsidR="00646934" w:rsidRPr="0013335C" w:rsidRDefault="00646934" w:rsidP="00646934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917E106" w14:textId="0744FF64" w:rsidR="00646934" w:rsidRPr="0013335C" w:rsidRDefault="005322FF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646934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54209B10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1E9A6A2" w14:textId="75EE62A7" w:rsidR="00646934" w:rsidRPr="0013335C" w:rsidRDefault="005322FF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198</w:t>
            </w:r>
            <w:r w:rsidR="00646934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BAA44F4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243602" w14:textId="5002ECCB" w:rsidR="00646934" w:rsidRPr="0013335C" w:rsidRDefault="005322FF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646934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8D4C0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46A46A" w14:textId="777228B3" w:rsidR="00646934" w:rsidRPr="0013335C" w:rsidRDefault="005322FF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198</w:t>
            </w:r>
            <w:r w:rsidR="00646934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646934" w:rsidRPr="0013335C" w14:paraId="6D561217" w14:textId="77777777" w:rsidTr="004050EB">
        <w:tc>
          <w:tcPr>
            <w:tcW w:w="3510" w:type="dxa"/>
            <w:vAlign w:val="bottom"/>
          </w:tcPr>
          <w:p w14:paraId="2F04A326" w14:textId="77777777" w:rsidR="00646934" w:rsidRPr="00FD69BE" w:rsidRDefault="00646934" w:rsidP="00646934">
            <w:pPr>
              <w:spacing w:line="240" w:lineRule="auto"/>
              <w:ind w:right="-28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FF3AC77" w14:textId="77777777" w:rsidR="00646934" w:rsidRPr="0013335C" w:rsidRDefault="00646934" w:rsidP="00646934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vAlign w:val="bottom"/>
          </w:tcPr>
          <w:p w14:paraId="222C2BE5" w14:textId="77777777" w:rsidR="00646934" w:rsidRPr="0013335C" w:rsidRDefault="00646934" w:rsidP="00646934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0" w:type="dxa"/>
            <w:vAlign w:val="bottom"/>
          </w:tcPr>
          <w:p w14:paraId="139CC1CB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vAlign w:val="bottom"/>
          </w:tcPr>
          <w:p w14:paraId="7FC334CD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990" w:type="dxa"/>
            <w:vAlign w:val="bottom"/>
          </w:tcPr>
          <w:p w14:paraId="7ECD952E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vAlign w:val="bottom"/>
          </w:tcPr>
          <w:p w14:paraId="2FE0F787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84CC95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A96876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F196C21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</w:rPr>
            </w:pPr>
          </w:p>
        </w:tc>
      </w:tr>
      <w:tr w:rsidR="00B44F3D" w:rsidRPr="0013335C" w14:paraId="6B0B6163" w14:textId="77777777" w:rsidTr="004050EB">
        <w:tc>
          <w:tcPr>
            <w:tcW w:w="3510" w:type="dxa"/>
            <w:vAlign w:val="bottom"/>
          </w:tcPr>
          <w:p w14:paraId="19D07EAD" w14:textId="77777777" w:rsidR="00B44F3D" w:rsidRPr="00FD69BE" w:rsidRDefault="00B44F3D" w:rsidP="00646934">
            <w:pPr>
              <w:spacing w:line="240" w:lineRule="auto"/>
              <w:ind w:right="-28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6E987648" w14:textId="77777777" w:rsidR="00B44F3D" w:rsidRPr="0013335C" w:rsidRDefault="00B44F3D" w:rsidP="00646934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vAlign w:val="bottom"/>
          </w:tcPr>
          <w:p w14:paraId="69FE9447" w14:textId="77777777" w:rsidR="00B44F3D" w:rsidRPr="0013335C" w:rsidRDefault="00B44F3D" w:rsidP="00646934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0" w:type="dxa"/>
            <w:vAlign w:val="bottom"/>
          </w:tcPr>
          <w:p w14:paraId="668B45D3" w14:textId="77777777" w:rsidR="00B44F3D" w:rsidRPr="0013335C" w:rsidRDefault="00B44F3D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vAlign w:val="bottom"/>
          </w:tcPr>
          <w:p w14:paraId="0802AE49" w14:textId="77777777" w:rsidR="00B44F3D" w:rsidRPr="0013335C" w:rsidRDefault="00B44F3D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990" w:type="dxa"/>
            <w:vAlign w:val="bottom"/>
          </w:tcPr>
          <w:p w14:paraId="69E4D8F2" w14:textId="77777777" w:rsidR="00B44F3D" w:rsidRPr="0013335C" w:rsidRDefault="00B44F3D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vAlign w:val="bottom"/>
          </w:tcPr>
          <w:p w14:paraId="0B639F1F" w14:textId="77777777" w:rsidR="00B44F3D" w:rsidRPr="0013335C" w:rsidRDefault="00B44F3D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DC2EA0" w14:textId="77777777" w:rsidR="00B44F3D" w:rsidRPr="0013335C" w:rsidRDefault="00B44F3D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F552BE" w14:textId="77777777" w:rsidR="00B44F3D" w:rsidRPr="0013335C" w:rsidRDefault="00B44F3D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7419B6" w14:textId="77777777" w:rsidR="00B44F3D" w:rsidRPr="0013335C" w:rsidRDefault="00B44F3D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</w:rPr>
            </w:pPr>
          </w:p>
        </w:tc>
      </w:tr>
      <w:tr w:rsidR="00646934" w:rsidRPr="0013335C" w14:paraId="33EAA594" w14:textId="77777777" w:rsidTr="004050EB">
        <w:tc>
          <w:tcPr>
            <w:tcW w:w="3510" w:type="dxa"/>
            <w:vAlign w:val="bottom"/>
          </w:tcPr>
          <w:p w14:paraId="65679A6F" w14:textId="77777777" w:rsidR="00646934" w:rsidRPr="0013335C" w:rsidRDefault="00646934" w:rsidP="00646934">
            <w:pPr>
              <w:spacing w:line="240" w:lineRule="auto"/>
              <w:ind w:right="-28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10" w:type="dxa"/>
            <w:vAlign w:val="bottom"/>
          </w:tcPr>
          <w:p w14:paraId="529C7FD8" w14:textId="77777777" w:rsidR="00646934" w:rsidRPr="0013335C" w:rsidRDefault="00646934" w:rsidP="00646934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E17468" w14:textId="77777777" w:rsidR="00646934" w:rsidRPr="0013335C" w:rsidRDefault="00646934" w:rsidP="00646934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3BAC0C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442245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3B011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E677E3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91EEAC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7E0098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E9BC54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46934" w:rsidRPr="0013335C" w14:paraId="3967646C" w14:textId="77777777" w:rsidTr="004050EB">
        <w:tc>
          <w:tcPr>
            <w:tcW w:w="3510" w:type="dxa"/>
            <w:vAlign w:val="bottom"/>
          </w:tcPr>
          <w:p w14:paraId="4BDEE80C" w14:textId="6B2167F2" w:rsidR="00646934" w:rsidRPr="0013335C" w:rsidRDefault="00646934" w:rsidP="0064693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810" w:type="dxa"/>
            <w:vAlign w:val="bottom"/>
          </w:tcPr>
          <w:p w14:paraId="4178E090" w14:textId="77777777" w:rsidR="00646934" w:rsidRPr="0013335C" w:rsidRDefault="00646934" w:rsidP="00646934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4BC3BC" w14:textId="77777777" w:rsidR="00646934" w:rsidRPr="0013335C" w:rsidRDefault="00646934" w:rsidP="00646934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A0F1D1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69B5B1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6C2E2E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345D53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ECFEFD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FEEE79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0F8B7F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46934" w:rsidRPr="0013335C" w14:paraId="3993F270" w14:textId="77777777" w:rsidTr="004050EB">
        <w:tc>
          <w:tcPr>
            <w:tcW w:w="3510" w:type="dxa"/>
            <w:vAlign w:val="bottom"/>
          </w:tcPr>
          <w:p w14:paraId="4E84628B" w14:textId="77777777" w:rsidR="00646934" w:rsidRPr="0013335C" w:rsidRDefault="00646934" w:rsidP="006469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47C54A22" w14:textId="6ABE6A5E" w:rsidR="00646934" w:rsidRPr="0013335C" w:rsidRDefault="005322FF" w:rsidP="00646934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76B9D9CF" w14:textId="77777777" w:rsidR="00646934" w:rsidRPr="0013335C" w:rsidRDefault="00646934" w:rsidP="00646934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E5C3C6" w14:textId="4A2E166D" w:rsidR="00646934" w:rsidRPr="0013335C" w:rsidRDefault="005322FF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19</w:t>
            </w:r>
            <w:r w:rsidR="00646934" w:rsidRPr="0064693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53945A38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5607A2" w14:textId="75C90E42" w:rsidR="00646934" w:rsidRPr="0013335C" w:rsidRDefault="005322FF" w:rsidP="00646934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198</w:t>
            </w:r>
            <w:r w:rsidR="00646934" w:rsidRPr="0064693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686FC444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C94CA1" w14:textId="2980CEEF" w:rsidR="00646934" w:rsidRPr="0013335C" w:rsidRDefault="005322FF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</w:t>
            </w:r>
            <w:r w:rsidR="00646934"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8D93DB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56E0A75" w14:textId="3199AB37" w:rsidR="00646934" w:rsidRPr="0013335C" w:rsidRDefault="005322FF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220</w:t>
            </w:r>
            <w:r w:rsidR="00646934"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646934" w:rsidRPr="0013335C" w14:paraId="700596FB" w14:textId="77777777" w:rsidTr="004050EB">
        <w:tc>
          <w:tcPr>
            <w:tcW w:w="3510" w:type="dxa"/>
            <w:vAlign w:val="bottom"/>
          </w:tcPr>
          <w:p w14:paraId="7BC8748C" w14:textId="77777777" w:rsidR="00646934" w:rsidRPr="0013335C" w:rsidRDefault="00646934" w:rsidP="00646934">
            <w:pPr>
              <w:spacing w:line="240" w:lineRule="auto"/>
              <w:ind w:left="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  <w:vAlign w:val="bottom"/>
          </w:tcPr>
          <w:p w14:paraId="542C1219" w14:textId="767C19D0" w:rsidR="00646934" w:rsidRPr="0013335C" w:rsidRDefault="005322FF" w:rsidP="00646934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39BF3102" w14:textId="77777777" w:rsidR="00646934" w:rsidRPr="0013335C" w:rsidRDefault="00646934" w:rsidP="00646934">
            <w:pPr>
              <w:tabs>
                <w:tab w:val="left" w:pos="1062"/>
              </w:tabs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C7F117" w14:textId="229B6E9F" w:rsidR="00646934" w:rsidRPr="0013335C" w:rsidRDefault="00646934" w:rsidP="00646934">
            <w:pPr>
              <w:tabs>
                <w:tab w:val="decimal" w:pos="52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78F79D" w14:textId="77777777" w:rsidR="00646934" w:rsidRPr="0013335C" w:rsidRDefault="00646934" w:rsidP="00646934">
            <w:pPr>
              <w:tabs>
                <w:tab w:val="decimal" w:pos="52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C03068" w14:textId="3FEF87A7" w:rsidR="00646934" w:rsidRPr="0013335C" w:rsidRDefault="00646934" w:rsidP="00646934">
            <w:pPr>
              <w:tabs>
                <w:tab w:val="decimal" w:pos="52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0DCEAF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F05A9" w14:textId="49CFD1D5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(</w:t>
            </w:r>
            <w:r w:rsidR="005322FF"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="005322FF"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200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9086D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503F4" w14:textId="5DA0ECFF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(</w:t>
            </w:r>
            <w:r w:rsidR="005322FF"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="005322FF" w:rsidRPr="005322FF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)</w:t>
            </w:r>
          </w:p>
        </w:tc>
      </w:tr>
      <w:tr w:rsidR="00646934" w:rsidRPr="0013335C" w14:paraId="6F18BD97" w14:textId="77777777" w:rsidTr="004050EB">
        <w:tc>
          <w:tcPr>
            <w:tcW w:w="3510" w:type="dxa"/>
            <w:vAlign w:val="bottom"/>
          </w:tcPr>
          <w:p w14:paraId="217E1864" w14:textId="34E6CCFE" w:rsidR="00646934" w:rsidRPr="0013335C" w:rsidRDefault="00646934" w:rsidP="0064693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vAlign w:val="bottom"/>
          </w:tcPr>
          <w:p w14:paraId="7D7A7BE2" w14:textId="77777777" w:rsidR="00646934" w:rsidRPr="0013335C" w:rsidRDefault="00646934" w:rsidP="00646934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EF78D9" w14:textId="77777777" w:rsidR="00646934" w:rsidRPr="0013335C" w:rsidRDefault="00646934" w:rsidP="00646934">
            <w:pPr>
              <w:tabs>
                <w:tab w:val="left" w:pos="1062"/>
              </w:tabs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FBFE77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5DE8B6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B53A8D" w14:textId="77777777" w:rsidR="00646934" w:rsidRPr="0013335C" w:rsidRDefault="00646934" w:rsidP="00646934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94020D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F637E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8D082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3EF1C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646934" w:rsidRPr="0013335C" w14:paraId="50C2EC48" w14:textId="77777777" w:rsidTr="004050EB">
        <w:tc>
          <w:tcPr>
            <w:tcW w:w="3510" w:type="dxa"/>
            <w:vAlign w:val="bottom"/>
          </w:tcPr>
          <w:p w14:paraId="232E4171" w14:textId="77777777" w:rsidR="00646934" w:rsidRPr="0013335C" w:rsidRDefault="00646934" w:rsidP="0064693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409161FE" w14:textId="32DDB19B" w:rsidR="00646934" w:rsidRPr="0013335C" w:rsidRDefault="005322FF" w:rsidP="00646934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2469343A" w14:textId="77777777" w:rsidR="00646934" w:rsidRPr="0013335C" w:rsidRDefault="00646934" w:rsidP="00646934">
            <w:pPr>
              <w:tabs>
                <w:tab w:val="left" w:pos="1062"/>
              </w:tabs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3055E92" w14:textId="309774B0" w:rsidR="00646934" w:rsidRPr="0013335C" w:rsidRDefault="005322FF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646934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300A0E83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CDB7AA7" w14:textId="4DE7530B" w:rsidR="00646934" w:rsidRPr="0013335C" w:rsidRDefault="005322FF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198</w:t>
            </w:r>
            <w:r w:rsidR="00646934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5AFD21F2" w14:textId="77777777" w:rsidR="00646934" w:rsidRPr="0013335C" w:rsidRDefault="00646934" w:rsidP="00646934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0C337B" w14:textId="7668CEF4" w:rsidR="00646934" w:rsidRPr="0013335C" w:rsidRDefault="005322FF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646934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FC51C" w14:textId="77777777" w:rsidR="00646934" w:rsidRPr="0013335C" w:rsidRDefault="00646934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D98B54" w14:textId="61A0A1A1" w:rsidR="00646934" w:rsidRPr="0013335C" w:rsidRDefault="005322FF" w:rsidP="00646934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198</w:t>
            </w:r>
            <w:r w:rsidR="00646934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612939FF" w14:textId="77777777" w:rsidR="00AD27B4" w:rsidRPr="00876DC7" w:rsidRDefault="00AD27B4" w:rsidP="00A07FED">
      <w:pPr>
        <w:spacing w:line="240" w:lineRule="auto"/>
        <w:ind w:left="562"/>
        <w:jc w:val="both"/>
        <w:rPr>
          <w:rFonts w:ascii="Angsana New" w:hAnsi="Angsana New"/>
          <w:sz w:val="26"/>
          <w:szCs w:val="26"/>
        </w:rPr>
      </w:pPr>
    </w:p>
    <w:p w14:paraId="5C36B4CE" w14:textId="77777777" w:rsidR="00513D9C" w:rsidRPr="0013335C" w:rsidRDefault="00513D9C" w:rsidP="00513D9C">
      <w:pPr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ส่วนเกินมูลค่าหุ้น</w:t>
      </w:r>
    </w:p>
    <w:p w14:paraId="39C32811" w14:textId="77777777" w:rsidR="00513D9C" w:rsidRPr="00876DC7" w:rsidRDefault="00513D9C" w:rsidP="00A046DC">
      <w:pPr>
        <w:spacing w:line="240" w:lineRule="auto"/>
        <w:ind w:left="562"/>
        <w:jc w:val="thaiDistribute"/>
        <w:rPr>
          <w:rFonts w:ascii="Angsana New" w:hAnsi="Angsana New"/>
          <w:sz w:val="26"/>
          <w:szCs w:val="26"/>
        </w:rPr>
      </w:pPr>
    </w:p>
    <w:p w14:paraId="0EE4D6DE" w14:textId="356E676E" w:rsidR="00A046DC" w:rsidRPr="0013335C" w:rsidRDefault="00A046DC" w:rsidP="00A046DC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2535</w:t>
      </w:r>
      <w:r w:rsidRPr="0013335C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51</w:t>
      </w:r>
      <w:r w:rsidRPr="0013335C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3335C">
        <w:rPr>
          <w:rFonts w:ascii="Angsana New" w:hAnsi="Angsana New" w:hint="cs"/>
          <w:sz w:val="30"/>
          <w:szCs w:val="30"/>
        </w:rPr>
        <w:t>“</w:t>
      </w:r>
      <w:r w:rsidRPr="0013335C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13335C">
        <w:rPr>
          <w:rFonts w:ascii="Angsana New" w:hAnsi="Angsana New" w:hint="cs"/>
          <w:sz w:val="30"/>
          <w:szCs w:val="30"/>
        </w:rPr>
        <w:t>”</w:t>
      </w:r>
      <w:r w:rsidRPr="0013335C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41AAE1F" w14:textId="77777777" w:rsidR="00646934" w:rsidRPr="00876DC7" w:rsidRDefault="00646934" w:rsidP="00646934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43F367F" w14:textId="77777777" w:rsidR="00513D9C" w:rsidRPr="0013335C" w:rsidRDefault="00513D9C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สำรอง</w:t>
      </w:r>
    </w:p>
    <w:p w14:paraId="6D1DC0C5" w14:textId="77777777" w:rsidR="00513D9C" w:rsidRPr="00876DC7" w:rsidRDefault="00513D9C" w:rsidP="00513D9C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9792DA5" w14:textId="77777777" w:rsidR="00513D9C" w:rsidRPr="0013335C" w:rsidRDefault="00513D9C" w:rsidP="00513D9C">
      <w:pPr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28D8D1F5" w14:textId="036EE83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2535</w:t>
      </w:r>
      <w:r w:rsidRPr="0013335C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116</w:t>
      </w:r>
      <w:r w:rsidRPr="0013335C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13335C">
        <w:rPr>
          <w:rFonts w:ascii="Angsana New" w:hAnsi="Angsana New" w:hint="cs"/>
          <w:sz w:val="30"/>
          <w:szCs w:val="30"/>
        </w:rPr>
        <w:t>“</w:t>
      </w:r>
      <w:r w:rsidRPr="0013335C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13335C">
        <w:rPr>
          <w:rFonts w:ascii="Angsana New" w:hAnsi="Angsana New" w:hint="cs"/>
          <w:sz w:val="30"/>
          <w:szCs w:val="30"/>
        </w:rPr>
        <w:t>”</w:t>
      </w:r>
      <w:r w:rsidRPr="0013335C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5</w:t>
      </w:r>
      <w:r w:rsidRPr="0013335C">
        <w:rPr>
          <w:rFonts w:ascii="Angsana New" w:hAnsi="Angsana New" w:hint="cs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10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0FB74A1" w14:textId="5C92FEDD" w:rsidR="00513D9C" w:rsidRPr="00876DC7" w:rsidRDefault="00513D9C" w:rsidP="00513D9C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50079A7" w14:textId="7777777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E47F07C" w14:textId="77777777" w:rsidR="00513D9C" w:rsidRPr="00876DC7" w:rsidRDefault="00513D9C" w:rsidP="00513D9C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8322040" w14:textId="0CE7EC46" w:rsidR="00802F1B" w:rsidRPr="00574E9B" w:rsidRDefault="00802F1B" w:rsidP="00802F1B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4E9B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574E9B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574E9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="005322FF" w:rsidRPr="005322FF">
        <w:rPr>
          <w:rFonts w:asciiTheme="majorBidi" w:hAnsiTheme="majorBidi" w:cstheme="majorBidi"/>
          <w:b/>
          <w:bCs/>
          <w:sz w:val="30"/>
          <w:szCs w:val="30"/>
          <w:lang w:val="en-US"/>
        </w:rPr>
        <w:t>256</w:t>
      </w:r>
      <w:r w:rsidR="00512720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</w:p>
    <w:p w14:paraId="360C22FF" w14:textId="77777777" w:rsidR="00802F1B" w:rsidRPr="00574E9B" w:rsidRDefault="00802F1B" w:rsidP="00802F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4E9B">
        <w:rPr>
          <w:rFonts w:asciiTheme="majorBidi" w:hAnsiTheme="majorBidi" w:cstheme="majorBidi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4A2F745F" w14:textId="3BC370C2" w:rsidR="00B75EE1" w:rsidRPr="00876DC7" w:rsidRDefault="00802F1B" w:rsidP="00876DC7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574E9B">
        <w:rPr>
          <w:rFonts w:asciiTheme="majorBidi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574E9B">
        <w:rPr>
          <w:rFonts w:asciiTheme="majorBidi" w:hAnsiTheme="majorBidi"/>
          <w:sz w:val="30"/>
          <w:szCs w:val="30"/>
          <w:cs/>
        </w:rPr>
        <w:t xml:space="preserve"> </w:t>
      </w:r>
    </w:p>
    <w:p w14:paraId="53C9987E" w14:textId="77777777" w:rsidR="00876DC7" w:rsidRPr="00876DC7" w:rsidRDefault="00876DC7" w:rsidP="00876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6"/>
          <w:szCs w:val="26"/>
        </w:rPr>
      </w:pPr>
    </w:p>
    <w:p w14:paraId="28303513" w14:textId="56660B8B" w:rsidR="00802F1B" w:rsidRDefault="00802F1B" w:rsidP="00802F1B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4E9B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574E9B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574E9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="005322FF" w:rsidRPr="005322FF">
        <w:rPr>
          <w:rFonts w:asciiTheme="majorBidi" w:hAnsiTheme="majorBidi" w:cstheme="majorBidi"/>
          <w:b/>
          <w:bCs/>
          <w:sz w:val="30"/>
          <w:szCs w:val="30"/>
          <w:lang w:val="en-US"/>
        </w:rPr>
        <w:t>256</w:t>
      </w:r>
      <w:r w:rsidR="00512720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</w:p>
    <w:p w14:paraId="5C70D0AC" w14:textId="77777777" w:rsidR="00802F1B" w:rsidRPr="00574E9B" w:rsidRDefault="00802F1B" w:rsidP="00802F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4E9B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Pr="00574E9B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574E9B">
        <w:rPr>
          <w:rFonts w:asciiTheme="majorBidi" w:hAnsiTheme="majorBidi" w:cstheme="majorBidi"/>
          <w:sz w:val="30"/>
          <w:szCs w:val="30"/>
          <w:cs/>
        </w:rPr>
        <w:t>เงินลงทุนเผื่อขายจนกระทั่งมีการตัดรายการหรือเกิดการด้อยค่า</w:t>
      </w:r>
    </w:p>
    <w:p w14:paraId="6D73040B" w14:textId="77777777" w:rsidR="001B5495" w:rsidRPr="00B00C31" w:rsidRDefault="001B5495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00C31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77777777" w:rsidR="00F06F60" w:rsidRPr="00AD27B4" w:rsidRDefault="00F06F60" w:rsidP="00681B9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FFA2DC" w14:textId="77777777" w:rsidR="008B7471" w:rsidRPr="0013335C" w:rsidRDefault="008B7471" w:rsidP="00681B9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บริษัทดำเนินกิจการในส่วนงานเดียว </w:t>
      </w:r>
      <w:r w:rsidR="00882123" w:rsidRPr="0013335C">
        <w:rPr>
          <w:rFonts w:ascii="Angsana New" w:hAnsi="Angsana New" w:hint="cs"/>
          <w:sz w:val="30"/>
          <w:szCs w:val="30"/>
          <w:cs/>
        </w:rPr>
        <w:t>คือ</w:t>
      </w:r>
      <w:r w:rsidRPr="0013335C">
        <w:rPr>
          <w:rFonts w:ascii="Angsana New" w:hAnsi="Angsana New" w:hint="cs"/>
          <w:sz w:val="30"/>
          <w:szCs w:val="30"/>
          <w:cs/>
        </w:rPr>
        <w:t>ธุรกิจผลิตและจำหน่ายเครื่องใช้ไฟฟ้าภายในบ้าน ซึ่งเป็นกลุ่มผลิตภัณฑ์</w:t>
      </w:r>
      <w:r w:rsidR="00D81D0C" w:rsidRPr="0013335C">
        <w:rPr>
          <w:rFonts w:ascii="Angsana New" w:hAnsi="Angsana New" w:hint="cs"/>
          <w:sz w:val="30"/>
          <w:szCs w:val="30"/>
          <w:cs/>
        </w:rPr>
        <w:t>เดียว</w:t>
      </w:r>
      <w:r w:rsidRPr="0013335C">
        <w:rPr>
          <w:rFonts w:ascii="Angsana New" w:hAnsi="Angsana New" w:hint="cs"/>
          <w:sz w:val="30"/>
          <w:szCs w:val="30"/>
          <w:cs/>
        </w:rPr>
        <w:t>กัน</w:t>
      </w:r>
      <w:r w:rsidR="00882123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82434B" w:rsidRPr="0013335C">
        <w:rPr>
          <w:rFonts w:ascii="Angsana New" w:hAnsi="Angsana New" w:hint="cs"/>
          <w:sz w:val="30"/>
          <w:szCs w:val="30"/>
          <w:cs/>
        </w:rPr>
        <w:t>โดย</w:t>
      </w:r>
      <w:r w:rsidRPr="0013335C">
        <w:rPr>
          <w:rFonts w:ascii="Angsana New" w:hAnsi="Angsana New" w:hint="cs"/>
          <w:sz w:val="30"/>
          <w:szCs w:val="30"/>
          <w:cs/>
        </w:rPr>
        <w:t>บริษัทจำหน่ายผลิตภัณฑ์ของบริษัท</w:t>
      </w:r>
      <w:r w:rsidR="00D81D0C" w:rsidRPr="0013335C">
        <w:rPr>
          <w:rFonts w:ascii="Angsana New" w:hAnsi="Angsana New" w:hint="cs"/>
          <w:sz w:val="30"/>
          <w:szCs w:val="30"/>
          <w:cs/>
        </w:rPr>
        <w:t>ทั้ง</w:t>
      </w:r>
      <w:r w:rsidRPr="0013335C">
        <w:rPr>
          <w:rFonts w:ascii="Angsana New" w:hAnsi="Angsana New" w:hint="cs"/>
          <w:sz w:val="30"/>
          <w:szCs w:val="30"/>
          <w:cs/>
        </w:rPr>
        <w:t xml:space="preserve">ในประเทศและต่างประเทศ </w:t>
      </w:r>
      <w:r w:rsidR="0082434B" w:rsidRPr="0013335C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ผู้มีอำนาจตัดสินใจสูงสุดด้านการดำเนินงานพิจารณาส่วนงานธุรกิจบริหารงานโดย</w:t>
      </w:r>
      <w:r w:rsidRPr="0013335C">
        <w:rPr>
          <w:rFonts w:ascii="Angsana New" w:hAnsi="Angsana New" w:hint="cs"/>
          <w:sz w:val="30"/>
          <w:szCs w:val="30"/>
          <w:cs/>
        </w:rPr>
        <w:t>พิจารณาส่วนงานทาง</w:t>
      </w:r>
      <w:r w:rsidR="00324D9E" w:rsidRPr="0013335C">
        <w:rPr>
          <w:rFonts w:ascii="Angsana New" w:hAnsi="Angsana New" w:hint="cs"/>
          <w:sz w:val="30"/>
          <w:szCs w:val="30"/>
          <w:cs/>
        </w:rPr>
        <w:t>ภูมิศาสตร์</w:t>
      </w:r>
      <w:r w:rsidR="00882123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324D9E" w:rsidRPr="0013335C">
        <w:rPr>
          <w:rFonts w:ascii="Angsana New" w:hAnsi="Angsana New" w:hint="cs"/>
          <w:sz w:val="30"/>
          <w:szCs w:val="30"/>
          <w:cs/>
        </w:rPr>
        <w:t>ดังนี้</w:t>
      </w:r>
    </w:p>
    <w:p w14:paraId="6017BA25" w14:textId="77777777" w:rsidR="00882123" w:rsidRPr="00AD27B4" w:rsidRDefault="00882123" w:rsidP="00681B9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94D10C2" w14:textId="72A2CD2D" w:rsidR="00882123" w:rsidRPr="0013335C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322FF" w:rsidRPr="005322FF">
        <w:rPr>
          <w:rFonts w:ascii="Angsana New" w:hAnsi="Angsana New" w:hint="cs"/>
          <w:sz w:val="30"/>
          <w:szCs w:val="30"/>
        </w:rPr>
        <w:t>1</w:t>
      </w:r>
      <w:r w:rsidR="0012734A"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ขายสินค้าและให้บริการในประเทศไทย</w:t>
      </w:r>
    </w:p>
    <w:p w14:paraId="6C88AADB" w14:textId="59FC1428" w:rsidR="00882123" w:rsidRPr="0013335C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322FF" w:rsidRPr="005322FF">
        <w:rPr>
          <w:rFonts w:ascii="Angsana New" w:hAnsi="Angsana New" w:hint="cs"/>
          <w:sz w:val="30"/>
          <w:szCs w:val="30"/>
        </w:rPr>
        <w:t>2</w:t>
      </w:r>
      <w:r w:rsidRPr="0013335C">
        <w:rPr>
          <w:rFonts w:ascii="Angsana New" w:hAnsi="Angsana New" w:hint="cs"/>
          <w:sz w:val="30"/>
          <w:szCs w:val="30"/>
          <w:cs/>
        </w:rPr>
        <w:t xml:space="preserve"> ขายสินค้าในประเทศญี่ปุ่น</w:t>
      </w:r>
    </w:p>
    <w:p w14:paraId="520F7F3B" w14:textId="78DE56EE" w:rsidR="00882123" w:rsidRPr="0013335C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322FF" w:rsidRPr="005322FF">
        <w:rPr>
          <w:rFonts w:ascii="Angsana New" w:hAnsi="Angsana New" w:hint="cs"/>
          <w:sz w:val="30"/>
          <w:szCs w:val="30"/>
        </w:rPr>
        <w:t>3</w:t>
      </w:r>
      <w:r w:rsidRPr="0013335C">
        <w:rPr>
          <w:rFonts w:ascii="Angsana New" w:hAnsi="Angsana New" w:hint="cs"/>
          <w:sz w:val="30"/>
          <w:szCs w:val="30"/>
          <w:cs/>
        </w:rPr>
        <w:t xml:space="preserve"> ขายสินค้าในประเทศอื่น</w:t>
      </w:r>
      <w:r w:rsidR="00CD1D85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ๆ</w:t>
      </w:r>
    </w:p>
    <w:p w14:paraId="3790D506" w14:textId="77777777" w:rsidR="00A96B03" w:rsidRPr="00AD27B4" w:rsidRDefault="00A96B03" w:rsidP="0013335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A4911CF" w14:textId="77777777" w:rsidR="000A64C2" w:rsidRPr="0013335C" w:rsidRDefault="000A64C2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</w:t>
      </w:r>
      <w:r w:rsidR="00A9446D" w:rsidRPr="0013335C">
        <w:rPr>
          <w:rFonts w:ascii="Angsana New" w:hAnsi="Angsana New" w:hint="cs"/>
          <w:sz w:val="30"/>
          <w:szCs w:val="30"/>
          <w:cs/>
        </w:rPr>
        <w:t>มีการบริหารจัดการแยกต่</w:t>
      </w:r>
      <w:r w:rsidR="00882123" w:rsidRPr="0013335C">
        <w:rPr>
          <w:rFonts w:ascii="Angsana New" w:hAnsi="Angsana New" w:hint="cs"/>
          <w:sz w:val="30"/>
          <w:szCs w:val="30"/>
          <w:cs/>
        </w:rPr>
        <w:t>างหากเนื่องจากมี</w:t>
      </w:r>
      <w:r w:rsidR="00A9446D" w:rsidRPr="0013335C">
        <w:rPr>
          <w:rFonts w:ascii="Angsana New" w:hAnsi="Angsana New" w:hint="cs"/>
          <w:sz w:val="30"/>
          <w:szCs w:val="30"/>
          <w:cs/>
        </w:rPr>
        <w:t xml:space="preserve">กลยุทธ์ทางการตลาดที่แตกต่างกัน </w:t>
      </w:r>
      <w:r w:rsidRPr="0013335C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A9446D" w:rsidRPr="0013335C">
        <w:rPr>
          <w:rFonts w:ascii="Angsana New" w:hAnsi="Angsana New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</w:t>
      </w:r>
      <w:r w:rsidR="00882123" w:rsidRPr="0013335C">
        <w:rPr>
          <w:rFonts w:ascii="Angsana New" w:hAnsi="Angsana New" w:hint="cs"/>
          <w:sz w:val="30"/>
          <w:szCs w:val="30"/>
          <w:cs/>
        </w:rPr>
        <w:t>้อยทุกเดือน</w:t>
      </w:r>
    </w:p>
    <w:p w14:paraId="703D08BD" w14:textId="77777777" w:rsidR="00E57DA7" w:rsidRPr="00AD27B4" w:rsidRDefault="00E57DA7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08532FE" w14:textId="77777777" w:rsidR="001B7BD4" w:rsidRPr="0013335C" w:rsidRDefault="00A9446D" w:rsidP="002E499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DD72A4" w:rsidRPr="0013335C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Pr="0013335C">
        <w:rPr>
          <w:rFonts w:ascii="Angsana New" w:hAnsi="Angsana New" w:hint="cs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82123" w:rsidRPr="0013335C">
        <w:rPr>
          <w:rFonts w:ascii="Angsana New" w:hAnsi="Angsana New" w:hint="cs"/>
          <w:sz w:val="30"/>
          <w:szCs w:val="30"/>
          <w:cs/>
        </w:rPr>
        <w:t>บริษัท ผู้บริหารเชื่อว่าการใช้กำไร</w:t>
      </w:r>
      <w:r w:rsidR="00DD72A4" w:rsidRPr="0013335C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="00882123" w:rsidRPr="0013335C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</w:t>
      </w:r>
      <w:r w:rsidR="0095233C" w:rsidRPr="0013335C">
        <w:rPr>
          <w:rFonts w:ascii="Angsana New" w:hAnsi="Angsana New" w:hint="cs"/>
          <w:sz w:val="30"/>
          <w:szCs w:val="30"/>
          <w:cs/>
        </w:rPr>
        <w:t>ผล</w:t>
      </w:r>
      <w:r w:rsidR="00882123" w:rsidRPr="0013335C">
        <w:rPr>
          <w:rFonts w:ascii="Angsana New" w:hAnsi="Angsana New" w:hint="cs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</w:t>
      </w:r>
      <w:r w:rsidR="00577903" w:rsidRPr="0013335C">
        <w:rPr>
          <w:rFonts w:ascii="Angsana New" w:hAnsi="Angsana New" w:hint="cs"/>
          <w:sz w:val="30"/>
          <w:szCs w:val="30"/>
          <w:cs/>
        </w:rPr>
        <w:t>น</w:t>
      </w:r>
      <w:r w:rsidR="00882123" w:rsidRPr="0013335C">
        <w:rPr>
          <w:rFonts w:ascii="Angsana New" w:hAnsi="Angsana New" w:hint="cs"/>
          <w:sz w:val="30"/>
          <w:szCs w:val="30"/>
          <w:cs/>
        </w:rPr>
        <w:t>อุตสาหกรรมเดียวกัน</w:t>
      </w:r>
    </w:p>
    <w:p w14:paraId="012DD848" w14:textId="77777777" w:rsidR="003E5538" w:rsidRPr="0013335C" w:rsidRDefault="003E5538" w:rsidP="00CC0FD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13335C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13335C" w:rsidSect="001C2B36">
          <w:headerReference w:type="default" r:id="rId15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A617327" w14:textId="49E78027" w:rsidR="00691EC3" w:rsidRPr="00F1549B" w:rsidRDefault="00691EC3" w:rsidP="00EB1E79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  <w:cs/>
        </w:rPr>
      </w:pPr>
      <w:bookmarkStart w:id="3" w:name="_Hlk39853326"/>
      <w:r w:rsidRPr="00F1549B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 ๆ ข้อมูลทางการเงินเกี่ยวกับการดำเนินงานของบริษัทจำแนกตามส่วนงานทางภูมิศาสตร์สำหรับปีสิ้นสุดวันที่ </w:t>
      </w:r>
      <w:r w:rsidR="005322FF" w:rsidRPr="005322FF">
        <w:rPr>
          <w:rFonts w:ascii="Angsana New" w:hAnsi="Angsana New"/>
          <w:sz w:val="30"/>
          <w:szCs w:val="30"/>
          <w:lang w:val="en-US"/>
        </w:rPr>
        <w:t>31</w:t>
      </w:r>
      <w:r w:rsidR="007909F5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F1549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2564</w:t>
      </w:r>
      <w:r w:rsidRPr="00F1549B">
        <w:rPr>
          <w:rFonts w:ascii="Angsana New" w:hAnsi="Angsana New" w:hint="cs"/>
          <w:sz w:val="30"/>
          <w:szCs w:val="30"/>
        </w:rPr>
        <w:t xml:space="preserve"> </w:t>
      </w:r>
      <w:r w:rsidRPr="00F1549B">
        <w:rPr>
          <w:rFonts w:ascii="Angsana New" w:hAnsi="Angsana New" w:hint="cs"/>
          <w:sz w:val="30"/>
          <w:szCs w:val="30"/>
          <w:cs/>
        </w:rPr>
        <w:t xml:space="preserve">และ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256</w:t>
      </w:r>
      <w:r w:rsidR="005322FF" w:rsidRPr="005322FF">
        <w:rPr>
          <w:rFonts w:ascii="Angsana New" w:hAnsi="Angsana New"/>
          <w:sz w:val="30"/>
          <w:szCs w:val="30"/>
          <w:lang w:val="en-US"/>
        </w:rPr>
        <w:t>3</w:t>
      </w:r>
      <w:r w:rsidRPr="00F1549B">
        <w:rPr>
          <w:rFonts w:ascii="Angsana New" w:hAnsi="Angsana New" w:hint="cs"/>
          <w:sz w:val="30"/>
          <w:szCs w:val="30"/>
        </w:rPr>
        <w:t xml:space="preserve"> </w:t>
      </w:r>
      <w:r w:rsidRPr="00F1549B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478B8093" w14:textId="77777777" w:rsidR="00691EC3" w:rsidRPr="0013335C" w:rsidRDefault="00691EC3" w:rsidP="00EB1E79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W w:w="14379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80"/>
        <w:gridCol w:w="1066"/>
        <w:gridCol w:w="267"/>
        <w:gridCol w:w="1103"/>
        <w:gridCol w:w="267"/>
        <w:gridCol w:w="1066"/>
        <w:gridCol w:w="14"/>
        <w:gridCol w:w="250"/>
        <w:gridCol w:w="18"/>
        <w:gridCol w:w="1062"/>
        <w:gridCol w:w="17"/>
        <w:gridCol w:w="247"/>
        <w:gridCol w:w="21"/>
        <w:gridCol w:w="1059"/>
        <w:gridCol w:w="20"/>
        <w:gridCol w:w="244"/>
        <w:gridCol w:w="24"/>
        <w:gridCol w:w="1100"/>
        <w:gridCol w:w="70"/>
        <w:gridCol w:w="194"/>
        <w:gridCol w:w="73"/>
        <w:gridCol w:w="1189"/>
        <w:gridCol w:w="267"/>
        <w:gridCol w:w="1189"/>
        <w:gridCol w:w="103"/>
      </w:tblGrid>
      <w:tr w:rsidR="00691EC3" w:rsidRPr="0013335C" w14:paraId="5431CD1E" w14:textId="77777777" w:rsidTr="00E85191">
        <w:tc>
          <w:tcPr>
            <w:tcW w:w="3499" w:type="dxa"/>
          </w:tcPr>
          <w:p w14:paraId="4DD0665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0" w:type="dxa"/>
            <w:gridSpan w:val="25"/>
          </w:tcPr>
          <w:p w14:paraId="4EF2D06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</w:tr>
      <w:tr w:rsidR="00691EC3" w:rsidRPr="0013335C" w14:paraId="3256EC20" w14:textId="77777777" w:rsidTr="00E85191">
        <w:tc>
          <w:tcPr>
            <w:tcW w:w="3499" w:type="dxa"/>
          </w:tcPr>
          <w:p w14:paraId="1596DF9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1" w:type="dxa"/>
            <w:gridSpan w:val="4"/>
          </w:tcPr>
          <w:p w14:paraId="580CD96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8" w:type="dxa"/>
          </w:tcPr>
          <w:p w14:paraId="7FFD490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3" w:type="dxa"/>
            <w:gridSpan w:val="5"/>
            <w:tcBorders>
              <w:top w:val="single" w:sz="4" w:space="0" w:color="auto"/>
              <w:bottom w:val="nil"/>
            </w:tcBorders>
          </w:tcPr>
          <w:p w14:paraId="32E7F1C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bottom w:val="nil"/>
            </w:tcBorders>
          </w:tcPr>
          <w:p w14:paraId="0734385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1" w:type="dxa"/>
            <w:gridSpan w:val="6"/>
            <w:tcBorders>
              <w:top w:val="single" w:sz="4" w:space="0" w:color="auto"/>
              <w:bottom w:val="nil"/>
            </w:tcBorders>
          </w:tcPr>
          <w:p w14:paraId="7962268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66" w:type="dxa"/>
            <w:gridSpan w:val="2"/>
          </w:tcPr>
          <w:p w14:paraId="456D5A2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5" w:type="dxa"/>
            <w:gridSpan w:val="5"/>
          </w:tcPr>
          <w:p w14:paraId="0F28FBF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B7210" w:rsidRPr="0013335C" w14:paraId="5DA5439C" w14:textId="77777777" w:rsidTr="00E85191">
        <w:tc>
          <w:tcPr>
            <w:tcW w:w="3499" w:type="dxa"/>
          </w:tcPr>
          <w:p w14:paraId="4BAD66B5" w14:textId="7B730C0A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2FF" w:rsidRPr="005322F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074" w:type="dxa"/>
            <w:gridSpan w:val="2"/>
            <w:tcBorders>
              <w:bottom w:val="nil"/>
            </w:tcBorders>
          </w:tcPr>
          <w:p w14:paraId="564A1AD9" w14:textId="289B3BFC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8" w:type="dxa"/>
          </w:tcPr>
          <w:p w14:paraId="73F4E2A7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14A8091F" w14:textId="7F5FD91A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68" w:type="dxa"/>
          </w:tcPr>
          <w:p w14:paraId="0D72A5D5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14:paraId="02509F5E" w14:textId="1DB4CFF4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6" w:type="dxa"/>
            <w:gridSpan w:val="2"/>
          </w:tcPr>
          <w:p w14:paraId="69FE9B75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</w:tcPr>
          <w:p w14:paraId="679ECE31" w14:textId="0D262815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66" w:type="dxa"/>
            <w:gridSpan w:val="2"/>
          </w:tcPr>
          <w:p w14:paraId="525913DA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</w:tcPr>
          <w:p w14:paraId="3E5B7B2C" w14:textId="210774AA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6" w:type="dxa"/>
            <w:gridSpan w:val="2"/>
          </w:tcPr>
          <w:p w14:paraId="56910CD1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tcBorders>
              <w:bottom w:val="nil"/>
            </w:tcBorders>
          </w:tcPr>
          <w:p w14:paraId="15A592DB" w14:textId="1F035241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66" w:type="dxa"/>
            <w:gridSpan w:val="2"/>
          </w:tcPr>
          <w:p w14:paraId="0BFFA8BD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tcBorders>
              <w:bottom w:val="nil"/>
            </w:tcBorders>
          </w:tcPr>
          <w:p w14:paraId="69F91195" w14:textId="450571CA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6" w:type="dxa"/>
          </w:tcPr>
          <w:p w14:paraId="13246071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2"/>
            <w:tcBorders>
              <w:bottom w:val="nil"/>
            </w:tcBorders>
          </w:tcPr>
          <w:p w14:paraId="75948452" w14:textId="673CDF29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691EC3" w:rsidRPr="0013335C" w14:paraId="1718348D" w14:textId="77777777" w:rsidTr="00E85191">
        <w:tc>
          <w:tcPr>
            <w:tcW w:w="3499" w:type="dxa"/>
          </w:tcPr>
          <w:p w14:paraId="281FA16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0" w:type="dxa"/>
            <w:gridSpan w:val="25"/>
            <w:tcBorders>
              <w:bottom w:val="nil"/>
            </w:tcBorders>
          </w:tcPr>
          <w:p w14:paraId="607F84D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13335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13335C">
              <w:rPr>
                <w:rFonts w:ascii="Angsana New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EB7210" w:rsidRPr="0013335C" w14:paraId="5B1D826B" w14:textId="77777777" w:rsidTr="00E85191">
        <w:tc>
          <w:tcPr>
            <w:tcW w:w="3499" w:type="dxa"/>
          </w:tcPr>
          <w:p w14:paraId="16A4D62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74" w:type="dxa"/>
            <w:gridSpan w:val="2"/>
            <w:tcBorders>
              <w:bottom w:val="single" w:sz="4" w:space="0" w:color="auto"/>
            </w:tcBorders>
          </w:tcPr>
          <w:p w14:paraId="4CB829E0" w14:textId="3290DFA5" w:rsidR="00482863" w:rsidRPr="0013335C" w:rsidRDefault="005322FF" w:rsidP="00482863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EB7210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225</w:t>
            </w:r>
            <w:r w:rsidR="00EB7210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268" w:type="dxa"/>
          </w:tcPr>
          <w:p w14:paraId="502B4772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760CEC9" w14:textId="5640BC80" w:rsidR="00482863" w:rsidRPr="0013335C" w:rsidRDefault="005322FF" w:rsidP="00482863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48286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977</w:t>
            </w:r>
            <w:r w:rsidR="0048286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098</w:t>
            </w:r>
          </w:p>
        </w:tc>
        <w:tc>
          <w:tcPr>
            <w:tcW w:w="268" w:type="dxa"/>
          </w:tcPr>
          <w:p w14:paraId="47E9BDD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D251CF3" w14:textId="6E3E8B95" w:rsidR="00482863" w:rsidRPr="0013335C" w:rsidRDefault="005322FF" w:rsidP="00482863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EB7210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491</w:t>
            </w:r>
            <w:r w:rsidR="00EB7210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509</w:t>
            </w:r>
          </w:p>
        </w:tc>
        <w:tc>
          <w:tcPr>
            <w:tcW w:w="266" w:type="dxa"/>
            <w:gridSpan w:val="2"/>
          </w:tcPr>
          <w:p w14:paraId="43D47E6E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4A030805" w14:textId="25380087" w:rsidR="00482863" w:rsidRPr="0013335C" w:rsidRDefault="005322FF" w:rsidP="00482863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48286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331</w:t>
            </w:r>
            <w:r w:rsidR="0048286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034</w:t>
            </w:r>
          </w:p>
        </w:tc>
        <w:tc>
          <w:tcPr>
            <w:tcW w:w="266" w:type="dxa"/>
            <w:gridSpan w:val="2"/>
          </w:tcPr>
          <w:p w14:paraId="71577B49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442186B2" w14:textId="267491CD" w:rsidR="00482863" w:rsidRPr="0013335C" w:rsidRDefault="005322FF" w:rsidP="00482863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EB7210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568</w:t>
            </w:r>
            <w:r w:rsidR="00EB7210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266" w:type="dxa"/>
            <w:gridSpan w:val="2"/>
          </w:tcPr>
          <w:p w14:paraId="5539392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14:paraId="0F524285" w14:textId="6073BA02" w:rsidR="00482863" w:rsidRPr="0013335C" w:rsidRDefault="005322FF" w:rsidP="00482863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48286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395</w:t>
            </w:r>
            <w:r w:rsidR="0048286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266" w:type="dxa"/>
            <w:gridSpan w:val="2"/>
          </w:tcPr>
          <w:p w14:paraId="61CEA861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501E76B1" w14:textId="6E63AA84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EB7210" w:rsidRPr="00EB7210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285</w:t>
            </w:r>
            <w:r w:rsidR="00EB7210" w:rsidRPr="00EB7210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810</w:t>
            </w:r>
          </w:p>
        </w:tc>
        <w:tc>
          <w:tcPr>
            <w:tcW w:w="266" w:type="dxa"/>
          </w:tcPr>
          <w:p w14:paraId="3BBC3BE4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14:paraId="3F5280A1" w14:textId="0B62F1E4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482863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703</w:t>
            </w:r>
            <w:r w:rsidR="00482863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407</w:t>
            </w:r>
          </w:p>
        </w:tc>
      </w:tr>
      <w:tr w:rsidR="00EB7210" w:rsidRPr="0013335C" w14:paraId="10BBDB37" w14:textId="77777777" w:rsidTr="00E85191">
        <w:tc>
          <w:tcPr>
            <w:tcW w:w="3499" w:type="dxa"/>
          </w:tcPr>
          <w:p w14:paraId="16212C39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074" w:type="dxa"/>
            <w:gridSpan w:val="2"/>
            <w:tcBorders>
              <w:bottom w:val="nil"/>
            </w:tcBorders>
            <w:shd w:val="clear" w:color="auto" w:fill="auto"/>
          </w:tcPr>
          <w:p w14:paraId="11AA4906" w14:textId="3E52E29E" w:rsidR="00482863" w:rsidRPr="0013335C" w:rsidRDefault="005322FF" w:rsidP="00482863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527</w:t>
            </w:r>
            <w:r w:rsidR="00EB7210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112</w:t>
            </w:r>
          </w:p>
        </w:tc>
        <w:tc>
          <w:tcPr>
            <w:tcW w:w="268" w:type="dxa"/>
            <w:tcBorders>
              <w:bottom w:val="nil"/>
            </w:tcBorders>
            <w:shd w:val="clear" w:color="auto" w:fill="auto"/>
          </w:tcPr>
          <w:p w14:paraId="4CC01524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7FF7D520" w14:textId="72302496" w:rsidR="00482863" w:rsidRPr="0013335C" w:rsidRDefault="005322FF" w:rsidP="00482863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451</w:t>
            </w:r>
            <w:r w:rsidR="0048286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142</w:t>
            </w:r>
          </w:p>
        </w:tc>
        <w:tc>
          <w:tcPr>
            <w:tcW w:w="268" w:type="dxa"/>
            <w:tcBorders>
              <w:bottom w:val="nil"/>
            </w:tcBorders>
            <w:shd w:val="clear" w:color="auto" w:fill="auto"/>
          </w:tcPr>
          <w:p w14:paraId="61B81EA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F7D4B47" w14:textId="6A7F3180" w:rsidR="00482863" w:rsidRPr="0013335C" w:rsidRDefault="005322FF" w:rsidP="00482863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774</w:t>
            </w:r>
            <w:r w:rsidR="00EB7210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218</w:t>
            </w:r>
          </w:p>
        </w:tc>
        <w:tc>
          <w:tcPr>
            <w:tcW w:w="266" w:type="dxa"/>
            <w:gridSpan w:val="2"/>
            <w:tcBorders>
              <w:bottom w:val="nil"/>
            </w:tcBorders>
          </w:tcPr>
          <w:p w14:paraId="34BDD5BC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</w:tcPr>
          <w:p w14:paraId="71BD5959" w14:textId="58B2EB2F" w:rsidR="00482863" w:rsidRPr="0013335C" w:rsidRDefault="005322FF" w:rsidP="00482863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560</w:t>
            </w:r>
            <w:r w:rsidR="0048286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955</w:t>
            </w:r>
          </w:p>
        </w:tc>
        <w:tc>
          <w:tcPr>
            <w:tcW w:w="266" w:type="dxa"/>
            <w:gridSpan w:val="2"/>
            <w:tcBorders>
              <w:bottom w:val="nil"/>
            </w:tcBorders>
          </w:tcPr>
          <w:p w14:paraId="0819933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</w:tcPr>
          <w:p w14:paraId="5830429F" w14:textId="4DC3CC61" w:rsidR="00482863" w:rsidRPr="0013335C" w:rsidRDefault="005322FF" w:rsidP="00482863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  <w:r w:rsidR="00EB7210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266" w:type="dxa"/>
            <w:gridSpan w:val="2"/>
            <w:tcBorders>
              <w:bottom w:val="nil"/>
            </w:tcBorders>
          </w:tcPr>
          <w:p w14:paraId="4E78B1B7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  <w:tcBorders>
              <w:bottom w:val="nil"/>
            </w:tcBorders>
          </w:tcPr>
          <w:p w14:paraId="07469F29" w14:textId="7926980D" w:rsidR="00482863" w:rsidRPr="0013335C" w:rsidRDefault="00482863" w:rsidP="00482863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5322FF" w:rsidRPr="005322FF">
              <w:rPr>
                <w:rFonts w:ascii="Angsana New" w:hAnsi="Angsana New"/>
                <w:sz w:val="26"/>
                <w:szCs w:val="26"/>
                <w:lang w:val="en-US"/>
              </w:rPr>
              <w:t>902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6" w:type="dxa"/>
            <w:gridSpan w:val="2"/>
            <w:tcBorders>
              <w:bottom w:val="nil"/>
            </w:tcBorders>
          </w:tcPr>
          <w:p w14:paraId="3B54AE07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bottom w:val="nil"/>
            </w:tcBorders>
          </w:tcPr>
          <w:p w14:paraId="3AA51CFB" w14:textId="47982550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EB7210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343</w:t>
            </w:r>
            <w:r w:rsidR="00EB7210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030</w:t>
            </w:r>
          </w:p>
        </w:tc>
        <w:tc>
          <w:tcPr>
            <w:tcW w:w="266" w:type="dxa"/>
            <w:tcBorders>
              <w:bottom w:val="nil"/>
            </w:tcBorders>
          </w:tcPr>
          <w:p w14:paraId="6B55AC3D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bottom w:val="nil"/>
            </w:tcBorders>
          </w:tcPr>
          <w:p w14:paraId="50BD7EF2" w14:textId="2D65D3F7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48286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011</w:t>
            </w:r>
            <w:r w:rsidR="0048286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195</w:t>
            </w:r>
          </w:p>
        </w:tc>
      </w:tr>
      <w:tr w:rsidR="00EB7210" w:rsidRPr="0013335C" w14:paraId="507E5A86" w14:textId="77777777" w:rsidTr="00E85191">
        <w:tc>
          <w:tcPr>
            <w:tcW w:w="3499" w:type="dxa"/>
          </w:tcPr>
          <w:p w14:paraId="11D58388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1074" w:type="dxa"/>
            <w:gridSpan w:val="2"/>
            <w:tcBorders>
              <w:top w:val="nil"/>
              <w:bottom w:val="nil"/>
            </w:tcBorders>
          </w:tcPr>
          <w:p w14:paraId="4723B4E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3FDEBF41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5F5BFE32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6733BF58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4740847C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11276A02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top w:val="nil"/>
              <w:bottom w:val="nil"/>
            </w:tcBorders>
          </w:tcPr>
          <w:p w14:paraId="301A83D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044113B9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top w:val="nil"/>
              <w:bottom w:val="nil"/>
            </w:tcBorders>
          </w:tcPr>
          <w:p w14:paraId="4F9E454C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05D54B15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nil"/>
              <w:bottom w:val="nil"/>
            </w:tcBorders>
          </w:tcPr>
          <w:p w14:paraId="62AE0944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49A66F1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nil"/>
              <w:bottom w:val="nil"/>
            </w:tcBorders>
          </w:tcPr>
          <w:p w14:paraId="110082BA" w14:textId="4DFC84F4" w:rsidR="00482863" w:rsidRPr="0013335C" w:rsidRDefault="00EB7210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B7210">
              <w:rPr>
                <w:rFonts w:ascii="Angsana New" w:hAnsi="Angsana New"/>
                <w:sz w:val="26"/>
                <w:szCs w:val="26"/>
              </w:rPr>
              <w:t>(</w:t>
            </w:r>
            <w:r w:rsidR="005322FF" w:rsidRPr="005322FF">
              <w:rPr>
                <w:rFonts w:ascii="Angsana New" w:hAnsi="Angsana New"/>
                <w:sz w:val="26"/>
                <w:szCs w:val="26"/>
                <w:lang w:val="en-US"/>
              </w:rPr>
              <w:t>743</w:t>
            </w:r>
            <w:r w:rsidRPr="00EB7210">
              <w:rPr>
                <w:rFonts w:ascii="Angsana New" w:hAnsi="Angsana New"/>
                <w:sz w:val="26"/>
                <w:szCs w:val="26"/>
              </w:rPr>
              <w:t>,</w:t>
            </w:r>
            <w:r w:rsidR="005322FF" w:rsidRPr="005322FF">
              <w:rPr>
                <w:rFonts w:ascii="Angsana New" w:hAnsi="Angsana New"/>
                <w:sz w:val="26"/>
                <w:szCs w:val="26"/>
                <w:lang w:val="en-US"/>
              </w:rPr>
              <w:t>830</w:t>
            </w:r>
            <w:r w:rsidRPr="00EB721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BA3C3FA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top w:val="nil"/>
              <w:bottom w:val="nil"/>
            </w:tcBorders>
          </w:tcPr>
          <w:p w14:paraId="34A246AE" w14:textId="217A0A34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322FF" w:rsidRPr="005322FF">
              <w:rPr>
                <w:rFonts w:ascii="Angsana New" w:hAnsi="Angsana New"/>
                <w:sz w:val="26"/>
                <w:szCs w:val="26"/>
                <w:lang w:val="en-US"/>
              </w:rPr>
              <w:t>882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322FF" w:rsidRPr="005322FF">
              <w:rPr>
                <w:rFonts w:ascii="Angsana New" w:hAnsi="Angsana New"/>
                <w:sz w:val="26"/>
                <w:szCs w:val="26"/>
                <w:lang w:val="en-US"/>
              </w:rPr>
              <w:t>594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B7210" w:rsidRPr="0013335C" w14:paraId="1C47C3A4" w14:textId="77777777" w:rsidTr="00E85191">
        <w:tc>
          <w:tcPr>
            <w:tcW w:w="3499" w:type="dxa"/>
          </w:tcPr>
          <w:p w14:paraId="1A63B44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074" w:type="dxa"/>
            <w:gridSpan w:val="2"/>
            <w:tcBorders>
              <w:top w:val="nil"/>
            </w:tcBorders>
          </w:tcPr>
          <w:p w14:paraId="7E08BDD8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</w:tcBorders>
          </w:tcPr>
          <w:p w14:paraId="3067F97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</w:tcBorders>
          </w:tcPr>
          <w:p w14:paraId="1FD8FBCE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</w:tcBorders>
          </w:tcPr>
          <w:p w14:paraId="6240D79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6C9AA552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</w:tcBorders>
          </w:tcPr>
          <w:p w14:paraId="03C53E38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top w:val="nil"/>
            </w:tcBorders>
          </w:tcPr>
          <w:p w14:paraId="40F08E89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</w:tcBorders>
          </w:tcPr>
          <w:p w14:paraId="6798ED57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top w:val="nil"/>
            </w:tcBorders>
          </w:tcPr>
          <w:p w14:paraId="70D61F0F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</w:tcBorders>
          </w:tcPr>
          <w:p w14:paraId="6172775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nil"/>
            </w:tcBorders>
          </w:tcPr>
          <w:p w14:paraId="7F5905D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top w:val="nil"/>
            </w:tcBorders>
          </w:tcPr>
          <w:p w14:paraId="1542F782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nil"/>
            </w:tcBorders>
          </w:tcPr>
          <w:p w14:paraId="451DF265" w14:textId="0A7E9399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475</w:t>
            </w:r>
            <w:r w:rsidR="00EB7210" w:rsidRPr="00EB7210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077</w:t>
            </w:r>
          </w:p>
        </w:tc>
        <w:tc>
          <w:tcPr>
            <w:tcW w:w="266" w:type="dxa"/>
            <w:tcBorders>
              <w:top w:val="nil"/>
            </w:tcBorders>
          </w:tcPr>
          <w:p w14:paraId="28E8E110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top w:val="nil"/>
            </w:tcBorders>
          </w:tcPr>
          <w:p w14:paraId="090EEA86" w14:textId="48B81CEF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480</w:t>
            </w:r>
            <w:r w:rsidR="00482863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041</w:t>
            </w:r>
          </w:p>
        </w:tc>
      </w:tr>
      <w:tr w:rsidR="00EB7210" w:rsidRPr="0013335C" w14:paraId="161B0CF4" w14:textId="77777777" w:rsidTr="00E85191">
        <w:tc>
          <w:tcPr>
            <w:tcW w:w="3499" w:type="dxa"/>
          </w:tcPr>
          <w:p w14:paraId="08291D75" w14:textId="69348C4D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074" w:type="dxa"/>
            <w:gridSpan w:val="2"/>
          </w:tcPr>
          <w:p w14:paraId="2C5BD1CB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598C2CB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719D404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38B6BF2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55D0F8C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4CE5363F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105EF91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6859D0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6EE6C513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623637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36AA8B24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47A8BA8C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</w:tcPr>
          <w:p w14:paraId="2F0957DD" w14:textId="671DAB26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EB7210" w:rsidRPr="00EB7210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288</w:t>
            </w:r>
          </w:p>
        </w:tc>
        <w:tc>
          <w:tcPr>
            <w:tcW w:w="266" w:type="dxa"/>
          </w:tcPr>
          <w:p w14:paraId="147C8C4F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</w:tcPr>
          <w:p w14:paraId="091F7012" w14:textId="28191F0F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="00482863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876</w:t>
            </w:r>
          </w:p>
        </w:tc>
      </w:tr>
      <w:tr w:rsidR="00EB7210" w:rsidRPr="0013335C" w14:paraId="4D910640" w14:textId="77777777" w:rsidTr="00E85191">
        <w:tc>
          <w:tcPr>
            <w:tcW w:w="3499" w:type="dxa"/>
          </w:tcPr>
          <w:p w14:paraId="26CC98C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74" w:type="dxa"/>
            <w:gridSpan w:val="2"/>
          </w:tcPr>
          <w:p w14:paraId="120DBD3F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3421E125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12C71851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7AFCA70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49A09BF2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318B7C0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4F225F67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74B2CF1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AC00CB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04B55E8B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3CF8B098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B9B969B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bottom w:val="nil"/>
            </w:tcBorders>
          </w:tcPr>
          <w:p w14:paraId="0AED748E" w14:textId="3576D27C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  <w:r w:rsidR="00EB7210" w:rsidRPr="00EB7210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266" w:type="dxa"/>
          </w:tcPr>
          <w:p w14:paraId="529D208F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bottom w:val="nil"/>
            </w:tcBorders>
          </w:tcPr>
          <w:p w14:paraId="70F6F7E5" w14:textId="59906CFA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  <w:r w:rsidR="00482863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872</w:t>
            </w:r>
          </w:p>
        </w:tc>
      </w:tr>
      <w:tr w:rsidR="00C447BE" w:rsidRPr="0013335C" w14:paraId="21DE45CB" w14:textId="77777777" w:rsidTr="00E85191">
        <w:tc>
          <w:tcPr>
            <w:tcW w:w="3499" w:type="dxa"/>
          </w:tcPr>
          <w:p w14:paraId="6A05C981" w14:textId="7244C273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74" w:type="dxa"/>
            <w:gridSpan w:val="2"/>
          </w:tcPr>
          <w:p w14:paraId="7B104588" w14:textId="77777777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3A487349" w14:textId="77777777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087B7B2F" w14:textId="77777777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04316E61" w14:textId="77777777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77642A78" w14:textId="77777777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58BE3661" w14:textId="77777777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1438F996" w14:textId="77777777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68CBBADE" w14:textId="77777777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6ACCCC82" w14:textId="77777777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4DCE8CB7" w14:textId="77777777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07F91B21" w14:textId="77777777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7A9281DF" w14:textId="77777777" w:rsidR="00C447BE" w:rsidRPr="0013335C" w:rsidRDefault="00C447BE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bottom w:val="nil"/>
            </w:tcBorders>
          </w:tcPr>
          <w:p w14:paraId="618D53C0" w14:textId="2FCF64E0" w:rsidR="00C447BE" w:rsidRPr="00EB7210" w:rsidRDefault="00C447BE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B7210">
              <w:rPr>
                <w:rFonts w:ascii="Angsana New" w:hAnsi="Angsana New"/>
                <w:sz w:val="26"/>
                <w:szCs w:val="26"/>
              </w:rPr>
              <w:t>(</w:t>
            </w:r>
            <w:r w:rsidR="005322FF" w:rsidRPr="005322FF">
              <w:rPr>
                <w:rFonts w:ascii="Angsana New" w:hAnsi="Angsana New"/>
                <w:sz w:val="26"/>
                <w:szCs w:val="26"/>
                <w:lang w:val="en-US"/>
              </w:rPr>
              <w:t>334</w:t>
            </w:r>
            <w:r w:rsidRPr="00EB721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05D2E3D1" w14:textId="77777777" w:rsidR="00C447BE" w:rsidRPr="0013335C" w:rsidRDefault="00C447BE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bottom w:val="nil"/>
            </w:tcBorders>
          </w:tcPr>
          <w:p w14:paraId="067A6E18" w14:textId="52B34D37" w:rsidR="00C447BE" w:rsidRPr="006C748A" w:rsidRDefault="00C447BE" w:rsidP="00C447BE">
            <w:pPr>
              <w:tabs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B7210" w:rsidRPr="0013335C" w14:paraId="3A8FE8B0" w14:textId="77777777" w:rsidTr="00E85191">
        <w:tc>
          <w:tcPr>
            <w:tcW w:w="3499" w:type="dxa"/>
          </w:tcPr>
          <w:p w14:paraId="4FA99B0B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74" w:type="dxa"/>
            <w:gridSpan w:val="2"/>
          </w:tcPr>
          <w:p w14:paraId="38ADCE03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7EC51AD5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6AA36419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194403B4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614EC417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5C58CEF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26BC79D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79B6F8C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11130F0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3351A4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473CC963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0206C764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bottom w:val="nil"/>
            </w:tcBorders>
          </w:tcPr>
          <w:p w14:paraId="591BF46F" w14:textId="2E4E0DBD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266" w:type="dxa"/>
          </w:tcPr>
          <w:p w14:paraId="207D2D81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bottom w:val="nil"/>
            </w:tcBorders>
          </w:tcPr>
          <w:p w14:paraId="7D477CE9" w14:textId="2CE43223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116</w:t>
            </w:r>
          </w:p>
        </w:tc>
      </w:tr>
      <w:tr w:rsidR="00EB7210" w:rsidRPr="0013335C" w14:paraId="5446181A" w14:textId="77777777" w:rsidTr="00E85191">
        <w:tc>
          <w:tcPr>
            <w:tcW w:w="3499" w:type="dxa"/>
          </w:tcPr>
          <w:p w14:paraId="3DDE6D19" w14:textId="7AB9C664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074" w:type="dxa"/>
            <w:gridSpan w:val="2"/>
          </w:tcPr>
          <w:p w14:paraId="190C24A9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01E7334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1DA7C487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482B2152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39AA331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5175B258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2B47C964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7C05B89F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288ADEB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5084B11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0D8B8DD7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3DCD3597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nil"/>
            </w:tcBorders>
          </w:tcPr>
          <w:p w14:paraId="048DBC73" w14:textId="25405FEF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C447BE" w:rsidRPr="00C447BE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  <w:r w:rsidR="00C447BE" w:rsidRPr="00C447BE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062</w:t>
            </w:r>
          </w:p>
        </w:tc>
        <w:tc>
          <w:tcPr>
            <w:tcW w:w="266" w:type="dxa"/>
          </w:tcPr>
          <w:p w14:paraId="4C832C0B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nil"/>
            </w:tcBorders>
          </w:tcPr>
          <w:p w14:paraId="5F3D7889" w14:textId="44724651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670</w:t>
            </w:r>
            <w:r w:rsidR="00482863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506</w:t>
            </w:r>
          </w:p>
        </w:tc>
      </w:tr>
      <w:tr w:rsidR="00EB7210" w:rsidRPr="0013335C" w14:paraId="1EAF2B40" w14:textId="77777777" w:rsidTr="00E85191">
        <w:tc>
          <w:tcPr>
            <w:tcW w:w="3499" w:type="dxa"/>
          </w:tcPr>
          <w:p w14:paraId="201792B6" w14:textId="6CBE58DE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gridSpan w:val="2"/>
          </w:tcPr>
          <w:p w14:paraId="43640DDC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70747E2C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4019423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40EF98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6D866715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582D8AB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662E57B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1AE879F3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639B310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53B49389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518CDF3C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45CF34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E2657" w14:textId="61A0844F" w:rsidR="00482863" w:rsidRPr="0013335C" w:rsidRDefault="00C447BE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447BE">
              <w:rPr>
                <w:rFonts w:ascii="Angsana New" w:hAnsi="Angsana New"/>
                <w:sz w:val="26"/>
                <w:szCs w:val="26"/>
              </w:rPr>
              <w:t>(</w:t>
            </w:r>
            <w:r w:rsidR="005322FF" w:rsidRPr="005322FF">
              <w:rPr>
                <w:rFonts w:ascii="Angsana New" w:hAnsi="Angsana New"/>
                <w:sz w:val="26"/>
                <w:szCs w:val="26"/>
                <w:lang w:val="en-US"/>
              </w:rPr>
              <w:t>136</w:t>
            </w:r>
            <w:r w:rsidRPr="00C447BE">
              <w:rPr>
                <w:rFonts w:ascii="Angsana New" w:hAnsi="Angsana New"/>
                <w:sz w:val="26"/>
                <w:szCs w:val="26"/>
              </w:rPr>
              <w:t>,</w:t>
            </w:r>
            <w:r w:rsidR="005322FF" w:rsidRPr="005322FF">
              <w:rPr>
                <w:rFonts w:ascii="Angsana New" w:hAnsi="Angsana New"/>
                <w:sz w:val="26"/>
                <w:szCs w:val="26"/>
                <w:lang w:val="en-US"/>
              </w:rPr>
              <w:t>782</w:t>
            </w:r>
            <w:r w:rsidRPr="00C447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7741A3E1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14:paraId="2C38EB7F" w14:textId="7B11D9B1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322FF" w:rsidRPr="005322FF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322FF" w:rsidRPr="005322FF">
              <w:rPr>
                <w:rFonts w:ascii="Angsana New" w:hAnsi="Angsana New"/>
                <w:sz w:val="26"/>
                <w:szCs w:val="26"/>
                <w:lang w:val="en-US"/>
              </w:rPr>
              <w:t>220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B7210" w:rsidRPr="0013335C" w14:paraId="3F2F9535" w14:textId="77777777" w:rsidTr="00E85191">
        <w:tc>
          <w:tcPr>
            <w:tcW w:w="3499" w:type="dxa"/>
          </w:tcPr>
          <w:p w14:paraId="411AEDFF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74" w:type="dxa"/>
            <w:gridSpan w:val="2"/>
          </w:tcPr>
          <w:p w14:paraId="41292EDF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63F7F5AE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3A98F7CB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1966E99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1C1BD3DF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729BC43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5CC34047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4985DCF4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2F7A4B77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01ADF15F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0911748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7DAFF632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4D1DE" w14:textId="6839E2C7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998</w:t>
            </w:r>
            <w:r w:rsidR="00C447BE" w:rsidRPr="00C447B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280</w:t>
            </w:r>
          </w:p>
        </w:tc>
        <w:tc>
          <w:tcPr>
            <w:tcW w:w="266" w:type="dxa"/>
          </w:tcPr>
          <w:p w14:paraId="1C7409FE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00EAC" w14:textId="30019CFC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621</w:t>
            </w:r>
            <w:r w:rsidR="0048286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286</w:t>
            </w:r>
          </w:p>
        </w:tc>
      </w:tr>
      <w:tr w:rsidR="00EB7210" w:rsidRPr="0013335C" w14:paraId="75C9912E" w14:textId="77777777" w:rsidTr="00E85191">
        <w:tc>
          <w:tcPr>
            <w:tcW w:w="3499" w:type="dxa"/>
          </w:tcPr>
          <w:p w14:paraId="1F7BD8F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074" w:type="dxa"/>
            <w:gridSpan w:val="2"/>
          </w:tcPr>
          <w:p w14:paraId="6D40275E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51332999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32CFB484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654CEEF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537755D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425CF9C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599A62B8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12CA1EE3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6F0FAF79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47CB99F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68DE4682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3243E8C1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nil"/>
            </w:tcBorders>
          </w:tcPr>
          <w:p w14:paraId="724513CB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</w:tcPr>
          <w:p w14:paraId="5F155139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nil"/>
            </w:tcBorders>
          </w:tcPr>
          <w:p w14:paraId="4FD9E8EC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B7210" w:rsidRPr="0013335C" w14:paraId="19D0763E" w14:textId="77777777" w:rsidTr="00E85191">
        <w:tc>
          <w:tcPr>
            <w:tcW w:w="3499" w:type="dxa"/>
          </w:tcPr>
          <w:p w14:paraId="50D37DAF" w14:textId="0C469BB6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มีนาคม</w:t>
            </w:r>
            <w:r w:rsidRPr="0013335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74" w:type="dxa"/>
            <w:gridSpan w:val="2"/>
          </w:tcPr>
          <w:p w14:paraId="5C8972AC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00110FF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63F5B85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64ACBF4F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52342944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3620014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4DEBA8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6FA64818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5928C15F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0B8F2EB5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0EFF9D64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7F45AB5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nil"/>
              <w:bottom w:val="double" w:sz="4" w:space="0" w:color="auto"/>
            </w:tcBorders>
          </w:tcPr>
          <w:p w14:paraId="2ECA1FCA" w14:textId="01945C12" w:rsidR="00482863" w:rsidRPr="0013335C" w:rsidRDefault="00B53B82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53B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10,543,0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</w:t>
            </w:r>
          </w:p>
        </w:tc>
        <w:tc>
          <w:tcPr>
            <w:tcW w:w="266" w:type="dxa"/>
          </w:tcPr>
          <w:p w14:paraId="1B324873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top w:val="nil"/>
              <w:bottom w:val="double" w:sz="4" w:space="0" w:color="auto"/>
            </w:tcBorders>
          </w:tcPr>
          <w:p w14:paraId="731222DD" w14:textId="2A54B4AC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48286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381</w:t>
            </w:r>
            <w:r w:rsidR="0048286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054</w:t>
            </w:r>
          </w:p>
        </w:tc>
      </w:tr>
      <w:tr w:rsidR="00EB7210" w:rsidRPr="0013335C" w14:paraId="0FAF4EC7" w14:textId="77777777" w:rsidTr="00E85191">
        <w:tc>
          <w:tcPr>
            <w:tcW w:w="3499" w:type="dxa"/>
            <w:tcBorders>
              <w:bottom w:val="nil"/>
            </w:tcBorders>
          </w:tcPr>
          <w:p w14:paraId="6D54E909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74" w:type="dxa"/>
            <w:gridSpan w:val="2"/>
            <w:tcBorders>
              <w:bottom w:val="nil"/>
            </w:tcBorders>
          </w:tcPr>
          <w:p w14:paraId="6D7CE72B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6BBD41D9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56940AF5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08752CD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14:paraId="1246647D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bottom w:val="nil"/>
            </w:tcBorders>
          </w:tcPr>
          <w:p w14:paraId="3189D937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</w:tcPr>
          <w:p w14:paraId="105EE99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bottom w:val="nil"/>
            </w:tcBorders>
          </w:tcPr>
          <w:p w14:paraId="24346B8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</w:tcPr>
          <w:p w14:paraId="0A0DBE76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bottom w:val="nil"/>
            </w:tcBorders>
          </w:tcPr>
          <w:p w14:paraId="4C5072FB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  <w:tcBorders>
              <w:bottom w:val="nil"/>
            </w:tcBorders>
          </w:tcPr>
          <w:p w14:paraId="4557F747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bottom w:val="nil"/>
            </w:tcBorders>
          </w:tcPr>
          <w:p w14:paraId="5AB62E71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double" w:sz="4" w:space="0" w:color="auto"/>
              <w:bottom w:val="nil"/>
            </w:tcBorders>
          </w:tcPr>
          <w:p w14:paraId="1A20821D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6C2C5CF0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top w:val="double" w:sz="4" w:space="0" w:color="auto"/>
              <w:bottom w:val="nil"/>
            </w:tcBorders>
          </w:tcPr>
          <w:p w14:paraId="7CF64B2F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B7210" w:rsidRPr="0013335C" w14:paraId="0112A8AD" w14:textId="77777777" w:rsidTr="00E85191">
        <w:tc>
          <w:tcPr>
            <w:tcW w:w="3499" w:type="dxa"/>
            <w:tcBorders>
              <w:bottom w:val="nil"/>
            </w:tcBorders>
          </w:tcPr>
          <w:p w14:paraId="536DCFC8" w14:textId="3C914E46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3335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74" w:type="dxa"/>
            <w:gridSpan w:val="2"/>
            <w:tcBorders>
              <w:bottom w:val="nil"/>
            </w:tcBorders>
          </w:tcPr>
          <w:p w14:paraId="36C8FAEE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574F5D0B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1AB14E02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1F0A627E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14:paraId="6C71455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bottom w:val="nil"/>
            </w:tcBorders>
          </w:tcPr>
          <w:p w14:paraId="507E75C5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</w:tcPr>
          <w:p w14:paraId="1E78EBF2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bottom w:val="nil"/>
            </w:tcBorders>
          </w:tcPr>
          <w:p w14:paraId="2000738A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</w:tcPr>
          <w:p w14:paraId="4C5D39B1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bottom w:val="nil"/>
            </w:tcBorders>
          </w:tcPr>
          <w:p w14:paraId="2F7B1CDC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gridSpan w:val="2"/>
            <w:tcBorders>
              <w:bottom w:val="nil"/>
            </w:tcBorders>
          </w:tcPr>
          <w:p w14:paraId="210EEA6E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gridSpan w:val="2"/>
            <w:tcBorders>
              <w:bottom w:val="nil"/>
            </w:tcBorders>
          </w:tcPr>
          <w:p w14:paraId="544454E0" w14:textId="77777777" w:rsidR="00482863" w:rsidRPr="0013335C" w:rsidRDefault="00482863" w:rsidP="00482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nil"/>
              <w:bottom w:val="double" w:sz="4" w:space="0" w:color="auto"/>
            </w:tcBorders>
          </w:tcPr>
          <w:p w14:paraId="5C790A30" w14:textId="18B73D05" w:rsidR="00482863" w:rsidRPr="0013335C" w:rsidRDefault="00B53B82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2,152,212</w:t>
            </w:r>
          </w:p>
        </w:tc>
        <w:tc>
          <w:tcPr>
            <w:tcW w:w="266" w:type="dxa"/>
            <w:tcBorders>
              <w:bottom w:val="nil"/>
            </w:tcBorders>
          </w:tcPr>
          <w:p w14:paraId="2A88B419" w14:textId="77777777" w:rsidR="00482863" w:rsidRPr="0013335C" w:rsidRDefault="00482863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gridSpan w:val="2"/>
            <w:tcBorders>
              <w:top w:val="nil"/>
              <w:bottom w:val="double" w:sz="4" w:space="0" w:color="auto"/>
            </w:tcBorders>
          </w:tcPr>
          <w:p w14:paraId="5971E2B2" w14:textId="5E6AF661" w:rsidR="00482863" w:rsidRPr="0013335C" w:rsidRDefault="005322FF" w:rsidP="0048286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48286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646</w:t>
            </w:r>
            <w:r w:rsidR="0048286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935</w:t>
            </w:r>
          </w:p>
        </w:tc>
      </w:tr>
      <w:bookmarkEnd w:id="3"/>
      <w:tr w:rsidR="00691EC3" w:rsidRPr="0013335C" w14:paraId="52A6F485" w14:textId="77777777" w:rsidTr="00E85191">
        <w:trPr>
          <w:gridAfter w:val="1"/>
          <w:wAfter w:w="106" w:type="dxa"/>
        </w:trPr>
        <w:tc>
          <w:tcPr>
            <w:tcW w:w="3582" w:type="dxa"/>
            <w:gridSpan w:val="2"/>
            <w:tcBorders>
              <w:top w:val="nil"/>
            </w:tcBorders>
          </w:tcPr>
          <w:p w14:paraId="3C5CE74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1" w:type="dxa"/>
            <w:gridSpan w:val="23"/>
            <w:tcBorders>
              <w:top w:val="nil"/>
            </w:tcBorders>
          </w:tcPr>
          <w:p w14:paraId="5321CC4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</w:tr>
      <w:tr w:rsidR="00691EC3" w:rsidRPr="0013335C" w14:paraId="429D6573" w14:textId="77777777" w:rsidTr="00E85191">
        <w:trPr>
          <w:gridAfter w:val="1"/>
          <w:wAfter w:w="106" w:type="dxa"/>
        </w:trPr>
        <w:tc>
          <w:tcPr>
            <w:tcW w:w="3582" w:type="dxa"/>
            <w:gridSpan w:val="2"/>
          </w:tcPr>
          <w:p w14:paraId="69FF70A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07918473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7492D1B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auto"/>
              <w:bottom w:val="nil"/>
            </w:tcBorders>
          </w:tcPr>
          <w:p w14:paraId="3F84648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nil"/>
            </w:tcBorders>
          </w:tcPr>
          <w:p w14:paraId="55122D7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  <w:bottom w:val="nil"/>
            </w:tcBorders>
          </w:tcPr>
          <w:p w14:paraId="3568246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gridSpan w:val="2"/>
          </w:tcPr>
          <w:p w14:paraId="774A216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1" w:type="dxa"/>
            <w:gridSpan w:val="3"/>
          </w:tcPr>
          <w:p w14:paraId="71F0EC1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909F5" w:rsidRPr="0013335C" w14:paraId="656C316C" w14:textId="77777777" w:rsidTr="00E85191">
        <w:trPr>
          <w:gridAfter w:val="1"/>
          <w:wAfter w:w="106" w:type="dxa"/>
        </w:trPr>
        <w:tc>
          <w:tcPr>
            <w:tcW w:w="3582" w:type="dxa"/>
            <w:gridSpan w:val="2"/>
          </w:tcPr>
          <w:p w14:paraId="2B49D0CF" w14:textId="60C0B50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22FF" w:rsidRPr="005322F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tcBorders>
              <w:bottom w:val="nil"/>
            </w:tcBorders>
          </w:tcPr>
          <w:p w14:paraId="49DC5B7B" w14:textId="383D59A8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 w:hint="cs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</w:tcPr>
          <w:p w14:paraId="25AE6610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E8E2844" w14:textId="75975921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1EAB71E0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323C688E" w14:textId="12FAA9F2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 w:hint="cs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gridSpan w:val="2"/>
          </w:tcPr>
          <w:p w14:paraId="5283E2AE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289C17E9" w14:textId="4F370213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074E124D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5920C07B" w14:textId="119D1F11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 w:hint="cs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gridSpan w:val="2"/>
          </w:tcPr>
          <w:p w14:paraId="5885047A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14:paraId="02099557" w14:textId="2C074747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44B2D5FD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BC82B46" w14:textId="54DC9462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 w:hint="cs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</w:tcPr>
          <w:p w14:paraId="6930D72C" w14:textId="77777777" w:rsidR="007909F5" w:rsidRPr="0013335C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11BB9C69" w14:textId="71479574" w:rsidR="007909F5" w:rsidRPr="0013335C" w:rsidRDefault="005322FF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</w:tr>
      <w:tr w:rsidR="00691EC3" w:rsidRPr="0013335C" w14:paraId="3EAA28B7" w14:textId="77777777" w:rsidTr="00E85191">
        <w:trPr>
          <w:gridAfter w:val="1"/>
          <w:wAfter w:w="106" w:type="dxa"/>
        </w:trPr>
        <w:tc>
          <w:tcPr>
            <w:tcW w:w="3582" w:type="dxa"/>
            <w:gridSpan w:val="2"/>
          </w:tcPr>
          <w:p w14:paraId="02B0EEC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91" w:type="dxa"/>
            <w:gridSpan w:val="23"/>
            <w:tcBorders>
              <w:bottom w:val="nil"/>
            </w:tcBorders>
          </w:tcPr>
          <w:p w14:paraId="58C5FDE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13335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13335C">
              <w:rPr>
                <w:rFonts w:ascii="Angsana New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691EC3" w:rsidRPr="0013335C" w14:paraId="600F101A" w14:textId="77777777" w:rsidTr="00E85191">
        <w:trPr>
          <w:gridAfter w:val="1"/>
          <w:wAfter w:w="106" w:type="dxa"/>
        </w:trPr>
        <w:tc>
          <w:tcPr>
            <w:tcW w:w="3582" w:type="dxa"/>
            <w:gridSpan w:val="2"/>
          </w:tcPr>
          <w:p w14:paraId="20E8BBE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1B7CD147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75542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62A4153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18C8D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47DEE3EF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CDB284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0EA43D0D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DC6E3B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621B45C3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B5038F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14:paraId="5FA5F727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D077F7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3B0D796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4B5E8C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3076FE85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91EC3" w:rsidRPr="0013335C" w14:paraId="30646D9C" w14:textId="77777777" w:rsidTr="00E85191">
        <w:trPr>
          <w:gridAfter w:val="1"/>
          <w:wAfter w:w="106" w:type="dxa"/>
        </w:trPr>
        <w:tc>
          <w:tcPr>
            <w:tcW w:w="3582" w:type="dxa"/>
            <w:gridSpan w:val="2"/>
          </w:tcPr>
          <w:p w14:paraId="3CE9A2D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A18F36F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3FE7A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0A6D4F2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443B9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03AF6E2C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C223EC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48CEA232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A312C9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0B892B5A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850C48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14:paraId="3D906F05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8FFF5F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E8B2AAB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F0AF38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5B7EF406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91EC3" w:rsidRPr="0013335C" w14:paraId="0297BE2C" w14:textId="77777777" w:rsidTr="00E85191">
        <w:trPr>
          <w:gridAfter w:val="1"/>
          <w:wAfter w:w="106" w:type="dxa"/>
        </w:trPr>
        <w:tc>
          <w:tcPr>
            <w:tcW w:w="3582" w:type="dxa"/>
            <w:gridSpan w:val="2"/>
          </w:tcPr>
          <w:p w14:paraId="17CDD4F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4E6EB7CE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8E31A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213A903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47ADA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73DDF080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46062F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20C1C9B1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5635FF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106590AD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36BFFB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14:paraId="013CB751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15150A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78EFEC9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D1699B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53CD35DA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14E44" w:rsidRPr="0013335C" w14:paraId="48498176" w14:textId="77777777" w:rsidTr="00E85191">
        <w:trPr>
          <w:gridAfter w:val="1"/>
          <w:wAfter w:w="106" w:type="dxa"/>
        </w:trPr>
        <w:tc>
          <w:tcPr>
            <w:tcW w:w="3582" w:type="dxa"/>
            <w:gridSpan w:val="2"/>
          </w:tcPr>
          <w:p w14:paraId="12674686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990" w:type="dxa"/>
            <w:tcBorders>
              <w:bottom w:val="nil"/>
            </w:tcBorders>
          </w:tcPr>
          <w:p w14:paraId="1F09406D" w14:textId="449A3D95" w:rsidR="00F14E44" w:rsidRPr="0013335C" w:rsidRDefault="005322FF" w:rsidP="00F14E44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14E44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225</w:t>
            </w:r>
            <w:r w:rsidR="00F14E44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270" w:type="dxa"/>
            <w:tcBorders>
              <w:bottom w:val="nil"/>
            </w:tcBorders>
          </w:tcPr>
          <w:p w14:paraId="40F9537D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804BD99" w14:textId="2AD4FA7C" w:rsidR="00F14E44" w:rsidRPr="0013335C" w:rsidRDefault="005322FF" w:rsidP="00F14E44">
            <w:pPr>
              <w:tabs>
                <w:tab w:val="decimal" w:pos="886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F14E4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977</w:t>
            </w:r>
            <w:r w:rsidR="00F14E4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098</w:t>
            </w:r>
          </w:p>
        </w:tc>
        <w:tc>
          <w:tcPr>
            <w:tcW w:w="270" w:type="dxa"/>
            <w:tcBorders>
              <w:bottom w:val="nil"/>
            </w:tcBorders>
          </w:tcPr>
          <w:p w14:paraId="28EA7299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453B0D28" w14:textId="6FE41187" w:rsidR="00F14E44" w:rsidRPr="0013335C" w:rsidRDefault="005322FF" w:rsidP="00F14E44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14E44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491</w:t>
            </w:r>
            <w:r w:rsidR="00F14E44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509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5748C81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633EE397" w14:textId="160E67E8" w:rsidR="00F14E44" w:rsidRPr="0013335C" w:rsidRDefault="005322FF" w:rsidP="00F14E44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14E4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331</w:t>
            </w:r>
            <w:r w:rsidR="00F14E4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034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EADF091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71F2ED46" w14:textId="4B3630EA" w:rsidR="00F14E44" w:rsidRPr="0013335C" w:rsidRDefault="005322FF" w:rsidP="00F14E44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14E44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568</w:t>
            </w:r>
            <w:r w:rsidR="00F14E44" w:rsidRPr="00EB72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F85875A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14:paraId="10A630FC" w14:textId="771C2AB3" w:rsidR="00F14E44" w:rsidRPr="0013335C" w:rsidRDefault="005322FF" w:rsidP="00F14E44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14E4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395</w:t>
            </w:r>
            <w:r w:rsidR="00F14E4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2B1EA3E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E743D4B" w14:textId="4CBAA476" w:rsidR="00F14E44" w:rsidRPr="0013335C" w:rsidRDefault="005322FF" w:rsidP="00F14E4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F14E44" w:rsidRPr="00EB7210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285</w:t>
            </w:r>
            <w:r w:rsidR="00F14E44" w:rsidRPr="00EB7210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810</w:t>
            </w:r>
          </w:p>
        </w:tc>
        <w:tc>
          <w:tcPr>
            <w:tcW w:w="270" w:type="dxa"/>
            <w:tcBorders>
              <w:bottom w:val="nil"/>
            </w:tcBorders>
          </w:tcPr>
          <w:p w14:paraId="1C6027E3" w14:textId="77777777" w:rsidR="00F14E44" w:rsidRPr="0013335C" w:rsidRDefault="00F14E44" w:rsidP="00F14E4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2FE6E770" w14:textId="0ED5FE35" w:rsidR="00F14E44" w:rsidRPr="0013335C" w:rsidRDefault="005322FF" w:rsidP="00F14E4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F14E44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703</w:t>
            </w:r>
            <w:r w:rsidR="00F14E44">
              <w:rPr>
                <w:rFonts w:ascii="Angsana New" w:hAnsi="Angsana New"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sz w:val="26"/>
                <w:szCs w:val="26"/>
                <w:lang w:val="en-US"/>
              </w:rPr>
              <w:t>407</w:t>
            </w:r>
          </w:p>
        </w:tc>
      </w:tr>
      <w:tr w:rsidR="00F14E44" w:rsidRPr="0013335C" w14:paraId="62CFF638" w14:textId="77777777" w:rsidTr="00E85191">
        <w:trPr>
          <w:gridAfter w:val="1"/>
          <w:wAfter w:w="106" w:type="dxa"/>
        </w:trPr>
        <w:tc>
          <w:tcPr>
            <w:tcW w:w="3582" w:type="dxa"/>
            <w:gridSpan w:val="2"/>
            <w:tcBorders>
              <w:bottom w:val="nil"/>
            </w:tcBorders>
          </w:tcPr>
          <w:p w14:paraId="46F87A89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81BE79" w14:textId="25E0A958" w:rsidR="00F14E44" w:rsidRPr="0013335C" w:rsidRDefault="00F14E44" w:rsidP="00F14E44">
            <w:pPr>
              <w:tabs>
                <w:tab w:val="decimal" w:pos="526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D750698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8AB881" w14:textId="25F71EFB" w:rsidR="00F14E44" w:rsidRPr="0013335C" w:rsidRDefault="00F14E44" w:rsidP="00F14E44">
            <w:pPr>
              <w:tabs>
                <w:tab w:val="decimal" w:pos="613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DD50B0C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115B190" w14:textId="146C5323" w:rsidR="00F14E44" w:rsidRPr="0013335C" w:rsidRDefault="00F14E44" w:rsidP="00F14E44">
            <w:pPr>
              <w:tabs>
                <w:tab w:val="decimal" w:pos="57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849B1DD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E3928E1" w14:textId="79B9377D" w:rsidR="00F14E44" w:rsidRPr="0013335C" w:rsidRDefault="00F14E44" w:rsidP="00F14E44">
            <w:pPr>
              <w:tabs>
                <w:tab w:val="decimal" w:pos="57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1E1FF0D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6028238" w14:textId="1ABE11ED" w:rsidR="00F14E44" w:rsidRPr="0013335C" w:rsidRDefault="00F14E44" w:rsidP="00F14E44">
            <w:pPr>
              <w:tabs>
                <w:tab w:val="decimal" w:pos="57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94A78C9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90873B6" w14:textId="5192BBA2" w:rsidR="00F14E44" w:rsidRPr="0013335C" w:rsidRDefault="00F14E44" w:rsidP="00F14E44">
            <w:pPr>
              <w:tabs>
                <w:tab w:val="decimal" w:pos="57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44BEBE7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A5CE23" w14:textId="08C26B05" w:rsidR="00F14E44" w:rsidRPr="0013335C" w:rsidRDefault="00F14E44" w:rsidP="00F14E44">
            <w:pPr>
              <w:tabs>
                <w:tab w:val="decimal" w:pos="698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6E21105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9B3D3C4" w14:textId="05350E32" w:rsidR="00F14E44" w:rsidRPr="0013335C" w:rsidRDefault="00F14E44" w:rsidP="00F14E44">
            <w:pPr>
              <w:tabs>
                <w:tab w:val="decimal" w:pos="698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14E44" w:rsidRPr="00F14E44" w14:paraId="4B2BF746" w14:textId="77777777" w:rsidTr="00E85191">
        <w:trPr>
          <w:gridAfter w:val="1"/>
          <w:wAfter w:w="106" w:type="dxa"/>
        </w:trPr>
        <w:tc>
          <w:tcPr>
            <w:tcW w:w="3582" w:type="dxa"/>
            <w:gridSpan w:val="2"/>
            <w:tcBorders>
              <w:bottom w:val="nil"/>
            </w:tcBorders>
          </w:tcPr>
          <w:p w14:paraId="5F25B163" w14:textId="77777777" w:rsidR="00F14E44" w:rsidRPr="0013335C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30426" w14:textId="64D728DC" w:rsidR="00F14E44" w:rsidRPr="00F14E44" w:rsidRDefault="005322FF" w:rsidP="00F14E44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225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92EFD6" w14:textId="77777777" w:rsidR="00F14E44" w:rsidRPr="00F14E44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7A9E7" w14:textId="63C0B495" w:rsidR="00F14E44" w:rsidRPr="00F14E44" w:rsidRDefault="005322FF" w:rsidP="00F14E44">
            <w:pPr>
              <w:tabs>
                <w:tab w:val="decimal" w:pos="886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977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098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0DCF7F" w14:textId="77777777" w:rsidR="00F14E44" w:rsidRPr="00F14E44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E070A" w14:textId="20604180" w:rsidR="00F14E44" w:rsidRPr="00F14E44" w:rsidRDefault="005322FF" w:rsidP="00F14E44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491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DC0E48C" w14:textId="77777777" w:rsidR="00F14E44" w:rsidRPr="00F14E44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0CA780" w14:textId="61FFAB0D" w:rsidR="00F14E44" w:rsidRPr="00F14E44" w:rsidRDefault="005322FF" w:rsidP="00F14E44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331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034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C82AEC4" w14:textId="77777777" w:rsidR="00F14E44" w:rsidRPr="00F14E44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78A2A" w14:textId="3023DBCC" w:rsidR="00F14E44" w:rsidRPr="00F14E44" w:rsidRDefault="005322FF" w:rsidP="00F14E44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568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0FC5BED" w14:textId="77777777" w:rsidR="00F14E44" w:rsidRPr="00F14E44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5F77E1" w14:textId="14FCD5F8" w:rsidR="00F14E44" w:rsidRPr="00F14E44" w:rsidRDefault="005322FF" w:rsidP="00F14E44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395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586B1FA" w14:textId="77777777" w:rsidR="00F14E44" w:rsidRPr="00F14E44" w:rsidRDefault="00F14E44" w:rsidP="00F1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66A958" w14:textId="622059F4" w:rsidR="00F14E44" w:rsidRPr="00F14E44" w:rsidRDefault="005322FF" w:rsidP="00F14E4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285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810</w:t>
            </w:r>
          </w:p>
        </w:tc>
        <w:tc>
          <w:tcPr>
            <w:tcW w:w="270" w:type="dxa"/>
            <w:tcBorders>
              <w:bottom w:val="nil"/>
            </w:tcBorders>
          </w:tcPr>
          <w:p w14:paraId="2C7B99E5" w14:textId="77777777" w:rsidR="00F14E44" w:rsidRPr="00F14E44" w:rsidRDefault="00F14E44" w:rsidP="00F14E4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CCBA2A9" w14:textId="7858AE17" w:rsidR="00F14E44" w:rsidRPr="00F14E44" w:rsidRDefault="005322FF" w:rsidP="00F14E4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703</w:t>
            </w:r>
            <w:r w:rsidR="00F14E44" w:rsidRPr="00F14E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407</w:t>
            </w:r>
          </w:p>
        </w:tc>
      </w:tr>
    </w:tbl>
    <w:p w14:paraId="6D9AB443" w14:textId="77777777" w:rsidR="00BF4BFD" w:rsidRPr="0013335C" w:rsidRDefault="00BF4BFD" w:rsidP="00CC0FD3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BBCE5D4" w14:textId="77777777" w:rsidR="00BF4BFD" w:rsidRPr="0013335C" w:rsidRDefault="00BF4BFD" w:rsidP="009616A8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A5928BA" w14:textId="6302567D" w:rsidR="00BF4BFD" w:rsidRPr="0013335C" w:rsidRDefault="00BF4BFD" w:rsidP="009616A8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BF4BFD" w:rsidRPr="0013335C" w:rsidSect="001C2B36">
          <w:pgSz w:w="16834" w:h="11909" w:orient="landscape" w:code="9"/>
          <w:pgMar w:top="1152" w:right="691" w:bottom="1152" w:left="1170" w:header="720" w:footer="720" w:gutter="0"/>
          <w:cols w:space="737"/>
          <w:docGrid w:linePitch="299"/>
        </w:sectPr>
      </w:pPr>
    </w:p>
    <w:p w14:paraId="197C2AEF" w14:textId="77777777" w:rsidR="000A64C2" w:rsidRPr="0013335C" w:rsidRDefault="000A64C2" w:rsidP="000A64C2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B87D19D" w14:textId="77777777" w:rsidR="006A6DC4" w:rsidRPr="0013335C" w:rsidRDefault="006A6DC4" w:rsidP="000A64C2">
      <w:pPr>
        <w:ind w:left="680" w:hanging="140"/>
        <w:rPr>
          <w:rFonts w:ascii="Angsana New" w:hAnsi="Angsana New"/>
          <w:sz w:val="30"/>
          <w:szCs w:val="30"/>
        </w:rPr>
      </w:pPr>
    </w:p>
    <w:p w14:paraId="3481561E" w14:textId="758C8DC6" w:rsidR="000A64C2" w:rsidRPr="0013335C" w:rsidRDefault="000A64C2" w:rsidP="00E57DA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pacing w:val="-2"/>
          <w:sz w:val="30"/>
          <w:szCs w:val="30"/>
          <w:cs/>
        </w:rPr>
        <w:t>รายได้จากลูกค้า</w:t>
      </w:r>
      <w:r w:rsidR="004F7639" w:rsidRPr="0013335C">
        <w:rPr>
          <w:rFonts w:ascii="Angsana New" w:hAnsi="Angsana New" w:hint="cs"/>
          <w:spacing w:val="-2"/>
          <w:sz w:val="30"/>
          <w:szCs w:val="30"/>
          <w:cs/>
        </w:rPr>
        <w:t>ราย</w:t>
      </w:r>
      <w:r w:rsidR="00946626" w:rsidRPr="0013335C">
        <w:rPr>
          <w:rFonts w:ascii="Angsana New" w:hAnsi="Angsana New" w:hint="cs"/>
          <w:spacing w:val="-2"/>
          <w:sz w:val="30"/>
          <w:szCs w:val="30"/>
          <w:cs/>
        </w:rPr>
        <w:t>ใหญ่</w:t>
      </w:r>
      <w:r w:rsidRPr="0013335C">
        <w:rPr>
          <w:rFonts w:ascii="Angsana New" w:hAnsi="Angsana New" w:hint="cs"/>
          <w:spacing w:val="-2"/>
          <w:sz w:val="30"/>
          <w:szCs w:val="30"/>
          <w:cs/>
        </w:rPr>
        <w:t xml:space="preserve">จากส่วนงานที่ </w:t>
      </w:r>
      <w:r w:rsidR="005322FF" w:rsidRPr="005322FF">
        <w:rPr>
          <w:rFonts w:ascii="Angsana New" w:hAnsi="Angsana New" w:hint="cs"/>
          <w:spacing w:val="-2"/>
          <w:sz w:val="30"/>
          <w:szCs w:val="30"/>
          <w:lang w:val="en-US"/>
        </w:rPr>
        <w:t>1</w:t>
      </w:r>
      <w:r w:rsidRPr="0013335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13335C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5322FF" w:rsidRPr="005322FF">
        <w:rPr>
          <w:rFonts w:ascii="Angsana New" w:hAnsi="Angsana New" w:hint="cs"/>
          <w:spacing w:val="-2"/>
          <w:sz w:val="30"/>
          <w:szCs w:val="30"/>
          <w:lang w:val="en-US"/>
        </w:rPr>
        <w:t>2</w:t>
      </w:r>
      <w:r w:rsidRPr="0013335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13335C">
        <w:rPr>
          <w:rFonts w:ascii="Angsana New" w:hAnsi="Angsana New" w:hint="cs"/>
          <w:spacing w:val="-2"/>
          <w:sz w:val="30"/>
          <w:szCs w:val="30"/>
          <w:cs/>
        </w:rPr>
        <w:t>ของบริษัทเป็นเงิน</w:t>
      </w:r>
      <w:r w:rsidR="00EE13D8" w:rsidRPr="0013335C"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="009A601D" w:rsidRPr="0013335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322FF" w:rsidRPr="005322FF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000335">
        <w:rPr>
          <w:rFonts w:ascii="Angsana New" w:hAnsi="Angsana New"/>
          <w:spacing w:val="-2"/>
          <w:sz w:val="30"/>
          <w:szCs w:val="30"/>
        </w:rPr>
        <w:t>,</w:t>
      </w:r>
      <w:r w:rsidR="005322FF" w:rsidRPr="005322FF">
        <w:rPr>
          <w:rFonts w:ascii="Angsana New" w:hAnsi="Angsana New"/>
          <w:spacing w:val="-2"/>
          <w:sz w:val="30"/>
          <w:szCs w:val="30"/>
          <w:lang w:val="en-US"/>
        </w:rPr>
        <w:t>571</w:t>
      </w:r>
      <w:r w:rsidR="00000335">
        <w:rPr>
          <w:rFonts w:ascii="Angsana New" w:hAnsi="Angsana New"/>
          <w:spacing w:val="-2"/>
          <w:sz w:val="30"/>
          <w:szCs w:val="30"/>
        </w:rPr>
        <w:t>.</w:t>
      </w:r>
      <w:r w:rsidR="005322FF" w:rsidRPr="005322FF">
        <w:rPr>
          <w:rFonts w:ascii="Angsana New" w:hAnsi="Angsana New"/>
          <w:spacing w:val="-2"/>
          <w:sz w:val="30"/>
          <w:szCs w:val="30"/>
          <w:lang w:val="en-US"/>
        </w:rPr>
        <w:t>09</w:t>
      </w:r>
      <w:r w:rsidR="007909F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6019F3" w:rsidRPr="0013335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13335C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13335C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5322FF" w:rsidRPr="005322FF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2563</w:t>
      </w:r>
      <w:r w:rsidRPr="0013335C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5322FF" w:rsidRPr="005322FF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</w:t>
      </w:r>
      <w:r w:rsidR="00482863">
        <w:rPr>
          <w:rFonts w:ascii="Angsana New" w:hAnsi="Angsana New"/>
          <w:i/>
          <w:iCs/>
          <w:spacing w:val="-2"/>
          <w:sz w:val="30"/>
          <w:szCs w:val="30"/>
        </w:rPr>
        <w:t>,</w:t>
      </w:r>
      <w:r w:rsidR="005322FF" w:rsidRPr="005322FF">
        <w:rPr>
          <w:rFonts w:ascii="Angsana New" w:hAnsi="Angsana New"/>
          <w:i/>
          <w:iCs/>
          <w:spacing w:val="-2"/>
          <w:sz w:val="30"/>
          <w:szCs w:val="30"/>
          <w:lang w:val="en-US"/>
        </w:rPr>
        <w:t>163</w:t>
      </w:r>
      <w:r w:rsidR="00482863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5322FF" w:rsidRPr="005322FF">
        <w:rPr>
          <w:rFonts w:ascii="Angsana New" w:hAnsi="Angsana New"/>
          <w:i/>
          <w:iCs/>
          <w:spacing w:val="-2"/>
          <w:sz w:val="30"/>
          <w:szCs w:val="30"/>
          <w:lang w:val="en-US"/>
        </w:rPr>
        <w:t>55</w:t>
      </w:r>
      <w:r w:rsidR="00EA3D2F" w:rsidRPr="0013335C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13335C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13335C">
        <w:rPr>
          <w:rFonts w:ascii="Angsana New" w:hAnsi="Angsana New" w:hint="cs"/>
          <w:sz w:val="30"/>
          <w:szCs w:val="30"/>
          <w:cs/>
        </w:rPr>
        <w:t>จากรายได้รวมของบริษัท</w:t>
      </w:r>
    </w:p>
    <w:p w14:paraId="60D18DD2" w14:textId="77777777" w:rsidR="000A64C2" w:rsidRPr="0013335C" w:rsidRDefault="000A64C2" w:rsidP="00691F10">
      <w:pPr>
        <w:ind w:left="680" w:hanging="140"/>
        <w:rPr>
          <w:rFonts w:ascii="Angsana New" w:hAnsi="Angsana New"/>
          <w:sz w:val="30"/>
          <w:szCs w:val="30"/>
        </w:rPr>
      </w:pPr>
    </w:p>
    <w:p w14:paraId="623A91B8" w14:textId="77777777" w:rsidR="00DA36B9" w:rsidRPr="0013335C" w:rsidRDefault="00DA36B9" w:rsidP="00691F10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7BF53747" w14:textId="77777777" w:rsidR="00DA36B9" w:rsidRPr="0013335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568D2A" w14:textId="77777777" w:rsidR="00DA36B9" w:rsidRPr="0013335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เครื่องใช้ไฟฟ้า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จึงได้รับสิทธิประโยชน์หลายประการรวมถึงการยกเว้นอากรขาเข้าสำหรับวัตถุดิบซึ่งต้องนำเข้ามาจากต่างประเทศ เพื่อใช้ในการผลิตเพื่อส่งออก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58724D29" w14:textId="77777777" w:rsidR="00DA36B9" w:rsidRPr="0013335C" w:rsidRDefault="00DA36B9" w:rsidP="00691F10">
      <w:pPr>
        <w:ind w:left="680" w:hanging="140"/>
        <w:rPr>
          <w:rFonts w:ascii="Angsana New" w:hAnsi="Angsana New"/>
          <w:sz w:val="30"/>
          <w:szCs w:val="30"/>
        </w:rPr>
      </w:pPr>
    </w:p>
    <w:p w14:paraId="340713FC" w14:textId="77777777" w:rsidR="00DA36B9" w:rsidRPr="0013335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4" w:name="_Hlk38380154"/>
      <w:r w:rsidRPr="0013335C">
        <w:rPr>
          <w:rFonts w:ascii="Angsana New" w:hAnsi="Angsana New" w:hint="cs"/>
          <w:sz w:val="30"/>
          <w:szCs w:val="30"/>
          <w:cs/>
          <w:lang w:val="en-US"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bookmarkEnd w:id="4"/>
    <w:p w14:paraId="0E966837" w14:textId="77777777" w:rsidR="00DA36B9" w:rsidRPr="0013335C" w:rsidRDefault="00DA36B9" w:rsidP="00691F10">
      <w:pPr>
        <w:ind w:left="680" w:hanging="140"/>
        <w:rPr>
          <w:rFonts w:ascii="Angsana New" w:hAnsi="Angsana New"/>
          <w:sz w:val="30"/>
          <w:szCs w:val="30"/>
        </w:rPr>
      </w:pPr>
    </w:p>
    <w:p w14:paraId="3B28CC44" w14:textId="77777777" w:rsidR="00BC2D91" w:rsidRPr="0013335C" w:rsidRDefault="00BC2D91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รายได้จากการลงทุน</w:t>
      </w:r>
    </w:p>
    <w:p w14:paraId="27310EB7" w14:textId="77777777" w:rsidR="00471CCE" w:rsidRPr="0013335C" w:rsidRDefault="00471CCE" w:rsidP="00691F10">
      <w:pPr>
        <w:ind w:left="680" w:hanging="140"/>
        <w:rPr>
          <w:rFonts w:ascii="Angsana New" w:hAnsi="Angsana New"/>
          <w:sz w:val="30"/>
          <w:szCs w:val="30"/>
        </w:rPr>
      </w:pPr>
    </w:p>
    <w:tbl>
      <w:tblPr>
        <w:tblW w:w="4804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232"/>
        <w:gridCol w:w="803"/>
        <w:gridCol w:w="1151"/>
        <w:gridCol w:w="236"/>
        <w:gridCol w:w="1151"/>
        <w:gridCol w:w="248"/>
        <w:gridCol w:w="1151"/>
        <w:gridCol w:w="236"/>
        <w:gridCol w:w="1062"/>
      </w:tblGrid>
      <w:tr w:rsidR="005A1105" w:rsidRPr="0013335C" w14:paraId="55610AB4" w14:textId="77777777" w:rsidTr="00B926AC">
        <w:trPr>
          <w:tblHeader/>
        </w:trPr>
        <w:tc>
          <w:tcPr>
            <w:tcW w:w="1743" w:type="pct"/>
          </w:tcPr>
          <w:p w14:paraId="200E5D4C" w14:textId="77777777" w:rsidR="00D96D53" w:rsidRPr="0013335C" w:rsidRDefault="00D96D53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21DE5C7" w14:textId="77777777" w:rsidR="00D96D53" w:rsidRPr="0013335C" w:rsidRDefault="00D96D53" w:rsidP="008A2F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3004F3D6" w14:textId="77777777" w:rsidR="00D96D53" w:rsidRPr="0013335C" w:rsidRDefault="00D96D53" w:rsidP="00E1731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134" w:type="pct"/>
          </w:tcPr>
          <w:p w14:paraId="490B2BD6" w14:textId="77777777" w:rsidR="00D96D53" w:rsidRPr="0013335C" w:rsidRDefault="00D96D53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21" w:type="pct"/>
            <w:gridSpan w:val="3"/>
          </w:tcPr>
          <w:p w14:paraId="4C9D9B71" w14:textId="77777777" w:rsidR="00D96D53" w:rsidRPr="0013335C" w:rsidRDefault="00D96D53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5A1105" w:rsidRPr="0013335C" w14:paraId="60EA6232" w14:textId="77777777" w:rsidTr="00B926AC">
        <w:trPr>
          <w:tblHeader/>
        </w:trPr>
        <w:tc>
          <w:tcPr>
            <w:tcW w:w="1743" w:type="pct"/>
          </w:tcPr>
          <w:p w14:paraId="06E46E44" w14:textId="77777777" w:rsidR="00D96D53" w:rsidRPr="0013335C" w:rsidRDefault="00D96D53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466D623" w14:textId="77777777" w:rsidR="00D96D53" w:rsidRPr="0013335C" w:rsidRDefault="00D96D53" w:rsidP="008A2F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7831AF5D" w14:textId="77777777" w:rsidR="00D96D53" w:rsidRPr="0013335C" w:rsidRDefault="00D96D53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34" w:type="pct"/>
          </w:tcPr>
          <w:p w14:paraId="25217AE6" w14:textId="77777777" w:rsidR="00D96D53" w:rsidRPr="0013335C" w:rsidRDefault="00D96D53" w:rsidP="006C73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21" w:type="pct"/>
            <w:gridSpan w:val="3"/>
            <w:vAlign w:val="center"/>
          </w:tcPr>
          <w:p w14:paraId="107483A1" w14:textId="77777777" w:rsidR="00D96D53" w:rsidRPr="0013335C" w:rsidRDefault="00D96D53" w:rsidP="006C73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A1105" w:rsidRPr="0013335C" w14:paraId="4981F16D" w14:textId="77777777" w:rsidTr="00B926AC">
        <w:trPr>
          <w:tblHeader/>
        </w:trPr>
        <w:tc>
          <w:tcPr>
            <w:tcW w:w="1743" w:type="pct"/>
          </w:tcPr>
          <w:p w14:paraId="1AC60689" w14:textId="77777777" w:rsidR="00F1549B" w:rsidRPr="0013335C" w:rsidRDefault="00F1549B" w:rsidP="00F1549B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39F57E9A" w14:textId="77777777" w:rsidR="00F1549B" w:rsidRPr="0013335C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1" w:type="pct"/>
          </w:tcPr>
          <w:p w14:paraId="1A06A2B4" w14:textId="1C44904F" w:rsidR="00F1549B" w:rsidRPr="0013335C" w:rsidRDefault="005322FF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" w:type="pct"/>
          </w:tcPr>
          <w:p w14:paraId="0B9C952E" w14:textId="77777777" w:rsidR="00F1549B" w:rsidRPr="0013335C" w:rsidRDefault="00F1549B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1" w:type="pct"/>
          </w:tcPr>
          <w:p w14:paraId="1113CB9F" w14:textId="57BE6099" w:rsidR="00F1549B" w:rsidRPr="0013335C" w:rsidRDefault="005322FF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4" w:type="pct"/>
          </w:tcPr>
          <w:p w14:paraId="3F77584C" w14:textId="77777777" w:rsidR="00F1549B" w:rsidRPr="0013335C" w:rsidRDefault="00F1549B" w:rsidP="00F1549B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08324AA" w14:textId="56E318B5" w:rsidR="00F1549B" w:rsidRPr="0013335C" w:rsidRDefault="005322FF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" w:type="pct"/>
          </w:tcPr>
          <w:p w14:paraId="22226B6C" w14:textId="77777777" w:rsidR="00F1549B" w:rsidRPr="0013335C" w:rsidRDefault="00F1549B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3" w:type="pct"/>
          </w:tcPr>
          <w:p w14:paraId="1D7FC3A9" w14:textId="3439DCA3" w:rsidR="00F1549B" w:rsidRPr="0013335C" w:rsidRDefault="005322FF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1549B" w:rsidRPr="0013335C" w14:paraId="38FABE11" w14:textId="77777777" w:rsidTr="00B926AC">
        <w:trPr>
          <w:tblHeader/>
        </w:trPr>
        <w:tc>
          <w:tcPr>
            <w:tcW w:w="1743" w:type="pct"/>
          </w:tcPr>
          <w:p w14:paraId="1917C3EF" w14:textId="77777777" w:rsidR="00F1549B" w:rsidRPr="0013335C" w:rsidRDefault="00F1549B" w:rsidP="00F154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FC4596D" w14:textId="77777777" w:rsidR="00F1549B" w:rsidRPr="0013335C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24" w:type="pct"/>
            <w:gridSpan w:val="7"/>
          </w:tcPr>
          <w:p w14:paraId="6AA78DE0" w14:textId="77777777" w:rsidR="00F1549B" w:rsidRPr="0013335C" w:rsidRDefault="00F1549B" w:rsidP="00F1549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A1105" w:rsidRPr="0013335C" w14:paraId="4B2BCD83" w14:textId="77777777" w:rsidTr="00B926AC">
        <w:tc>
          <w:tcPr>
            <w:tcW w:w="1743" w:type="pct"/>
          </w:tcPr>
          <w:p w14:paraId="065A570A" w14:textId="77777777" w:rsidR="00F1549B" w:rsidRPr="0013335C" w:rsidRDefault="00F1549B" w:rsidP="00F1549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33" w:type="pct"/>
          </w:tcPr>
          <w:p w14:paraId="52C9CB56" w14:textId="77777777" w:rsidR="00F1549B" w:rsidRPr="0013335C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228A7EA2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3628BEE8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4308AA5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6543B6E7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1CCA963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38B2344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BD4BB8D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1105" w:rsidRPr="0013335C" w14:paraId="72EDC3CC" w14:textId="77777777" w:rsidTr="00B926AC">
        <w:tc>
          <w:tcPr>
            <w:tcW w:w="1743" w:type="pct"/>
          </w:tcPr>
          <w:p w14:paraId="6A780AC1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433" w:type="pct"/>
          </w:tcPr>
          <w:p w14:paraId="1A418B19" w14:textId="77777777" w:rsidR="00F1549B" w:rsidRPr="0013335C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F81F0A8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16FA4E2D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B95D277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5DB7E8F5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370F503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F747783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219CD82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1105" w:rsidRPr="0013335C" w14:paraId="59C136EA" w14:textId="77777777" w:rsidTr="00B926AC">
        <w:tc>
          <w:tcPr>
            <w:tcW w:w="1743" w:type="pct"/>
          </w:tcPr>
          <w:p w14:paraId="267D6591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433" w:type="pct"/>
          </w:tcPr>
          <w:p w14:paraId="33AE3A47" w14:textId="6FADB125" w:rsidR="00F1549B" w:rsidRPr="0013335C" w:rsidRDefault="005322FF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22F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  <w:r w:rsidR="00F1549B" w:rsidRPr="0013335C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, </w:t>
            </w:r>
            <w:r w:rsidRPr="005322F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DFE7E06" w14:textId="2AE30A11" w:rsidR="00F1549B" w:rsidRPr="0013335C" w:rsidRDefault="005322FF" w:rsidP="00F1549B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5A1105" w:rsidRPr="005A11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127" w:type="pct"/>
          </w:tcPr>
          <w:p w14:paraId="673589EA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BF8B8C4" w14:textId="75FBDAD3" w:rsidR="00F1549B" w:rsidRPr="0013335C" w:rsidRDefault="005322FF" w:rsidP="00F1549B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  <w:tc>
          <w:tcPr>
            <w:tcW w:w="134" w:type="pct"/>
          </w:tcPr>
          <w:p w14:paraId="5FD4FA1D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88C0C3F" w14:textId="52565594" w:rsidR="00F1549B" w:rsidRPr="0013335C" w:rsidRDefault="005322FF" w:rsidP="00F1549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5A1105" w:rsidRPr="005A11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127" w:type="pct"/>
          </w:tcPr>
          <w:p w14:paraId="7FBE7AF7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9804AC5" w14:textId="7876E835" w:rsidR="00F1549B" w:rsidRPr="0013335C" w:rsidRDefault="005322FF" w:rsidP="00F1549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</w:tr>
      <w:tr w:rsidR="005A1105" w:rsidRPr="0013335C" w14:paraId="66132867" w14:textId="77777777" w:rsidTr="00B926AC">
        <w:tc>
          <w:tcPr>
            <w:tcW w:w="1743" w:type="pct"/>
          </w:tcPr>
          <w:p w14:paraId="6464968F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01F0C6D7" w14:textId="77777777" w:rsidR="00F1549B" w:rsidRPr="0013335C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D08E63F" w14:textId="77777777" w:rsidR="00F1549B" w:rsidRPr="0013335C" w:rsidRDefault="00F1549B" w:rsidP="00F1549B">
            <w:pPr>
              <w:tabs>
                <w:tab w:val="decimal" w:pos="603"/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975C4F3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26116261" w14:textId="77777777" w:rsidR="00F1549B" w:rsidRPr="0013335C" w:rsidRDefault="00F1549B" w:rsidP="00F1549B">
            <w:pPr>
              <w:tabs>
                <w:tab w:val="decimal" w:pos="603"/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03F7F21B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A0F9CE2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4026C99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C0CE754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1105" w:rsidRPr="0013335C" w14:paraId="483B0830" w14:textId="77777777" w:rsidTr="00B926AC">
        <w:tc>
          <w:tcPr>
            <w:tcW w:w="1743" w:type="pct"/>
          </w:tcPr>
          <w:p w14:paraId="0801DBAD" w14:textId="77777777" w:rsidR="00F1549B" w:rsidRPr="0013335C" w:rsidRDefault="00F1549B" w:rsidP="00F1549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3" w:type="pct"/>
          </w:tcPr>
          <w:p w14:paraId="4A5530AC" w14:textId="77777777" w:rsidR="00F1549B" w:rsidRPr="0013335C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139127F" w14:textId="77777777" w:rsidR="00F1549B" w:rsidRPr="0013335C" w:rsidRDefault="00F1549B" w:rsidP="00F1549B">
            <w:pPr>
              <w:tabs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5876E13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796A3DE" w14:textId="77777777" w:rsidR="00F1549B" w:rsidRPr="0013335C" w:rsidRDefault="00F1549B" w:rsidP="00F1549B">
            <w:pPr>
              <w:tabs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69197B19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1946D3D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62F7A01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6683EB8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1105" w:rsidRPr="0013335C" w14:paraId="14AB7A32" w14:textId="77777777" w:rsidTr="00B926AC">
        <w:tc>
          <w:tcPr>
            <w:tcW w:w="1743" w:type="pct"/>
          </w:tcPr>
          <w:p w14:paraId="1BB5F022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33" w:type="pct"/>
          </w:tcPr>
          <w:p w14:paraId="2DCA01E6" w14:textId="0DAB87D9" w:rsidR="00F1549B" w:rsidRPr="0013335C" w:rsidRDefault="005322FF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22F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621" w:type="pct"/>
          </w:tcPr>
          <w:p w14:paraId="39B79B36" w14:textId="5F69C7A2" w:rsidR="00F1549B" w:rsidRPr="0013335C" w:rsidRDefault="005A1105" w:rsidP="00F1549B">
            <w:pPr>
              <w:tabs>
                <w:tab w:val="decimal" w:pos="62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53CA4B78" w14:textId="77777777" w:rsidR="00F1549B" w:rsidRPr="0013335C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2BE272B" w14:textId="7321CC30" w:rsidR="00F1549B" w:rsidRPr="0013335C" w:rsidRDefault="00F1549B" w:rsidP="00F1549B">
            <w:pPr>
              <w:tabs>
                <w:tab w:val="decimal" w:pos="60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14:paraId="23F157AB" w14:textId="77777777" w:rsidR="00F1549B" w:rsidRPr="0013335C" w:rsidRDefault="00F1549B" w:rsidP="00F1549B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CBCF3B0" w14:textId="24201C86" w:rsidR="00F1549B" w:rsidRPr="0013335C" w:rsidRDefault="005322FF" w:rsidP="00F1549B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27" w:type="pct"/>
          </w:tcPr>
          <w:p w14:paraId="77DDAC75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E2DF8B9" w14:textId="055D6115" w:rsidR="00F1549B" w:rsidRPr="0013335C" w:rsidRDefault="005322FF" w:rsidP="00F1549B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180</w:t>
            </w:r>
          </w:p>
        </w:tc>
      </w:tr>
      <w:tr w:rsidR="005A1105" w:rsidRPr="0013335C" w14:paraId="65C10A10" w14:textId="77777777" w:rsidTr="00B926AC">
        <w:tc>
          <w:tcPr>
            <w:tcW w:w="1743" w:type="pct"/>
          </w:tcPr>
          <w:p w14:paraId="117B915B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33" w:type="pct"/>
          </w:tcPr>
          <w:p w14:paraId="4C840495" w14:textId="2C74198C" w:rsidR="00F1549B" w:rsidRPr="0013335C" w:rsidRDefault="005322FF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21" w:type="pct"/>
          </w:tcPr>
          <w:p w14:paraId="7FB0AEA1" w14:textId="5191E8FC" w:rsidR="00F1549B" w:rsidRPr="0013335C" w:rsidRDefault="005322FF" w:rsidP="00F1549B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5A1105" w:rsidRPr="005A11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127" w:type="pct"/>
          </w:tcPr>
          <w:p w14:paraId="382842E9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B9BB830" w14:textId="49145DE1" w:rsidR="00F1549B" w:rsidRPr="0013335C" w:rsidRDefault="005322FF" w:rsidP="00F1549B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414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406</w:t>
            </w:r>
          </w:p>
        </w:tc>
        <w:tc>
          <w:tcPr>
            <w:tcW w:w="134" w:type="pct"/>
          </w:tcPr>
          <w:p w14:paraId="1FF5F796" w14:textId="77777777" w:rsidR="00F1549B" w:rsidRPr="0013335C" w:rsidRDefault="00F1549B" w:rsidP="00F1549B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3A27E991" w14:textId="5F3E8F1F" w:rsidR="00F1549B" w:rsidRPr="0013335C" w:rsidRDefault="005322FF" w:rsidP="00F1549B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5A1105" w:rsidRPr="005A11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127" w:type="pct"/>
          </w:tcPr>
          <w:p w14:paraId="283842BC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64DEB9" w14:textId="122E178E" w:rsidR="00F1549B" w:rsidRPr="0013335C" w:rsidRDefault="005322FF" w:rsidP="00F1549B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414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406</w:t>
            </w:r>
          </w:p>
        </w:tc>
      </w:tr>
      <w:tr w:rsidR="005A1105" w:rsidRPr="0013335C" w14:paraId="7C59FD38" w14:textId="77777777" w:rsidTr="00B926AC">
        <w:tc>
          <w:tcPr>
            <w:tcW w:w="1743" w:type="pct"/>
          </w:tcPr>
          <w:p w14:paraId="39AC041F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3" w:type="pct"/>
          </w:tcPr>
          <w:p w14:paraId="1726D9DA" w14:textId="77777777" w:rsidR="00F1549B" w:rsidRPr="0013335C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88049B3" w14:textId="5E94998A" w:rsidR="00F1549B" w:rsidRPr="0013335C" w:rsidRDefault="005322FF" w:rsidP="00F1549B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127" w:type="pct"/>
          </w:tcPr>
          <w:p w14:paraId="7C983922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6D4B6C6" w14:textId="44EA79BC" w:rsidR="00F1549B" w:rsidRPr="0013335C" w:rsidRDefault="005322FF" w:rsidP="00F1549B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277</w:t>
            </w:r>
          </w:p>
        </w:tc>
        <w:tc>
          <w:tcPr>
            <w:tcW w:w="134" w:type="pct"/>
          </w:tcPr>
          <w:p w14:paraId="5974B9A6" w14:textId="77777777" w:rsidR="00F1549B" w:rsidRPr="0013335C" w:rsidRDefault="00F1549B" w:rsidP="00F1549B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E02E88C" w14:textId="0FBB2ED6" w:rsidR="00F1549B" w:rsidRPr="0013335C" w:rsidRDefault="005322FF" w:rsidP="00F1549B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127" w:type="pct"/>
          </w:tcPr>
          <w:p w14:paraId="00A03B80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E173BB3" w14:textId="05923CEA" w:rsidR="00F1549B" w:rsidRPr="0013335C" w:rsidRDefault="005322FF" w:rsidP="00F1549B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277</w:t>
            </w:r>
          </w:p>
        </w:tc>
      </w:tr>
      <w:tr w:rsidR="005A1105" w:rsidRPr="0013335C" w14:paraId="67A9B30D" w14:textId="77777777" w:rsidTr="00B926AC">
        <w:tc>
          <w:tcPr>
            <w:tcW w:w="1743" w:type="pct"/>
          </w:tcPr>
          <w:p w14:paraId="235445B8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73036328" w14:textId="77777777" w:rsidR="00F1549B" w:rsidRPr="0013335C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63FFE207" w14:textId="4CA09E7D" w:rsidR="00F1549B" w:rsidRPr="0013335C" w:rsidRDefault="005322FF" w:rsidP="00F1549B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5A1105" w:rsidRPr="005A11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127" w:type="pct"/>
          </w:tcPr>
          <w:p w14:paraId="6A8F00FB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0B25803E" w14:textId="34DF9F9F" w:rsidR="00F1549B" w:rsidRPr="0013335C" w:rsidRDefault="005322FF" w:rsidP="00F1549B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414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683</w:t>
            </w:r>
          </w:p>
        </w:tc>
        <w:tc>
          <w:tcPr>
            <w:tcW w:w="134" w:type="pct"/>
          </w:tcPr>
          <w:p w14:paraId="38B582F2" w14:textId="77777777" w:rsidR="00F1549B" w:rsidRPr="0013335C" w:rsidRDefault="00F1549B" w:rsidP="00F1549B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266D4F23" w14:textId="2712CA7F" w:rsidR="00F1549B" w:rsidRPr="0013335C" w:rsidRDefault="005322FF" w:rsidP="00F1549B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5A1105" w:rsidRPr="005A11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127" w:type="pct"/>
          </w:tcPr>
          <w:p w14:paraId="4A81C7A8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6FD55EFB" w14:textId="729FC70C" w:rsidR="00F1549B" w:rsidRPr="0013335C" w:rsidRDefault="005322FF" w:rsidP="00F1549B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414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863</w:t>
            </w:r>
          </w:p>
        </w:tc>
      </w:tr>
      <w:tr w:rsidR="005A1105" w:rsidRPr="0013335C" w14:paraId="0FA56895" w14:textId="77777777" w:rsidTr="00B926AC">
        <w:tc>
          <w:tcPr>
            <w:tcW w:w="1743" w:type="pct"/>
          </w:tcPr>
          <w:p w14:paraId="7446DAE7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5D48C04F" w14:textId="77777777" w:rsidR="00F1549B" w:rsidRPr="0013335C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4B068239" w14:textId="77777777" w:rsidR="00F1549B" w:rsidRPr="0013335C" w:rsidRDefault="00F1549B" w:rsidP="00F1549B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3BE9148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0D8696C" w14:textId="77777777" w:rsidR="00F1549B" w:rsidRPr="0013335C" w:rsidRDefault="00F1549B" w:rsidP="00F1549B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19512E27" w14:textId="77777777" w:rsidR="00F1549B" w:rsidRPr="0013335C" w:rsidRDefault="00F1549B" w:rsidP="00F1549B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A644072" w14:textId="77777777" w:rsidR="00F1549B" w:rsidRPr="0013335C" w:rsidRDefault="00F1549B" w:rsidP="00F1549B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3092AAE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21B74A2D" w14:textId="77777777" w:rsidR="00F1549B" w:rsidRPr="0013335C" w:rsidRDefault="00F1549B" w:rsidP="00F1549B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1105" w:rsidRPr="0013335C" w14:paraId="71806885" w14:textId="77777777" w:rsidTr="00B926AC">
        <w:tc>
          <w:tcPr>
            <w:tcW w:w="1743" w:type="pct"/>
          </w:tcPr>
          <w:p w14:paraId="6A0B6E21" w14:textId="77777777" w:rsidR="009473C5" w:rsidRPr="0013335C" w:rsidRDefault="009473C5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538CD8D4" w14:textId="77777777" w:rsidR="009473C5" w:rsidRPr="0013335C" w:rsidRDefault="009473C5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D672BFC" w14:textId="77777777" w:rsidR="009473C5" w:rsidRPr="0013335C" w:rsidRDefault="009473C5" w:rsidP="00F1549B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A0F3CC2" w14:textId="77777777" w:rsidR="009473C5" w:rsidRPr="0013335C" w:rsidRDefault="009473C5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59AD2FE" w14:textId="77777777" w:rsidR="009473C5" w:rsidRPr="0013335C" w:rsidRDefault="009473C5" w:rsidP="00F1549B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6F9D1F0E" w14:textId="77777777" w:rsidR="009473C5" w:rsidRPr="0013335C" w:rsidRDefault="009473C5" w:rsidP="00F1549B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9BD528B" w14:textId="77777777" w:rsidR="009473C5" w:rsidRPr="0013335C" w:rsidRDefault="009473C5" w:rsidP="00F1549B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6F14A570" w14:textId="77777777" w:rsidR="009473C5" w:rsidRPr="0013335C" w:rsidRDefault="009473C5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61BBF23" w14:textId="77777777" w:rsidR="009473C5" w:rsidRPr="0013335C" w:rsidRDefault="009473C5" w:rsidP="00F1549B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1105" w:rsidRPr="0013335C" w14:paraId="7493B735" w14:textId="77777777" w:rsidTr="00B926AC">
        <w:tc>
          <w:tcPr>
            <w:tcW w:w="1743" w:type="pct"/>
          </w:tcPr>
          <w:p w14:paraId="08CFA6BC" w14:textId="77777777" w:rsidR="00F1549B" w:rsidRPr="0013335C" w:rsidRDefault="00F1549B" w:rsidP="00F1549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433" w:type="pct"/>
          </w:tcPr>
          <w:p w14:paraId="213C2A41" w14:textId="77777777" w:rsidR="00F1549B" w:rsidRPr="0013335C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1C2DBCAF" w14:textId="77777777" w:rsidR="00F1549B" w:rsidRPr="0013335C" w:rsidRDefault="00F1549B" w:rsidP="00F1549B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1AC3A7A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674C16EF" w14:textId="77777777" w:rsidR="00F1549B" w:rsidRPr="0013335C" w:rsidRDefault="00F1549B" w:rsidP="00F1549B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6D18CD00" w14:textId="77777777" w:rsidR="00F1549B" w:rsidRPr="0013335C" w:rsidRDefault="00F1549B" w:rsidP="00F1549B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6B7D74B4" w14:textId="77777777" w:rsidR="00F1549B" w:rsidRPr="0013335C" w:rsidRDefault="00F1549B" w:rsidP="00F1549B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6F31966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222934" w14:textId="77777777" w:rsidR="00F1549B" w:rsidRPr="0013335C" w:rsidRDefault="00F1549B" w:rsidP="00F1549B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3B82" w:rsidRPr="0013335C" w14:paraId="71556CF9" w14:textId="77777777" w:rsidTr="00B926AC">
        <w:tc>
          <w:tcPr>
            <w:tcW w:w="1743" w:type="pct"/>
          </w:tcPr>
          <w:p w14:paraId="61E86E41" w14:textId="77777777" w:rsidR="00B53B82" w:rsidRPr="0013335C" w:rsidRDefault="00B53B82" w:rsidP="00B53B8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33" w:type="pct"/>
          </w:tcPr>
          <w:p w14:paraId="2CDA9326" w14:textId="5FF4C298" w:rsidR="00B53B82" w:rsidRPr="0013335C" w:rsidRDefault="00B53B82" w:rsidP="00B53B82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22F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21" w:type="pct"/>
          </w:tcPr>
          <w:p w14:paraId="584BE2FC" w14:textId="763B5F86" w:rsidR="00B53B82" w:rsidRPr="0013335C" w:rsidRDefault="00B53B82" w:rsidP="00B53B82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1,092</w:t>
            </w:r>
          </w:p>
        </w:tc>
        <w:tc>
          <w:tcPr>
            <w:tcW w:w="127" w:type="pct"/>
          </w:tcPr>
          <w:p w14:paraId="724FB0A4" w14:textId="77777777" w:rsidR="00B53B82" w:rsidRPr="0013335C" w:rsidRDefault="00B53B82" w:rsidP="00B53B8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6386E46" w14:textId="4A1F48FF" w:rsidR="00B53B82" w:rsidRPr="0013335C" w:rsidRDefault="00B53B82" w:rsidP="00B53B82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492</w:t>
            </w:r>
          </w:p>
        </w:tc>
        <w:tc>
          <w:tcPr>
            <w:tcW w:w="134" w:type="pct"/>
          </w:tcPr>
          <w:p w14:paraId="6DEB6671" w14:textId="77777777" w:rsidR="00B53B82" w:rsidRPr="0013335C" w:rsidRDefault="00B53B82" w:rsidP="00B53B82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AC5F65B" w14:textId="673068ED" w:rsidR="00B53B82" w:rsidRPr="0013335C" w:rsidRDefault="00B53B82" w:rsidP="00B53B82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A11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0484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127" w:type="pct"/>
          </w:tcPr>
          <w:p w14:paraId="17890443" w14:textId="77777777" w:rsidR="00B53B82" w:rsidRPr="0013335C" w:rsidRDefault="00B53B82" w:rsidP="00B53B8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7E7533E9" w14:textId="16167739" w:rsidR="00B53B82" w:rsidRPr="0013335C" w:rsidRDefault="00B53B82" w:rsidP="00B53B82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492</w:t>
            </w:r>
          </w:p>
        </w:tc>
      </w:tr>
      <w:tr w:rsidR="00B53B82" w:rsidRPr="0013335C" w14:paraId="62B28A1C" w14:textId="77777777" w:rsidTr="00B926AC">
        <w:tc>
          <w:tcPr>
            <w:tcW w:w="1743" w:type="pct"/>
          </w:tcPr>
          <w:p w14:paraId="75428C0F" w14:textId="77777777" w:rsidR="00B53B82" w:rsidRPr="0013335C" w:rsidRDefault="00B53B82" w:rsidP="00B53B8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3" w:type="pct"/>
          </w:tcPr>
          <w:p w14:paraId="1504022E" w14:textId="77777777" w:rsidR="00B53B82" w:rsidRPr="0013335C" w:rsidRDefault="00B53B82" w:rsidP="00B53B82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5D45362" w14:textId="6AB7A1BD" w:rsidR="00B53B82" w:rsidRPr="0013335C" w:rsidRDefault="00B53B82" w:rsidP="00B53B82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31,463</w:t>
            </w:r>
          </w:p>
        </w:tc>
        <w:tc>
          <w:tcPr>
            <w:tcW w:w="127" w:type="pct"/>
          </w:tcPr>
          <w:p w14:paraId="4D8FCB0A" w14:textId="77777777" w:rsidR="00B53B82" w:rsidRPr="0013335C" w:rsidRDefault="00B53B82" w:rsidP="00B53B8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06D22D0" w14:textId="14748FBD" w:rsidR="00B53B82" w:rsidRPr="0013335C" w:rsidRDefault="00B53B82" w:rsidP="00B53B82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47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688</w:t>
            </w:r>
          </w:p>
        </w:tc>
        <w:tc>
          <w:tcPr>
            <w:tcW w:w="134" w:type="pct"/>
          </w:tcPr>
          <w:p w14:paraId="15DD59C9" w14:textId="77777777" w:rsidR="00B53B82" w:rsidRPr="0013335C" w:rsidRDefault="00B53B82" w:rsidP="00B53B82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7CA2DCA" w14:textId="5DC1C7FB" w:rsidR="00B53B82" w:rsidRPr="0013335C" w:rsidRDefault="00B53B82" w:rsidP="00B53B82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A11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0484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</w:p>
        </w:tc>
        <w:tc>
          <w:tcPr>
            <w:tcW w:w="127" w:type="pct"/>
          </w:tcPr>
          <w:p w14:paraId="524B79F2" w14:textId="77777777" w:rsidR="00B53B82" w:rsidRPr="0013335C" w:rsidRDefault="00B53B82" w:rsidP="00B53B82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4921168" w14:textId="7D599823" w:rsidR="00B53B82" w:rsidRPr="0013335C" w:rsidRDefault="00B53B82" w:rsidP="00B53B82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47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688</w:t>
            </w:r>
          </w:p>
        </w:tc>
      </w:tr>
      <w:tr w:rsidR="005A1105" w:rsidRPr="0013335C" w14:paraId="5430A59F" w14:textId="77777777" w:rsidTr="00B926AC">
        <w:tc>
          <w:tcPr>
            <w:tcW w:w="1743" w:type="pct"/>
          </w:tcPr>
          <w:p w14:paraId="76695160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4163BDB8" w14:textId="77777777" w:rsidR="00F1549B" w:rsidRPr="0013335C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2A7220C6" w14:textId="01F404F6" w:rsidR="00F1549B" w:rsidRPr="0013335C" w:rsidRDefault="005322FF" w:rsidP="00F1549B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5A1105" w:rsidRPr="005A11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127" w:type="pct"/>
          </w:tcPr>
          <w:p w14:paraId="7760191A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3CAFFE18" w14:textId="6959F192" w:rsidR="00F1549B" w:rsidRPr="0013335C" w:rsidRDefault="005322FF" w:rsidP="00F1549B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48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180</w:t>
            </w:r>
          </w:p>
        </w:tc>
        <w:tc>
          <w:tcPr>
            <w:tcW w:w="134" w:type="pct"/>
          </w:tcPr>
          <w:p w14:paraId="46B3BE1A" w14:textId="77777777" w:rsidR="00F1549B" w:rsidRPr="0013335C" w:rsidRDefault="00F1549B" w:rsidP="00F1549B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7890CE0C" w14:textId="2382B968" w:rsidR="00F1549B" w:rsidRPr="0013335C" w:rsidRDefault="005322FF" w:rsidP="00F1549B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5A1105" w:rsidRPr="005A11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127" w:type="pct"/>
          </w:tcPr>
          <w:p w14:paraId="663DA40F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65CBBD79" w14:textId="2DEADE21" w:rsidR="00F1549B" w:rsidRPr="0013335C" w:rsidRDefault="005322FF" w:rsidP="00F1549B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48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180</w:t>
            </w:r>
          </w:p>
        </w:tc>
      </w:tr>
      <w:tr w:rsidR="005A1105" w:rsidRPr="0013335C" w14:paraId="6D5959A6" w14:textId="77777777" w:rsidTr="00B926AC">
        <w:tc>
          <w:tcPr>
            <w:tcW w:w="1743" w:type="pct"/>
          </w:tcPr>
          <w:p w14:paraId="694E965B" w14:textId="77777777" w:rsidR="00F1549B" w:rsidRPr="0013335C" w:rsidRDefault="00F1549B" w:rsidP="00F154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06EB19D9" w14:textId="77777777" w:rsidR="00F1549B" w:rsidRPr="0013335C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44B45D2" w14:textId="18411F04" w:rsidR="00F1549B" w:rsidRPr="0013335C" w:rsidRDefault="005322FF" w:rsidP="00F1549B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475</w:t>
            </w:r>
            <w:r w:rsidR="005A11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077</w:t>
            </w:r>
          </w:p>
        </w:tc>
        <w:tc>
          <w:tcPr>
            <w:tcW w:w="127" w:type="pct"/>
          </w:tcPr>
          <w:p w14:paraId="56C22E4D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27735D5" w14:textId="2A0DE3F3" w:rsidR="00F1549B" w:rsidRPr="0013335C" w:rsidRDefault="005322FF" w:rsidP="00F1549B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480</w:t>
            </w:r>
            <w:r w:rsidR="00F1549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041</w:t>
            </w:r>
          </w:p>
        </w:tc>
        <w:tc>
          <w:tcPr>
            <w:tcW w:w="134" w:type="pct"/>
          </w:tcPr>
          <w:p w14:paraId="625921DD" w14:textId="77777777" w:rsidR="00F1549B" w:rsidRPr="0013335C" w:rsidRDefault="00F1549B" w:rsidP="00F1549B">
            <w:pPr>
              <w:tabs>
                <w:tab w:val="decimal" w:pos="899"/>
              </w:tabs>
              <w:spacing w:line="240" w:lineRule="auto"/>
              <w:ind w:left="-14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75144C" w14:textId="282930F2" w:rsidR="00F1549B" w:rsidRPr="0013335C" w:rsidRDefault="005322FF" w:rsidP="00F1549B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475</w:t>
            </w:r>
            <w:r w:rsidR="005A1105" w:rsidRPr="005A11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127" w:type="pct"/>
          </w:tcPr>
          <w:p w14:paraId="7698687F" w14:textId="77777777" w:rsidR="00F1549B" w:rsidRPr="0013335C" w:rsidRDefault="00F1549B" w:rsidP="00F1549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FEDB584" w14:textId="69F87455" w:rsidR="00F1549B" w:rsidRPr="0013335C" w:rsidRDefault="005322FF" w:rsidP="00F1549B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480</w:t>
            </w:r>
            <w:r w:rsidR="00F1549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221</w:t>
            </w:r>
          </w:p>
        </w:tc>
      </w:tr>
    </w:tbl>
    <w:p w14:paraId="17D12733" w14:textId="77777777" w:rsidR="00BC2D91" w:rsidRPr="0013335C" w:rsidRDefault="00BC2D91" w:rsidP="00602268">
      <w:pPr>
        <w:ind w:left="680" w:hanging="140"/>
        <w:rPr>
          <w:rFonts w:ascii="Angsana New" w:hAnsi="Angsana New"/>
          <w:sz w:val="30"/>
          <w:szCs w:val="30"/>
        </w:rPr>
      </w:pPr>
    </w:p>
    <w:p w14:paraId="4DD98699" w14:textId="77777777" w:rsidR="00BC2D91" w:rsidRPr="00A35217" w:rsidRDefault="00BC2D91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A35217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ค่าใช้จ่ายผลประโยชน์ของพนักงาน</w:t>
      </w:r>
    </w:p>
    <w:p w14:paraId="2D0D88D4" w14:textId="77777777" w:rsidR="00815498" w:rsidRPr="0013335C" w:rsidRDefault="00815498" w:rsidP="00691F10">
      <w:pPr>
        <w:ind w:left="680" w:hanging="140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900"/>
        <w:gridCol w:w="1260"/>
        <w:gridCol w:w="270"/>
        <w:gridCol w:w="1197"/>
      </w:tblGrid>
      <w:tr w:rsidR="008C226E" w:rsidRPr="0013335C" w14:paraId="0AC98485" w14:textId="77777777" w:rsidTr="00F1549B">
        <w:tc>
          <w:tcPr>
            <w:tcW w:w="5580" w:type="dxa"/>
          </w:tcPr>
          <w:p w14:paraId="7B470068" w14:textId="77777777" w:rsidR="008C226E" w:rsidRPr="0013335C" w:rsidRDefault="008C226E" w:rsidP="009C65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E79C5A" w14:textId="77777777" w:rsidR="008C226E" w:rsidRPr="0013335C" w:rsidRDefault="008C226E" w:rsidP="008C226E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7" w:type="dxa"/>
            <w:gridSpan w:val="3"/>
          </w:tcPr>
          <w:p w14:paraId="69660B39" w14:textId="77777777" w:rsidR="008C226E" w:rsidRPr="0013335C" w:rsidRDefault="008C226E" w:rsidP="009C65C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C226E" w:rsidRPr="0013335C" w14:paraId="31C0F23A" w14:textId="77777777" w:rsidTr="00F1549B">
        <w:tc>
          <w:tcPr>
            <w:tcW w:w="5580" w:type="dxa"/>
          </w:tcPr>
          <w:p w14:paraId="6FED8AA0" w14:textId="77777777" w:rsidR="008C226E" w:rsidRPr="0013335C" w:rsidRDefault="008C226E" w:rsidP="009C65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EC11B1" w14:textId="77777777" w:rsidR="008C226E" w:rsidRPr="0013335C" w:rsidRDefault="008C226E" w:rsidP="008C226E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27" w:type="dxa"/>
            <w:gridSpan w:val="3"/>
          </w:tcPr>
          <w:p w14:paraId="296F66A1" w14:textId="77777777" w:rsidR="008C226E" w:rsidRPr="0013335C" w:rsidRDefault="008C226E" w:rsidP="009C65C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8C226E" w:rsidRPr="0013335C" w14:paraId="5A6DB96C" w14:textId="77777777" w:rsidTr="00F1549B">
        <w:tc>
          <w:tcPr>
            <w:tcW w:w="5580" w:type="dxa"/>
          </w:tcPr>
          <w:p w14:paraId="52195656" w14:textId="77777777" w:rsidR="008C226E" w:rsidRPr="0013335C" w:rsidRDefault="008C226E" w:rsidP="009C65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121515" w14:textId="77777777" w:rsidR="008C226E" w:rsidRPr="0013335C" w:rsidRDefault="008C226E" w:rsidP="008C226E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27" w:type="dxa"/>
            <w:gridSpan w:val="3"/>
          </w:tcPr>
          <w:p w14:paraId="1DBF996D" w14:textId="77777777" w:rsidR="008C226E" w:rsidRPr="0013335C" w:rsidRDefault="008C226E" w:rsidP="009C65C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13335C" w14:paraId="516BE07A" w14:textId="77777777" w:rsidTr="00F1549B">
        <w:tc>
          <w:tcPr>
            <w:tcW w:w="5580" w:type="dxa"/>
          </w:tcPr>
          <w:p w14:paraId="3E6F415F" w14:textId="77777777" w:rsidR="00F1549B" w:rsidRPr="0013335C" w:rsidRDefault="00F1549B" w:rsidP="00F154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2BAAE2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260" w:type="dxa"/>
          </w:tcPr>
          <w:p w14:paraId="1F4783FC" w14:textId="5DD21A3C" w:rsidR="00F1549B" w:rsidRPr="0013335C" w:rsidRDefault="005322FF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59F12E5" w14:textId="77777777" w:rsidR="00F1549B" w:rsidRPr="0013335C" w:rsidRDefault="00F1549B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14:paraId="12A4A573" w14:textId="5C776BC6" w:rsidR="00F1549B" w:rsidRPr="0013335C" w:rsidRDefault="005322FF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F1549B" w:rsidRPr="0013335C" w14:paraId="552310DF" w14:textId="77777777" w:rsidTr="00F1549B">
        <w:tc>
          <w:tcPr>
            <w:tcW w:w="5580" w:type="dxa"/>
          </w:tcPr>
          <w:p w14:paraId="328F8EE6" w14:textId="77777777" w:rsidR="00F1549B" w:rsidRPr="0013335C" w:rsidRDefault="00F1549B" w:rsidP="00F1549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4869DA95" w14:textId="77777777" w:rsidR="00F1549B" w:rsidRPr="0013335C" w:rsidRDefault="00F1549B" w:rsidP="00F1549B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27" w:type="dxa"/>
            <w:gridSpan w:val="3"/>
          </w:tcPr>
          <w:p w14:paraId="1FF3557B" w14:textId="77777777" w:rsidR="00F1549B" w:rsidRPr="0013335C" w:rsidRDefault="00F1549B" w:rsidP="00F1549B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549B" w:rsidRPr="0013335C" w14:paraId="3AF20384" w14:textId="77777777" w:rsidTr="00F1549B">
        <w:tc>
          <w:tcPr>
            <w:tcW w:w="5580" w:type="dxa"/>
          </w:tcPr>
          <w:p w14:paraId="3D4B15E6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0493FF0F" w14:textId="77777777" w:rsidR="00F1549B" w:rsidRPr="0013335C" w:rsidRDefault="00F1549B" w:rsidP="00F1549B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CACA882" w14:textId="53D07FF4" w:rsidR="00F1549B" w:rsidRPr="0013335C" w:rsidRDefault="005322FF" w:rsidP="00F1549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</w:tcPr>
          <w:p w14:paraId="46C956B2" w14:textId="77777777" w:rsidR="00F1549B" w:rsidRPr="0013335C" w:rsidRDefault="00F1549B" w:rsidP="00F1549B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50FD1D7" w14:textId="5D9BA429" w:rsidR="00F1549B" w:rsidRPr="0013335C" w:rsidRDefault="005322FF" w:rsidP="00F1549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900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690</w:t>
            </w:r>
          </w:p>
        </w:tc>
      </w:tr>
      <w:tr w:rsidR="00F1549B" w:rsidRPr="0013335C" w14:paraId="21246199" w14:textId="77777777" w:rsidTr="00F1549B">
        <w:tc>
          <w:tcPr>
            <w:tcW w:w="5580" w:type="dxa"/>
          </w:tcPr>
          <w:p w14:paraId="717DB3B2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โครงการสบทบเงินที่กำหนดไว้</w:t>
            </w:r>
          </w:p>
        </w:tc>
        <w:tc>
          <w:tcPr>
            <w:tcW w:w="900" w:type="dxa"/>
          </w:tcPr>
          <w:p w14:paraId="7E639E35" w14:textId="77777777" w:rsidR="00F1549B" w:rsidRPr="0013335C" w:rsidRDefault="00F1549B" w:rsidP="00F1549B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B962D8" w14:textId="09F63AD6" w:rsidR="00F1549B" w:rsidRPr="0013335C" w:rsidRDefault="005322FF" w:rsidP="00F1549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  <w:tc>
          <w:tcPr>
            <w:tcW w:w="270" w:type="dxa"/>
          </w:tcPr>
          <w:p w14:paraId="3911E198" w14:textId="77777777" w:rsidR="00F1549B" w:rsidRPr="0013335C" w:rsidRDefault="00F1549B" w:rsidP="00F1549B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E0857FC" w14:textId="2105F902" w:rsidR="00F1549B" w:rsidRPr="0013335C" w:rsidRDefault="005322FF" w:rsidP="00F1549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207</w:t>
            </w:r>
          </w:p>
        </w:tc>
      </w:tr>
      <w:tr w:rsidR="00F1549B" w:rsidRPr="0013335C" w14:paraId="3C9711C6" w14:textId="77777777" w:rsidTr="00F1549B">
        <w:tc>
          <w:tcPr>
            <w:tcW w:w="5580" w:type="dxa"/>
          </w:tcPr>
          <w:p w14:paraId="0BC0F896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14:paraId="050D4958" w14:textId="4D61C90F" w:rsidR="00F1549B" w:rsidRPr="0013335C" w:rsidRDefault="005322FF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1</w:t>
            </w:r>
            <w:r w:rsidRPr="005322F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</w:tcPr>
          <w:p w14:paraId="69C366F2" w14:textId="68F032B3" w:rsidR="00F1549B" w:rsidRPr="003E29BF" w:rsidRDefault="00B53B82" w:rsidP="00F1549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B53B82">
              <w:rPr>
                <w:rFonts w:ascii="Angsana New" w:hAnsi="Angsana New"/>
                <w:sz w:val="30"/>
                <w:szCs w:val="30"/>
                <w:lang w:val="en-US"/>
              </w:rPr>
              <w:t>25,</w:t>
            </w:r>
            <w:r w:rsidR="0054096A">
              <w:rPr>
                <w:rFonts w:ascii="Angsana New" w:hAnsi="Angsana New"/>
                <w:sz w:val="30"/>
                <w:szCs w:val="30"/>
                <w:lang w:val="en-US"/>
              </w:rPr>
              <w:t>989</w:t>
            </w:r>
          </w:p>
        </w:tc>
        <w:tc>
          <w:tcPr>
            <w:tcW w:w="270" w:type="dxa"/>
          </w:tcPr>
          <w:p w14:paraId="085131AD" w14:textId="77777777" w:rsidR="00F1549B" w:rsidRPr="0013335C" w:rsidRDefault="00F1549B" w:rsidP="00F1549B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DEB7292" w14:textId="1FF3C05A" w:rsidR="00F1549B" w:rsidRPr="0013335C" w:rsidRDefault="005322FF" w:rsidP="00F1549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83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382</w:t>
            </w:r>
          </w:p>
        </w:tc>
      </w:tr>
      <w:tr w:rsidR="00F1549B" w:rsidRPr="00710484" w14:paraId="3FC60AE8" w14:textId="77777777" w:rsidTr="00F1549B">
        <w:tc>
          <w:tcPr>
            <w:tcW w:w="5580" w:type="dxa"/>
          </w:tcPr>
          <w:p w14:paraId="0A919E64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900" w:type="dxa"/>
          </w:tcPr>
          <w:p w14:paraId="0F76246B" w14:textId="77777777" w:rsidR="00F1549B" w:rsidRPr="0013335C" w:rsidRDefault="00F1549B" w:rsidP="00F1549B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5FD84A" w14:textId="09F143F0" w:rsidR="00F1549B" w:rsidRPr="003E29BF" w:rsidRDefault="00B53B82" w:rsidP="00F1549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53B8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54096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B53B82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 w:rsidR="0054096A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</w:tcPr>
          <w:p w14:paraId="71F96A4B" w14:textId="77777777" w:rsidR="00F1549B" w:rsidRPr="0013335C" w:rsidRDefault="00F1549B" w:rsidP="00F1549B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86FB02B" w14:textId="6CE05C63" w:rsidR="00F1549B" w:rsidRPr="0013335C" w:rsidRDefault="005322FF" w:rsidP="00F1549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89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843</w:t>
            </w:r>
          </w:p>
        </w:tc>
      </w:tr>
      <w:tr w:rsidR="00F1549B" w:rsidRPr="0013335C" w14:paraId="564652AE" w14:textId="77777777" w:rsidTr="00F1549B">
        <w:tc>
          <w:tcPr>
            <w:tcW w:w="5580" w:type="dxa"/>
          </w:tcPr>
          <w:p w14:paraId="2B9D4358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4B2D515F" w14:textId="77777777" w:rsidR="00F1549B" w:rsidRPr="0013335C" w:rsidRDefault="00F1549B" w:rsidP="00F1549B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979184" w14:textId="7D21BD3A" w:rsidR="00F1549B" w:rsidRPr="003E29BF" w:rsidRDefault="005322FF" w:rsidP="00F1549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9611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35217" w:rsidRPr="009611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611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  <w:r w:rsidR="00A35217" w:rsidRPr="009611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611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475</w:t>
            </w:r>
          </w:p>
        </w:tc>
        <w:tc>
          <w:tcPr>
            <w:tcW w:w="270" w:type="dxa"/>
          </w:tcPr>
          <w:p w14:paraId="65B62CEC" w14:textId="77777777" w:rsidR="00F1549B" w:rsidRPr="0013335C" w:rsidRDefault="00F1549B" w:rsidP="00F1549B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8E64DE0" w14:textId="3975B0D5" w:rsidR="00F1549B" w:rsidRPr="0013335C" w:rsidRDefault="005322FF" w:rsidP="00F1549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F1549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100</w:t>
            </w:r>
            <w:r w:rsidR="00F1549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122</w:t>
            </w:r>
          </w:p>
        </w:tc>
      </w:tr>
    </w:tbl>
    <w:p w14:paraId="62DEC1EA" w14:textId="77777777" w:rsidR="00841DAF" w:rsidRPr="0013335C" w:rsidRDefault="00841DAF" w:rsidP="00691F10">
      <w:pPr>
        <w:ind w:left="680" w:hanging="140"/>
        <w:rPr>
          <w:rFonts w:ascii="Angsana New" w:hAnsi="Angsana New"/>
          <w:sz w:val="30"/>
          <w:szCs w:val="30"/>
        </w:rPr>
      </w:pPr>
    </w:p>
    <w:p w14:paraId="16C20CA5" w14:textId="77777777" w:rsidR="00471CCE" w:rsidRPr="0013335C" w:rsidRDefault="00471CCE" w:rsidP="000F4FE5">
      <w:pPr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โครงการสมทบเงิน</w:t>
      </w:r>
      <w:r w:rsidR="000F4FE5"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ที่กำหนดไว้</w:t>
      </w:r>
    </w:p>
    <w:p w14:paraId="2D6BD93A" w14:textId="77777777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D796442" w14:textId="56087862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เงินกองทุนสำรองเลี้ยงชีพซึ่งแสดงภายใต้หนี้สินไม่หมุนเวียน ได้แก่ เงินกองทุนสำรองเลี้ยงชีพที่บริษัทจัดตั้งขึ้นจนถึงปี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2543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โดยพนักงานจ่ายเงินสะสมในอัตราร้อยละ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3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ของเงินเดือน </w:t>
      </w:r>
      <w:r w:rsidR="00D5240F" w:rsidRPr="0013335C">
        <w:rPr>
          <w:rFonts w:ascii="Angsana New" w:hAnsi="Angsana New" w:hint="cs"/>
          <w:sz w:val="30"/>
          <w:szCs w:val="30"/>
          <w:cs/>
          <w:lang w:val="en-US"/>
        </w:rPr>
        <w:t>และบริษัทจ่าย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D5240F" w:rsidRPr="0013335C">
        <w:rPr>
          <w:rFonts w:ascii="Angsana New" w:hAnsi="Angsana New" w:hint="cs"/>
          <w:sz w:val="30"/>
          <w:szCs w:val="30"/>
          <w:cs/>
          <w:lang w:val="en-US"/>
        </w:rPr>
        <w:t>ทบ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ให้พนักงานในอัตราร้อยละ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5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ถึงร้อยละ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7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ของเงินเดือน ทั้งนี้ขึ้นอยู่กับอายุ</w:t>
      </w:r>
      <w:r w:rsidR="004F1CEB" w:rsidRPr="0013335C">
        <w:rPr>
          <w:rFonts w:ascii="Angsana New" w:hAnsi="Angsana New" w:hint="cs"/>
          <w:sz w:val="30"/>
          <w:szCs w:val="30"/>
          <w:cs/>
          <w:lang w:val="en-US"/>
        </w:rPr>
        <w:t>งาน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ของพนักงาน</w:t>
      </w:r>
    </w:p>
    <w:p w14:paraId="2DBADD7A" w14:textId="6C4F3F6B" w:rsidR="004050EB" w:rsidRDefault="004050EB" w:rsidP="00876DC7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740E8C7" w14:textId="502EEC57" w:rsidR="00876DC7" w:rsidRDefault="00876DC7" w:rsidP="00876DC7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32D9B79" w14:textId="77777777" w:rsidR="00876DC7" w:rsidRPr="0013335C" w:rsidRDefault="00876DC7" w:rsidP="00876DC7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</w:p>
    <w:p w14:paraId="74CF4EE9" w14:textId="7FBBFE2E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lastRenderedPageBreak/>
        <w:t xml:space="preserve">ตั้งแต่ปี </w:t>
      </w:r>
      <w:r w:rsidR="005322FF" w:rsidRPr="005322FF">
        <w:rPr>
          <w:rFonts w:ascii="Angsana New" w:hAnsi="Angsana New" w:hint="cs"/>
          <w:spacing w:val="-4"/>
          <w:sz w:val="30"/>
          <w:szCs w:val="30"/>
          <w:lang w:val="en-US"/>
        </w:rPr>
        <w:t>2544</w:t>
      </w:r>
      <w:r w:rsidRPr="0013335C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</w:t>
      </w:r>
      <w:r w:rsidR="00352C95"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ขั้นต่ำในอัตราร้อยละ </w:t>
      </w:r>
      <w:r w:rsidR="005322FF" w:rsidRPr="005322FF">
        <w:rPr>
          <w:rFonts w:ascii="Angsana New" w:hAnsi="Angsana New" w:hint="cs"/>
          <w:spacing w:val="-4"/>
          <w:sz w:val="30"/>
          <w:szCs w:val="30"/>
          <w:lang w:val="en-US"/>
        </w:rPr>
        <w:t>6</w:t>
      </w:r>
      <w:r w:rsidR="00352C95" w:rsidRPr="0013335C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="00352C95"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ถึงร้อยละ </w:t>
      </w:r>
      <w:r w:rsidR="005322FF" w:rsidRPr="005322FF">
        <w:rPr>
          <w:rFonts w:ascii="Angsana New" w:hAnsi="Angsana New" w:hint="cs"/>
          <w:spacing w:val="-4"/>
          <w:sz w:val="30"/>
          <w:szCs w:val="30"/>
          <w:lang w:val="en-US"/>
        </w:rPr>
        <w:t>8</w:t>
      </w:r>
      <w:r w:rsidR="00352C95" w:rsidRPr="0013335C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="00352C95"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สูงสุดไม่เกินร้อยละ </w:t>
      </w:r>
      <w:r w:rsidR="005322FF" w:rsidRPr="005322FF">
        <w:rPr>
          <w:rFonts w:ascii="Angsana New" w:hAnsi="Angsana New" w:hint="cs"/>
          <w:spacing w:val="-4"/>
          <w:sz w:val="30"/>
          <w:szCs w:val="30"/>
          <w:lang w:val="en-US"/>
        </w:rPr>
        <w:t>15</w:t>
      </w: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ของเงินเดือนทุกเดือน และบริษัทจ่ายสมทบในอัตราร้อยละ </w:t>
      </w:r>
      <w:r w:rsidR="005322FF" w:rsidRPr="005322FF">
        <w:rPr>
          <w:rFonts w:ascii="Angsana New" w:hAnsi="Angsana New" w:hint="cs"/>
          <w:spacing w:val="-4"/>
          <w:sz w:val="30"/>
          <w:szCs w:val="30"/>
          <w:lang w:val="en-US"/>
        </w:rPr>
        <w:t>6</w:t>
      </w:r>
      <w:r w:rsidR="00917158"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ถึง</w:t>
      </w: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ร้อยละ </w:t>
      </w:r>
      <w:r w:rsidR="005322FF" w:rsidRPr="005322FF">
        <w:rPr>
          <w:rFonts w:ascii="Angsana New" w:hAnsi="Angsana New" w:hint="cs"/>
          <w:spacing w:val="-4"/>
          <w:sz w:val="30"/>
          <w:szCs w:val="30"/>
          <w:lang w:val="en-US"/>
        </w:rPr>
        <w:t>8</w:t>
      </w:r>
      <w:r w:rsidRPr="0013335C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ของเงินเดือนของพนักงานทุกเดือน </w:t>
      </w:r>
      <w:r w:rsidR="00AC6530"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ทั้งนี้ขึ้นอยู่กับอายุงานของพนักงาน </w:t>
      </w: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0132652" w14:textId="77777777" w:rsidR="00841DAF" w:rsidRPr="00C34EA1" w:rsidRDefault="00841DAF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9B2045D" w14:textId="77777777" w:rsidR="009D227D" w:rsidRPr="00A35217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35217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0D5E1ED5" w14:textId="77777777" w:rsidR="00471CCE" w:rsidRPr="00C34EA1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ED189F2" w14:textId="77777777" w:rsidR="000F4FE5" w:rsidRPr="0013335C" w:rsidRDefault="000F4FE5" w:rsidP="000F4FE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</w:t>
      </w:r>
      <w:r w:rsidR="00CD1D85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ๆ ดังนี้</w:t>
      </w:r>
    </w:p>
    <w:p w14:paraId="77A60E6F" w14:textId="77777777" w:rsidR="000F4FE5" w:rsidRPr="00C34EA1" w:rsidRDefault="000F4FE5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810"/>
        <w:gridCol w:w="1350"/>
        <w:gridCol w:w="284"/>
        <w:gridCol w:w="1336"/>
      </w:tblGrid>
      <w:tr w:rsidR="00471CCE" w:rsidRPr="0013335C" w14:paraId="6AC797AF" w14:textId="77777777" w:rsidTr="004050EB">
        <w:trPr>
          <w:trHeight w:val="115"/>
          <w:tblHeader/>
        </w:trPr>
        <w:tc>
          <w:tcPr>
            <w:tcW w:w="5400" w:type="dxa"/>
          </w:tcPr>
          <w:p w14:paraId="3884AC8A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DBF97B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5FECB3D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13335C" w14:paraId="658DA5F0" w14:textId="77777777" w:rsidTr="004050EB">
        <w:trPr>
          <w:trHeight w:val="115"/>
          <w:tblHeader/>
        </w:trPr>
        <w:tc>
          <w:tcPr>
            <w:tcW w:w="5400" w:type="dxa"/>
          </w:tcPr>
          <w:p w14:paraId="0612FB14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36F453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447E79F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6D699A1A" w14:textId="77777777" w:rsidTr="004050EB">
        <w:trPr>
          <w:trHeight w:val="115"/>
          <w:tblHeader/>
        </w:trPr>
        <w:tc>
          <w:tcPr>
            <w:tcW w:w="5400" w:type="dxa"/>
          </w:tcPr>
          <w:p w14:paraId="0623C69A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586B054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3B274AB3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13335C" w14:paraId="5EB4F318" w14:textId="77777777" w:rsidTr="004050EB">
        <w:trPr>
          <w:trHeight w:val="115"/>
          <w:tblHeader/>
        </w:trPr>
        <w:tc>
          <w:tcPr>
            <w:tcW w:w="5400" w:type="dxa"/>
          </w:tcPr>
          <w:p w14:paraId="0749D8ED" w14:textId="77777777" w:rsidR="00F1549B" w:rsidRPr="0013335C" w:rsidRDefault="00F1549B" w:rsidP="00F1549B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713AAC7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8B745B" w14:textId="2BD01C55" w:rsidR="00F1549B" w:rsidRPr="0013335C" w:rsidRDefault="005322FF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68FB754A" w14:textId="77777777" w:rsidR="00F1549B" w:rsidRPr="0013335C" w:rsidRDefault="00F1549B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1CF747F" w14:textId="2A465282" w:rsidR="00F1549B" w:rsidRPr="0013335C" w:rsidRDefault="005322FF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1549B" w:rsidRPr="0013335C" w14:paraId="6D71C4CF" w14:textId="77777777" w:rsidTr="004050EB">
        <w:trPr>
          <w:tblHeader/>
        </w:trPr>
        <w:tc>
          <w:tcPr>
            <w:tcW w:w="5400" w:type="dxa"/>
          </w:tcPr>
          <w:p w14:paraId="5EDEBA15" w14:textId="77777777" w:rsidR="00F1549B" w:rsidRPr="0013335C" w:rsidRDefault="00F1549B" w:rsidP="00F1549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19593B8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14:paraId="0250B664" w14:textId="77777777" w:rsidR="00F1549B" w:rsidRPr="0013335C" w:rsidRDefault="00F1549B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1549B" w:rsidRPr="0013335C" w14:paraId="2EF68C7B" w14:textId="77777777" w:rsidTr="004050EB">
        <w:trPr>
          <w:trHeight w:val="115"/>
        </w:trPr>
        <w:tc>
          <w:tcPr>
            <w:tcW w:w="5400" w:type="dxa"/>
          </w:tcPr>
          <w:p w14:paraId="40983908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รวมอยู่ในต้นทุนขาย</w:t>
            </w:r>
          </w:p>
        </w:tc>
        <w:tc>
          <w:tcPr>
            <w:tcW w:w="810" w:type="dxa"/>
          </w:tcPr>
          <w:p w14:paraId="2AD0ADD1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2A8F076" w14:textId="77777777" w:rsidR="00F1549B" w:rsidRPr="0013335C" w:rsidRDefault="00F1549B" w:rsidP="00F1549B">
            <w:pPr>
              <w:tabs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61DA7EC" w14:textId="77777777" w:rsidR="00F1549B" w:rsidRPr="0013335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7ABFE664" w14:textId="77777777" w:rsidR="00F1549B" w:rsidRPr="0013335C" w:rsidRDefault="00F1549B" w:rsidP="00F1549B">
            <w:pPr>
              <w:tabs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549B" w:rsidRPr="0013335C" w14:paraId="21E54058" w14:textId="77777777" w:rsidTr="004050EB">
        <w:trPr>
          <w:trHeight w:val="353"/>
        </w:trPr>
        <w:tc>
          <w:tcPr>
            <w:tcW w:w="5400" w:type="dxa"/>
          </w:tcPr>
          <w:p w14:paraId="437811CA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810" w:type="dxa"/>
          </w:tcPr>
          <w:p w14:paraId="704F5AAE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F56BF6C" w14:textId="5EEC66A5" w:rsidR="00F1549B" w:rsidRPr="0013335C" w:rsidRDefault="005322FF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470</w:t>
            </w:r>
          </w:p>
        </w:tc>
        <w:tc>
          <w:tcPr>
            <w:tcW w:w="284" w:type="dxa"/>
            <w:shd w:val="clear" w:color="auto" w:fill="auto"/>
          </w:tcPr>
          <w:p w14:paraId="2DFA4F9A" w14:textId="77777777" w:rsidR="00F1549B" w:rsidRPr="0013335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76CC97B7" w14:textId="6785ACA5" w:rsidR="00F1549B" w:rsidRPr="0013335C" w:rsidRDefault="005322FF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51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445</w:t>
            </w:r>
          </w:p>
        </w:tc>
      </w:tr>
      <w:tr w:rsidR="00F1549B" w:rsidRPr="0013335C" w14:paraId="21D4EC1B" w14:textId="77777777" w:rsidTr="004050EB">
        <w:trPr>
          <w:trHeight w:val="115"/>
        </w:trPr>
        <w:tc>
          <w:tcPr>
            <w:tcW w:w="5400" w:type="dxa"/>
          </w:tcPr>
          <w:p w14:paraId="72E222FE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68655EDC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3F5100A" w14:textId="5A785866" w:rsidR="00F1549B" w:rsidRPr="0013335C" w:rsidRDefault="005322FF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049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284" w:type="dxa"/>
            <w:shd w:val="clear" w:color="auto" w:fill="auto"/>
          </w:tcPr>
          <w:p w14:paraId="3B751B9C" w14:textId="77777777" w:rsidR="00F1549B" w:rsidRPr="0013335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6B1108F" w14:textId="2BDA0A00" w:rsidR="00F1549B" w:rsidRPr="0013335C" w:rsidRDefault="005322FF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897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537</w:t>
            </w:r>
          </w:p>
        </w:tc>
      </w:tr>
      <w:tr w:rsidR="00F1549B" w:rsidRPr="0013335C" w14:paraId="0CBC2A33" w14:textId="77777777" w:rsidTr="004050EB">
        <w:trPr>
          <w:trHeight w:val="115"/>
        </w:trPr>
        <w:tc>
          <w:tcPr>
            <w:tcW w:w="5400" w:type="dxa"/>
          </w:tcPr>
          <w:p w14:paraId="00729D75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  <w:tc>
          <w:tcPr>
            <w:tcW w:w="810" w:type="dxa"/>
          </w:tcPr>
          <w:p w14:paraId="480F3638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A9FDC56" w14:textId="137CFB27" w:rsidR="00F1549B" w:rsidRPr="0013335C" w:rsidRDefault="005322FF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</w:p>
        </w:tc>
        <w:tc>
          <w:tcPr>
            <w:tcW w:w="284" w:type="dxa"/>
            <w:shd w:val="clear" w:color="auto" w:fill="auto"/>
          </w:tcPr>
          <w:p w14:paraId="31D493F4" w14:textId="77777777" w:rsidR="00F1549B" w:rsidRPr="0013335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33CC0C5" w14:textId="0A5955AE" w:rsidR="00F1549B" w:rsidRPr="0013335C" w:rsidRDefault="005322FF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877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251</w:t>
            </w:r>
          </w:p>
        </w:tc>
      </w:tr>
      <w:tr w:rsidR="00F1549B" w:rsidRPr="0013335C" w14:paraId="306AAFA5" w14:textId="77777777" w:rsidTr="004050EB">
        <w:trPr>
          <w:trHeight w:val="115"/>
        </w:trPr>
        <w:tc>
          <w:tcPr>
            <w:tcW w:w="5400" w:type="dxa"/>
          </w:tcPr>
          <w:p w14:paraId="29AB97D5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36EC8DC9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C0835D5" w14:textId="3B20BE9B" w:rsidR="00F1549B" w:rsidRPr="0013335C" w:rsidRDefault="005322FF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284" w:type="dxa"/>
            <w:shd w:val="clear" w:color="auto" w:fill="auto"/>
          </w:tcPr>
          <w:p w14:paraId="5205EFBD" w14:textId="77777777" w:rsidR="00F1549B" w:rsidRPr="0013335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8CB0AD0" w14:textId="0BDD64C4" w:rsidR="00F1549B" w:rsidRPr="0013335C" w:rsidRDefault="005322FF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337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654</w:t>
            </w:r>
          </w:p>
        </w:tc>
      </w:tr>
      <w:tr w:rsidR="00F1549B" w:rsidRPr="00C34EA1" w14:paraId="7DAEA24A" w14:textId="77777777" w:rsidTr="004050EB">
        <w:trPr>
          <w:trHeight w:val="115"/>
        </w:trPr>
        <w:tc>
          <w:tcPr>
            <w:tcW w:w="5400" w:type="dxa"/>
          </w:tcPr>
          <w:p w14:paraId="07E11DDE" w14:textId="77777777" w:rsidR="00F1549B" w:rsidRPr="00A35217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24387B7" w14:textId="77777777" w:rsidR="00F1549B" w:rsidRPr="00C34EA1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3BA6EEA" w14:textId="77777777" w:rsidR="00F1549B" w:rsidRPr="00C34EA1" w:rsidRDefault="00F1549B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23DF561" w14:textId="77777777" w:rsidR="00F1549B" w:rsidRPr="00C34EA1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0DFB5312" w14:textId="77777777" w:rsidR="00F1549B" w:rsidRPr="00C34EA1" w:rsidRDefault="00F1549B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1549B" w:rsidRPr="0013335C" w14:paraId="533F6089" w14:textId="77777777" w:rsidTr="004050EB">
        <w:trPr>
          <w:trHeight w:val="115"/>
        </w:trPr>
        <w:tc>
          <w:tcPr>
            <w:tcW w:w="5400" w:type="dxa"/>
          </w:tcPr>
          <w:p w14:paraId="2F94FF66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รวมอยู่ในต้นทุนในการจัดจำหน่าย</w:t>
            </w:r>
          </w:p>
        </w:tc>
        <w:tc>
          <w:tcPr>
            <w:tcW w:w="810" w:type="dxa"/>
          </w:tcPr>
          <w:p w14:paraId="0216B21E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BBD602" w14:textId="77777777" w:rsidR="00F1549B" w:rsidRPr="0013335C" w:rsidRDefault="00F1549B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00DCB8B" w14:textId="77777777" w:rsidR="00F1549B" w:rsidRPr="0013335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C46628C" w14:textId="77777777" w:rsidR="00F1549B" w:rsidRPr="0013335C" w:rsidRDefault="00F1549B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549B" w:rsidRPr="0013335C" w14:paraId="1FA36A89" w14:textId="77777777" w:rsidTr="004050EB">
        <w:trPr>
          <w:trHeight w:val="115"/>
        </w:trPr>
        <w:tc>
          <w:tcPr>
            <w:tcW w:w="5400" w:type="dxa"/>
          </w:tcPr>
          <w:p w14:paraId="41675324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810" w:type="dxa"/>
          </w:tcPr>
          <w:p w14:paraId="33ED7115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1806C6" w14:textId="2D82B115" w:rsidR="00F1549B" w:rsidRPr="0013335C" w:rsidRDefault="005322FF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284" w:type="dxa"/>
            <w:shd w:val="clear" w:color="auto" w:fill="auto"/>
          </w:tcPr>
          <w:p w14:paraId="2FC8B318" w14:textId="77777777" w:rsidR="00F1549B" w:rsidRPr="0013335C" w:rsidRDefault="00F1549B" w:rsidP="00F1549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18B7F67" w14:textId="29C626D5" w:rsidR="00F1549B" w:rsidRPr="0013335C" w:rsidRDefault="005322FF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167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939</w:t>
            </w:r>
          </w:p>
        </w:tc>
      </w:tr>
      <w:tr w:rsidR="00F1549B" w:rsidRPr="0013335C" w14:paraId="40716108" w14:textId="77777777" w:rsidTr="004050EB">
        <w:trPr>
          <w:trHeight w:val="115"/>
        </w:trPr>
        <w:tc>
          <w:tcPr>
            <w:tcW w:w="5400" w:type="dxa"/>
          </w:tcPr>
          <w:p w14:paraId="5B3AD49F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ค่าขนส่งสินค้า</w:t>
            </w:r>
          </w:p>
        </w:tc>
        <w:tc>
          <w:tcPr>
            <w:tcW w:w="810" w:type="dxa"/>
          </w:tcPr>
          <w:p w14:paraId="7AFBC335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7CB43A" w14:textId="107D99EA" w:rsidR="00F1549B" w:rsidRPr="0013335C" w:rsidRDefault="005322FF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284" w:type="dxa"/>
            <w:shd w:val="clear" w:color="auto" w:fill="auto"/>
          </w:tcPr>
          <w:p w14:paraId="761AE52A" w14:textId="77777777" w:rsidR="00F1549B" w:rsidRPr="0013335C" w:rsidRDefault="00F1549B" w:rsidP="00F1549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0D68322" w14:textId="687F608F" w:rsidR="00F1549B" w:rsidRPr="0013335C" w:rsidRDefault="005322FF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94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613</w:t>
            </w:r>
          </w:p>
        </w:tc>
      </w:tr>
      <w:tr w:rsidR="00F1549B" w:rsidRPr="0013335C" w14:paraId="4B84A2B3" w14:textId="77777777" w:rsidTr="004050EB">
        <w:trPr>
          <w:trHeight w:val="115"/>
        </w:trPr>
        <w:tc>
          <w:tcPr>
            <w:tcW w:w="5400" w:type="dxa"/>
          </w:tcPr>
          <w:p w14:paraId="58A433CB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810" w:type="dxa"/>
          </w:tcPr>
          <w:p w14:paraId="2E63C76B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E61116" w14:textId="4583A59A" w:rsidR="00F1549B" w:rsidRPr="0013335C" w:rsidRDefault="005322FF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</w:p>
        </w:tc>
        <w:tc>
          <w:tcPr>
            <w:tcW w:w="284" w:type="dxa"/>
            <w:shd w:val="clear" w:color="auto" w:fill="auto"/>
          </w:tcPr>
          <w:p w14:paraId="492A6231" w14:textId="77777777" w:rsidR="00F1549B" w:rsidRPr="0013335C" w:rsidRDefault="00F1549B" w:rsidP="00F1549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A05CC89" w14:textId="0889F502" w:rsidR="00F1549B" w:rsidRPr="0013335C" w:rsidRDefault="005322FF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87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286</w:t>
            </w:r>
          </w:p>
        </w:tc>
      </w:tr>
      <w:tr w:rsidR="00F1549B" w:rsidRPr="0013335C" w14:paraId="401088A4" w14:textId="77777777" w:rsidTr="004050EB">
        <w:trPr>
          <w:trHeight w:val="115"/>
        </w:trPr>
        <w:tc>
          <w:tcPr>
            <w:tcW w:w="5400" w:type="dxa"/>
          </w:tcPr>
          <w:p w14:paraId="3A627B7A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6F27D7FA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9577CC" w14:textId="1E46C45D" w:rsidR="00F1549B" w:rsidRPr="0013335C" w:rsidRDefault="005322FF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055</w:t>
            </w:r>
          </w:p>
        </w:tc>
        <w:tc>
          <w:tcPr>
            <w:tcW w:w="284" w:type="dxa"/>
            <w:shd w:val="clear" w:color="auto" w:fill="auto"/>
          </w:tcPr>
          <w:p w14:paraId="0F21AF32" w14:textId="77777777" w:rsidR="00F1549B" w:rsidRPr="0013335C" w:rsidRDefault="00F1549B" w:rsidP="00F1549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A4ABBBA" w14:textId="304A4AAE" w:rsidR="00F1549B" w:rsidRPr="0013335C" w:rsidRDefault="005322FF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240</w:t>
            </w:r>
          </w:p>
        </w:tc>
      </w:tr>
      <w:tr w:rsidR="00F1549B" w:rsidRPr="00C34EA1" w14:paraId="46778902" w14:textId="77777777" w:rsidTr="004050EB">
        <w:trPr>
          <w:trHeight w:val="115"/>
        </w:trPr>
        <w:tc>
          <w:tcPr>
            <w:tcW w:w="5400" w:type="dxa"/>
          </w:tcPr>
          <w:p w14:paraId="5556CCA6" w14:textId="77777777" w:rsidR="00F1549B" w:rsidRPr="00A35217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DF5EAAC" w14:textId="77777777" w:rsidR="00F1549B" w:rsidRPr="00C34EA1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38B7AD" w14:textId="77777777" w:rsidR="00F1549B" w:rsidRPr="00C34EA1" w:rsidRDefault="00F1549B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0EB56F7" w14:textId="77777777" w:rsidR="00F1549B" w:rsidRPr="00C34EA1" w:rsidRDefault="00F1549B" w:rsidP="00F1549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F7429E2" w14:textId="77777777" w:rsidR="00F1549B" w:rsidRPr="00C34EA1" w:rsidRDefault="00F1549B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1549B" w:rsidRPr="0013335C" w14:paraId="71F6D2E5" w14:textId="77777777" w:rsidTr="004050EB">
        <w:trPr>
          <w:trHeight w:val="115"/>
        </w:trPr>
        <w:tc>
          <w:tcPr>
            <w:tcW w:w="5400" w:type="dxa"/>
          </w:tcPr>
          <w:p w14:paraId="72CFFD9F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รวมอยู่ในค่าใช้จ่ายในการบริหาร</w:t>
            </w:r>
          </w:p>
        </w:tc>
        <w:tc>
          <w:tcPr>
            <w:tcW w:w="810" w:type="dxa"/>
          </w:tcPr>
          <w:p w14:paraId="3041AC2E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2773E72" w14:textId="77777777" w:rsidR="00F1549B" w:rsidRPr="0013335C" w:rsidRDefault="00F1549B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3A37E2C" w14:textId="77777777" w:rsidR="00F1549B" w:rsidRPr="0013335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022C20E6" w14:textId="77777777" w:rsidR="00F1549B" w:rsidRPr="0013335C" w:rsidRDefault="00F1549B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549B" w:rsidRPr="0013335C" w14:paraId="1B735266" w14:textId="77777777" w:rsidTr="004050EB">
        <w:trPr>
          <w:trHeight w:val="115"/>
        </w:trPr>
        <w:tc>
          <w:tcPr>
            <w:tcW w:w="5400" w:type="dxa"/>
          </w:tcPr>
          <w:p w14:paraId="25059601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ค่าพัฒนาผลิตภัณฑ์</w:t>
            </w:r>
          </w:p>
        </w:tc>
        <w:tc>
          <w:tcPr>
            <w:tcW w:w="810" w:type="dxa"/>
          </w:tcPr>
          <w:p w14:paraId="625863AD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3F4D057" w14:textId="351A03E9" w:rsidR="00F1549B" w:rsidRPr="0013335C" w:rsidRDefault="005322FF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84" w:type="dxa"/>
            <w:shd w:val="clear" w:color="auto" w:fill="auto"/>
          </w:tcPr>
          <w:p w14:paraId="11E99A69" w14:textId="77777777" w:rsidR="00F1549B" w:rsidRPr="0013335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9D56AE9" w14:textId="2EA47EE6" w:rsidR="00F1549B" w:rsidRPr="0013335C" w:rsidRDefault="005322FF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270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494</w:t>
            </w:r>
          </w:p>
        </w:tc>
      </w:tr>
      <w:tr w:rsidR="00F1549B" w:rsidRPr="0013335C" w14:paraId="51EF6CCE" w14:textId="77777777" w:rsidTr="004050EB">
        <w:trPr>
          <w:trHeight w:val="115"/>
        </w:trPr>
        <w:tc>
          <w:tcPr>
            <w:tcW w:w="5400" w:type="dxa"/>
          </w:tcPr>
          <w:p w14:paraId="322CE028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ผลประโยชน์ของพนักงาน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810" w:type="dxa"/>
          </w:tcPr>
          <w:p w14:paraId="7EA034D8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3184C43" w14:textId="32CDD165" w:rsidR="00F1549B" w:rsidRPr="0013335C" w:rsidRDefault="005322FF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84" w:type="dxa"/>
            <w:shd w:val="clear" w:color="auto" w:fill="auto"/>
          </w:tcPr>
          <w:p w14:paraId="363281AE" w14:textId="77777777" w:rsidR="00F1549B" w:rsidRPr="0013335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AA5B3CC" w14:textId="0A47E7E0" w:rsidR="00F1549B" w:rsidRPr="0013335C" w:rsidRDefault="005322FF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199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277</w:t>
            </w:r>
          </w:p>
        </w:tc>
      </w:tr>
      <w:tr w:rsidR="00F1549B" w:rsidRPr="0013335C" w14:paraId="29342550" w14:textId="77777777" w:rsidTr="004050EB">
        <w:trPr>
          <w:trHeight w:val="115"/>
        </w:trPr>
        <w:tc>
          <w:tcPr>
            <w:tcW w:w="5400" w:type="dxa"/>
          </w:tcPr>
          <w:p w14:paraId="692DF08D" w14:textId="77777777" w:rsidR="00F1549B" w:rsidRPr="0013335C" w:rsidRDefault="00F1549B" w:rsidP="00F154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ค่าเช่าคลังสินค้า</w:t>
            </w:r>
          </w:p>
        </w:tc>
        <w:tc>
          <w:tcPr>
            <w:tcW w:w="810" w:type="dxa"/>
          </w:tcPr>
          <w:p w14:paraId="227249A2" w14:textId="77777777" w:rsidR="00F1549B" w:rsidRPr="0013335C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57FA1B9" w14:textId="5B0AC4BE" w:rsidR="00F1549B" w:rsidRPr="0013335C" w:rsidRDefault="005322FF" w:rsidP="00F1549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A35217" w:rsidRPr="00A35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84" w:type="dxa"/>
            <w:shd w:val="clear" w:color="auto" w:fill="auto"/>
          </w:tcPr>
          <w:p w14:paraId="5C6BEFD3" w14:textId="77777777" w:rsidR="00F1549B" w:rsidRPr="0013335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33DC65A4" w14:textId="49D46C4C" w:rsidR="00F1549B" w:rsidRPr="0013335C" w:rsidRDefault="005322FF" w:rsidP="00F1549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69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345</w:t>
            </w:r>
          </w:p>
        </w:tc>
      </w:tr>
    </w:tbl>
    <w:p w14:paraId="4649E456" w14:textId="77777777" w:rsidR="00A35217" w:rsidRPr="00030579" w:rsidRDefault="00A35217" w:rsidP="00A3521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08834A5" w14:textId="3ACAAC9A" w:rsidR="009D227D" w:rsidRPr="002E579B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2E579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0C4C59AE" w14:textId="77777777" w:rsidR="00030579" w:rsidRPr="00F46124" w:rsidRDefault="00030579" w:rsidP="00030579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tbl>
      <w:tblPr>
        <w:tblW w:w="4749" w:type="pct"/>
        <w:tblInd w:w="450" w:type="dxa"/>
        <w:tblLook w:val="00A0" w:firstRow="1" w:lastRow="0" w:firstColumn="1" w:lastColumn="0" w:noHBand="0" w:noVBand="0"/>
      </w:tblPr>
      <w:tblGrid>
        <w:gridCol w:w="5390"/>
        <w:gridCol w:w="882"/>
        <w:gridCol w:w="1321"/>
        <w:gridCol w:w="308"/>
        <w:gridCol w:w="1263"/>
      </w:tblGrid>
      <w:tr w:rsidR="00471CCE" w:rsidRPr="0013335C" w14:paraId="57ACFEE7" w14:textId="77777777" w:rsidTr="004050EB">
        <w:trPr>
          <w:trHeight w:val="420"/>
        </w:trPr>
        <w:tc>
          <w:tcPr>
            <w:tcW w:w="2940" w:type="pct"/>
          </w:tcPr>
          <w:p w14:paraId="21933E59" w14:textId="77777777" w:rsidR="00471CCE" w:rsidRPr="0013335C" w:rsidRDefault="00471CCE" w:rsidP="008A64A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28CB9701" w14:textId="77777777" w:rsidR="00471CCE" w:rsidRPr="0013335C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256CBD75" w14:textId="77777777" w:rsidR="00471CCE" w:rsidRPr="0013335C" w:rsidRDefault="00471CCE" w:rsidP="008A64A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13335C" w14:paraId="5EDF5249" w14:textId="77777777" w:rsidTr="004050EB">
        <w:trPr>
          <w:trHeight w:val="420"/>
        </w:trPr>
        <w:tc>
          <w:tcPr>
            <w:tcW w:w="2940" w:type="pct"/>
          </w:tcPr>
          <w:p w14:paraId="22BBD61C" w14:textId="77777777" w:rsidR="00471CCE" w:rsidRPr="0013335C" w:rsidRDefault="00471CCE" w:rsidP="008A64A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11C31F" w14:textId="77777777" w:rsidR="00471CCE" w:rsidRPr="0013335C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137732AA" w14:textId="77777777" w:rsidR="00471CCE" w:rsidRPr="0013335C" w:rsidRDefault="00471CCE" w:rsidP="008A64A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60CC2454" w14:textId="77777777" w:rsidTr="004050EB">
        <w:trPr>
          <w:trHeight w:val="420"/>
        </w:trPr>
        <w:tc>
          <w:tcPr>
            <w:tcW w:w="2940" w:type="pct"/>
          </w:tcPr>
          <w:p w14:paraId="3864B301" w14:textId="77777777" w:rsidR="00471CCE" w:rsidRPr="0013335C" w:rsidRDefault="00841DAF" w:rsidP="00841DAF">
            <w:pPr>
              <w:tabs>
                <w:tab w:val="left" w:pos="540"/>
              </w:tabs>
              <w:ind w:left="540" w:hanging="54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81" w:type="pct"/>
          </w:tcPr>
          <w:p w14:paraId="0A340A34" w14:textId="77777777" w:rsidR="00471CCE" w:rsidRPr="0013335C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8" w:type="pct"/>
            <w:gridSpan w:val="3"/>
          </w:tcPr>
          <w:p w14:paraId="09782265" w14:textId="77777777" w:rsidR="00471CCE" w:rsidRPr="0013335C" w:rsidRDefault="00471CCE" w:rsidP="008A64A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13335C" w14:paraId="5A71F3E9" w14:textId="77777777" w:rsidTr="004050EB">
        <w:trPr>
          <w:trHeight w:val="420"/>
        </w:trPr>
        <w:tc>
          <w:tcPr>
            <w:tcW w:w="2940" w:type="pct"/>
          </w:tcPr>
          <w:p w14:paraId="129A87BB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D55C2E9" w14:textId="77777777" w:rsidR="00F1549B" w:rsidRPr="0013335C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6E234467" w14:textId="4069002B" w:rsidR="00F1549B" w:rsidRPr="0013335C" w:rsidRDefault="005322FF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8" w:type="pct"/>
          </w:tcPr>
          <w:p w14:paraId="5A040280" w14:textId="77777777" w:rsidR="00F1549B" w:rsidRPr="0013335C" w:rsidRDefault="00F1549B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89" w:type="pct"/>
          </w:tcPr>
          <w:p w14:paraId="66E0D5AB" w14:textId="64F60813" w:rsidR="00F1549B" w:rsidRPr="0013335C" w:rsidRDefault="005322FF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F1549B" w:rsidRPr="0013335C" w14:paraId="4F593169" w14:textId="77777777" w:rsidTr="004050EB">
        <w:trPr>
          <w:trHeight w:val="420"/>
        </w:trPr>
        <w:tc>
          <w:tcPr>
            <w:tcW w:w="2940" w:type="pct"/>
          </w:tcPr>
          <w:p w14:paraId="60A715F9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0502D39E" w14:textId="77777777" w:rsidR="00F1549B" w:rsidRPr="0013335C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587D05ED" w14:textId="77777777" w:rsidR="00F1549B" w:rsidRPr="0013335C" w:rsidRDefault="00F1549B" w:rsidP="00F154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549B" w:rsidRPr="0013335C" w14:paraId="620862DA" w14:textId="77777777" w:rsidTr="004050EB">
        <w:trPr>
          <w:trHeight w:val="420"/>
        </w:trPr>
        <w:tc>
          <w:tcPr>
            <w:tcW w:w="2940" w:type="pct"/>
          </w:tcPr>
          <w:p w14:paraId="2BC95A98" w14:textId="77777777" w:rsidR="00F1549B" w:rsidRPr="0013335C" w:rsidRDefault="00F1549B" w:rsidP="00F154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81" w:type="pct"/>
          </w:tcPr>
          <w:p w14:paraId="66A53DB4" w14:textId="77777777" w:rsidR="00F1549B" w:rsidRPr="0013335C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C3CFCFA" w14:textId="77777777" w:rsidR="00F1549B" w:rsidRPr="0013335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7AC1F3CF" w14:textId="77777777" w:rsidR="00F1549B" w:rsidRPr="0013335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7DB3491A" w14:textId="77777777" w:rsidR="00F1549B" w:rsidRPr="0013335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1549B" w:rsidRPr="0013335C" w14:paraId="141B25B5" w14:textId="77777777" w:rsidTr="004050EB">
        <w:trPr>
          <w:trHeight w:val="420"/>
        </w:trPr>
        <w:tc>
          <w:tcPr>
            <w:tcW w:w="2940" w:type="pct"/>
          </w:tcPr>
          <w:p w14:paraId="76C54180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81" w:type="pct"/>
          </w:tcPr>
          <w:p w14:paraId="086EB275" w14:textId="77777777" w:rsidR="00F1549B" w:rsidRPr="0013335C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19C0D5CC" w14:textId="67F97EA9" w:rsidR="00F1549B" w:rsidRPr="0013335C" w:rsidRDefault="005322FF" w:rsidP="00F1549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  <w:r w:rsidR="002E579B" w:rsidRPr="002E579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A42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68" w:type="pct"/>
          </w:tcPr>
          <w:p w14:paraId="15D6BBCB" w14:textId="77777777" w:rsidR="00F1549B" w:rsidRPr="0013335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69EF1590" w14:textId="69FDD3C7" w:rsidR="00F1549B" w:rsidRPr="0013335C" w:rsidRDefault="005322FF" w:rsidP="00F1549B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46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559</w:t>
            </w:r>
          </w:p>
        </w:tc>
      </w:tr>
      <w:tr w:rsidR="00F1549B" w:rsidRPr="0013335C" w14:paraId="5008C1F3" w14:textId="77777777" w:rsidTr="004050EB">
        <w:trPr>
          <w:trHeight w:val="420"/>
        </w:trPr>
        <w:tc>
          <w:tcPr>
            <w:tcW w:w="2940" w:type="pct"/>
          </w:tcPr>
          <w:p w14:paraId="708255E9" w14:textId="0CC3C183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 w:rsidR="003078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481" w:type="pct"/>
          </w:tcPr>
          <w:p w14:paraId="5326BE95" w14:textId="77777777" w:rsidR="00F1549B" w:rsidRPr="0013335C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106A4C8C" w14:textId="65A68608" w:rsidR="00F1549B" w:rsidRPr="0013335C" w:rsidRDefault="002E579B" w:rsidP="003006A5">
            <w:pPr>
              <w:tabs>
                <w:tab w:val="decimal" w:pos="671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8" w:type="pct"/>
          </w:tcPr>
          <w:p w14:paraId="59075858" w14:textId="77777777" w:rsidR="00F1549B" w:rsidRPr="0013335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09D51EBC" w14:textId="617759A1" w:rsidR="00F1549B" w:rsidRPr="0013335C" w:rsidRDefault="005322FF" w:rsidP="00F1549B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F1549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076</w:t>
            </w:r>
          </w:p>
        </w:tc>
      </w:tr>
      <w:tr w:rsidR="00F1549B" w:rsidRPr="0013335C" w14:paraId="26B3911D" w14:textId="77777777" w:rsidTr="004050EB">
        <w:trPr>
          <w:trHeight w:val="60"/>
        </w:trPr>
        <w:tc>
          <w:tcPr>
            <w:tcW w:w="2940" w:type="pct"/>
          </w:tcPr>
          <w:p w14:paraId="7B057532" w14:textId="77777777" w:rsidR="00F1549B" w:rsidRPr="0013335C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6DEAEA" w14:textId="77777777" w:rsidR="00F1549B" w:rsidRPr="0013335C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62D9CE46" w14:textId="659A6F18" w:rsidR="00F1549B" w:rsidRPr="0013335C" w:rsidRDefault="005322FF" w:rsidP="00F1549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</w:t>
            </w:r>
            <w:r w:rsidR="002E579B" w:rsidRPr="002E57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3160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</w:t>
            </w:r>
          </w:p>
        </w:tc>
        <w:tc>
          <w:tcPr>
            <w:tcW w:w="168" w:type="pct"/>
          </w:tcPr>
          <w:p w14:paraId="58CB4745" w14:textId="77777777" w:rsidR="00F1549B" w:rsidRPr="0013335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0979F4DE" w14:textId="67CD3329" w:rsidR="00F1549B" w:rsidRPr="0013335C" w:rsidRDefault="005322FF" w:rsidP="00F1549B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</w:t>
            </w:r>
            <w:r w:rsidR="00F1549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635</w:t>
            </w:r>
          </w:p>
        </w:tc>
      </w:tr>
      <w:tr w:rsidR="00F1549B" w:rsidRPr="0013335C" w14:paraId="51ECF0AA" w14:textId="77777777" w:rsidTr="004050EB">
        <w:trPr>
          <w:trHeight w:val="420"/>
        </w:trPr>
        <w:tc>
          <w:tcPr>
            <w:tcW w:w="2940" w:type="pct"/>
          </w:tcPr>
          <w:p w14:paraId="51D2BC4F" w14:textId="77777777" w:rsidR="00F1549B" w:rsidRPr="0013335C" w:rsidRDefault="00F1549B" w:rsidP="00F1549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1" w:type="pct"/>
          </w:tcPr>
          <w:p w14:paraId="1C8EF413" w14:textId="77777777" w:rsidR="00F1549B" w:rsidRPr="0013335C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3363A6B" w14:textId="77777777" w:rsidR="00F1549B" w:rsidRPr="0013335C" w:rsidRDefault="00F1549B" w:rsidP="00F1549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426BF995" w14:textId="77777777" w:rsidR="00F1549B" w:rsidRPr="0013335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43529362" w14:textId="77777777" w:rsidR="00F1549B" w:rsidRPr="0013335C" w:rsidRDefault="00F1549B" w:rsidP="00F1549B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1549B" w:rsidRPr="0013335C" w14:paraId="66BA6659" w14:textId="77777777" w:rsidTr="00A741C5">
        <w:trPr>
          <w:trHeight w:val="420"/>
        </w:trPr>
        <w:tc>
          <w:tcPr>
            <w:tcW w:w="2940" w:type="pct"/>
          </w:tcPr>
          <w:p w14:paraId="49F57679" w14:textId="01625F5B" w:rsidR="00F1549B" w:rsidRPr="0013335C" w:rsidRDefault="00F1549B" w:rsidP="00F1549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1" w:type="pct"/>
          </w:tcPr>
          <w:p w14:paraId="68CECC02" w14:textId="77777777" w:rsidR="00F1549B" w:rsidRPr="0013335C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</w:tcPr>
          <w:p w14:paraId="60755093" w14:textId="58A05208" w:rsidR="00F1549B" w:rsidRPr="0013335C" w:rsidRDefault="005322FF" w:rsidP="00F1549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23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E579B" w:rsidRPr="001123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16051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168" w:type="pct"/>
          </w:tcPr>
          <w:p w14:paraId="0FA10E2B" w14:textId="77777777" w:rsidR="00F1549B" w:rsidRPr="0013335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0A93747" w14:textId="5B5F77AD" w:rsidR="00F1549B" w:rsidRPr="0013335C" w:rsidRDefault="005322FF" w:rsidP="00F1549B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973</w:t>
            </w:r>
          </w:p>
        </w:tc>
      </w:tr>
      <w:tr w:rsidR="00F1549B" w:rsidRPr="0013335C" w14:paraId="65252CB2" w14:textId="77777777" w:rsidTr="00A741C5">
        <w:trPr>
          <w:trHeight w:val="420"/>
        </w:trPr>
        <w:tc>
          <w:tcPr>
            <w:tcW w:w="2940" w:type="pct"/>
          </w:tcPr>
          <w:p w14:paraId="79B64363" w14:textId="77777777" w:rsidR="00F1549B" w:rsidRPr="0013335C" w:rsidRDefault="00F1549B" w:rsidP="00F1549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การเปลี่ยนแปลงของผลต่างชั่วคราวจากการบันทึกภาษี</w:t>
            </w:r>
          </w:p>
          <w:p w14:paraId="14A739E0" w14:textId="4CE368B3" w:rsidR="00F1549B" w:rsidRPr="0013335C" w:rsidRDefault="00F1549B" w:rsidP="00F1549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งวดก่อน</w:t>
            </w:r>
            <w:r w:rsidR="003078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481" w:type="pct"/>
          </w:tcPr>
          <w:p w14:paraId="6E63F6DA" w14:textId="77777777" w:rsidR="00F1549B" w:rsidRPr="0013335C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337DB44" w14:textId="77777777" w:rsidR="00F1549B" w:rsidRDefault="00F1549B" w:rsidP="00F1549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01F70B" w14:textId="70E3A84D" w:rsidR="002E579B" w:rsidRPr="0013335C" w:rsidRDefault="002E579B" w:rsidP="003006A5">
            <w:pPr>
              <w:tabs>
                <w:tab w:val="decimal" w:pos="671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8" w:type="pct"/>
          </w:tcPr>
          <w:p w14:paraId="426F1F90" w14:textId="77777777" w:rsidR="00F1549B" w:rsidRPr="0013335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724A3A2B" w14:textId="77777777" w:rsidR="00F1549B" w:rsidRPr="0013335C" w:rsidRDefault="00F1549B" w:rsidP="00F1549B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C1AA47D" w14:textId="1046E50A" w:rsidR="00F1549B" w:rsidRPr="0013335C" w:rsidRDefault="00F1549B" w:rsidP="00F1549B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388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F1549B" w:rsidRPr="0013335C" w14:paraId="058BFDA3" w14:textId="77777777" w:rsidTr="00A741C5">
        <w:trPr>
          <w:trHeight w:val="420"/>
        </w:trPr>
        <w:tc>
          <w:tcPr>
            <w:tcW w:w="2940" w:type="pct"/>
          </w:tcPr>
          <w:p w14:paraId="09D99057" w14:textId="769B26B3" w:rsidR="00F1549B" w:rsidRPr="0013335C" w:rsidRDefault="00F1549B" w:rsidP="00F1549B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1" w:type="pct"/>
          </w:tcPr>
          <w:p w14:paraId="7A830044" w14:textId="77777777" w:rsidR="00F1549B" w:rsidRPr="0013335C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EAE266B" w14:textId="6BD830A2" w:rsidR="00F1549B" w:rsidRPr="0013335C" w:rsidRDefault="005322FF" w:rsidP="00F1549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2E579B" w:rsidRPr="002E57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160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</w:p>
        </w:tc>
        <w:tc>
          <w:tcPr>
            <w:tcW w:w="168" w:type="pct"/>
          </w:tcPr>
          <w:p w14:paraId="4A049822" w14:textId="77777777" w:rsidR="00F1549B" w:rsidRPr="0013335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D4D3236" w14:textId="5B1AEE21" w:rsidR="00F1549B" w:rsidRPr="0013335C" w:rsidRDefault="00F1549B" w:rsidP="00F1549B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="005322FF"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415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F1549B" w:rsidRPr="003006A5" w14:paraId="0EE3DCFB" w14:textId="77777777" w:rsidTr="004050EB">
        <w:trPr>
          <w:trHeight w:val="60"/>
        </w:trPr>
        <w:tc>
          <w:tcPr>
            <w:tcW w:w="2940" w:type="pct"/>
          </w:tcPr>
          <w:p w14:paraId="668E1CA5" w14:textId="77777777" w:rsidR="00F1549B" w:rsidRPr="003006A5" w:rsidRDefault="00F1549B" w:rsidP="00F1549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1" w:type="pct"/>
          </w:tcPr>
          <w:p w14:paraId="74EDDC40" w14:textId="77777777" w:rsidR="00F1549B" w:rsidRPr="003006A5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4277C2F" w14:textId="77777777" w:rsidR="00F1549B" w:rsidRPr="003006A5" w:rsidRDefault="00F1549B" w:rsidP="00F1549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" w:type="pct"/>
          </w:tcPr>
          <w:p w14:paraId="59D3F781" w14:textId="77777777" w:rsidR="00F1549B" w:rsidRPr="003006A5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33CB074D" w14:textId="77777777" w:rsidR="00F1549B" w:rsidRPr="003006A5" w:rsidRDefault="00F1549B" w:rsidP="00F1549B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1549B" w:rsidRPr="0013335C" w14:paraId="36E3B5CC" w14:textId="77777777" w:rsidTr="004050EB">
        <w:trPr>
          <w:trHeight w:val="420"/>
        </w:trPr>
        <w:tc>
          <w:tcPr>
            <w:tcW w:w="2940" w:type="pct"/>
          </w:tcPr>
          <w:p w14:paraId="56A15203" w14:textId="2AACE7AC" w:rsidR="00F1549B" w:rsidRPr="0013335C" w:rsidRDefault="00F1549B" w:rsidP="00F1549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481" w:type="pct"/>
          </w:tcPr>
          <w:p w14:paraId="05D42C36" w14:textId="77777777" w:rsidR="00F1549B" w:rsidRPr="0013335C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37B0D568" w14:textId="03EF40A6" w:rsidR="00F1549B" w:rsidRPr="0013335C" w:rsidRDefault="005322FF" w:rsidP="00F1549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  <w:r w:rsidR="002E579B" w:rsidRPr="002E57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782</w:t>
            </w:r>
          </w:p>
        </w:tc>
        <w:tc>
          <w:tcPr>
            <w:tcW w:w="168" w:type="pct"/>
          </w:tcPr>
          <w:p w14:paraId="15F7BCB1" w14:textId="77777777" w:rsidR="00F1549B" w:rsidRPr="0013335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5C0E97D5" w14:textId="3B0ED302" w:rsidR="00F1549B" w:rsidRPr="0013335C" w:rsidRDefault="005322FF" w:rsidP="00F1549B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49</w:t>
            </w:r>
            <w:r w:rsidR="00F1549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220</w:t>
            </w:r>
          </w:p>
        </w:tc>
      </w:tr>
    </w:tbl>
    <w:p w14:paraId="48E78FA5" w14:textId="77777777" w:rsidR="00F46124" w:rsidRPr="003006A5" w:rsidRDefault="00F46124" w:rsidP="003006A5">
      <w:pPr>
        <w:tabs>
          <w:tab w:val="left" w:pos="540"/>
        </w:tabs>
        <w:jc w:val="thaiDistribute"/>
        <w:rPr>
          <w:rFonts w:ascii="Angsana New" w:hAnsi="Angsana New"/>
          <w:bCs/>
          <w:sz w:val="16"/>
          <w:szCs w:val="16"/>
          <w:lang w:val="en-US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3"/>
        <w:gridCol w:w="899"/>
        <w:gridCol w:w="261"/>
        <w:gridCol w:w="909"/>
        <w:gridCol w:w="268"/>
        <w:gridCol w:w="996"/>
        <w:gridCol w:w="268"/>
        <w:gridCol w:w="808"/>
        <w:gridCol w:w="268"/>
        <w:gridCol w:w="810"/>
        <w:gridCol w:w="268"/>
        <w:gridCol w:w="906"/>
      </w:tblGrid>
      <w:tr w:rsidR="00E57DA7" w:rsidRPr="000C3217" w14:paraId="5D92EEB0" w14:textId="77777777" w:rsidTr="000C3217">
        <w:trPr>
          <w:tblHeader/>
        </w:trPr>
        <w:tc>
          <w:tcPr>
            <w:tcW w:w="1372" w:type="pct"/>
            <w:shd w:val="clear" w:color="auto" w:fill="auto"/>
          </w:tcPr>
          <w:p w14:paraId="2CD5D15B" w14:textId="77777777" w:rsidR="00E57DA7" w:rsidRPr="000C3217" w:rsidRDefault="00E57DA7" w:rsidP="003F6D3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25" w:type="pct"/>
            <w:gridSpan w:val="11"/>
            <w:shd w:val="clear" w:color="auto" w:fill="auto"/>
          </w:tcPr>
          <w:p w14:paraId="21CD5718" w14:textId="77777777" w:rsidR="00E57DA7" w:rsidRPr="000C3217" w:rsidRDefault="00E57DA7" w:rsidP="003F6D3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3AD6" w:rsidRPr="000C3217" w14:paraId="7E12D8EF" w14:textId="77777777" w:rsidTr="000C3217">
        <w:trPr>
          <w:tblHeader/>
        </w:trPr>
        <w:tc>
          <w:tcPr>
            <w:tcW w:w="1372" w:type="pct"/>
            <w:shd w:val="clear" w:color="auto" w:fill="auto"/>
          </w:tcPr>
          <w:p w14:paraId="68DBADE7" w14:textId="77777777" w:rsidR="00C653BF" w:rsidRPr="000C3217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12" w:type="pct"/>
            <w:gridSpan w:val="5"/>
            <w:shd w:val="clear" w:color="auto" w:fill="auto"/>
          </w:tcPr>
          <w:p w14:paraId="4EAB5A33" w14:textId="683C1F80" w:rsidR="00C653BF" w:rsidRPr="000C3217" w:rsidRDefault="005322FF" w:rsidP="00A63C68">
            <w:pPr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EB023DB" w14:textId="77777777" w:rsidR="00C653BF" w:rsidRPr="000C3217" w:rsidRDefault="00C653BF" w:rsidP="00C653B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666" w:type="pct"/>
            <w:gridSpan w:val="5"/>
            <w:shd w:val="clear" w:color="auto" w:fill="auto"/>
          </w:tcPr>
          <w:p w14:paraId="665C4D6A" w14:textId="15797273" w:rsidR="00C653BF" w:rsidRPr="000C3217" w:rsidRDefault="005322FF" w:rsidP="00A63C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0C3217" w:rsidRPr="000C3217" w14:paraId="311146E5" w14:textId="77777777" w:rsidTr="000C3217">
        <w:trPr>
          <w:tblHeader/>
        </w:trPr>
        <w:tc>
          <w:tcPr>
            <w:tcW w:w="1372" w:type="pct"/>
            <w:shd w:val="clear" w:color="auto" w:fill="auto"/>
          </w:tcPr>
          <w:p w14:paraId="34194B93" w14:textId="77777777" w:rsidR="00C653BF" w:rsidRPr="000C3217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9" w:type="pct"/>
            <w:shd w:val="clear" w:color="auto" w:fill="auto"/>
          </w:tcPr>
          <w:p w14:paraId="49751EE4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2D2EFE86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pct"/>
          </w:tcPr>
          <w:p w14:paraId="7EE73185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6" w:type="pct"/>
          </w:tcPr>
          <w:p w14:paraId="0663A92A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385D6ED3" w14:textId="77777777" w:rsidR="00C653BF" w:rsidRPr="000C3217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46" w:type="pct"/>
            <w:shd w:val="clear" w:color="auto" w:fill="auto"/>
          </w:tcPr>
          <w:p w14:paraId="737161D3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14:paraId="5FC2DF4D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1FD6C5B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0232C1AB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6" w:type="pct"/>
          </w:tcPr>
          <w:p w14:paraId="703C7218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2" w:type="pct"/>
          </w:tcPr>
          <w:p w14:paraId="59F1ECAB" w14:textId="77777777" w:rsidR="00C653BF" w:rsidRPr="000C3217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0C3217" w:rsidRPr="000C3217" w14:paraId="67EA64C3" w14:textId="77777777" w:rsidTr="000C3217">
        <w:trPr>
          <w:trHeight w:val="74"/>
          <w:tblHeader/>
        </w:trPr>
        <w:tc>
          <w:tcPr>
            <w:tcW w:w="1372" w:type="pct"/>
            <w:shd w:val="clear" w:color="auto" w:fill="auto"/>
          </w:tcPr>
          <w:p w14:paraId="7ED992CF" w14:textId="44EB44FC" w:rsidR="00C653BF" w:rsidRPr="000C3217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9" w:type="pct"/>
            <w:shd w:val="clear" w:color="auto" w:fill="auto"/>
          </w:tcPr>
          <w:p w14:paraId="7BE2044F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42" w:type="pct"/>
            <w:shd w:val="clear" w:color="auto" w:fill="auto"/>
          </w:tcPr>
          <w:p w14:paraId="28CC474F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pct"/>
          </w:tcPr>
          <w:p w14:paraId="3FD857DF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(ค่าใช้จ่าย)</w:t>
            </w:r>
          </w:p>
        </w:tc>
        <w:tc>
          <w:tcPr>
            <w:tcW w:w="146" w:type="pct"/>
          </w:tcPr>
          <w:p w14:paraId="69AFEC5D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1D0B8A46" w14:textId="77777777" w:rsidR="00C653BF" w:rsidRPr="000C3217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จากภาษี</w:t>
            </w:r>
          </w:p>
        </w:tc>
        <w:tc>
          <w:tcPr>
            <w:tcW w:w="146" w:type="pct"/>
            <w:shd w:val="clear" w:color="auto" w:fill="auto"/>
          </w:tcPr>
          <w:p w14:paraId="5EC454C7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14:paraId="2CF53CB9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46" w:type="pct"/>
            <w:shd w:val="clear" w:color="auto" w:fill="auto"/>
          </w:tcPr>
          <w:p w14:paraId="5727444C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1873EF34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(ค่าใช้จ่าย)</w:t>
            </w:r>
          </w:p>
        </w:tc>
        <w:tc>
          <w:tcPr>
            <w:tcW w:w="146" w:type="pct"/>
          </w:tcPr>
          <w:p w14:paraId="32AC5E55" w14:textId="77777777" w:rsidR="00C653BF" w:rsidRPr="000C3217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2" w:type="pct"/>
          </w:tcPr>
          <w:p w14:paraId="19AB9E73" w14:textId="77777777" w:rsidR="00C653BF" w:rsidRPr="000C3217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จากภาษี</w:t>
            </w:r>
          </w:p>
        </w:tc>
      </w:tr>
      <w:tr w:rsidR="000C3217" w:rsidRPr="000C3217" w14:paraId="0DC9CD5C" w14:textId="77777777" w:rsidTr="000C3217">
        <w:trPr>
          <w:trHeight w:val="74"/>
          <w:tblHeader/>
        </w:trPr>
        <w:tc>
          <w:tcPr>
            <w:tcW w:w="1372" w:type="pct"/>
            <w:shd w:val="clear" w:color="auto" w:fill="auto"/>
          </w:tcPr>
          <w:p w14:paraId="26287584" w14:textId="78E12848" w:rsidR="004F39C8" w:rsidRPr="000C3217" w:rsidRDefault="00EB636A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489" w:type="pct"/>
            <w:shd w:val="clear" w:color="auto" w:fill="auto"/>
          </w:tcPr>
          <w:p w14:paraId="79311946" w14:textId="77777777" w:rsidR="004F39C8" w:rsidRPr="000C3217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42" w:type="pct"/>
            <w:shd w:val="clear" w:color="auto" w:fill="auto"/>
          </w:tcPr>
          <w:p w14:paraId="6BA387D7" w14:textId="77777777" w:rsidR="004F39C8" w:rsidRPr="000C3217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pct"/>
          </w:tcPr>
          <w:p w14:paraId="7B9F3538" w14:textId="77777777" w:rsidR="004F39C8" w:rsidRPr="000C3217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6" w:type="pct"/>
          </w:tcPr>
          <w:p w14:paraId="25C997C3" w14:textId="77777777" w:rsidR="004F39C8" w:rsidRPr="000C3217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41CFD567" w14:textId="77777777" w:rsidR="004F39C8" w:rsidRPr="000C3217" w:rsidRDefault="004F39C8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46" w:type="pct"/>
            <w:shd w:val="clear" w:color="auto" w:fill="auto"/>
          </w:tcPr>
          <w:p w14:paraId="5D3AA7C8" w14:textId="77777777" w:rsidR="004F39C8" w:rsidRPr="000C3217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14:paraId="2E439BEB" w14:textId="77777777" w:rsidR="004F39C8" w:rsidRPr="000C3217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46" w:type="pct"/>
            <w:shd w:val="clear" w:color="auto" w:fill="auto"/>
          </w:tcPr>
          <w:p w14:paraId="72C14E4D" w14:textId="77777777" w:rsidR="004F39C8" w:rsidRPr="000C3217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7CE5C832" w14:textId="77777777" w:rsidR="004F39C8" w:rsidRPr="000C3217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6" w:type="pct"/>
          </w:tcPr>
          <w:p w14:paraId="163E197B" w14:textId="77777777" w:rsidR="004F39C8" w:rsidRPr="000C3217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2" w:type="pct"/>
          </w:tcPr>
          <w:p w14:paraId="67644C23" w14:textId="77777777" w:rsidR="004F39C8" w:rsidRPr="000C3217" w:rsidRDefault="004F39C8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</w:tr>
      <w:tr w:rsidR="000C3217" w:rsidRPr="000C3217" w14:paraId="6C8D8127" w14:textId="77777777" w:rsidTr="000C3217">
        <w:trPr>
          <w:trHeight w:val="74"/>
          <w:tblHeader/>
        </w:trPr>
        <w:tc>
          <w:tcPr>
            <w:tcW w:w="1372" w:type="pct"/>
            <w:shd w:val="clear" w:color="auto" w:fill="auto"/>
          </w:tcPr>
          <w:p w14:paraId="47E1B1D0" w14:textId="77777777" w:rsidR="000C3217" w:rsidRPr="000C3217" w:rsidRDefault="000C3217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25" w:type="pct"/>
            <w:gridSpan w:val="11"/>
            <w:shd w:val="clear" w:color="auto" w:fill="auto"/>
          </w:tcPr>
          <w:p w14:paraId="6095C403" w14:textId="1930E680" w:rsidR="000C3217" w:rsidRPr="000C3217" w:rsidRDefault="000C3217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0C32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F39C8" w:rsidRPr="000C3217" w14:paraId="6CE2657D" w14:textId="77777777" w:rsidTr="000C3217">
        <w:trPr>
          <w:tblHeader/>
        </w:trPr>
        <w:tc>
          <w:tcPr>
            <w:tcW w:w="1372" w:type="pct"/>
            <w:shd w:val="clear" w:color="auto" w:fill="auto"/>
          </w:tcPr>
          <w:p w14:paraId="11D7F274" w14:textId="2261195F" w:rsidR="004F39C8" w:rsidRPr="000C3217" w:rsidRDefault="00410A99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625" w:type="pct"/>
            <w:gridSpan w:val="11"/>
            <w:shd w:val="clear" w:color="auto" w:fill="auto"/>
          </w:tcPr>
          <w:p w14:paraId="247D102D" w14:textId="59626709" w:rsidR="004F39C8" w:rsidRPr="000C3217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0C3217" w:rsidRPr="000C3217" w14:paraId="34107956" w14:textId="77777777" w:rsidTr="000C3217">
        <w:trPr>
          <w:trHeight w:val="299"/>
        </w:trPr>
        <w:tc>
          <w:tcPr>
            <w:tcW w:w="1372" w:type="pct"/>
            <w:shd w:val="clear" w:color="auto" w:fill="auto"/>
          </w:tcPr>
          <w:p w14:paraId="29053862" w14:textId="74E81A75" w:rsidR="004F39C8" w:rsidRPr="000C3217" w:rsidRDefault="004F39C8" w:rsidP="004F39C8">
            <w:pPr>
              <w:pStyle w:val="BodyText"/>
              <w:tabs>
                <w:tab w:val="left" w:pos="252"/>
              </w:tabs>
              <w:spacing w:after="0"/>
              <w:ind w:left="164" w:right="-131" w:hanging="164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4850E137" w14:textId="07033F1C" w:rsidR="004F39C8" w:rsidRPr="000C3217" w:rsidRDefault="005322FF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F39C8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="004F39C8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1DCE99C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72FAFA1C" w14:textId="1DE71D25" w:rsidR="004F39C8" w:rsidRPr="000C3217" w:rsidRDefault="004F39C8" w:rsidP="004F39C8">
            <w:pPr>
              <w:pStyle w:val="BodyText"/>
              <w:tabs>
                <w:tab w:val="left" w:pos="635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322FF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Pr="000C32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322FF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  <w:r w:rsidRPr="000C32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pct"/>
            <w:vAlign w:val="bottom"/>
          </w:tcPr>
          <w:p w14:paraId="2159E85A" w14:textId="77777777" w:rsidR="004F39C8" w:rsidRPr="000C3217" w:rsidRDefault="004F39C8" w:rsidP="004F39C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13398FE" w14:textId="6838E21F" w:rsidR="004F39C8" w:rsidRPr="000C3217" w:rsidRDefault="005322FF" w:rsidP="004F39C8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F39C8" w:rsidRPr="000C32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="004F39C8" w:rsidRPr="000C32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3810904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08438F89" w14:textId="05BBC783" w:rsidR="004F39C8" w:rsidRPr="000C3217" w:rsidRDefault="004F39C8" w:rsidP="004F39C8">
            <w:pPr>
              <w:tabs>
                <w:tab w:val="decimal" w:pos="332"/>
              </w:tabs>
              <w:spacing w:line="240" w:lineRule="auto"/>
              <w:ind w:right="-1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2E62D46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73639A3D" w14:textId="61113E5C" w:rsidR="004F39C8" w:rsidRPr="000C3217" w:rsidRDefault="004F39C8" w:rsidP="004F39C8">
            <w:pPr>
              <w:tabs>
                <w:tab w:val="decimal" w:pos="338"/>
              </w:tabs>
              <w:spacing w:line="240" w:lineRule="auto"/>
              <w:ind w:right="-1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4F20FEC2" w14:textId="77777777" w:rsidR="004F39C8" w:rsidRPr="000C3217" w:rsidRDefault="004F39C8" w:rsidP="004F39C8">
            <w:pPr>
              <w:pStyle w:val="BodyText"/>
              <w:spacing w:after="0"/>
              <w:ind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2" w:type="pct"/>
            <w:vAlign w:val="bottom"/>
          </w:tcPr>
          <w:p w14:paraId="3FDA4832" w14:textId="0EECEF55" w:rsidR="004F39C8" w:rsidRPr="000C3217" w:rsidRDefault="004F39C8" w:rsidP="004F39C8">
            <w:pPr>
              <w:tabs>
                <w:tab w:val="decimal" w:pos="344"/>
              </w:tabs>
              <w:spacing w:line="240" w:lineRule="auto"/>
              <w:ind w:right="-1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C3217" w:rsidRPr="000C3217" w14:paraId="46E6B5CA" w14:textId="77777777" w:rsidTr="000C3217">
        <w:trPr>
          <w:trHeight w:val="299"/>
        </w:trPr>
        <w:tc>
          <w:tcPr>
            <w:tcW w:w="1372" w:type="pct"/>
            <w:shd w:val="clear" w:color="auto" w:fill="auto"/>
          </w:tcPr>
          <w:p w14:paraId="23EB1162" w14:textId="163DED0D" w:rsidR="004F39C8" w:rsidRPr="000C3217" w:rsidRDefault="004F39C8" w:rsidP="004F39C8">
            <w:pPr>
              <w:pStyle w:val="BodyText"/>
              <w:tabs>
                <w:tab w:val="left" w:pos="252"/>
              </w:tabs>
              <w:spacing w:after="0"/>
              <w:ind w:left="164" w:right="-131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0C06B372" w14:textId="33FB6405" w:rsidR="004F39C8" w:rsidRPr="000C3217" w:rsidRDefault="004F39C8" w:rsidP="004F39C8">
            <w:pPr>
              <w:tabs>
                <w:tab w:val="decimal" w:pos="510"/>
              </w:tabs>
              <w:spacing w:line="240" w:lineRule="auto"/>
              <w:ind w:right="-1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81EE3E4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5419ACF8" w14:textId="4E38DB99" w:rsidR="004F39C8" w:rsidRPr="000C3217" w:rsidRDefault="004F39C8" w:rsidP="004F39C8">
            <w:pPr>
              <w:tabs>
                <w:tab w:val="decimal" w:pos="429"/>
              </w:tabs>
              <w:spacing w:line="240" w:lineRule="auto"/>
              <w:ind w:right="-1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780D8BC5" w14:textId="77777777" w:rsidR="004F39C8" w:rsidRPr="000C3217" w:rsidRDefault="004F39C8" w:rsidP="004F39C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3AB7F110" w14:textId="764D56DE" w:rsidR="004F39C8" w:rsidRPr="000C3217" w:rsidRDefault="004F39C8" w:rsidP="004F39C8">
            <w:pPr>
              <w:tabs>
                <w:tab w:val="decimal" w:pos="515"/>
              </w:tabs>
              <w:spacing w:line="240" w:lineRule="auto"/>
              <w:ind w:right="-1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A7CD40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6979F34E" w14:textId="5CBDAAE6" w:rsidR="004F39C8" w:rsidRPr="000C3217" w:rsidRDefault="004F39C8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322FF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322FF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677D620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3E5E347C" w14:textId="7DCBA974" w:rsidR="004F39C8" w:rsidRPr="000C3217" w:rsidRDefault="005322FF" w:rsidP="004F39C8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  <w:tc>
          <w:tcPr>
            <w:tcW w:w="146" w:type="pct"/>
            <w:vAlign w:val="bottom"/>
          </w:tcPr>
          <w:p w14:paraId="3F104EFD" w14:textId="77777777" w:rsidR="004F39C8" w:rsidRPr="000C3217" w:rsidRDefault="004F39C8" w:rsidP="004F39C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2" w:type="pct"/>
            <w:vAlign w:val="bottom"/>
          </w:tcPr>
          <w:p w14:paraId="6FB326DC" w14:textId="590A2A10" w:rsidR="004F39C8" w:rsidRPr="000C3217" w:rsidRDefault="004F39C8" w:rsidP="004F39C8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322FF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C32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322FF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  <w:r w:rsidRPr="000C32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C3217" w:rsidRPr="000C3217" w14:paraId="4AB05CCE" w14:textId="77777777" w:rsidTr="000C3217">
        <w:trPr>
          <w:trHeight w:val="299"/>
        </w:trPr>
        <w:tc>
          <w:tcPr>
            <w:tcW w:w="1372" w:type="pct"/>
            <w:shd w:val="clear" w:color="auto" w:fill="auto"/>
          </w:tcPr>
          <w:p w14:paraId="770BA38B" w14:textId="4BE0B31A" w:rsidR="004F39C8" w:rsidRPr="000C3217" w:rsidRDefault="004F39C8" w:rsidP="004F39C8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0C321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148DFA65" w14:textId="77777777" w:rsidR="004F39C8" w:rsidRPr="000C3217" w:rsidRDefault="004F39C8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5CBA193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100256AD" w14:textId="77777777" w:rsidR="004F39C8" w:rsidRPr="000C3217" w:rsidRDefault="004F39C8" w:rsidP="004F39C8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44C3EF42" w14:textId="77777777" w:rsidR="004F39C8" w:rsidRPr="000C3217" w:rsidRDefault="004F39C8" w:rsidP="004F39C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2BBE8A99" w14:textId="77777777" w:rsidR="004F39C8" w:rsidRPr="000C3217" w:rsidRDefault="004F39C8" w:rsidP="004F39C8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7D7DE55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3F79390C" w14:textId="77777777" w:rsidR="004F39C8" w:rsidRPr="000C3217" w:rsidRDefault="004F39C8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88E56DB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77A6CCB2" w14:textId="77777777" w:rsidR="004F39C8" w:rsidRPr="000C3217" w:rsidRDefault="004F39C8" w:rsidP="004F39C8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5507D142" w14:textId="77777777" w:rsidR="004F39C8" w:rsidRPr="000C3217" w:rsidRDefault="004F39C8" w:rsidP="004F39C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2" w:type="pct"/>
            <w:vAlign w:val="bottom"/>
          </w:tcPr>
          <w:p w14:paraId="27F3AFEA" w14:textId="77777777" w:rsidR="004F39C8" w:rsidRPr="000C3217" w:rsidRDefault="004F39C8" w:rsidP="004F39C8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217" w:rsidRPr="000C3217" w14:paraId="6E342B11" w14:textId="77777777" w:rsidTr="000C3217">
        <w:trPr>
          <w:trHeight w:val="299"/>
        </w:trPr>
        <w:tc>
          <w:tcPr>
            <w:tcW w:w="1372" w:type="pct"/>
            <w:shd w:val="clear" w:color="auto" w:fill="auto"/>
          </w:tcPr>
          <w:p w14:paraId="6AE51889" w14:textId="77777777" w:rsidR="004F39C8" w:rsidRPr="000C3217" w:rsidRDefault="004F39C8" w:rsidP="004F39C8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ประมาณการตามหลัก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71EB2778" w14:textId="77777777" w:rsidR="004F39C8" w:rsidRPr="000C3217" w:rsidRDefault="004F39C8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5560F6B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319A5A35" w14:textId="77777777" w:rsidR="004F39C8" w:rsidRPr="000C3217" w:rsidRDefault="004F39C8" w:rsidP="004F39C8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09837108" w14:textId="77777777" w:rsidR="004F39C8" w:rsidRPr="000C3217" w:rsidRDefault="004F39C8" w:rsidP="004F39C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2940837" w14:textId="77777777" w:rsidR="004F39C8" w:rsidRPr="000C3217" w:rsidRDefault="004F39C8" w:rsidP="004F39C8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40BE452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6742FC6C" w14:textId="77777777" w:rsidR="004F39C8" w:rsidRPr="000C3217" w:rsidRDefault="004F39C8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FDAA4E3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51F45049" w14:textId="77777777" w:rsidR="004F39C8" w:rsidRPr="000C3217" w:rsidRDefault="004F39C8" w:rsidP="004F39C8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24B8E6B9" w14:textId="77777777" w:rsidR="004F39C8" w:rsidRPr="000C3217" w:rsidRDefault="004F39C8" w:rsidP="004F39C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2" w:type="pct"/>
            <w:vAlign w:val="bottom"/>
          </w:tcPr>
          <w:p w14:paraId="647817C1" w14:textId="77777777" w:rsidR="004F39C8" w:rsidRPr="000C3217" w:rsidRDefault="004F39C8" w:rsidP="004F39C8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217" w:rsidRPr="000C3217" w14:paraId="551B7BD0" w14:textId="77777777" w:rsidTr="000C3217">
        <w:trPr>
          <w:trHeight w:val="299"/>
        </w:trPr>
        <w:tc>
          <w:tcPr>
            <w:tcW w:w="1372" w:type="pct"/>
            <w:shd w:val="clear" w:color="auto" w:fill="auto"/>
          </w:tcPr>
          <w:p w14:paraId="626510DA" w14:textId="77777777" w:rsidR="004F39C8" w:rsidRPr="000C3217" w:rsidRDefault="004F39C8" w:rsidP="004F39C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คณิตศาสตร์ประกันภัย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5A4467C4" w14:textId="730B052E" w:rsidR="004F39C8" w:rsidRPr="000C3217" w:rsidRDefault="005322FF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4F39C8" w:rsidRPr="000C32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D4DAB9D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77BD5E9A" w14:textId="30817F87" w:rsidR="004F39C8" w:rsidRPr="000C3217" w:rsidRDefault="004F39C8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322FF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C32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322FF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Pr="000C32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pct"/>
            <w:vAlign w:val="bottom"/>
          </w:tcPr>
          <w:p w14:paraId="36E33F78" w14:textId="77777777" w:rsidR="004F39C8" w:rsidRPr="000C3217" w:rsidRDefault="004F39C8" w:rsidP="004F39C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706AC72" w14:textId="061D3F74" w:rsidR="004F39C8" w:rsidRPr="000C3217" w:rsidRDefault="005322FF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4F39C8" w:rsidRPr="000C32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61260B0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6A142085" w14:textId="4C143EE4" w:rsidR="004F39C8" w:rsidRPr="000C3217" w:rsidRDefault="004F39C8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322FF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0C32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322FF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Pr="000C32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1306D54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59DEEF47" w14:textId="671B812B" w:rsidR="004F39C8" w:rsidRPr="000C3217" w:rsidRDefault="005322FF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F39C8" w:rsidRPr="000C32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</w:p>
        </w:tc>
        <w:tc>
          <w:tcPr>
            <w:tcW w:w="146" w:type="pct"/>
            <w:vAlign w:val="bottom"/>
          </w:tcPr>
          <w:p w14:paraId="588E66BC" w14:textId="77777777" w:rsidR="004F39C8" w:rsidRPr="000C3217" w:rsidRDefault="004F39C8" w:rsidP="004F39C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2" w:type="pct"/>
            <w:vAlign w:val="bottom"/>
          </w:tcPr>
          <w:p w14:paraId="6A08225F" w14:textId="72A17AF3" w:rsidR="004F39C8" w:rsidRPr="000C3217" w:rsidRDefault="004F39C8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322FF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0C32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322FF" w:rsidRPr="000C32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  <w:r w:rsidRPr="000C32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C3217" w:rsidRPr="000C3217" w14:paraId="4043CF72" w14:textId="77777777" w:rsidTr="000C3217">
        <w:trPr>
          <w:trHeight w:val="299"/>
        </w:trPr>
        <w:tc>
          <w:tcPr>
            <w:tcW w:w="1372" w:type="pct"/>
            <w:shd w:val="clear" w:color="auto" w:fill="auto"/>
          </w:tcPr>
          <w:p w14:paraId="1A69CA95" w14:textId="77777777" w:rsidR="004F39C8" w:rsidRPr="000C3217" w:rsidRDefault="004F39C8" w:rsidP="004F39C8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D7ECF" w14:textId="6C58F182" w:rsidR="004F39C8" w:rsidRPr="000C3217" w:rsidRDefault="005322FF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4F39C8"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461</w:t>
            </w:r>
            <w:r w:rsidR="004F39C8"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A46AC62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FF5A1" w14:textId="5314A623" w:rsidR="004F39C8" w:rsidRPr="000C3217" w:rsidRDefault="004F39C8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322FF"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492</w:t>
            </w: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322FF"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322</w:t>
            </w: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6" w:type="pct"/>
            <w:vAlign w:val="bottom"/>
          </w:tcPr>
          <w:p w14:paraId="4A8F0D03" w14:textId="77777777" w:rsidR="004F39C8" w:rsidRPr="000C3217" w:rsidRDefault="004F39C8" w:rsidP="004F39C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2F8AA" w14:textId="03989770" w:rsidR="004F39C8" w:rsidRPr="000C3217" w:rsidRDefault="005322FF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F39C8"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969</w:t>
            </w:r>
            <w:r w:rsidR="004F39C8"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3A8406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7B42C" w14:textId="7A85E064" w:rsidR="004F39C8" w:rsidRPr="000C3217" w:rsidRDefault="004F39C8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322FF"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322FF"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095</w:t>
            </w: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F7B53C" w14:textId="77777777" w:rsidR="004F39C8" w:rsidRPr="000C3217" w:rsidRDefault="004F39C8" w:rsidP="004F39C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06995" w14:textId="41F4C466" w:rsidR="004F39C8" w:rsidRPr="000C3217" w:rsidRDefault="005322FF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4F39C8"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619</w:t>
            </w:r>
          </w:p>
        </w:tc>
        <w:tc>
          <w:tcPr>
            <w:tcW w:w="146" w:type="pct"/>
            <w:vAlign w:val="bottom"/>
          </w:tcPr>
          <w:p w14:paraId="1D0F481B" w14:textId="77777777" w:rsidR="004F39C8" w:rsidRPr="000C3217" w:rsidRDefault="004F39C8" w:rsidP="004F39C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DF884" w14:textId="0BB899C1" w:rsidR="004F39C8" w:rsidRPr="000C3217" w:rsidRDefault="004F39C8" w:rsidP="004F39C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322FF"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322FF" w:rsidRPr="000C32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476</w:t>
            </w:r>
            <w:r w:rsidRPr="000C32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003D05A7" w14:textId="0938B949" w:rsidR="000C3217" w:rsidRDefault="000C3217">
      <w:pPr>
        <w:rPr>
          <w:rFonts w:asciiTheme="majorBidi" w:hAnsiTheme="majorBidi" w:cstheme="majorBidi"/>
          <w:sz w:val="2"/>
          <w:szCs w:val="2"/>
        </w:rPr>
      </w:pPr>
    </w:p>
    <w:p w14:paraId="6028D326" w14:textId="77777777" w:rsidR="000C3217" w:rsidRDefault="000C3217">
      <w:pPr>
        <w:spacing w:line="240" w:lineRule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br w:type="page"/>
      </w:r>
    </w:p>
    <w:p w14:paraId="741CA026" w14:textId="77777777" w:rsidR="00233302" w:rsidRPr="00DD3EC2" w:rsidRDefault="00233302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1"/>
        <w:gridCol w:w="958"/>
        <w:gridCol w:w="236"/>
        <w:gridCol w:w="1219"/>
        <w:gridCol w:w="265"/>
        <w:gridCol w:w="1047"/>
        <w:gridCol w:w="265"/>
        <w:gridCol w:w="1208"/>
      </w:tblGrid>
      <w:tr w:rsidR="007D275F" w:rsidRPr="0013335C" w14:paraId="364909C9" w14:textId="77777777" w:rsidTr="00F1549B">
        <w:tc>
          <w:tcPr>
            <w:tcW w:w="2199" w:type="pct"/>
            <w:shd w:val="clear" w:color="auto" w:fill="FFFFFF"/>
          </w:tcPr>
          <w:p w14:paraId="79D2CC11" w14:textId="7A0A827E" w:rsidR="007D275F" w:rsidRPr="0013335C" w:rsidRDefault="007D275F" w:rsidP="00C34EA1">
            <w:pPr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01" w:type="pct"/>
            <w:gridSpan w:val="7"/>
            <w:shd w:val="clear" w:color="auto" w:fill="FFFFFF"/>
          </w:tcPr>
          <w:p w14:paraId="26EB91E7" w14:textId="77777777" w:rsidR="007D275F" w:rsidRPr="0013335C" w:rsidRDefault="007D275F" w:rsidP="00C34EA1">
            <w:pPr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A50BD" w:rsidRPr="0013335C" w14:paraId="441F5E4A" w14:textId="77777777" w:rsidTr="00F1549B">
        <w:tc>
          <w:tcPr>
            <w:tcW w:w="2199" w:type="pct"/>
            <w:shd w:val="clear" w:color="auto" w:fill="FFFFFF"/>
          </w:tcPr>
          <w:p w14:paraId="2B0926B5" w14:textId="77777777" w:rsidR="006A50BD" w:rsidRPr="0013335C" w:rsidRDefault="006A50BD" w:rsidP="00C34EA1">
            <w:pPr>
              <w:spacing w:line="360" w:lineRule="exact"/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300" w:type="pct"/>
            <w:gridSpan w:val="3"/>
            <w:shd w:val="clear" w:color="auto" w:fill="FFFFFF"/>
          </w:tcPr>
          <w:p w14:paraId="191EBA8F" w14:textId="1AF367F8" w:rsidR="006A50BD" w:rsidRPr="0013335C" w:rsidRDefault="005322FF" w:rsidP="00C34EA1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3" w:type="pct"/>
            <w:shd w:val="clear" w:color="auto" w:fill="FFFFFF"/>
          </w:tcPr>
          <w:p w14:paraId="4AE7BA65" w14:textId="77777777" w:rsidR="006A50BD" w:rsidRPr="0013335C" w:rsidRDefault="006A50BD" w:rsidP="00C34EA1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8" w:type="pct"/>
            <w:gridSpan w:val="3"/>
            <w:shd w:val="clear" w:color="auto" w:fill="FFFFFF"/>
          </w:tcPr>
          <w:p w14:paraId="36E6823E" w14:textId="1CA72780" w:rsidR="006A50BD" w:rsidRPr="0013335C" w:rsidRDefault="005322FF" w:rsidP="00C34EA1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6A50BD" w:rsidRPr="0013335C" w14:paraId="2112E04A" w14:textId="77777777" w:rsidTr="00F1549B">
        <w:tc>
          <w:tcPr>
            <w:tcW w:w="2199" w:type="pct"/>
            <w:shd w:val="clear" w:color="auto" w:fill="FFFFFF"/>
          </w:tcPr>
          <w:p w14:paraId="02710797" w14:textId="77777777" w:rsidR="006A50BD" w:rsidRPr="0013335C" w:rsidRDefault="006A50BD" w:rsidP="00C34EA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FFFFFF"/>
          </w:tcPr>
          <w:p w14:paraId="453CE301" w14:textId="77777777" w:rsidR="006A50BD" w:rsidRPr="0013335C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DD6B37" w14:textId="77777777" w:rsidR="006A50BD" w:rsidRPr="0013335C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7" w:type="pct"/>
            <w:shd w:val="clear" w:color="auto" w:fill="FFFFFF"/>
          </w:tcPr>
          <w:p w14:paraId="08670343" w14:textId="77777777" w:rsidR="006A50BD" w:rsidRPr="0013335C" w:rsidRDefault="006A50BD" w:rsidP="00C34EA1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FFFFFF"/>
          </w:tcPr>
          <w:p w14:paraId="72F4D27D" w14:textId="77777777" w:rsidR="006A50BD" w:rsidRPr="0013335C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53C0B9C" w14:textId="77777777" w:rsidR="006A50BD" w:rsidRPr="0013335C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  <w:shd w:val="clear" w:color="auto" w:fill="FFFFFF"/>
          </w:tcPr>
          <w:p w14:paraId="5B961F6F" w14:textId="77777777" w:rsidR="006A50BD" w:rsidRPr="0013335C" w:rsidRDefault="006A50BD" w:rsidP="00C34EA1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940D545" w14:textId="77777777" w:rsidR="006A50BD" w:rsidRPr="0013335C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74279C8" w14:textId="77777777" w:rsidR="006A50BD" w:rsidRPr="0013335C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  <w:shd w:val="clear" w:color="auto" w:fill="FFFFFF"/>
          </w:tcPr>
          <w:p w14:paraId="0C46AC99" w14:textId="77777777" w:rsidR="006A50BD" w:rsidRPr="0013335C" w:rsidRDefault="006A50BD" w:rsidP="00C34EA1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0E58333D" w14:textId="77777777" w:rsidR="006A50BD" w:rsidRPr="0013335C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B273D7" w14:textId="77777777" w:rsidR="006A50BD" w:rsidRPr="0013335C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50BD" w:rsidRPr="0013335C" w14:paraId="2440F996" w14:textId="77777777" w:rsidTr="00F1549B">
        <w:tc>
          <w:tcPr>
            <w:tcW w:w="2199" w:type="pct"/>
            <w:shd w:val="clear" w:color="auto" w:fill="FFFFFF"/>
          </w:tcPr>
          <w:p w14:paraId="6C3340E9" w14:textId="77777777" w:rsidR="006A50BD" w:rsidRPr="0013335C" w:rsidRDefault="006A50BD" w:rsidP="006A50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16" w:type="pct"/>
            <w:shd w:val="clear" w:color="auto" w:fill="FFFFFF"/>
          </w:tcPr>
          <w:p w14:paraId="054E162C" w14:textId="77777777" w:rsidR="006A50BD" w:rsidRPr="0013335C" w:rsidRDefault="006A50BD" w:rsidP="006A50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FFFFFF"/>
          </w:tcPr>
          <w:p w14:paraId="1FB53C46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FFFFF"/>
          </w:tcPr>
          <w:p w14:paraId="06D61C4E" w14:textId="4EB81298" w:rsidR="006A50BD" w:rsidRPr="0013335C" w:rsidRDefault="005322FF" w:rsidP="006A50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4318D"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  <w:r w:rsidR="0084318D"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</w:t>
            </w:r>
            <w:r w:rsidR="00D313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3" w:type="pct"/>
            <w:shd w:val="clear" w:color="auto" w:fill="FFFFFF"/>
          </w:tcPr>
          <w:p w14:paraId="5F088BC4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65E6B737" w14:textId="77777777" w:rsidR="006A50BD" w:rsidRPr="0013335C" w:rsidRDefault="006A50BD" w:rsidP="006A50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5F0FB117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FFFFFF"/>
          </w:tcPr>
          <w:p w14:paraId="78099FB6" w14:textId="48FE0AD5" w:rsidR="006A50BD" w:rsidRPr="0013335C" w:rsidRDefault="005322FF" w:rsidP="006A50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670</w:t>
            </w:r>
            <w:r w:rsidR="006A50BD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506</w:t>
            </w:r>
          </w:p>
        </w:tc>
      </w:tr>
      <w:tr w:rsidR="006A50BD" w:rsidRPr="0013335C" w14:paraId="451075C5" w14:textId="77777777" w:rsidTr="00F1549B">
        <w:tc>
          <w:tcPr>
            <w:tcW w:w="2199" w:type="pct"/>
            <w:shd w:val="clear" w:color="auto" w:fill="FFFFFF"/>
          </w:tcPr>
          <w:p w14:paraId="6BB3BBB1" w14:textId="77777777" w:rsidR="006A50BD" w:rsidRPr="0013335C" w:rsidRDefault="006A50BD" w:rsidP="006A50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16" w:type="pct"/>
            <w:shd w:val="clear" w:color="auto" w:fill="FFFFFF"/>
          </w:tcPr>
          <w:p w14:paraId="69346B16" w14:textId="7127F32B" w:rsidR="006A50BD" w:rsidRPr="0013335C" w:rsidRDefault="005322FF" w:rsidP="006A50B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84318D"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27" w:type="pct"/>
            <w:shd w:val="clear" w:color="auto" w:fill="FFFFFF"/>
          </w:tcPr>
          <w:p w14:paraId="1AFD1984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FFFFFF"/>
          </w:tcPr>
          <w:p w14:paraId="7AC88D5B" w14:textId="71970AB6" w:rsidR="006A50BD" w:rsidRPr="0013335C" w:rsidRDefault="005322FF" w:rsidP="006A50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</w:t>
            </w:r>
            <w:r w:rsidR="0084318D"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143" w:type="pct"/>
            <w:shd w:val="clear" w:color="auto" w:fill="FFFFFF"/>
          </w:tcPr>
          <w:p w14:paraId="7AE3C2EF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0EBA33CD" w14:textId="415369FE" w:rsidR="006A50BD" w:rsidRPr="0013335C" w:rsidRDefault="005322FF" w:rsidP="006A50B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  <w:r w:rsidR="006A50BD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43" w:type="pct"/>
            <w:shd w:val="clear" w:color="auto" w:fill="FFFFFF"/>
          </w:tcPr>
          <w:p w14:paraId="18620562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FFFFFF"/>
          </w:tcPr>
          <w:p w14:paraId="03754624" w14:textId="3E082F1C" w:rsidR="006A50BD" w:rsidRPr="0013335C" w:rsidRDefault="005322FF" w:rsidP="006A50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134</w:t>
            </w:r>
            <w:r w:rsidR="006A50BD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101</w:t>
            </w:r>
          </w:p>
        </w:tc>
      </w:tr>
      <w:tr w:rsidR="006A50BD" w:rsidRPr="0013335C" w14:paraId="275B6D99" w14:textId="77777777" w:rsidTr="00F1549B">
        <w:tc>
          <w:tcPr>
            <w:tcW w:w="2199" w:type="pct"/>
            <w:shd w:val="clear" w:color="auto" w:fill="FFFFFF"/>
          </w:tcPr>
          <w:p w14:paraId="2382E43B" w14:textId="77777777" w:rsidR="006A50BD" w:rsidRPr="0013335C" w:rsidRDefault="006A50BD" w:rsidP="006A50B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16" w:type="pct"/>
            <w:shd w:val="clear" w:color="auto" w:fill="FFFFFF"/>
          </w:tcPr>
          <w:p w14:paraId="6F7A60DB" w14:textId="77777777" w:rsidR="006A50BD" w:rsidRPr="0013335C" w:rsidRDefault="006A50BD" w:rsidP="006A50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FFFFFF"/>
          </w:tcPr>
          <w:p w14:paraId="44E29EF4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FFFFFF"/>
          </w:tcPr>
          <w:p w14:paraId="44F8D7F9" w14:textId="58B56847" w:rsidR="0084318D" w:rsidRPr="0013335C" w:rsidRDefault="0084318D" w:rsidP="006A50B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</w:t>
            </w:r>
            <w:r w:rsidR="00D313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1982436D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35616984" w14:textId="77777777" w:rsidR="006A50BD" w:rsidRPr="0013335C" w:rsidRDefault="006A50BD" w:rsidP="006A50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519BA47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770C2103" w14:textId="5BF6599F" w:rsidR="006A50BD" w:rsidRPr="0013335C" w:rsidRDefault="006A50BD" w:rsidP="006A50B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82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960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6A50BD" w:rsidRPr="0013335C" w14:paraId="3AED9945" w14:textId="77777777" w:rsidTr="00F1549B">
        <w:tc>
          <w:tcPr>
            <w:tcW w:w="2199" w:type="pct"/>
            <w:shd w:val="clear" w:color="auto" w:fill="FFFFFF"/>
          </w:tcPr>
          <w:p w14:paraId="798843A5" w14:textId="77777777" w:rsidR="006A50BD" w:rsidRPr="0013335C" w:rsidRDefault="006A50BD" w:rsidP="006A50B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516" w:type="pct"/>
            <w:shd w:val="clear" w:color="auto" w:fill="FFFFFF"/>
          </w:tcPr>
          <w:p w14:paraId="7B981290" w14:textId="77777777" w:rsidR="006A50BD" w:rsidRPr="0013335C" w:rsidRDefault="006A50BD" w:rsidP="006A50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FFFFFF"/>
          </w:tcPr>
          <w:p w14:paraId="140D27CF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FFFFFF"/>
          </w:tcPr>
          <w:p w14:paraId="57BCEFAA" w14:textId="6F99ACF0" w:rsidR="006A50BD" w:rsidRPr="0013335C" w:rsidRDefault="0084318D" w:rsidP="0084318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838</w:t>
            </w:r>
            <w:r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064320D5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584F3736" w14:textId="77777777" w:rsidR="006A50BD" w:rsidRPr="0013335C" w:rsidRDefault="006A50BD" w:rsidP="006A50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205F66B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69CB64F9" w14:textId="4006C10B" w:rsidR="006A50BD" w:rsidRPr="0013335C" w:rsidRDefault="006A50BD" w:rsidP="006A50B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887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6A50BD" w:rsidRPr="0013335C" w14:paraId="766DAAEE" w14:textId="77777777" w:rsidTr="00F1549B">
        <w:tc>
          <w:tcPr>
            <w:tcW w:w="2199" w:type="pct"/>
            <w:shd w:val="clear" w:color="auto" w:fill="FFFFFF"/>
          </w:tcPr>
          <w:p w14:paraId="481DCCB9" w14:textId="77777777" w:rsidR="006A50BD" w:rsidRPr="0013335C" w:rsidRDefault="006A50BD" w:rsidP="006A50B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16" w:type="pct"/>
            <w:shd w:val="clear" w:color="auto" w:fill="FFFFFF"/>
          </w:tcPr>
          <w:p w14:paraId="3A43BB2F" w14:textId="77777777" w:rsidR="006A50BD" w:rsidRPr="0013335C" w:rsidRDefault="006A50BD" w:rsidP="006A50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FFFFFF"/>
          </w:tcPr>
          <w:p w14:paraId="5370DC14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FFFFFF"/>
          </w:tcPr>
          <w:p w14:paraId="2BB7DB96" w14:textId="56A29496" w:rsidR="006A50BD" w:rsidRPr="0013335C" w:rsidRDefault="005322FF" w:rsidP="006A50B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143" w:type="pct"/>
            <w:shd w:val="clear" w:color="auto" w:fill="FFFFFF"/>
          </w:tcPr>
          <w:p w14:paraId="476FC7AF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64C5546" w14:textId="77777777" w:rsidR="006A50BD" w:rsidRPr="0013335C" w:rsidRDefault="006A50BD" w:rsidP="006A50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597029F5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3F067971" w14:textId="2FF4F3AC" w:rsidR="006A50BD" w:rsidRPr="0013335C" w:rsidRDefault="005322FF" w:rsidP="006A50B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278</w:t>
            </w:r>
          </w:p>
        </w:tc>
      </w:tr>
      <w:tr w:rsidR="006A50BD" w:rsidRPr="0013335C" w14:paraId="5D1605B9" w14:textId="77777777" w:rsidTr="00F1549B">
        <w:tc>
          <w:tcPr>
            <w:tcW w:w="2199" w:type="pct"/>
            <w:shd w:val="clear" w:color="auto" w:fill="FFFFFF"/>
          </w:tcPr>
          <w:p w14:paraId="68436638" w14:textId="77777777" w:rsidR="006A50BD" w:rsidRPr="0013335C" w:rsidRDefault="006A50BD" w:rsidP="006A50B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516" w:type="pct"/>
            <w:shd w:val="clear" w:color="auto" w:fill="FFFFFF"/>
          </w:tcPr>
          <w:p w14:paraId="7CB552A0" w14:textId="77777777" w:rsidR="006A50BD" w:rsidRPr="0013335C" w:rsidRDefault="006A50BD" w:rsidP="006A50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FFFFFF"/>
          </w:tcPr>
          <w:p w14:paraId="532FADA0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FFFFFF"/>
          </w:tcPr>
          <w:p w14:paraId="6724A35F" w14:textId="741CADC4" w:rsidR="006A50BD" w:rsidRPr="0013335C" w:rsidRDefault="0084318D" w:rsidP="0084318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14:paraId="039C61F6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166C3CE" w14:textId="77777777" w:rsidR="006A50BD" w:rsidRPr="0013335C" w:rsidRDefault="006A50BD" w:rsidP="006A50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E727A77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08D1361F" w14:textId="1238101D" w:rsidR="006A50BD" w:rsidRPr="0013335C" w:rsidRDefault="005322FF" w:rsidP="006A50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6A50BD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688</w:t>
            </w:r>
          </w:p>
        </w:tc>
      </w:tr>
      <w:tr w:rsidR="006A50BD" w:rsidRPr="0013335C" w14:paraId="5B352FEF" w14:textId="77777777" w:rsidTr="00F1549B">
        <w:tc>
          <w:tcPr>
            <w:tcW w:w="2199" w:type="pct"/>
            <w:shd w:val="clear" w:color="auto" w:fill="FFFFFF"/>
          </w:tcPr>
          <w:p w14:paraId="30E66878" w14:textId="77777777" w:rsidR="006A50BD" w:rsidRPr="0013335C" w:rsidRDefault="006A50BD" w:rsidP="006A50BD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28A67" w14:textId="201A628C" w:rsidR="006A50BD" w:rsidRPr="0013335C" w:rsidRDefault="005322FF" w:rsidP="006A50BD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8431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</w:t>
            </w:r>
          </w:p>
        </w:tc>
        <w:tc>
          <w:tcPr>
            <w:tcW w:w="127" w:type="pct"/>
            <w:shd w:val="clear" w:color="auto" w:fill="FFFFFF"/>
          </w:tcPr>
          <w:p w14:paraId="1DC45DD9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1510BCD" w14:textId="1CB2700B" w:rsidR="006A50BD" w:rsidRPr="0013335C" w:rsidRDefault="005322FF" w:rsidP="006A50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136</w:t>
            </w:r>
            <w:r w:rsidR="0084318D" w:rsidRPr="008431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143" w:type="pct"/>
            <w:shd w:val="clear" w:color="auto" w:fill="FFFFFF"/>
          </w:tcPr>
          <w:p w14:paraId="6D3E7343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FD8CF99" w14:textId="2E7C7F1E" w:rsidR="006A50BD" w:rsidRPr="0013335C" w:rsidRDefault="005322FF" w:rsidP="006A50BD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7</w:t>
            </w:r>
            <w:r w:rsidR="006A50BD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.</w:t>
            </w: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34</w:t>
            </w:r>
          </w:p>
        </w:tc>
        <w:tc>
          <w:tcPr>
            <w:tcW w:w="143" w:type="pct"/>
            <w:shd w:val="clear" w:color="auto" w:fill="FFFFFF"/>
          </w:tcPr>
          <w:p w14:paraId="0BA0D69C" w14:textId="77777777" w:rsidR="006A50BD" w:rsidRPr="0013335C" w:rsidRDefault="006A50BD" w:rsidP="006A50B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55D0BA" w14:textId="641D616D" w:rsidR="006A50BD" w:rsidRPr="0013335C" w:rsidRDefault="005322FF" w:rsidP="006A50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49</w:t>
            </w:r>
            <w:r w:rsidR="006A50BD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</w:tr>
    </w:tbl>
    <w:p w14:paraId="227CBECA" w14:textId="0257029C" w:rsidR="0028587B" w:rsidRDefault="0028587B" w:rsidP="00691F10">
      <w:pPr>
        <w:tabs>
          <w:tab w:val="left" w:pos="540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042"/>
        <w:gridCol w:w="976"/>
        <w:gridCol w:w="236"/>
        <w:gridCol w:w="1218"/>
        <w:gridCol w:w="269"/>
        <w:gridCol w:w="1065"/>
        <w:gridCol w:w="269"/>
        <w:gridCol w:w="1206"/>
      </w:tblGrid>
      <w:tr w:rsidR="003006A5" w:rsidRPr="0013335C" w14:paraId="08556E3A" w14:textId="77777777" w:rsidTr="00000335">
        <w:tc>
          <w:tcPr>
            <w:tcW w:w="4042" w:type="dxa"/>
            <w:shd w:val="clear" w:color="auto" w:fill="FFFFFF"/>
          </w:tcPr>
          <w:p w14:paraId="3B4EBD2C" w14:textId="77777777" w:rsidR="003006A5" w:rsidRPr="0013335C" w:rsidRDefault="003006A5" w:rsidP="00000335">
            <w:pPr>
              <w:spacing w:line="360" w:lineRule="exact"/>
              <w:ind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13335C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239" w:type="dxa"/>
            <w:gridSpan w:val="7"/>
            <w:shd w:val="clear" w:color="auto" w:fill="FFFFFF"/>
          </w:tcPr>
          <w:p w14:paraId="56BC13EE" w14:textId="77777777" w:rsidR="003006A5" w:rsidRPr="0013335C" w:rsidRDefault="003006A5" w:rsidP="00000335">
            <w:pPr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A5" w:rsidRPr="0013335C" w14:paraId="522708A4" w14:textId="77777777" w:rsidTr="00000335">
        <w:tc>
          <w:tcPr>
            <w:tcW w:w="4042" w:type="dxa"/>
            <w:shd w:val="clear" w:color="auto" w:fill="FFFFFF"/>
          </w:tcPr>
          <w:p w14:paraId="5072559A" w14:textId="77777777" w:rsidR="003006A5" w:rsidRPr="0013335C" w:rsidRDefault="003006A5" w:rsidP="00000335">
            <w:pPr>
              <w:spacing w:line="360" w:lineRule="exact"/>
              <w:ind w:left="-18"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2430" w:type="dxa"/>
            <w:gridSpan w:val="3"/>
            <w:shd w:val="clear" w:color="auto" w:fill="FFFFFF"/>
          </w:tcPr>
          <w:p w14:paraId="4D4AC711" w14:textId="0CC35E76" w:rsidR="003006A5" w:rsidRPr="0013335C" w:rsidRDefault="005322FF" w:rsidP="0000033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9" w:type="dxa"/>
            <w:shd w:val="clear" w:color="auto" w:fill="FFFFFF"/>
          </w:tcPr>
          <w:p w14:paraId="48C3B403" w14:textId="77777777" w:rsidR="003006A5" w:rsidRPr="0013335C" w:rsidRDefault="003006A5" w:rsidP="0000033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40" w:type="dxa"/>
            <w:gridSpan w:val="3"/>
            <w:shd w:val="clear" w:color="auto" w:fill="FFFFFF"/>
          </w:tcPr>
          <w:p w14:paraId="16DDB2F4" w14:textId="5DF5B88F" w:rsidR="003006A5" w:rsidRPr="0013335C" w:rsidRDefault="005322FF" w:rsidP="0000033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3006A5" w:rsidRPr="0013335C" w14:paraId="6C56E922" w14:textId="77777777" w:rsidTr="00000335">
        <w:tc>
          <w:tcPr>
            <w:tcW w:w="4042" w:type="dxa"/>
            <w:shd w:val="clear" w:color="auto" w:fill="FFFFFF"/>
          </w:tcPr>
          <w:p w14:paraId="3E8358CA" w14:textId="77777777" w:rsidR="003006A5" w:rsidRPr="0013335C" w:rsidRDefault="003006A5" w:rsidP="0000033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FFFFFF"/>
          </w:tcPr>
          <w:p w14:paraId="4FF215B9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53839F8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291497D1" w14:textId="77777777" w:rsidR="003006A5" w:rsidRPr="0013335C" w:rsidRDefault="003006A5" w:rsidP="00000335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610F3A9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605FDB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FFFFFF"/>
          </w:tcPr>
          <w:p w14:paraId="434A16A5" w14:textId="77777777" w:rsidR="003006A5" w:rsidRPr="0013335C" w:rsidRDefault="003006A5" w:rsidP="00000335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0C5399BA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3D299E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FFFFFF"/>
          </w:tcPr>
          <w:p w14:paraId="0B728352" w14:textId="77777777" w:rsidR="003006A5" w:rsidRPr="0013335C" w:rsidRDefault="003006A5" w:rsidP="00000335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43248A13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BD1D7F6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06A5" w:rsidRPr="0013335C" w14:paraId="5E806CC0" w14:textId="77777777" w:rsidTr="00000335">
        <w:tc>
          <w:tcPr>
            <w:tcW w:w="4042" w:type="dxa"/>
            <w:shd w:val="clear" w:color="auto" w:fill="FFFFFF"/>
          </w:tcPr>
          <w:p w14:paraId="5D3AA56D" w14:textId="77777777" w:rsidR="003006A5" w:rsidRPr="0013335C" w:rsidRDefault="003006A5" w:rsidP="0000033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2DE92BFA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6548E671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38BD67F9" w14:textId="793EBEBE" w:rsidR="003006A5" w:rsidRPr="0013335C" w:rsidRDefault="005322FF" w:rsidP="000003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006A5"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  <w:r w:rsidR="003006A5"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</w:t>
            </w:r>
            <w:r w:rsidR="00D313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FFFFFF"/>
          </w:tcPr>
          <w:p w14:paraId="554A9D03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2A7668F6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</w:tcPr>
          <w:p w14:paraId="1BA57C49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</w:tcPr>
          <w:p w14:paraId="369DCAF8" w14:textId="349124AB" w:rsidR="003006A5" w:rsidRPr="0013335C" w:rsidRDefault="005322FF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670</w:t>
            </w:r>
            <w:r w:rsidR="003006A5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570</w:t>
            </w:r>
          </w:p>
        </w:tc>
      </w:tr>
      <w:tr w:rsidR="003006A5" w:rsidRPr="0013335C" w14:paraId="59FCB1A3" w14:textId="77777777" w:rsidTr="00000335">
        <w:tc>
          <w:tcPr>
            <w:tcW w:w="4042" w:type="dxa"/>
            <w:shd w:val="clear" w:color="auto" w:fill="FFFFFF"/>
          </w:tcPr>
          <w:p w14:paraId="7FD8E7B9" w14:textId="77777777" w:rsidR="003006A5" w:rsidRPr="0013335C" w:rsidRDefault="003006A5" w:rsidP="0000033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3F3EAC94" w14:textId="1E5DEF80" w:rsidR="003006A5" w:rsidRPr="0013335C" w:rsidRDefault="005322FF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3006A5"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FFFFFF"/>
          </w:tcPr>
          <w:p w14:paraId="626F73B8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68B73E65" w14:textId="787F9E77" w:rsidR="003006A5" w:rsidRPr="0013335C" w:rsidRDefault="005322FF" w:rsidP="000003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</w:t>
            </w:r>
            <w:r w:rsidR="003006A5"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69" w:type="dxa"/>
            <w:shd w:val="clear" w:color="auto" w:fill="FFFFFF"/>
          </w:tcPr>
          <w:p w14:paraId="58E19FC0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62BA7AA4" w14:textId="2D4E4225" w:rsidR="003006A5" w:rsidRPr="0013335C" w:rsidRDefault="005322FF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  <w:r w:rsidR="003006A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.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9" w:type="dxa"/>
            <w:shd w:val="clear" w:color="auto" w:fill="FFFFFF"/>
          </w:tcPr>
          <w:p w14:paraId="26FFC304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/>
          </w:tcPr>
          <w:p w14:paraId="3CE93756" w14:textId="457EC2B4" w:rsidR="003006A5" w:rsidRPr="0013335C" w:rsidRDefault="005322FF" w:rsidP="000003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134</w:t>
            </w:r>
            <w:r w:rsidR="003006A5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114</w:t>
            </w:r>
          </w:p>
        </w:tc>
      </w:tr>
      <w:tr w:rsidR="003006A5" w:rsidRPr="0013335C" w14:paraId="45A0FE0B" w14:textId="77777777" w:rsidTr="00000335">
        <w:tc>
          <w:tcPr>
            <w:tcW w:w="4042" w:type="dxa"/>
            <w:shd w:val="clear" w:color="auto" w:fill="FFFFFF"/>
          </w:tcPr>
          <w:p w14:paraId="4E379A6C" w14:textId="77777777" w:rsidR="003006A5" w:rsidRPr="0013335C" w:rsidRDefault="003006A5" w:rsidP="0000033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6" w:type="dxa"/>
            <w:shd w:val="clear" w:color="auto" w:fill="FFFFFF"/>
          </w:tcPr>
          <w:p w14:paraId="462C03C4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21994A93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0CEB11D" w14:textId="1A559654" w:rsidR="003006A5" w:rsidRPr="0013335C" w:rsidRDefault="003006A5" w:rsidP="000003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</w:t>
            </w:r>
            <w:r w:rsidR="00D313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646D527E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51028503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8B5AABD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1C640F05" w14:textId="773435C4" w:rsidR="003006A5" w:rsidRPr="0013335C" w:rsidRDefault="003006A5" w:rsidP="000003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82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973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3006A5" w:rsidRPr="0013335C" w14:paraId="6E108200" w14:textId="77777777" w:rsidTr="00000335">
        <w:tc>
          <w:tcPr>
            <w:tcW w:w="4042" w:type="dxa"/>
            <w:shd w:val="clear" w:color="auto" w:fill="FFFFFF"/>
          </w:tcPr>
          <w:p w14:paraId="4C3ED3EC" w14:textId="77777777" w:rsidR="003006A5" w:rsidRPr="0013335C" w:rsidRDefault="003006A5" w:rsidP="0000033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976" w:type="dxa"/>
            <w:shd w:val="clear" w:color="auto" w:fill="FFFFFF"/>
          </w:tcPr>
          <w:p w14:paraId="2154DC1A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F8CA357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61632EE6" w14:textId="565B9E6B" w:rsidR="003006A5" w:rsidRPr="0013335C" w:rsidRDefault="003006A5" w:rsidP="000003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838</w:t>
            </w:r>
            <w:r w:rsidRPr="008431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350B15C8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054F6689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521D572E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4AA66F81" w14:textId="008E2F82" w:rsidR="003006A5" w:rsidRPr="0013335C" w:rsidRDefault="003006A5" w:rsidP="0000033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887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3006A5" w:rsidRPr="0013335C" w14:paraId="5D479B33" w14:textId="77777777" w:rsidTr="00000335">
        <w:tc>
          <w:tcPr>
            <w:tcW w:w="4042" w:type="dxa"/>
            <w:shd w:val="clear" w:color="auto" w:fill="FFFFFF"/>
          </w:tcPr>
          <w:p w14:paraId="0A58278C" w14:textId="77777777" w:rsidR="003006A5" w:rsidRPr="0013335C" w:rsidRDefault="003006A5" w:rsidP="0000033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6" w:type="dxa"/>
            <w:shd w:val="clear" w:color="auto" w:fill="FFFFFF"/>
          </w:tcPr>
          <w:p w14:paraId="72F1EEE9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66764AB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078DD010" w14:textId="381BEFE1" w:rsidR="003006A5" w:rsidRPr="0013335C" w:rsidRDefault="005322FF" w:rsidP="0000033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269" w:type="dxa"/>
            <w:shd w:val="clear" w:color="auto" w:fill="FFFFFF"/>
          </w:tcPr>
          <w:p w14:paraId="6673A46A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7D7775F5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AF53714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5C4EFCDD" w14:textId="641A863F" w:rsidR="003006A5" w:rsidRPr="0013335C" w:rsidRDefault="005322FF" w:rsidP="000003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278</w:t>
            </w:r>
          </w:p>
        </w:tc>
      </w:tr>
      <w:tr w:rsidR="003006A5" w:rsidRPr="0013335C" w14:paraId="3A4EDABA" w14:textId="77777777" w:rsidTr="00000335">
        <w:tc>
          <w:tcPr>
            <w:tcW w:w="4042" w:type="dxa"/>
            <w:shd w:val="clear" w:color="auto" w:fill="FFFFFF"/>
          </w:tcPr>
          <w:p w14:paraId="1F19E978" w14:textId="77777777" w:rsidR="003006A5" w:rsidRPr="0013335C" w:rsidRDefault="003006A5" w:rsidP="0000033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76" w:type="dxa"/>
            <w:shd w:val="clear" w:color="auto" w:fill="FFFFFF"/>
          </w:tcPr>
          <w:p w14:paraId="401E5053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65FC4EAD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B632A7A" w14:textId="77777777" w:rsidR="003006A5" w:rsidRPr="0013335C" w:rsidRDefault="003006A5" w:rsidP="004A012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FFFFFF"/>
          </w:tcPr>
          <w:p w14:paraId="466145D0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1CC01EF2" w14:textId="77777777" w:rsidR="003006A5" w:rsidRPr="0013335C" w:rsidRDefault="003006A5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116FF05A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0E645649" w14:textId="71A26A79" w:rsidR="003006A5" w:rsidRPr="0013335C" w:rsidRDefault="005322FF" w:rsidP="0000033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3006A5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688</w:t>
            </w:r>
          </w:p>
        </w:tc>
      </w:tr>
      <w:tr w:rsidR="003006A5" w:rsidRPr="0013335C" w14:paraId="62C17BF1" w14:textId="77777777" w:rsidTr="00000335">
        <w:tc>
          <w:tcPr>
            <w:tcW w:w="4042" w:type="dxa"/>
            <w:shd w:val="clear" w:color="auto" w:fill="FFFFFF"/>
          </w:tcPr>
          <w:p w14:paraId="7E29F1DA" w14:textId="77777777" w:rsidR="003006A5" w:rsidRPr="0013335C" w:rsidRDefault="003006A5" w:rsidP="00000335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A3021B2" w14:textId="20279AA3" w:rsidR="003006A5" w:rsidRPr="0013335C" w:rsidRDefault="005322FF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3006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</w:t>
            </w:r>
          </w:p>
        </w:tc>
        <w:tc>
          <w:tcPr>
            <w:tcW w:w="236" w:type="dxa"/>
            <w:shd w:val="clear" w:color="auto" w:fill="FFFFFF"/>
          </w:tcPr>
          <w:p w14:paraId="138979EA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16CE17" w14:textId="4C26FFC7" w:rsidR="003006A5" w:rsidRPr="0013335C" w:rsidRDefault="005322FF" w:rsidP="000003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136</w:t>
            </w:r>
            <w:r w:rsidR="003006A5" w:rsidRPr="008431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69" w:type="dxa"/>
            <w:shd w:val="clear" w:color="auto" w:fill="FFFFFF"/>
          </w:tcPr>
          <w:p w14:paraId="31ED1828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C47B2A" w14:textId="3F716AE5" w:rsidR="003006A5" w:rsidRPr="0013335C" w:rsidRDefault="005322FF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7</w:t>
            </w:r>
            <w:r w:rsidR="003006A5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.</w:t>
            </w: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34</w:t>
            </w:r>
          </w:p>
        </w:tc>
        <w:tc>
          <w:tcPr>
            <w:tcW w:w="269" w:type="dxa"/>
            <w:shd w:val="clear" w:color="auto" w:fill="FFFFFF"/>
          </w:tcPr>
          <w:p w14:paraId="5FB5E2C8" w14:textId="77777777" w:rsidR="003006A5" w:rsidRPr="0013335C" w:rsidRDefault="003006A5" w:rsidP="0000033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FC9FB7B" w14:textId="7140CCF5" w:rsidR="003006A5" w:rsidRPr="0013335C" w:rsidRDefault="005322FF" w:rsidP="00000335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49</w:t>
            </w:r>
            <w:r w:rsidR="003006A5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</w:tr>
    </w:tbl>
    <w:p w14:paraId="6BFF6CD3" w14:textId="77777777" w:rsidR="003006A5" w:rsidRDefault="003006A5">
      <w:pPr>
        <w:spacing w:line="240" w:lineRule="auto"/>
        <w:rPr>
          <w:rFonts w:ascii="Angsana New" w:hAnsi="Angsana New"/>
          <w:bCs/>
          <w:sz w:val="24"/>
          <w:szCs w:val="24"/>
        </w:rPr>
      </w:pPr>
      <w:r>
        <w:rPr>
          <w:rFonts w:ascii="Angsana New" w:hAnsi="Angsana New"/>
          <w:bCs/>
          <w:sz w:val="24"/>
          <w:szCs w:val="24"/>
        </w:rPr>
        <w:t xml:space="preserve"> </w:t>
      </w:r>
    </w:p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50"/>
        <w:gridCol w:w="990"/>
        <w:gridCol w:w="270"/>
        <w:gridCol w:w="1260"/>
        <w:gridCol w:w="270"/>
        <w:gridCol w:w="1170"/>
        <w:gridCol w:w="270"/>
        <w:gridCol w:w="1080"/>
      </w:tblGrid>
      <w:tr w:rsidR="003006A5" w:rsidRPr="0013335C" w14:paraId="24ECA834" w14:textId="77777777" w:rsidTr="004272C9">
        <w:tc>
          <w:tcPr>
            <w:tcW w:w="4050" w:type="dxa"/>
          </w:tcPr>
          <w:p w14:paraId="40FED263" w14:textId="77777777" w:rsidR="003006A5" w:rsidRPr="0013335C" w:rsidRDefault="003006A5" w:rsidP="00000335">
            <w:pPr>
              <w:spacing w:line="36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5" w:type="dxa"/>
            <w:gridSpan w:val="7"/>
          </w:tcPr>
          <w:p w14:paraId="0ADA03FF" w14:textId="77777777" w:rsidR="003006A5" w:rsidRPr="0013335C" w:rsidRDefault="003006A5" w:rsidP="00000335">
            <w:pPr>
              <w:pStyle w:val="BodyText"/>
              <w:spacing w:after="0" w:line="360" w:lineRule="exact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</w:p>
          <w:p w14:paraId="68D813EB" w14:textId="77777777" w:rsidR="003006A5" w:rsidRPr="0013335C" w:rsidRDefault="003006A5" w:rsidP="00000335">
            <w:pPr>
              <w:pStyle w:val="BodyText"/>
              <w:spacing w:after="0"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A5" w:rsidRPr="0013335C" w14:paraId="67FE3EEA" w14:textId="77777777" w:rsidTr="004272C9">
        <w:tc>
          <w:tcPr>
            <w:tcW w:w="4050" w:type="dxa"/>
          </w:tcPr>
          <w:p w14:paraId="25FD8C10" w14:textId="77777777" w:rsidR="003006A5" w:rsidRPr="0013335C" w:rsidRDefault="003006A5" w:rsidP="00000335">
            <w:pPr>
              <w:spacing w:line="360" w:lineRule="exact"/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15" w:type="dxa"/>
            <w:gridSpan w:val="3"/>
            <w:vAlign w:val="bottom"/>
          </w:tcPr>
          <w:p w14:paraId="0AF30BFF" w14:textId="77777777" w:rsidR="003006A5" w:rsidRPr="0013335C" w:rsidRDefault="003006A5" w:rsidP="00000335">
            <w:pPr>
              <w:pStyle w:val="BodyText"/>
              <w:spacing w:after="0" w:line="36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91FE25F" w14:textId="77777777" w:rsidR="003006A5" w:rsidRPr="0013335C" w:rsidRDefault="003006A5" w:rsidP="00000335">
            <w:pPr>
              <w:pStyle w:val="BodyText"/>
              <w:spacing w:after="0" w:line="36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73C1AD9" w14:textId="77777777" w:rsidR="003006A5" w:rsidRPr="0013335C" w:rsidRDefault="003006A5" w:rsidP="00000335">
            <w:pPr>
              <w:pStyle w:val="BodyText"/>
              <w:spacing w:after="0" w:line="36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3006A5" w:rsidRPr="0013335C" w14:paraId="6665185E" w14:textId="77777777" w:rsidTr="004272C9">
        <w:tc>
          <w:tcPr>
            <w:tcW w:w="4050" w:type="dxa"/>
          </w:tcPr>
          <w:p w14:paraId="1FC0932B" w14:textId="68B8C300" w:rsidR="003006A5" w:rsidRPr="0013335C" w:rsidRDefault="003006A5" w:rsidP="00000335">
            <w:pPr>
              <w:spacing w:line="360" w:lineRule="exact"/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14:paraId="39DA8B46" w14:textId="33117C17" w:rsidR="003006A5" w:rsidRPr="0013335C" w:rsidRDefault="005322FF" w:rsidP="0000033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01DCE2E" w14:textId="77777777" w:rsidR="003006A5" w:rsidRPr="0013335C" w:rsidRDefault="003006A5" w:rsidP="0000033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B74B4" w14:textId="5D0A9050" w:rsidR="003006A5" w:rsidRPr="0013335C" w:rsidRDefault="005322FF" w:rsidP="0000033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35390DDC" w14:textId="77777777" w:rsidR="003006A5" w:rsidRPr="0013335C" w:rsidRDefault="003006A5" w:rsidP="00000335">
            <w:pPr>
              <w:pStyle w:val="BodyText"/>
              <w:tabs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57D0C" w14:textId="7017F51C" w:rsidR="003006A5" w:rsidRPr="0013335C" w:rsidRDefault="005322FF" w:rsidP="0000033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12B242D" w14:textId="77777777" w:rsidR="003006A5" w:rsidRPr="0013335C" w:rsidRDefault="003006A5" w:rsidP="0000033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7C4FD" w14:textId="77D36585" w:rsidR="003006A5" w:rsidRPr="0013335C" w:rsidRDefault="005322FF" w:rsidP="0000033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3006A5" w:rsidRPr="0013335C" w14:paraId="79CE4C0E" w14:textId="77777777" w:rsidTr="004272C9">
        <w:tc>
          <w:tcPr>
            <w:tcW w:w="4050" w:type="dxa"/>
          </w:tcPr>
          <w:p w14:paraId="4F64CBA7" w14:textId="77777777" w:rsidR="003006A5" w:rsidRPr="0013335C" w:rsidRDefault="003006A5" w:rsidP="00000335">
            <w:pPr>
              <w:spacing w:line="36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5" w:type="dxa"/>
            <w:gridSpan w:val="7"/>
            <w:vAlign w:val="bottom"/>
          </w:tcPr>
          <w:p w14:paraId="68E5A905" w14:textId="77777777" w:rsidR="003006A5" w:rsidRPr="0013335C" w:rsidRDefault="003006A5" w:rsidP="00000335">
            <w:pPr>
              <w:pStyle w:val="BodyText"/>
              <w:tabs>
                <w:tab w:val="decimal" w:pos="-108"/>
              </w:tabs>
              <w:spacing w:after="0" w:line="360" w:lineRule="exac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06A5" w:rsidRPr="0013335C" w14:paraId="26DDFE48" w14:textId="77777777" w:rsidTr="004272C9">
        <w:tc>
          <w:tcPr>
            <w:tcW w:w="4050" w:type="dxa"/>
          </w:tcPr>
          <w:p w14:paraId="7A48B2E3" w14:textId="77777777" w:rsidR="003006A5" w:rsidRPr="0013335C" w:rsidRDefault="003006A5" w:rsidP="00000335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5203ADC4" w14:textId="07896580" w:rsidR="003006A5" w:rsidRPr="004609B0" w:rsidRDefault="005322FF" w:rsidP="004272C9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9B0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3006A5" w:rsidRPr="004609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09B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B3474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722E296B" w14:textId="77777777" w:rsidR="003006A5" w:rsidRPr="004609B0" w:rsidRDefault="003006A5" w:rsidP="00000335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F7D951" w14:textId="1FEACF53" w:rsidR="003006A5" w:rsidRPr="004609B0" w:rsidRDefault="005322FF" w:rsidP="00000335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9B0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3006A5" w:rsidRPr="004609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09B0">
              <w:rPr>
                <w:rFonts w:ascii="Angsana New" w:hAnsi="Angsana New"/>
                <w:sz w:val="30"/>
                <w:szCs w:val="30"/>
                <w:lang w:val="en-US"/>
              </w:rPr>
              <w:t>889</w:t>
            </w:r>
          </w:p>
        </w:tc>
        <w:tc>
          <w:tcPr>
            <w:tcW w:w="270" w:type="dxa"/>
            <w:vAlign w:val="bottom"/>
          </w:tcPr>
          <w:p w14:paraId="1258E48D" w14:textId="77777777" w:rsidR="003006A5" w:rsidRPr="004609B0" w:rsidRDefault="003006A5" w:rsidP="00000335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44ACE4" w14:textId="1D95F56F" w:rsidR="003006A5" w:rsidRPr="004609B0" w:rsidRDefault="003006A5" w:rsidP="0000033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9B0">
              <w:rPr>
                <w:rFonts w:ascii="Angsana New" w:hAnsi="Angsana New"/>
                <w:sz w:val="30"/>
                <w:szCs w:val="30"/>
              </w:rPr>
              <w:t>(</w:t>
            </w:r>
            <w:r w:rsidR="005322FF" w:rsidRPr="004609B0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4609B0">
              <w:rPr>
                <w:rFonts w:ascii="Angsana New" w:hAnsi="Angsana New"/>
                <w:sz w:val="30"/>
                <w:szCs w:val="30"/>
              </w:rPr>
              <w:t>,</w:t>
            </w:r>
            <w:r w:rsidR="005322FF" w:rsidRPr="004609B0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  <w:r w:rsidRPr="004609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A9A576" w14:textId="77777777" w:rsidR="003006A5" w:rsidRPr="0013335C" w:rsidRDefault="003006A5" w:rsidP="00000335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3D5272" w14:textId="266ADC7C" w:rsidR="003006A5" w:rsidRPr="0013335C" w:rsidRDefault="003006A5" w:rsidP="004272C9">
            <w:pPr>
              <w:pStyle w:val="BodyText"/>
              <w:tabs>
                <w:tab w:val="decimal" w:pos="7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846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06A5" w:rsidRPr="0013335C" w14:paraId="4A48E7F8" w14:textId="77777777" w:rsidTr="004272C9">
        <w:tc>
          <w:tcPr>
            <w:tcW w:w="4050" w:type="dxa"/>
          </w:tcPr>
          <w:p w14:paraId="2D70D9F6" w14:textId="77777777" w:rsidR="003006A5" w:rsidRPr="0013335C" w:rsidRDefault="003006A5" w:rsidP="00000335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6688FC" w14:textId="5BD517BB" w:rsidR="003006A5" w:rsidRPr="004609B0" w:rsidRDefault="003006A5" w:rsidP="004272C9">
            <w:pPr>
              <w:pStyle w:val="BodyText"/>
              <w:tabs>
                <w:tab w:val="decimal" w:pos="70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9B0">
              <w:rPr>
                <w:rFonts w:ascii="Angsana New" w:hAnsi="Angsana New"/>
                <w:sz w:val="30"/>
                <w:szCs w:val="30"/>
              </w:rPr>
              <w:t>(</w:t>
            </w:r>
            <w:r w:rsidR="005322FF" w:rsidRPr="004609B0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Pr="004609B0">
              <w:rPr>
                <w:rFonts w:ascii="Angsana New" w:hAnsi="Angsana New"/>
                <w:sz w:val="30"/>
                <w:szCs w:val="30"/>
              </w:rPr>
              <w:t>,</w:t>
            </w:r>
            <w:r w:rsidR="005322FF" w:rsidRPr="004609B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B3474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Pr="004609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A2047D" w14:textId="77777777" w:rsidR="003006A5" w:rsidRPr="004609B0" w:rsidRDefault="003006A5" w:rsidP="00000335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92FA2F" w14:textId="5BED894E" w:rsidR="003006A5" w:rsidRPr="004609B0" w:rsidRDefault="003006A5" w:rsidP="00000335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9B0">
              <w:rPr>
                <w:rFonts w:ascii="Angsana New" w:hAnsi="Angsana New"/>
                <w:sz w:val="30"/>
                <w:szCs w:val="30"/>
              </w:rPr>
              <w:t>(</w:t>
            </w:r>
            <w:r w:rsidR="005322FF" w:rsidRPr="004609B0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4609B0">
              <w:rPr>
                <w:rFonts w:ascii="Angsana New" w:hAnsi="Angsana New"/>
                <w:sz w:val="30"/>
                <w:szCs w:val="30"/>
              </w:rPr>
              <w:t>,</w:t>
            </w:r>
            <w:r w:rsidR="005322FF" w:rsidRPr="004609B0">
              <w:rPr>
                <w:rFonts w:ascii="Angsana New" w:hAnsi="Angsana New"/>
                <w:sz w:val="30"/>
                <w:szCs w:val="30"/>
                <w:lang w:val="en-US"/>
              </w:rPr>
              <w:t>846</w:t>
            </w:r>
            <w:r w:rsidRPr="004609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494E7EB" w14:textId="77777777" w:rsidR="003006A5" w:rsidRPr="004609B0" w:rsidRDefault="003006A5" w:rsidP="00000335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91EC2E" w14:textId="6387559B" w:rsidR="003006A5" w:rsidRPr="004609B0" w:rsidRDefault="005322FF" w:rsidP="0000033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9B0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3006A5" w:rsidRPr="004609B0">
              <w:rPr>
                <w:rFonts w:ascii="Angsana New" w:hAnsi="Angsana New"/>
                <w:sz w:val="30"/>
                <w:szCs w:val="30"/>
              </w:rPr>
              <w:t>,</w:t>
            </w:r>
            <w:r w:rsidRPr="004609B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B3474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3C1E50F7" w14:textId="77777777" w:rsidR="003006A5" w:rsidRPr="0013335C" w:rsidRDefault="003006A5" w:rsidP="00000335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14ECAB" w14:textId="64F08753" w:rsidR="003006A5" w:rsidRPr="0013335C" w:rsidRDefault="005322FF" w:rsidP="004272C9">
            <w:pPr>
              <w:pStyle w:val="BodyText"/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3006A5">
              <w:rPr>
                <w:rFonts w:ascii="Angsana New" w:hAnsi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846</w:t>
            </w:r>
          </w:p>
        </w:tc>
      </w:tr>
      <w:tr w:rsidR="003006A5" w:rsidRPr="0013335C" w14:paraId="40AABD97" w14:textId="77777777" w:rsidTr="004272C9">
        <w:tc>
          <w:tcPr>
            <w:tcW w:w="4050" w:type="dxa"/>
          </w:tcPr>
          <w:p w14:paraId="69F7ECC2" w14:textId="35D44FE9" w:rsidR="003006A5" w:rsidRPr="0013335C" w:rsidRDefault="003006A5" w:rsidP="00986ADE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สินทรัพย์</w:t>
            </w:r>
            <w:r w:rsidR="00B9574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(</w:t>
            </w:r>
            <w:r w:rsidR="00B9574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หนี้สิน) </w:t>
            </w:r>
            <w:r w:rsidRPr="0013335C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BC3F" w14:textId="77777777" w:rsidR="003006A5" w:rsidRPr="00BB405F" w:rsidRDefault="003006A5" w:rsidP="00BB405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B4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3C9AB3" w14:textId="77777777" w:rsidR="003006A5" w:rsidRPr="0013335C" w:rsidRDefault="003006A5" w:rsidP="00000335">
            <w:pPr>
              <w:tabs>
                <w:tab w:val="decimal" w:pos="70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78863" w14:textId="4618B3C4" w:rsidR="003006A5" w:rsidRPr="0013335C" w:rsidRDefault="005322FF" w:rsidP="00000335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="003006A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bottom"/>
          </w:tcPr>
          <w:p w14:paraId="6208231E" w14:textId="77777777" w:rsidR="003006A5" w:rsidRPr="0013335C" w:rsidRDefault="003006A5" w:rsidP="00000335">
            <w:pPr>
              <w:tabs>
                <w:tab w:val="decimal" w:pos="70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817FA" w14:textId="63994DBF" w:rsidR="003006A5" w:rsidRPr="0013335C" w:rsidRDefault="003006A5" w:rsidP="00000335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77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</w:t>
            </w:r>
            <w:r w:rsidRPr="00307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322FF"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B34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  <w:r w:rsidRPr="0030777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BFCC91C" w14:textId="77777777" w:rsidR="003006A5" w:rsidRPr="0013335C" w:rsidRDefault="003006A5" w:rsidP="00000335">
            <w:pPr>
              <w:tabs>
                <w:tab w:val="decimal" w:pos="106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BF13E" w14:textId="77777777" w:rsidR="003006A5" w:rsidRPr="00BB405F" w:rsidRDefault="003006A5" w:rsidP="00BB405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B4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F0BC1C8" w14:textId="3364C87A" w:rsidR="0028587B" w:rsidRDefault="003006A5">
      <w:pPr>
        <w:spacing w:line="240" w:lineRule="auto"/>
        <w:rPr>
          <w:rFonts w:ascii="Angsana New" w:hAnsi="Angsana New"/>
          <w:bCs/>
          <w:sz w:val="24"/>
          <w:szCs w:val="24"/>
        </w:rPr>
      </w:pPr>
      <w:r>
        <w:rPr>
          <w:rFonts w:ascii="Angsana New" w:hAnsi="Angsana New"/>
          <w:bCs/>
          <w:sz w:val="24"/>
          <w:szCs w:val="24"/>
        </w:rPr>
        <w:t xml:space="preserve"> 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260"/>
        <w:gridCol w:w="270"/>
        <w:gridCol w:w="1242"/>
        <w:gridCol w:w="270"/>
        <w:gridCol w:w="1170"/>
        <w:gridCol w:w="270"/>
        <w:gridCol w:w="1456"/>
      </w:tblGrid>
      <w:tr w:rsidR="004F0FE4" w:rsidRPr="0013335C" w14:paraId="0757A013" w14:textId="77777777" w:rsidTr="006A50BD">
        <w:tc>
          <w:tcPr>
            <w:tcW w:w="3692" w:type="dxa"/>
          </w:tcPr>
          <w:p w14:paraId="72521DFF" w14:textId="7A1EAEF1" w:rsidR="004F0FE4" w:rsidRPr="0013335C" w:rsidRDefault="00233302" w:rsidP="00A13F0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 w:rsidR="004F0FE4" w:rsidRPr="0013335C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938" w:type="dxa"/>
            <w:gridSpan w:val="7"/>
          </w:tcPr>
          <w:p w14:paraId="5355A6D0" w14:textId="77777777" w:rsidR="004F0FE4" w:rsidRPr="0013335C" w:rsidRDefault="004F0FE4" w:rsidP="00A13F0A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17ED580D" w14:textId="77777777" w:rsidR="004F0FE4" w:rsidRPr="0013335C" w:rsidRDefault="004F0FE4" w:rsidP="00A13F0A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0FE4" w:rsidRPr="0013335C" w14:paraId="16F9C7AB" w14:textId="77777777" w:rsidTr="006A50BD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692" w:type="dxa"/>
          </w:tcPr>
          <w:p w14:paraId="47A4B8F7" w14:textId="77777777" w:rsidR="004F0FE4" w:rsidRPr="0013335C" w:rsidRDefault="004F0FE4" w:rsidP="00A13F0A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1558C130" w14:textId="77777777" w:rsidR="004F0FE4" w:rsidRPr="0013335C" w:rsidRDefault="004F0FE4" w:rsidP="00A13F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F7FFAB" w14:textId="77777777" w:rsidR="004F0FE4" w:rsidRPr="0013335C" w:rsidRDefault="004F0FE4" w:rsidP="00A13F0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  <w:vAlign w:val="bottom"/>
          </w:tcPr>
          <w:p w14:paraId="2D180390" w14:textId="77777777" w:rsidR="004F0FE4" w:rsidRPr="0013335C" w:rsidRDefault="004F0FE4" w:rsidP="00E73B55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บันทึกเป็น 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</w:rPr>
              <w:t>(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รายจ่าย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</w:rPr>
              <w:t>)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</w:rPr>
              <w:t>/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รายไ</w:t>
            </w:r>
            <w:r w:rsidR="00E73B55" w:rsidRPr="001333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ด้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0D4D66E2" w14:textId="77777777" w:rsidR="004F0FE4" w:rsidRPr="0013335C" w:rsidRDefault="004F0FE4" w:rsidP="00A13F0A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6D70AF16" w14:textId="77777777" w:rsidR="004F0FE4" w:rsidRPr="0013335C" w:rsidRDefault="004F0FE4" w:rsidP="00A13F0A">
            <w:pPr>
              <w:spacing w:line="240" w:lineRule="auto"/>
              <w:ind w:left="-108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2863" w:rsidRPr="0013335C" w14:paraId="18BA728D" w14:textId="77777777" w:rsidTr="006A50BD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692" w:type="dxa"/>
          </w:tcPr>
          <w:p w14:paraId="076DBB86" w14:textId="77777777" w:rsidR="00482863" w:rsidRPr="0013335C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7BFB356" w14:textId="77777777" w:rsidR="00482863" w:rsidRPr="0013335C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069CD44" w14:textId="77777777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C64CADA" w14:textId="606C9A08" w:rsidR="00482863" w:rsidRPr="0013335C" w:rsidRDefault="005322FF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8286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482863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41C7150A" w14:textId="77777777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D7F069D" w14:textId="2989E4FB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D2D70AD" w14:textId="77777777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488D2B" w14:textId="7FD60029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15C68D1" w14:textId="77777777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3F0D432" w14:textId="77777777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3CF09DE" w14:textId="4FE2C176" w:rsidR="00482863" w:rsidRPr="0013335C" w:rsidRDefault="005322FF" w:rsidP="00482863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="004828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482863" w:rsidRPr="0013335C" w14:paraId="627CCDCC" w14:textId="77777777" w:rsidTr="006A50BD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692" w:type="dxa"/>
          </w:tcPr>
          <w:p w14:paraId="43C94A16" w14:textId="77777777" w:rsidR="00482863" w:rsidRPr="0013335C" w:rsidRDefault="00482863" w:rsidP="00482863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8" w:type="dxa"/>
            <w:gridSpan w:val="7"/>
          </w:tcPr>
          <w:p w14:paraId="1C2C170B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2863" w:rsidRPr="0013335C" w14:paraId="3BF21BD1" w14:textId="77777777" w:rsidTr="006A50BD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692" w:type="dxa"/>
          </w:tcPr>
          <w:p w14:paraId="68EFEBEA" w14:textId="77777777" w:rsidR="00482863" w:rsidRPr="0013335C" w:rsidRDefault="00482863" w:rsidP="00482863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73A63EC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182E7F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8BCAF35" w14:textId="18F0C241" w:rsidR="00482863" w:rsidRPr="0013335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9A3B7B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E88C24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550C3C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</w:tcPr>
          <w:p w14:paraId="29C31464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56A2E" w:rsidRPr="0013335C" w14:paraId="43DFFF96" w14:textId="77777777" w:rsidTr="006A50BD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692" w:type="dxa"/>
          </w:tcPr>
          <w:p w14:paraId="1C2A555C" w14:textId="03FE2B8C" w:rsidR="00056A2E" w:rsidRPr="0013335C" w:rsidRDefault="00056A2E" w:rsidP="00056A2E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6A2E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1F19701C" w14:textId="0EEB75AB" w:rsidR="00056A2E" w:rsidRPr="0013335C" w:rsidRDefault="00FE4B2A" w:rsidP="0087197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EE92CD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348297E4" w14:textId="6A96FAA5" w:rsidR="00056A2E" w:rsidRPr="0013335C" w:rsidRDefault="00EC5441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1109E25E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33DF023" w14:textId="4C4FB9B2" w:rsidR="00056A2E" w:rsidRPr="0013335C" w:rsidRDefault="0087197F" w:rsidP="0087197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A324D33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</w:tcPr>
          <w:p w14:paraId="36C8793E" w14:textId="3A7EC3F4" w:rsidR="00056A2E" w:rsidRPr="0013335C" w:rsidRDefault="00EC5441" w:rsidP="00537319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84</w:t>
            </w:r>
          </w:p>
        </w:tc>
      </w:tr>
      <w:tr w:rsidR="00056A2E" w:rsidRPr="0013335C" w14:paraId="32405C6D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5221F272" w14:textId="77777777" w:rsidR="00056A2E" w:rsidRPr="0013335C" w:rsidRDefault="00056A2E" w:rsidP="00056A2E">
            <w:pPr>
              <w:spacing w:line="240" w:lineRule="auto"/>
              <w:ind w:left="-18" w:right="-7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13335C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260" w:type="dxa"/>
            <w:vAlign w:val="bottom"/>
          </w:tcPr>
          <w:p w14:paraId="7B5EF13A" w14:textId="4EDDA5C5" w:rsidR="00056A2E" w:rsidRPr="0013335C" w:rsidRDefault="005322FF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056A2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70" w:type="dxa"/>
            <w:vAlign w:val="bottom"/>
          </w:tcPr>
          <w:p w14:paraId="04593AE8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6E357B12" w14:textId="6DC2F3D4" w:rsidR="00056A2E" w:rsidRPr="0013335C" w:rsidRDefault="00A107EF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107E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A107E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589</w:t>
            </w:r>
            <w:r w:rsidRPr="00A107E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4BF4280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866DDC7" w14:textId="2993C253" w:rsidR="00056A2E" w:rsidRPr="0013335C" w:rsidRDefault="0087197F" w:rsidP="00056A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56D463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371EC38A" w14:textId="7968F2E2" w:rsidR="00056A2E" w:rsidRPr="0013335C" w:rsidRDefault="005322FF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5949CC" w:rsidRPr="005949C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</w:p>
        </w:tc>
      </w:tr>
      <w:tr w:rsidR="00BB405F" w:rsidRPr="0013335C" w14:paraId="7C46B0E5" w14:textId="77777777" w:rsidTr="00E804FA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43EFEE57" w14:textId="77777777" w:rsidR="00BB405F" w:rsidRPr="00BB405F" w:rsidRDefault="00BB405F" w:rsidP="00BB405F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B405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66976821" w14:textId="77777777" w:rsidR="00BB405F" w:rsidRPr="00BB405F" w:rsidRDefault="00BB405F" w:rsidP="00BB405F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B405F">
              <w:rPr>
                <w:rFonts w:ascii="Angsana New" w:hAnsi="Angsana New"/>
                <w:sz w:val="30"/>
                <w:szCs w:val="30"/>
                <w:cs/>
              </w:rPr>
              <w:t xml:space="preserve">   ยุติธรรมผ่านกำไรขาดทุนเบ็ดเสร็จอื่น</w:t>
            </w:r>
          </w:p>
          <w:p w14:paraId="584FB0EF" w14:textId="5982A2BD" w:rsidR="00BB405F" w:rsidRPr="00BB405F" w:rsidRDefault="00BB405F" w:rsidP="00BB405F">
            <w:pPr>
              <w:spacing w:line="240" w:lineRule="auto"/>
              <w:ind w:left="162" w:right="-79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40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B405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(2563: </w:t>
            </w:r>
            <w:r w:rsidRPr="00BB40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เงินลงทุนเผื่อขาย)</w:t>
            </w:r>
          </w:p>
        </w:tc>
        <w:tc>
          <w:tcPr>
            <w:tcW w:w="1260" w:type="dxa"/>
          </w:tcPr>
          <w:p w14:paraId="0D962D5C" w14:textId="77777777" w:rsidR="00BB405F" w:rsidRPr="00BB405F" w:rsidRDefault="00BB405F" w:rsidP="00BB405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A171D0" w14:textId="77777777" w:rsidR="00BB405F" w:rsidRDefault="00BB405F" w:rsidP="00BB405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443B471" w14:textId="5AA3AFF0" w:rsidR="00BB405F" w:rsidRPr="000D635B" w:rsidRDefault="00BB405F" w:rsidP="00BB405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4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70" w:type="dxa"/>
          </w:tcPr>
          <w:p w14:paraId="346E10F1" w14:textId="77777777" w:rsidR="00BB405F" w:rsidRPr="00BB405F" w:rsidRDefault="00BB405F" w:rsidP="00BB405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</w:tcPr>
          <w:p w14:paraId="763A5D40" w14:textId="77777777" w:rsidR="00BB405F" w:rsidRDefault="00BB405F" w:rsidP="00BB405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7509550" w14:textId="77777777" w:rsidR="00BB405F" w:rsidRDefault="00BB405F" w:rsidP="00BB405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D8CC8BC" w14:textId="38184D0C" w:rsidR="00BB405F" w:rsidRPr="00BB405F" w:rsidRDefault="00BB405F" w:rsidP="00BB405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4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FDD6AD" w14:textId="77777777" w:rsidR="00BB405F" w:rsidRPr="00BB405F" w:rsidRDefault="00BB405F" w:rsidP="00BB405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68995A" w14:textId="77777777" w:rsidR="00BB405F" w:rsidRDefault="00BB405F" w:rsidP="00BB40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624BFA0" w14:textId="77777777" w:rsidR="00BB405F" w:rsidRDefault="00BB405F" w:rsidP="00BB40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121606C" w14:textId="2ECFD4D5" w:rsidR="00BB405F" w:rsidRPr="00BB405F" w:rsidRDefault="00BB405F" w:rsidP="00BB405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4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(723)</w:t>
            </w:r>
          </w:p>
        </w:tc>
        <w:tc>
          <w:tcPr>
            <w:tcW w:w="270" w:type="dxa"/>
          </w:tcPr>
          <w:p w14:paraId="087CE435" w14:textId="77777777" w:rsidR="00BB405F" w:rsidRPr="00BB405F" w:rsidRDefault="00BB405F" w:rsidP="00BB405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6" w:type="dxa"/>
          </w:tcPr>
          <w:p w14:paraId="56D7EFFD" w14:textId="77777777" w:rsidR="00BB405F" w:rsidRDefault="00BB405F" w:rsidP="00BB405F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07621D6" w14:textId="77777777" w:rsidR="00BB405F" w:rsidRDefault="00BB405F" w:rsidP="00BB405F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A4B77FB" w14:textId="351E8F8F" w:rsidR="00BB405F" w:rsidRPr="005322FF" w:rsidRDefault="00BB405F" w:rsidP="00BB40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4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56A2E" w:rsidRPr="0013335C" w14:paraId="6D326417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6A268C86" w14:textId="77777777" w:rsidR="00056A2E" w:rsidRPr="0013335C" w:rsidRDefault="00056A2E" w:rsidP="00056A2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260" w:type="dxa"/>
            <w:vAlign w:val="bottom"/>
          </w:tcPr>
          <w:p w14:paraId="63E9E318" w14:textId="7C833441" w:rsidR="00056A2E" w:rsidRPr="0013335C" w:rsidRDefault="005322FF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63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56A2E" w:rsidRPr="000D63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D63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70" w:type="dxa"/>
            <w:vAlign w:val="bottom"/>
          </w:tcPr>
          <w:p w14:paraId="1EB9F792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5F5B6C6F" w14:textId="5B678DCF" w:rsidR="00056A2E" w:rsidRPr="0013335C" w:rsidRDefault="005322FF" w:rsidP="0053731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  <w:vAlign w:val="bottom"/>
          </w:tcPr>
          <w:p w14:paraId="515BDAB4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E2194F" w14:textId="2492A9C5" w:rsidR="00056A2E" w:rsidRPr="0013335C" w:rsidRDefault="0087197F" w:rsidP="00056A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F1D772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47E311E5" w14:textId="4BD86D72" w:rsidR="00056A2E" w:rsidRPr="0013335C" w:rsidRDefault="005322FF" w:rsidP="00537319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949CC" w:rsidRPr="005949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</w:p>
        </w:tc>
      </w:tr>
      <w:tr w:rsidR="00FE4B2A" w:rsidRPr="0013335C" w14:paraId="6F2079D6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456CA336" w14:textId="7F4647C4" w:rsidR="00FE4B2A" w:rsidRPr="0013335C" w:rsidRDefault="00FE4B2A" w:rsidP="00056A2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E4B2A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73BE362A" w14:textId="463C35DF" w:rsidR="00FE4B2A" w:rsidRPr="006C748A" w:rsidRDefault="00FE4B2A" w:rsidP="005107C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30EA82" w14:textId="77777777" w:rsidR="00FE4B2A" w:rsidRPr="0013335C" w:rsidRDefault="00FE4B2A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A163CD" w14:textId="6022B904" w:rsidR="00FE4B2A" w:rsidRPr="0013335C" w:rsidRDefault="005322FF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587EA2DC" w14:textId="77777777" w:rsidR="00FE4B2A" w:rsidRPr="0013335C" w:rsidRDefault="00FE4B2A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AC7A3" w14:textId="2987A636" w:rsidR="00FE4B2A" w:rsidRPr="0013335C" w:rsidRDefault="0087197F" w:rsidP="00056A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097968" w14:textId="77777777" w:rsidR="00FE4B2A" w:rsidRPr="0013335C" w:rsidRDefault="00FE4B2A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3D833F4E" w14:textId="7BA49432" w:rsidR="00FE4B2A" w:rsidRPr="0013335C" w:rsidRDefault="005322FF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056A2E" w:rsidRPr="0013335C" w14:paraId="6367DBDB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4136C7C2" w14:textId="77777777" w:rsidR="00056A2E" w:rsidRPr="0013335C" w:rsidRDefault="00056A2E" w:rsidP="00056A2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260" w:type="dxa"/>
            <w:vAlign w:val="bottom"/>
          </w:tcPr>
          <w:p w14:paraId="6D9A2BA0" w14:textId="07F1D363" w:rsidR="00056A2E" w:rsidRPr="0013335C" w:rsidRDefault="005322FF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056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70" w:type="dxa"/>
            <w:vAlign w:val="bottom"/>
          </w:tcPr>
          <w:p w14:paraId="4E888446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4741AD" w14:textId="642450E5" w:rsidR="00056A2E" w:rsidRPr="0013335C" w:rsidRDefault="005949CC" w:rsidP="000B46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49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949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588</w:t>
            </w:r>
            <w:r w:rsidRPr="005949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6AF784A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A6A50C" w14:textId="54002F92" w:rsidR="00056A2E" w:rsidRPr="0013335C" w:rsidRDefault="0087197F" w:rsidP="00056A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1681FF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285D5CD" w14:textId="6BA5D422" w:rsidR="00056A2E" w:rsidRPr="0013335C" w:rsidRDefault="000D635B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19,851</w:t>
            </w:r>
          </w:p>
        </w:tc>
      </w:tr>
      <w:tr w:rsidR="00056A2E" w:rsidRPr="0013335C" w14:paraId="5CDCC111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226A5E38" w14:textId="77777777" w:rsidR="00056A2E" w:rsidRPr="0013335C" w:rsidRDefault="00056A2E" w:rsidP="00056A2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14:paraId="65AD45E9" w14:textId="31BACCB8" w:rsidR="00056A2E" w:rsidRPr="0013335C" w:rsidRDefault="005322FF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="00056A2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70" w:type="dxa"/>
            <w:vAlign w:val="bottom"/>
          </w:tcPr>
          <w:p w14:paraId="435FE4FE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E0CCF3" w14:textId="1C5EC57C" w:rsidR="00056A2E" w:rsidRPr="0013335C" w:rsidRDefault="005322FF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35699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E20FE" w14:textId="3E84606E" w:rsidR="00056A2E" w:rsidRPr="0013335C" w:rsidRDefault="005949CC" w:rsidP="00056A2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5949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5949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695</w:t>
            </w:r>
            <w:r w:rsidRPr="005949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4A251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ED3C296" w14:textId="19F38D0B" w:rsidR="00056A2E" w:rsidRPr="0013335C" w:rsidRDefault="005322FF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="005949CC" w:rsidRPr="005949C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016</w:t>
            </w:r>
          </w:p>
        </w:tc>
      </w:tr>
      <w:tr w:rsidR="00056A2E" w:rsidRPr="0013335C" w14:paraId="6D24BAA3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1BE79B72" w14:textId="77777777" w:rsidR="00056A2E" w:rsidRPr="0013335C" w:rsidRDefault="00056A2E" w:rsidP="00056A2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260" w:type="dxa"/>
            <w:vAlign w:val="bottom"/>
          </w:tcPr>
          <w:p w14:paraId="1F4317F8" w14:textId="35BDEB25" w:rsidR="00056A2E" w:rsidRPr="0013335C" w:rsidRDefault="005322FF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56A2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70" w:type="dxa"/>
            <w:vAlign w:val="bottom"/>
          </w:tcPr>
          <w:p w14:paraId="6BFB375E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880CC8" w14:textId="221BA820" w:rsidR="00056A2E" w:rsidRPr="0013335C" w:rsidRDefault="005949CC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49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374</w:t>
            </w:r>
            <w:r w:rsidRPr="005949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F2368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DE22F2" w14:textId="262DD898" w:rsidR="00056A2E" w:rsidRPr="0013335C" w:rsidRDefault="0087197F" w:rsidP="00056A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F99C5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7EAFE25" w14:textId="72FD9C34" w:rsidR="00056A2E" w:rsidRPr="0013335C" w:rsidRDefault="005322FF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949CC" w:rsidRPr="005949C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056</w:t>
            </w:r>
          </w:p>
        </w:tc>
      </w:tr>
      <w:tr w:rsidR="00056A2E" w:rsidRPr="0013335C" w14:paraId="0E2EADF6" w14:textId="77777777" w:rsidTr="006A50BD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692" w:type="dxa"/>
          </w:tcPr>
          <w:p w14:paraId="167E0F6D" w14:textId="77777777" w:rsidR="00056A2E" w:rsidRPr="0013335C" w:rsidRDefault="00056A2E" w:rsidP="00056A2E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229745" w14:textId="4DFF7792" w:rsidR="00056A2E" w:rsidRPr="0013335C" w:rsidRDefault="005322FF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</w:t>
            </w:r>
            <w:r w:rsidR="00056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70" w:type="dxa"/>
          </w:tcPr>
          <w:p w14:paraId="331227A1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7252D" w14:textId="62A844A6" w:rsidR="00056A2E" w:rsidRPr="0013335C" w:rsidRDefault="00537319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EC54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183</w:t>
            </w: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AA1973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F0C0B" w14:textId="556D93E7" w:rsidR="00056A2E" w:rsidRPr="0013335C" w:rsidRDefault="00BB405F" w:rsidP="00056A2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(3,418)</w:t>
            </w:r>
          </w:p>
        </w:tc>
        <w:tc>
          <w:tcPr>
            <w:tcW w:w="270" w:type="dxa"/>
            <w:shd w:val="clear" w:color="auto" w:fill="auto"/>
          </w:tcPr>
          <w:p w14:paraId="5D9DF5D5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CE58B" w14:textId="5B293510" w:rsidR="00056A2E" w:rsidRPr="0013335C" w:rsidRDefault="005322FF" w:rsidP="0053731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="00537319" w:rsidRPr="005373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C54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</w:tr>
      <w:tr w:rsidR="00056A2E" w:rsidRPr="0013335C" w14:paraId="5FFF145F" w14:textId="77777777" w:rsidTr="006A50BD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692" w:type="dxa"/>
            <w:vAlign w:val="bottom"/>
          </w:tcPr>
          <w:p w14:paraId="2FD46D24" w14:textId="77777777" w:rsidR="00056A2E" w:rsidRPr="0013335C" w:rsidRDefault="00056A2E" w:rsidP="00056A2E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6BCF74" w14:textId="77777777" w:rsidR="00056A2E" w:rsidRPr="0013335C" w:rsidRDefault="00056A2E" w:rsidP="00056A2E">
            <w:pPr>
              <w:tabs>
                <w:tab w:val="left" w:pos="61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0252A8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9D5BE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9A447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011DB" w14:textId="77777777" w:rsidR="00056A2E" w:rsidRPr="0013335C" w:rsidRDefault="00056A2E" w:rsidP="00056A2E">
            <w:pPr>
              <w:tabs>
                <w:tab w:val="left" w:pos="8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59E523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83CBE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56A2E" w:rsidRPr="0013335C" w14:paraId="1A0ECC08" w14:textId="77777777" w:rsidTr="006A50BD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57BD6810" w14:textId="77777777" w:rsidR="00056A2E" w:rsidRPr="0013335C" w:rsidRDefault="00056A2E" w:rsidP="00056A2E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84E08B4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A188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731A478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7F3CB4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488635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51574D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shd w:val="clear" w:color="auto" w:fill="auto"/>
          </w:tcPr>
          <w:p w14:paraId="3A8EF9B8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6A2E" w:rsidRPr="0013335C" w14:paraId="442FC734" w14:textId="77777777" w:rsidTr="006A50BD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73C34755" w14:textId="77777777" w:rsidR="00056A2E" w:rsidRPr="0013335C" w:rsidRDefault="00056A2E" w:rsidP="00056A2E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25948157" w14:textId="77777777" w:rsidR="00056A2E" w:rsidRPr="0013335C" w:rsidRDefault="00056A2E" w:rsidP="00056A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2AB04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BD78C13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2583A8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3873D6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C0AE3D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shd w:val="clear" w:color="auto" w:fill="auto"/>
          </w:tcPr>
          <w:p w14:paraId="77E9174C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56A2E" w:rsidRPr="0013335C" w14:paraId="3059DB98" w14:textId="77777777" w:rsidTr="006A50BD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77F9F4D2" w14:textId="77777777" w:rsidR="00056A2E" w:rsidRPr="0013335C" w:rsidRDefault="00056A2E" w:rsidP="00056A2E">
            <w:pPr>
              <w:spacing w:line="240" w:lineRule="auto"/>
              <w:ind w:left="162" w:right="-79" w:hanging="16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260" w:type="dxa"/>
          </w:tcPr>
          <w:p w14:paraId="4B3221D0" w14:textId="3A6B0016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D47F669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CC50FC9" w14:textId="20DCA49E" w:rsidR="00056A2E" w:rsidRPr="0013335C" w:rsidRDefault="00537319" w:rsidP="0087197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B4C3E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A89F2C" w14:textId="4BA40954" w:rsidR="00056A2E" w:rsidRPr="0013335C" w:rsidRDefault="00537319" w:rsidP="0087197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EF1AC0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shd w:val="clear" w:color="auto" w:fill="auto"/>
          </w:tcPr>
          <w:p w14:paraId="23E20155" w14:textId="346B3874" w:rsidR="00056A2E" w:rsidRPr="0013335C" w:rsidRDefault="005949CC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49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5949C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846</w:t>
            </w:r>
            <w:r w:rsidRPr="005949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0192A" w:rsidRPr="0013335C" w14:paraId="1AE151AD" w14:textId="77777777" w:rsidTr="006A50BD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13EAF0A1" w14:textId="409CCF80" w:rsidR="0000192A" w:rsidRPr="0000192A" w:rsidRDefault="0000192A" w:rsidP="00056A2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0192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60" w:type="dxa"/>
          </w:tcPr>
          <w:p w14:paraId="371E0EAE" w14:textId="77777777" w:rsidR="0000192A" w:rsidRDefault="0000192A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25F9E9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F12B2D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12146C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9A63A1F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10644B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shd w:val="clear" w:color="auto" w:fill="auto"/>
          </w:tcPr>
          <w:p w14:paraId="14E47175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0192A" w:rsidRPr="0013335C" w14:paraId="5FACDF6E" w14:textId="77777777" w:rsidTr="006A50BD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555BA32E" w14:textId="5AD1296E" w:rsidR="0000192A" w:rsidRPr="0000192A" w:rsidRDefault="0000192A" w:rsidP="0083753C">
            <w:pPr>
              <w:spacing w:line="240" w:lineRule="auto"/>
              <w:ind w:left="162" w:right="-79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00192A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378FF03B" w14:textId="77777777" w:rsidR="0000192A" w:rsidRDefault="0000192A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FFDD14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DD11359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DFF0F4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2BC69D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6F462F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shd w:val="clear" w:color="auto" w:fill="auto"/>
          </w:tcPr>
          <w:p w14:paraId="5BE4480C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0192A" w:rsidRPr="0013335C" w14:paraId="3A717272" w14:textId="77777777" w:rsidTr="006A50BD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610476DB" w14:textId="447278EA" w:rsidR="0000192A" w:rsidRPr="0000192A" w:rsidRDefault="005949CC" w:rsidP="005949CC">
            <w:pPr>
              <w:spacing w:line="240" w:lineRule="auto"/>
              <w:ind w:left="162" w:right="-79" w:firstLine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49C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5322FF" w:rsidRPr="005322F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2563</w:t>
            </w:r>
            <w:r w:rsidRPr="005949C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เงินลงทุน</w:t>
            </w:r>
            <w:r w:rsidRPr="005949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เผื่อขาย)</w:t>
            </w:r>
          </w:p>
        </w:tc>
        <w:tc>
          <w:tcPr>
            <w:tcW w:w="1260" w:type="dxa"/>
          </w:tcPr>
          <w:p w14:paraId="03509C82" w14:textId="323D381A" w:rsidR="0000192A" w:rsidRDefault="00BB405F" w:rsidP="00BB405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90DEC0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BE3615" w14:textId="54858218" w:rsidR="0000192A" w:rsidRPr="0013335C" w:rsidRDefault="00537319" w:rsidP="0087197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D954E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C5845D" w14:textId="4F6D623C" w:rsidR="0000192A" w:rsidRPr="0013335C" w:rsidRDefault="00537319" w:rsidP="0053731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5373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B405F" w:rsidRPr="00BB405F">
              <w:rPr>
                <w:rFonts w:ascii="Angsana New" w:hAnsi="Angsana New" w:cs="Angsana New"/>
                <w:sz w:val="30"/>
                <w:szCs w:val="30"/>
                <w:lang w:val="en-US"/>
              </w:rPr>
              <w:t>488,904</w:t>
            </w:r>
            <w:r w:rsidRPr="005373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73B203" w14:textId="77777777" w:rsidR="0000192A" w:rsidRPr="0013335C" w:rsidRDefault="0000192A" w:rsidP="00056A2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shd w:val="clear" w:color="auto" w:fill="auto"/>
          </w:tcPr>
          <w:p w14:paraId="2680E8D8" w14:textId="01F20E69" w:rsidR="0000192A" w:rsidRPr="0013335C" w:rsidRDefault="005949CC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49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488</w:t>
            </w:r>
            <w:r w:rsidRPr="005949C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904</w:t>
            </w:r>
            <w:r w:rsidRPr="005949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56A2E" w:rsidRPr="0013335C" w14:paraId="6FF21FE1" w14:textId="77777777" w:rsidTr="006A50BD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024A152A" w14:textId="77777777" w:rsidR="00056A2E" w:rsidRPr="0013335C" w:rsidRDefault="00056A2E" w:rsidP="00056A2E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1A8F8C" w14:textId="53A688F1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901DCE7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4822F" w14:textId="72A1A7FB" w:rsidR="00056A2E" w:rsidRPr="0013335C" w:rsidRDefault="00537319" w:rsidP="0087197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2E6A5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709CE" w14:textId="30D5634B" w:rsidR="00056A2E" w:rsidRPr="0013335C" w:rsidRDefault="00537319" w:rsidP="0053731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B405F" w:rsidRPr="00BB40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488,904</w:t>
            </w: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9FF0B6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26966" w14:textId="6687150C" w:rsidR="00056A2E" w:rsidRPr="0013335C" w:rsidRDefault="00672515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25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500</w:t>
            </w:r>
            <w:r w:rsidRPr="006725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750</w:t>
            </w:r>
            <w:r w:rsidRPr="006725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056A2E" w:rsidRPr="0013335C" w14:paraId="537C4B83" w14:textId="77777777" w:rsidTr="006A50BD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692" w:type="dxa"/>
          </w:tcPr>
          <w:p w14:paraId="36BDF2ED" w14:textId="77777777" w:rsidR="00056A2E" w:rsidRPr="0013335C" w:rsidRDefault="00056A2E" w:rsidP="00056A2E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1D2F10" w14:textId="77777777" w:rsidR="00056A2E" w:rsidRPr="0013335C" w:rsidRDefault="00056A2E" w:rsidP="00056A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A33ECB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3ACE49D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CB1FF8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964B22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CD0954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14:paraId="29EBBB47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56A2E" w:rsidRPr="0013335C" w14:paraId="0D9FCF69" w14:textId="77777777" w:rsidTr="006A50BD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6269CDAF" w14:textId="77777777" w:rsidR="00056A2E" w:rsidRPr="0013335C" w:rsidRDefault="00056A2E" w:rsidP="00056A2E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049E66" w14:textId="49793BDF" w:rsidR="00056A2E" w:rsidRPr="0013335C" w:rsidRDefault="005322FF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056A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270" w:type="dxa"/>
          </w:tcPr>
          <w:p w14:paraId="1C3D7125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7C2A53DB" w14:textId="690F8482" w:rsidR="00056A2E" w:rsidRPr="0013335C" w:rsidRDefault="00537319" w:rsidP="00056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E40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183</w:t>
            </w: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DFFA55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937FCB" w14:textId="0377D423" w:rsidR="00056A2E" w:rsidRPr="0013335C" w:rsidRDefault="00537319" w:rsidP="00056A2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322FF"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492</w:t>
            </w: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322FF"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</w:t>
            </w: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9A84C2" w14:textId="77777777" w:rsidR="00056A2E" w:rsidRPr="0013335C" w:rsidRDefault="00056A2E" w:rsidP="00056A2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shd w:val="clear" w:color="auto" w:fill="auto"/>
          </w:tcPr>
          <w:p w14:paraId="3CE3E39D" w14:textId="0AD6D7E3" w:rsidR="00056A2E" w:rsidRPr="0013335C" w:rsidRDefault="00537319" w:rsidP="00056A2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412</w:t>
            </w: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3E40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</w:t>
            </w:r>
            <w:r w:rsidRPr="005373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7B6F284B" w14:textId="4E650B3C" w:rsidR="00B16A8E" w:rsidRPr="0013335C" w:rsidRDefault="00B16A8E">
      <w:pPr>
        <w:rPr>
          <w:rFonts w:ascii="Angsana New" w:hAnsi="Angsana New"/>
        </w:rPr>
      </w:pPr>
    </w:p>
    <w:p w14:paraId="0DEB6070" w14:textId="77777777" w:rsidR="00C34EA1" w:rsidRDefault="00C34EA1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260"/>
        <w:gridCol w:w="270"/>
        <w:gridCol w:w="1260"/>
        <w:gridCol w:w="270"/>
        <w:gridCol w:w="1170"/>
        <w:gridCol w:w="270"/>
        <w:gridCol w:w="1438"/>
      </w:tblGrid>
      <w:tr w:rsidR="003C2975" w:rsidRPr="0013335C" w14:paraId="01FBC71B" w14:textId="77777777" w:rsidTr="006A50BD">
        <w:tc>
          <w:tcPr>
            <w:tcW w:w="3692" w:type="dxa"/>
          </w:tcPr>
          <w:p w14:paraId="73E40C0F" w14:textId="156CE71F" w:rsidR="003C2975" w:rsidRPr="0013335C" w:rsidRDefault="003C2975" w:rsidP="00A274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938" w:type="dxa"/>
            <w:gridSpan w:val="7"/>
          </w:tcPr>
          <w:p w14:paraId="284B57DC" w14:textId="77777777" w:rsidR="00233302" w:rsidRDefault="003C2975" w:rsidP="00A274BD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0EAF9BE1" w14:textId="5F750B9C" w:rsidR="003C2975" w:rsidRPr="0013335C" w:rsidRDefault="003C2975" w:rsidP="00A274BD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975" w:rsidRPr="0013335C" w14:paraId="7DF7E1F8" w14:textId="77777777" w:rsidTr="006A50BD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692" w:type="dxa"/>
          </w:tcPr>
          <w:p w14:paraId="33120B69" w14:textId="77777777" w:rsidR="003C2975" w:rsidRPr="0013335C" w:rsidRDefault="003C2975" w:rsidP="00A274BD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sz w:val="30"/>
                <w:szCs w:val="30"/>
                <w:highlight w:val="lightGray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564C8241" w14:textId="77777777" w:rsidR="003C2975" w:rsidRPr="0013335C" w:rsidRDefault="003C2975" w:rsidP="00A274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2DD08D" w14:textId="77777777" w:rsidR="003C2975" w:rsidRPr="0013335C" w:rsidRDefault="003C2975" w:rsidP="00A274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08A6A25E" w14:textId="77777777" w:rsidR="003C2975" w:rsidRPr="0013335C" w:rsidRDefault="003C2975" w:rsidP="00A274BD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7BAFAE43" w14:textId="77777777" w:rsidR="003C2975" w:rsidRPr="0013335C" w:rsidRDefault="003C2975" w:rsidP="00A274BD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438" w:type="dxa"/>
            <w:vAlign w:val="bottom"/>
          </w:tcPr>
          <w:p w14:paraId="1DBD306F" w14:textId="77777777" w:rsidR="003C2975" w:rsidRPr="0013335C" w:rsidRDefault="003C2975" w:rsidP="00A274BD">
            <w:pPr>
              <w:spacing w:line="240" w:lineRule="auto"/>
              <w:ind w:left="-108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lightGray"/>
              </w:rPr>
            </w:pPr>
          </w:p>
        </w:tc>
      </w:tr>
      <w:tr w:rsidR="00482863" w:rsidRPr="0013335C" w14:paraId="7F4AD938" w14:textId="77777777" w:rsidTr="006A50BD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692" w:type="dxa"/>
          </w:tcPr>
          <w:p w14:paraId="29A4EA85" w14:textId="77777777" w:rsidR="00482863" w:rsidRPr="0013335C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73810" w14:textId="77777777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A9ECC96" w14:textId="1C739152" w:rsidR="00482863" w:rsidRPr="0013335C" w:rsidRDefault="005322FF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8286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482863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191B6C96" w14:textId="77777777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218504" w14:textId="709C7DA7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F8D214" w14:textId="77777777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A02B20" w14:textId="5074846E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BA326A5" w14:textId="77777777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7F0490C0" w14:textId="77777777" w:rsidR="00482863" w:rsidRPr="0013335C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8E188D2" w14:textId="04039C07" w:rsidR="00482863" w:rsidRPr="0013335C" w:rsidRDefault="005322FF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="004828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482863" w:rsidRPr="0013335C" w14:paraId="5E855E1E" w14:textId="77777777" w:rsidTr="006A50BD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692" w:type="dxa"/>
          </w:tcPr>
          <w:p w14:paraId="757C4023" w14:textId="77777777" w:rsidR="00482863" w:rsidRPr="0013335C" w:rsidRDefault="00482863" w:rsidP="00482863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8" w:type="dxa"/>
            <w:gridSpan w:val="7"/>
          </w:tcPr>
          <w:p w14:paraId="3AB5763A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2863" w:rsidRPr="0013335C" w14:paraId="784DB95A" w14:textId="77777777" w:rsidTr="006A50BD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692" w:type="dxa"/>
          </w:tcPr>
          <w:p w14:paraId="3D7896F1" w14:textId="77777777" w:rsidR="00482863" w:rsidRPr="0013335C" w:rsidRDefault="00482863" w:rsidP="00482863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643608F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DC32F3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79B8EC9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C18E43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D7B60A1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36D47C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</w:tcPr>
          <w:p w14:paraId="6F826446" w14:textId="77777777" w:rsidR="00482863" w:rsidRPr="0013335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D029E" w:rsidRPr="0013335C" w14:paraId="6F49A976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58CCAF80" w14:textId="77777777" w:rsidR="006D029E" w:rsidRPr="0013335C" w:rsidRDefault="006D029E" w:rsidP="006D029E">
            <w:pPr>
              <w:spacing w:line="240" w:lineRule="auto"/>
              <w:ind w:left="-18" w:right="-7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13335C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260" w:type="dxa"/>
            <w:vAlign w:val="bottom"/>
          </w:tcPr>
          <w:p w14:paraId="3F759A71" w14:textId="0D308E8B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="006D029E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70" w:type="dxa"/>
            <w:vAlign w:val="bottom"/>
          </w:tcPr>
          <w:p w14:paraId="1DB2ABD5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76C87E" w14:textId="0CC910D6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767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9F679DD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AE094C" w14:textId="27A483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A785AC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vAlign w:val="bottom"/>
          </w:tcPr>
          <w:p w14:paraId="2FBFE1E4" w14:textId="1742C0EA" w:rsidR="006D029E" w:rsidRPr="0013335C" w:rsidRDefault="005322FF" w:rsidP="006D02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6D029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692</w:t>
            </w:r>
          </w:p>
        </w:tc>
      </w:tr>
      <w:tr w:rsidR="006D029E" w:rsidRPr="0013335C" w14:paraId="4EF36071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36E2C540" w14:textId="674C922C" w:rsidR="006D029E" w:rsidRPr="0013335C" w:rsidRDefault="006D029E" w:rsidP="006D029E">
            <w:pPr>
              <w:spacing w:line="240" w:lineRule="auto"/>
              <w:ind w:left="-18" w:right="-7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เงินลงทุนเผื่อขาย 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(การปรับมูลค่า)</w:t>
            </w:r>
          </w:p>
        </w:tc>
        <w:tc>
          <w:tcPr>
            <w:tcW w:w="1260" w:type="dxa"/>
            <w:vAlign w:val="bottom"/>
          </w:tcPr>
          <w:p w14:paraId="34B5F354" w14:textId="62722AD2" w:rsidR="006D029E" w:rsidRPr="0013335C" w:rsidRDefault="005322FF" w:rsidP="002858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4344B781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E40AF79" w14:textId="1931D8CA" w:rsidR="006D029E" w:rsidRPr="0013335C" w:rsidRDefault="006D029E" w:rsidP="006D029E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98861B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05D88C9" w14:textId="609D197B" w:rsidR="006D029E" w:rsidRPr="0013335C" w:rsidRDefault="005322FF" w:rsidP="006D029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  <w:vAlign w:val="bottom"/>
          </w:tcPr>
          <w:p w14:paraId="5F554BBA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vAlign w:val="bottom"/>
          </w:tcPr>
          <w:p w14:paraId="66470E10" w14:textId="0A35F7AA" w:rsidR="006D029E" w:rsidRPr="0013335C" w:rsidRDefault="005322FF" w:rsidP="006D02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723</w:t>
            </w:r>
          </w:p>
        </w:tc>
      </w:tr>
      <w:tr w:rsidR="006D029E" w:rsidRPr="0013335C" w14:paraId="7D89DCB0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77F71890" w14:textId="77777777" w:rsidR="006D029E" w:rsidRPr="0013335C" w:rsidRDefault="006D029E" w:rsidP="006D029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260" w:type="dxa"/>
            <w:vAlign w:val="bottom"/>
          </w:tcPr>
          <w:p w14:paraId="5D764086" w14:textId="261C1F15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6D029E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70" w:type="dxa"/>
            <w:vAlign w:val="bottom"/>
          </w:tcPr>
          <w:p w14:paraId="1C964A65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B0C5E1" w14:textId="46F44A1F" w:rsidR="006D029E" w:rsidRPr="0013335C" w:rsidRDefault="006D029E" w:rsidP="006D0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A423A1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7F797A1" w14:textId="520059BC" w:rsidR="006D029E" w:rsidRPr="0013335C" w:rsidRDefault="006D029E" w:rsidP="006D02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80C18D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vAlign w:val="bottom"/>
          </w:tcPr>
          <w:p w14:paraId="368DEB55" w14:textId="1BA97658" w:rsidR="006D029E" w:rsidRPr="0013335C" w:rsidRDefault="005322FF" w:rsidP="006D02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D029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078</w:t>
            </w:r>
          </w:p>
        </w:tc>
      </w:tr>
      <w:tr w:rsidR="006D029E" w:rsidRPr="0013335C" w14:paraId="7324A019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2CE450B6" w14:textId="77777777" w:rsidR="006D029E" w:rsidRPr="0013335C" w:rsidRDefault="006D029E" w:rsidP="006D029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260" w:type="dxa"/>
            <w:vAlign w:val="bottom"/>
          </w:tcPr>
          <w:p w14:paraId="4DF92ADC" w14:textId="421D5262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  <w:r w:rsidR="006D029E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70" w:type="dxa"/>
            <w:vAlign w:val="bottom"/>
          </w:tcPr>
          <w:p w14:paraId="6AEE2478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F9F4AC" w14:textId="48DB5283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6D029E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  <w:vAlign w:val="bottom"/>
          </w:tcPr>
          <w:p w14:paraId="2C2C45AC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79B37F" w14:textId="5692E488" w:rsidR="006D029E" w:rsidRPr="0013335C" w:rsidRDefault="006D029E" w:rsidP="006D02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E7EB14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38320CDF" w14:textId="1A2F1602" w:rsidR="006D029E" w:rsidRPr="0013335C" w:rsidRDefault="005322FF" w:rsidP="006D02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6D02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439</w:t>
            </w:r>
          </w:p>
        </w:tc>
      </w:tr>
      <w:tr w:rsidR="006D029E" w:rsidRPr="0013335C" w14:paraId="56CA525E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5F1EDE29" w14:textId="77777777" w:rsidR="006D029E" w:rsidRPr="0013335C" w:rsidRDefault="006D029E" w:rsidP="006D029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14:paraId="3E3DA722" w14:textId="18A226F6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47</w:t>
            </w:r>
            <w:r w:rsidR="006D029E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270" w:type="dxa"/>
            <w:vAlign w:val="bottom"/>
          </w:tcPr>
          <w:p w14:paraId="5E418DD4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EAECFD" w14:textId="05673013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="006D029E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259C3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8A5BFE" w14:textId="429B2BB9" w:rsidR="006D029E" w:rsidRPr="0013335C" w:rsidRDefault="005322FF" w:rsidP="006D029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 w:rsidR="006D029E" w:rsidRPr="0013335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7E410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DF4E38D" w14:textId="142FADAF" w:rsidR="006D029E" w:rsidRPr="0013335C" w:rsidRDefault="005322FF" w:rsidP="006D02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="006D029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527</w:t>
            </w:r>
          </w:p>
        </w:tc>
      </w:tr>
      <w:tr w:rsidR="006D029E" w:rsidRPr="0013335C" w14:paraId="3C9A3D53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2AC6CF32" w14:textId="77777777" w:rsidR="006D029E" w:rsidRPr="0013335C" w:rsidRDefault="006D029E" w:rsidP="006D029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260" w:type="dxa"/>
            <w:vAlign w:val="bottom"/>
          </w:tcPr>
          <w:p w14:paraId="28076BFC" w14:textId="0C78A0B3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6D029E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270" w:type="dxa"/>
            <w:vAlign w:val="bottom"/>
          </w:tcPr>
          <w:p w14:paraId="3FC66C94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402EED" w14:textId="097DE223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235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5506AD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EDE6C1" w14:textId="0E454C78" w:rsidR="006D029E" w:rsidRPr="0013335C" w:rsidRDefault="006D029E" w:rsidP="006D02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A2DAB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D76AB66" w14:textId="0D62F69C" w:rsidR="006D029E" w:rsidRPr="0013335C" w:rsidRDefault="005322FF" w:rsidP="006D02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D029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430</w:t>
            </w:r>
          </w:p>
        </w:tc>
      </w:tr>
      <w:tr w:rsidR="006D029E" w:rsidRPr="0013335C" w14:paraId="0EC7C07F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042F67C2" w14:textId="77777777" w:rsidR="006D029E" w:rsidRPr="0013335C" w:rsidRDefault="006D029E" w:rsidP="006D029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AC1F59" w14:textId="6CC79853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="006D029E" w:rsidRPr="00A66B3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70" w:type="dxa"/>
            <w:vAlign w:val="bottom"/>
          </w:tcPr>
          <w:p w14:paraId="4B3B50B4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EC26" w14:textId="63291C5C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829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730B7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BE30" w14:textId="0E123E54" w:rsidR="006D029E" w:rsidRPr="0013335C" w:rsidRDefault="006D029E" w:rsidP="006D02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10BE2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1ABC8" w14:textId="6CEDE33F" w:rsidR="006D029E" w:rsidRPr="0013335C" w:rsidRDefault="006D029E" w:rsidP="006D0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029E" w:rsidRPr="0013335C" w14:paraId="591FCE95" w14:textId="77777777" w:rsidTr="006A50BD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692" w:type="dxa"/>
          </w:tcPr>
          <w:p w14:paraId="20307B64" w14:textId="77777777" w:rsidR="006D029E" w:rsidRPr="0013335C" w:rsidRDefault="006D029E" w:rsidP="006D029E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FA6817" w14:textId="031995CC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94</w:t>
            </w:r>
            <w:r w:rsidR="006D029E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0" w:type="dxa"/>
          </w:tcPr>
          <w:p w14:paraId="67784678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45D36" w14:textId="636CB773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973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E89E82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5BC6A" w14:textId="4A8F1D13" w:rsidR="006D029E" w:rsidRPr="0013335C" w:rsidRDefault="005322FF" w:rsidP="006D029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6D029E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1EEA0A86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26C42" w14:textId="452CF3FD" w:rsidR="006D029E" w:rsidRPr="0013335C" w:rsidRDefault="005322FF" w:rsidP="006D02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</w:t>
            </w:r>
            <w:r w:rsidR="006D02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889</w:t>
            </w:r>
          </w:p>
        </w:tc>
      </w:tr>
      <w:tr w:rsidR="006D029E" w:rsidRPr="0013335C" w14:paraId="7E628969" w14:textId="77777777" w:rsidTr="006A50BD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692" w:type="dxa"/>
            <w:vAlign w:val="bottom"/>
          </w:tcPr>
          <w:p w14:paraId="34450338" w14:textId="77777777" w:rsidR="006D029E" w:rsidRPr="0013335C" w:rsidRDefault="006D029E" w:rsidP="006D029E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99540F" w14:textId="77777777" w:rsidR="006D029E" w:rsidRPr="0013335C" w:rsidRDefault="006D029E" w:rsidP="006D029E">
            <w:pPr>
              <w:tabs>
                <w:tab w:val="left" w:pos="61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3A9FAF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CED6B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FCEA7B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2489" w14:textId="77777777" w:rsidR="006D029E" w:rsidRPr="0013335C" w:rsidRDefault="006D029E" w:rsidP="006D029E">
            <w:pPr>
              <w:tabs>
                <w:tab w:val="left" w:pos="8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D269EC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64785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D029E" w:rsidRPr="0013335C" w14:paraId="5F869F37" w14:textId="77777777" w:rsidTr="006A50BD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253E8804" w14:textId="77777777" w:rsidR="006D029E" w:rsidRPr="0013335C" w:rsidRDefault="006D029E" w:rsidP="006D029E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AF4D97E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8A105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562C89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F756F1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CF26DA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126818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45300D9A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029E" w:rsidRPr="0013335C" w14:paraId="49279636" w14:textId="77777777" w:rsidTr="006A50BD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49698502" w14:textId="77777777" w:rsidR="006D029E" w:rsidRPr="0013335C" w:rsidRDefault="006D029E" w:rsidP="006D029E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0208247" w14:textId="77777777" w:rsidR="006D029E" w:rsidRPr="0013335C" w:rsidRDefault="006D029E" w:rsidP="006D029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2D4DB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1CA128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5F864D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AFFABC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32D212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71B1B2DC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D029E" w:rsidRPr="0013335C" w14:paraId="093E99F6" w14:textId="77777777" w:rsidTr="00596891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0EBA6BDD" w14:textId="77777777" w:rsidR="006D029E" w:rsidRPr="0013335C" w:rsidRDefault="006D029E" w:rsidP="006D029E">
            <w:pPr>
              <w:spacing w:line="240" w:lineRule="auto"/>
              <w:ind w:left="162" w:right="-79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260" w:type="dxa"/>
          </w:tcPr>
          <w:p w14:paraId="20C8B363" w14:textId="3306B5BD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18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234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E9695FC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4C728" w14:textId="63FB3B60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6D029E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8FE82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2884D0" w14:textId="561B6C82" w:rsidR="006D029E" w:rsidRPr="0013335C" w:rsidRDefault="006D029E" w:rsidP="006D02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7C0A41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7FA21CFA" w14:textId="007489C2" w:rsidR="006D029E" w:rsidRPr="0013335C" w:rsidRDefault="006D029E" w:rsidP="006D02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D029E" w:rsidRPr="0013335C" w14:paraId="047DE796" w14:textId="77777777" w:rsidTr="00596891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41A51EA6" w14:textId="77777777" w:rsidR="006D029E" w:rsidRPr="0013335C" w:rsidRDefault="006D029E" w:rsidP="006D029E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95AD8E" w14:textId="47888C9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18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234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73005F6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1A56E" w14:textId="6FC55AF3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6D029E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14387E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7F0D9" w14:textId="722ECA00" w:rsidR="006D029E" w:rsidRPr="0013335C" w:rsidRDefault="006D029E" w:rsidP="00B446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6D7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6F7BB6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9EEE1" w14:textId="6D0C2E3D" w:rsidR="006D029E" w:rsidRPr="0013335C" w:rsidRDefault="006D029E" w:rsidP="006D02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322FF"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5322FF"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6D029E" w:rsidRPr="0013335C" w14:paraId="510F5966" w14:textId="77777777" w:rsidTr="006A50BD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692" w:type="dxa"/>
          </w:tcPr>
          <w:p w14:paraId="6D2A21A8" w14:textId="77777777" w:rsidR="006D029E" w:rsidRPr="0013335C" w:rsidRDefault="006D029E" w:rsidP="006D029E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5A24C5" w14:textId="77777777" w:rsidR="006D029E" w:rsidRPr="0013335C" w:rsidRDefault="006D029E" w:rsidP="006D029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13B10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838FB6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2CE3C0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D2A2427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B9B91E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13FFA2A5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D029E" w:rsidRPr="0013335C" w14:paraId="67E46E18" w14:textId="77777777" w:rsidTr="006A50BD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54E58681" w14:textId="77777777" w:rsidR="006D029E" w:rsidRPr="0013335C" w:rsidRDefault="006D029E" w:rsidP="006D029E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465E4A6" w14:textId="51528407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76</w:t>
            </w:r>
            <w:r w:rsidR="006D029E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009</w:t>
            </w:r>
          </w:p>
        </w:tc>
        <w:tc>
          <w:tcPr>
            <w:tcW w:w="270" w:type="dxa"/>
          </w:tcPr>
          <w:p w14:paraId="5401695A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533929C" w14:textId="3B62A505" w:rsidR="006D029E" w:rsidRPr="0013335C" w:rsidRDefault="005322FF" w:rsidP="006D0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6D029E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368C609C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26316C4" w14:textId="3F5EC0B9" w:rsidR="006D029E" w:rsidRPr="0013335C" w:rsidRDefault="005322FF" w:rsidP="006D029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6D029E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6E6D2BBA" w14:textId="77777777" w:rsidR="006D029E" w:rsidRPr="0013335C" w:rsidRDefault="006D029E" w:rsidP="006D029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auto"/>
          </w:tcPr>
          <w:p w14:paraId="6D336632" w14:textId="2823F498" w:rsidR="006D029E" w:rsidRPr="0013335C" w:rsidRDefault="005322FF" w:rsidP="006D02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6D029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043</w:t>
            </w:r>
          </w:p>
        </w:tc>
      </w:tr>
    </w:tbl>
    <w:p w14:paraId="41607825" w14:textId="433BD8C7" w:rsidR="009D227D" w:rsidRPr="0013335C" w:rsidRDefault="00691F10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sz w:val="30"/>
          <w:szCs w:val="30"/>
        </w:rPr>
        <w:br w:type="page"/>
      </w:r>
      <w:r w:rsidR="009D227D"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กำไรต่อหุ้น</w:t>
      </w:r>
      <w:r w:rsidR="00AF093B">
        <w:rPr>
          <w:rFonts w:ascii="Angsana New" w:hAnsi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14:paraId="2CEDECB9" w14:textId="204CBEFD" w:rsidR="00471CCE" w:rsidRDefault="00471CCE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36"/>
        <w:gridCol w:w="1080"/>
      </w:tblGrid>
      <w:tr w:rsidR="006A50BD" w:rsidRPr="00B226A4" w14:paraId="3A2ABF14" w14:textId="77777777" w:rsidTr="006A50BD">
        <w:tc>
          <w:tcPr>
            <w:tcW w:w="3960" w:type="dxa"/>
          </w:tcPr>
          <w:p w14:paraId="0A5E1F60" w14:textId="77777777" w:rsidR="006A50BD" w:rsidRPr="00B226A4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57E66CD5" w14:textId="77777777" w:rsidR="006A50BD" w:rsidRPr="00B226A4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  <w:vAlign w:val="bottom"/>
          </w:tcPr>
          <w:p w14:paraId="3DEA01BE" w14:textId="77777777" w:rsidR="006A50BD" w:rsidRPr="00B226A4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5551B21C" w14:textId="77777777" w:rsidR="006A50BD" w:rsidRPr="00B226A4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50BD" w:rsidRPr="00B226A4" w14:paraId="45F04976" w14:textId="77777777" w:rsidTr="006A50BD">
        <w:tc>
          <w:tcPr>
            <w:tcW w:w="3960" w:type="dxa"/>
          </w:tcPr>
          <w:p w14:paraId="14F1331E" w14:textId="77777777" w:rsidR="006A50BD" w:rsidRPr="00B226A4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442B901" w14:textId="77777777" w:rsidR="006A50BD" w:rsidRPr="00B226A4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  <w:vAlign w:val="bottom"/>
          </w:tcPr>
          <w:p w14:paraId="0EC00A32" w14:textId="77777777" w:rsidR="006A50BD" w:rsidRPr="00B226A4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7853E7CB" w14:textId="77777777" w:rsidR="006A50BD" w:rsidRPr="00B226A4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A50BD" w:rsidRPr="00B226A4" w14:paraId="779B318D" w14:textId="77777777" w:rsidTr="006A50BD">
        <w:tc>
          <w:tcPr>
            <w:tcW w:w="3960" w:type="dxa"/>
            <w:vAlign w:val="bottom"/>
          </w:tcPr>
          <w:p w14:paraId="2E3F114E" w14:textId="38A4E9DF" w:rsidR="006A50BD" w:rsidRPr="00233302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</w:pPr>
            <w:r w:rsidRPr="00B22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สำหรับ</w:t>
            </w:r>
            <w:r w:rsidR="002333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ปี</w:t>
            </w:r>
            <w:r w:rsidRPr="00B22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สิ้นสุดวันที่ </w:t>
            </w:r>
            <w:r w:rsidR="005322FF" w:rsidRPr="005322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ja-JP"/>
              </w:rPr>
              <w:t>31</w:t>
            </w:r>
            <w:r w:rsidR="002333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="002333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487A438" w14:textId="0978B460" w:rsidR="006A50BD" w:rsidRPr="006A50BD" w:rsidRDefault="005322FF" w:rsidP="006A50B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22B3CBBE" w14:textId="77777777" w:rsidR="006A50BD" w:rsidRPr="00B226A4" w:rsidRDefault="006A50BD" w:rsidP="006A50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9BF1DE" w14:textId="53994C73" w:rsidR="006A50BD" w:rsidRPr="00B226A4" w:rsidRDefault="005322FF" w:rsidP="006A50B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79AB42F" w14:textId="77777777" w:rsidR="006A50BD" w:rsidRPr="00B226A4" w:rsidRDefault="006A50BD" w:rsidP="006A50BD">
            <w:pPr>
              <w:tabs>
                <w:tab w:val="decimal" w:pos="1197"/>
              </w:tabs>
              <w:spacing w:line="240" w:lineRule="auto"/>
              <w:ind w:lef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FF1D14" w14:textId="73382E95" w:rsidR="006A50BD" w:rsidRPr="00B226A4" w:rsidRDefault="005322FF" w:rsidP="006A50B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5A0B7656" w14:textId="77777777" w:rsidR="006A50BD" w:rsidRPr="00B226A4" w:rsidRDefault="006A50BD" w:rsidP="006A50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C79491" w14:textId="759391FD" w:rsidR="006A50BD" w:rsidRPr="00B226A4" w:rsidRDefault="005322FF" w:rsidP="006A50B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6A50BD" w:rsidRPr="00B226A4" w14:paraId="7B2BEC7A" w14:textId="77777777" w:rsidTr="006A50BD">
        <w:tc>
          <w:tcPr>
            <w:tcW w:w="3960" w:type="dxa"/>
            <w:vAlign w:val="bottom"/>
          </w:tcPr>
          <w:p w14:paraId="17C8D4E1" w14:textId="77777777" w:rsidR="006A50BD" w:rsidRPr="00B226A4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  <w:vAlign w:val="bottom"/>
          </w:tcPr>
          <w:p w14:paraId="0E9B6986" w14:textId="77777777" w:rsidR="006A50BD" w:rsidRPr="00B226A4" w:rsidRDefault="006A50BD" w:rsidP="006A50BD">
            <w:pPr>
              <w:tabs>
                <w:tab w:val="decimal" w:pos="-108"/>
              </w:tabs>
              <w:spacing w:line="240" w:lineRule="auto"/>
              <w:ind w:left="-18" w:hanging="9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226A4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226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A50BD" w:rsidRPr="002752EF" w14:paraId="54B4C7BE" w14:textId="77777777" w:rsidTr="006A50BD">
        <w:trPr>
          <w:trHeight w:val="245"/>
        </w:trPr>
        <w:tc>
          <w:tcPr>
            <w:tcW w:w="3960" w:type="dxa"/>
            <w:vAlign w:val="bottom"/>
          </w:tcPr>
          <w:p w14:paraId="5F1C0A5E" w14:textId="77777777" w:rsidR="006A50BD" w:rsidRPr="002752EF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52EF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51C69057" w14:textId="77777777" w:rsidR="006A50BD" w:rsidRPr="002752EF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C2B6D" w14:textId="77777777" w:rsidR="006A50BD" w:rsidRPr="002752EF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073ADBED" w14:textId="77777777" w:rsidR="006A50BD" w:rsidRPr="002752EF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3D914" w14:textId="77777777" w:rsidR="006A50BD" w:rsidRPr="002752EF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2C7BC722" w14:textId="77777777" w:rsidR="006A50BD" w:rsidRPr="002752EF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3285D" w14:textId="77777777" w:rsidR="006A50BD" w:rsidRPr="002752EF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F80366C" w14:textId="77777777" w:rsidR="006A50BD" w:rsidRPr="002752EF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029E" w:rsidRPr="002752EF" w14:paraId="1D8910B7" w14:textId="77777777" w:rsidTr="006A50BD">
        <w:tc>
          <w:tcPr>
            <w:tcW w:w="3960" w:type="dxa"/>
            <w:vAlign w:val="bottom"/>
          </w:tcPr>
          <w:p w14:paraId="365F9D30" w14:textId="77777777" w:rsidR="006D029E" w:rsidRPr="002752EF" w:rsidRDefault="006D029E" w:rsidP="006D029E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2752EF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 xml:space="preserve">       </w:t>
            </w:r>
            <w:r w:rsidRPr="002752EF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1E1A20" w14:textId="3DC9EB89" w:rsidR="006D029E" w:rsidRPr="00EB7210" w:rsidRDefault="005322FF" w:rsidP="006D029E">
            <w:pPr>
              <w:tabs>
                <w:tab w:val="decimal" w:pos="885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998</w:t>
            </w:r>
            <w:r w:rsidR="00A63F6D" w:rsidRPr="00EB721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280</w:t>
            </w:r>
          </w:p>
        </w:tc>
        <w:tc>
          <w:tcPr>
            <w:tcW w:w="270" w:type="dxa"/>
            <w:vAlign w:val="bottom"/>
          </w:tcPr>
          <w:p w14:paraId="56DCEF60" w14:textId="77777777" w:rsidR="006D029E" w:rsidRPr="00EB7210" w:rsidRDefault="006D029E" w:rsidP="006D029E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D82717" w14:textId="68377388" w:rsidR="006D029E" w:rsidRPr="00EB7210" w:rsidRDefault="005322FF" w:rsidP="006D029E">
            <w:pPr>
              <w:tabs>
                <w:tab w:val="decimal" w:pos="795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621</w:t>
            </w:r>
            <w:r w:rsidR="006D029E" w:rsidRPr="00EB721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286</w:t>
            </w:r>
          </w:p>
        </w:tc>
        <w:tc>
          <w:tcPr>
            <w:tcW w:w="270" w:type="dxa"/>
            <w:vAlign w:val="bottom"/>
          </w:tcPr>
          <w:p w14:paraId="236088CE" w14:textId="77777777" w:rsidR="006D029E" w:rsidRPr="00EB7210" w:rsidRDefault="006D029E" w:rsidP="006D029E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6D0C98" w14:textId="29E1EC75" w:rsidR="006D029E" w:rsidRPr="00EB7210" w:rsidRDefault="005322FF" w:rsidP="006D029E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998</w:t>
            </w:r>
            <w:r w:rsidR="00A63F6D" w:rsidRPr="00EB721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281</w:t>
            </w:r>
          </w:p>
        </w:tc>
        <w:tc>
          <w:tcPr>
            <w:tcW w:w="236" w:type="dxa"/>
            <w:vAlign w:val="bottom"/>
          </w:tcPr>
          <w:p w14:paraId="7789012D" w14:textId="77777777" w:rsidR="006D029E" w:rsidRPr="002752EF" w:rsidRDefault="006D029E" w:rsidP="006D029E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FF1302" w14:textId="4F568F27" w:rsidR="006D029E" w:rsidRPr="002752EF" w:rsidRDefault="005322FF" w:rsidP="006D029E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621</w:t>
            </w:r>
            <w:r w:rsidR="006D029E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350</w:t>
            </w:r>
          </w:p>
        </w:tc>
      </w:tr>
      <w:tr w:rsidR="006D029E" w:rsidRPr="002752EF" w14:paraId="5887E483" w14:textId="77777777" w:rsidTr="006A50BD">
        <w:tc>
          <w:tcPr>
            <w:tcW w:w="3960" w:type="dxa"/>
            <w:vAlign w:val="bottom"/>
          </w:tcPr>
          <w:p w14:paraId="2E52FFEB" w14:textId="12FA89AF" w:rsidR="006D029E" w:rsidRPr="002752EF" w:rsidRDefault="006D029E" w:rsidP="006D029E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52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30A021" w14:textId="345A40AD" w:rsidR="006D029E" w:rsidRPr="00EB7210" w:rsidRDefault="005322FF" w:rsidP="006D029E">
            <w:pPr>
              <w:tabs>
                <w:tab w:val="decimal" w:pos="885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A63F6D" w:rsidRPr="00EB72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017BEFF4" w14:textId="77777777" w:rsidR="006D029E" w:rsidRPr="00EB7210" w:rsidRDefault="006D029E" w:rsidP="006D029E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B10E94" w14:textId="321169E6" w:rsidR="006D029E" w:rsidRPr="00EB7210" w:rsidRDefault="005322FF" w:rsidP="006D029E">
            <w:pPr>
              <w:tabs>
                <w:tab w:val="decimal" w:pos="795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6D029E" w:rsidRPr="00EB72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4588FA51" w14:textId="77777777" w:rsidR="006D029E" w:rsidRPr="00EB7210" w:rsidRDefault="006D029E" w:rsidP="006D029E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F7BD65" w14:textId="032C6ABD" w:rsidR="006D029E" w:rsidRPr="00EB7210" w:rsidRDefault="005322FF" w:rsidP="006D029E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A63F6D" w:rsidRPr="00EB72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  <w:vAlign w:val="bottom"/>
          </w:tcPr>
          <w:p w14:paraId="6529A441" w14:textId="77777777" w:rsidR="006D029E" w:rsidRPr="002752EF" w:rsidRDefault="006D029E" w:rsidP="006D029E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8F4648" w14:textId="6BFBEF89" w:rsidR="006D029E" w:rsidRPr="002752EF" w:rsidRDefault="005322FF" w:rsidP="006D029E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6D029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6D029E" w:rsidRPr="00B226A4" w14:paraId="2F7331EC" w14:textId="77777777" w:rsidTr="006A50BD">
        <w:tc>
          <w:tcPr>
            <w:tcW w:w="3960" w:type="dxa"/>
            <w:vAlign w:val="bottom"/>
          </w:tcPr>
          <w:p w14:paraId="705663CF" w14:textId="77777777" w:rsidR="006D029E" w:rsidRPr="00B226A4" w:rsidRDefault="006D029E" w:rsidP="006D029E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3FDD75" w14:textId="1259A848" w:rsidR="006D029E" w:rsidRPr="00EB7210" w:rsidRDefault="005322FF" w:rsidP="006D029E">
            <w:pPr>
              <w:tabs>
                <w:tab w:val="decimal" w:pos="6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50</w:t>
            </w:r>
            <w:r w:rsidR="00A63F6D" w:rsidRPr="00EB721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42</w:t>
            </w:r>
          </w:p>
        </w:tc>
        <w:tc>
          <w:tcPr>
            <w:tcW w:w="270" w:type="dxa"/>
            <w:vAlign w:val="bottom"/>
          </w:tcPr>
          <w:p w14:paraId="561FA2A6" w14:textId="77777777" w:rsidR="006D029E" w:rsidRPr="00EB7210" w:rsidRDefault="006D029E" w:rsidP="006D029E">
            <w:pPr>
              <w:spacing w:line="240" w:lineRule="auto"/>
              <w:ind w:left="-18" w:right="95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AFAFA5" w14:textId="20D3FA47" w:rsidR="006D029E" w:rsidRPr="00EB7210" w:rsidRDefault="005322FF" w:rsidP="006D029E">
            <w:pPr>
              <w:tabs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31</w:t>
            </w:r>
            <w:r w:rsidR="006D029E" w:rsidRPr="00EB721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38</w:t>
            </w:r>
          </w:p>
        </w:tc>
        <w:tc>
          <w:tcPr>
            <w:tcW w:w="270" w:type="dxa"/>
            <w:vAlign w:val="bottom"/>
          </w:tcPr>
          <w:p w14:paraId="6CF211A6" w14:textId="77777777" w:rsidR="006D029E" w:rsidRPr="00EB7210" w:rsidRDefault="006D029E" w:rsidP="006D029E">
            <w:pPr>
              <w:spacing w:line="240" w:lineRule="auto"/>
              <w:ind w:left="-18" w:right="95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9BFCCD" w14:textId="6385688B" w:rsidR="006D029E" w:rsidRPr="00EB7210" w:rsidRDefault="005322FF" w:rsidP="006D029E">
            <w:pPr>
              <w:tabs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50</w:t>
            </w:r>
            <w:r w:rsidR="00A63F6D" w:rsidRPr="00EB721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42</w:t>
            </w:r>
          </w:p>
        </w:tc>
        <w:tc>
          <w:tcPr>
            <w:tcW w:w="236" w:type="dxa"/>
            <w:vAlign w:val="bottom"/>
          </w:tcPr>
          <w:p w14:paraId="043E02BE" w14:textId="77777777" w:rsidR="006D029E" w:rsidRPr="00B226A4" w:rsidRDefault="006D029E" w:rsidP="006D029E">
            <w:pPr>
              <w:spacing w:line="240" w:lineRule="auto"/>
              <w:ind w:left="-18" w:right="95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FBE453" w14:textId="36350576" w:rsidR="006D029E" w:rsidRPr="00B226A4" w:rsidRDefault="005322FF" w:rsidP="006D029E">
            <w:pPr>
              <w:tabs>
                <w:tab w:val="decimal" w:pos="5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31</w:t>
            </w:r>
            <w:r w:rsidR="006D029E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38</w:t>
            </w:r>
          </w:p>
        </w:tc>
      </w:tr>
    </w:tbl>
    <w:p w14:paraId="59C75574" w14:textId="77777777" w:rsidR="00640078" w:rsidRPr="0013335C" w:rsidRDefault="00640078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F261FE7" w14:textId="77777777" w:rsidR="009D227D" w:rsidRPr="0013335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04A2B5D1" w14:textId="77777777" w:rsidR="00481EC9" w:rsidRPr="0013335C" w:rsidRDefault="00481EC9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111C69" w14:textId="61A5B618" w:rsidR="00640078" w:rsidRDefault="00DA3E13" w:rsidP="006400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A3E13">
        <w:rPr>
          <w:rFonts w:ascii="Angsana New" w:hAnsi="Angsana New"/>
          <w:sz w:val="30"/>
          <w:szCs w:val="30"/>
          <w:cs/>
          <w:lang w:val="en-US"/>
        </w:rPr>
        <w:t xml:space="preserve">รายละเอียดเงินปันผลในระหว่างปี </w:t>
      </w:r>
      <w:r w:rsidR="005322FF" w:rsidRPr="005322FF">
        <w:rPr>
          <w:rFonts w:ascii="Angsana New" w:hAnsi="Angsana New"/>
          <w:sz w:val="30"/>
          <w:szCs w:val="30"/>
          <w:lang w:val="en-US"/>
        </w:rPr>
        <w:t>2564</w:t>
      </w:r>
      <w:r w:rsidRPr="00DA3E13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5322FF" w:rsidRPr="005322FF">
        <w:rPr>
          <w:rFonts w:ascii="Angsana New" w:hAnsi="Angsana New"/>
          <w:sz w:val="30"/>
          <w:szCs w:val="30"/>
          <w:lang w:val="en-US"/>
        </w:rPr>
        <w:t>2563</w:t>
      </w:r>
      <w:r w:rsidRPr="00DA3E13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F348854" w14:textId="77777777" w:rsidR="00DA3E13" w:rsidRPr="0013335C" w:rsidRDefault="00DA3E13" w:rsidP="006400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80"/>
        <w:gridCol w:w="1710"/>
        <w:gridCol w:w="1980"/>
        <w:gridCol w:w="1278"/>
        <w:gridCol w:w="236"/>
        <w:gridCol w:w="1294"/>
      </w:tblGrid>
      <w:tr w:rsidR="00017288" w:rsidRPr="0013335C" w14:paraId="7BAAC4EC" w14:textId="77777777" w:rsidTr="00725B34">
        <w:tc>
          <w:tcPr>
            <w:tcW w:w="2880" w:type="dxa"/>
            <w:shd w:val="clear" w:color="auto" w:fill="auto"/>
            <w:vAlign w:val="bottom"/>
          </w:tcPr>
          <w:p w14:paraId="3B7BC415" w14:textId="77777777" w:rsidR="00640078" w:rsidRPr="0013335C" w:rsidRDefault="00640078" w:rsidP="00017288">
            <w:pPr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1E2E9A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E31AB33" w14:textId="38E7B326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กำหนด</w:t>
            </w:r>
            <w:r w:rsidR="00DA3E13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819FC4" w14:textId="0D5EBDE9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11DAECAF" w14:textId="77777777" w:rsidR="00640078" w:rsidRPr="0013335C" w:rsidRDefault="00640078" w:rsidP="00017288">
            <w:pPr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B6BE2F" w14:textId="77777777" w:rsidR="00640078" w:rsidRPr="0013335C" w:rsidDel="00D43E7A" w:rsidRDefault="00640078" w:rsidP="00017288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17288" w:rsidRPr="0013335C" w14:paraId="4CCE737E" w14:textId="77777777" w:rsidTr="00725B34">
        <w:tc>
          <w:tcPr>
            <w:tcW w:w="2880" w:type="dxa"/>
            <w:shd w:val="clear" w:color="auto" w:fill="auto"/>
          </w:tcPr>
          <w:p w14:paraId="6151863F" w14:textId="77777777" w:rsidR="00640078" w:rsidRPr="0013335C" w:rsidRDefault="00640078" w:rsidP="00017288">
            <w:pPr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F980A1D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6C8AB3D" w14:textId="77777777" w:rsidR="00640078" w:rsidRPr="0013335C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B5E1F8B" w14:textId="77777777" w:rsidR="00640078" w:rsidRPr="0013335C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4ED1647" w14:textId="77777777" w:rsidR="00640078" w:rsidRPr="0013335C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67C6228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7288" w:rsidRPr="0013335C" w14:paraId="2896020C" w14:textId="77777777" w:rsidTr="00725B34">
        <w:tc>
          <w:tcPr>
            <w:tcW w:w="2880" w:type="dxa"/>
            <w:shd w:val="clear" w:color="auto" w:fill="auto"/>
          </w:tcPr>
          <w:p w14:paraId="2731963F" w14:textId="304D4F6C" w:rsidR="00640078" w:rsidRPr="0013335C" w:rsidRDefault="005322FF" w:rsidP="00017288">
            <w:pPr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22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345DB0D3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9556280" w14:textId="77777777" w:rsidR="00640078" w:rsidRPr="0013335C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BB085CB" w14:textId="77777777" w:rsidR="00640078" w:rsidRPr="0013335C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09868D" w14:textId="77777777" w:rsidR="00640078" w:rsidRPr="0013335C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7BA5D7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7288" w:rsidRPr="0013335C" w14:paraId="1DB16813" w14:textId="77777777" w:rsidTr="00725B34">
        <w:tc>
          <w:tcPr>
            <w:tcW w:w="2880" w:type="dxa"/>
            <w:shd w:val="clear" w:color="auto" w:fill="auto"/>
          </w:tcPr>
          <w:p w14:paraId="1DD95124" w14:textId="77777777" w:rsidR="00640078" w:rsidRPr="0013335C" w:rsidRDefault="00640078" w:rsidP="00017288">
            <w:pPr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  <w:shd w:val="clear" w:color="auto" w:fill="auto"/>
          </w:tcPr>
          <w:p w14:paraId="350A9032" w14:textId="3099C8E2" w:rsidR="00640078" w:rsidRPr="0013335C" w:rsidRDefault="005322FF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A63F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3F6D"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714A97E4" w14:textId="526EE118" w:rsidR="00640078" w:rsidRPr="0013335C" w:rsidRDefault="00A63F6D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3F6D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5B1FBD7" w14:textId="3A21E6AB" w:rsidR="00640078" w:rsidRPr="0013335C" w:rsidRDefault="005322FF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 w:eastAsia="ja-JP"/>
              </w:rPr>
              <w:t>15</w:t>
            </w:r>
            <w:r w:rsidR="00A63F6D">
              <w:rPr>
                <w:rFonts w:ascii="Angsana New" w:hAnsi="Angsana New"/>
                <w:sz w:val="30"/>
                <w:szCs w:val="30"/>
                <w:lang w:val="en-US" w:eastAsia="ja-JP"/>
              </w:rPr>
              <w:t>.</w:t>
            </w:r>
            <w:r w:rsidRPr="005322FF">
              <w:rPr>
                <w:rFonts w:ascii="Angsana New" w:hAnsi="Angsana New"/>
                <w:sz w:val="30"/>
                <w:szCs w:val="30"/>
                <w:lang w:val="en-US" w:eastAsia="ja-JP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2817443E" w14:textId="77777777" w:rsidR="00640078" w:rsidRPr="0013335C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FA1CFE6" w14:textId="6D6DBEAA" w:rsidR="00640078" w:rsidRPr="0013335C" w:rsidRDefault="005322FF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 w:eastAsia="ja-JP"/>
              </w:rPr>
              <w:t>310</w:t>
            </w:r>
            <w:r w:rsidR="00A63F6D">
              <w:rPr>
                <w:rFonts w:ascii="Angsana New" w:hAnsi="Angsana New"/>
                <w:sz w:val="30"/>
                <w:szCs w:val="30"/>
                <w:lang w:val="en-US" w:eastAsia="ja-JP"/>
              </w:rPr>
              <w:t>.</w:t>
            </w:r>
            <w:r w:rsidRPr="005322FF">
              <w:rPr>
                <w:rFonts w:ascii="Angsana New" w:hAnsi="Angsana New"/>
                <w:sz w:val="30"/>
                <w:szCs w:val="30"/>
                <w:lang w:val="en-US" w:eastAsia="ja-JP"/>
              </w:rPr>
              <w:t>86</w:t>
            </w:r>
          </w:p>
        </w:tc>
      </w:tr>
      <w:tr w:rsidR="00017288" w:rsidRPr="0013335C" w14:paraId="1BB5DFD6" w14:textId="77777777" w:rsidTr="00725B34">
        <w:tc>
          <w:tcPr>
            <w:tcW w:w="2880" w:type="dxa"/>
            <w:shd w:val="clear" w:color="auto" w:fill="auto"/>
          </w:tcPr>
          <w:p w14:paraId="39F25940" w14:textId="77777777" w:rsidR="00640078" w:rsidRPr="0013335C" w:rsidRDefault="00640078" w:rsidP="00017288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156B682" w14:textId="77777777" w:rsidR="00640078" w:rsidRPr="0013335C" w:rsidRDefault="00640078" w:rsidP="0001728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6A44CEE" w14:textId="77777777" w:rsidR="00640078" w:rsidRPr="0013335C" w:rsidRDefault="00640078" w:rsidP="0001728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82806AD" w14:textId="77777777" w:rsidR="00640078" w:rsidRPr="0013335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  <w:shd w:val="clear" w:color="auto" w:fill="auto"/>
          </w:tcPr>
          <w:p w14:paraId="7294E7DF" w14:textId="77777777" w:rsidR="00640078" w:rsidRPr="0013335C" w:rsidRDefault="00640078" w:rsidP="00017288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5904BB9" w14:textId="77777777" w:rsidR="00640078" w:rsidRPr="0013335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</w:tr>
      <w:tr w:rsidR="00017288" w:rsidRPr="0013335C" w14:paraId="0F36D023" w14:textId="77777777" w:rsidTr="00725B34">
        <w:tc>
          <w:tcPr>
            <w:tcW w:w="2880" w:type="dxa"/>
            <w:shd w:val="clear" w:color="auto" w:fill="auto"/>
          </w:tcPr>
          <w:p w14:paraId="2B58D03D" w14:textId="2113CBE2" w:rsidR="00640078" w:rsidRPr="0013335C" w:rsidRDefault="005322FF" w:rsidP="00017288">
            <w:pPr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22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0939702E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B915B24" w14:textId="77777777" w:rsidR="00640078" w:rsidRPr="0013335C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2626A65" w14:textId="77777777" w:rsidR="00640078" w:rsidRPr="0013335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  <w:shd w:val="clear" w:color="auto" w:fill="auto"/>
          </w:tcPr>
          <w:p w14:paraId="649850F9" w14:textId="77777777" w:rsidR="00640078" w:rsidRPr="0013335C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6747B5" w14:textId="77777777" w:rsidR="00640078" w:rsidRPr="0013335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</w:tr>
      <w:tr w:rsidR="00233302" w:rsidRPr="0013335C" w14:paraId="4B873C1B" w14:textId="77777777" w:rsidTr="00725B34">
        <w:tc>
          <w:tcPr>
            <w:tcW w:w="2880" w:type="dxa"/>
            <w:shd w:val="clear" w:color="auto" w:fill="auto"/>
          </w:tcPr>
          <w:p w14:paraId="44DB78F9" w14:textId="77777777" w:rsidR="00233302" w:rsidRPr="0013335C" w:rsidRDefault="00233302" w:rsidP="00233302">
            <w:pPr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  <w:shd w:val="clear" w:color="auto" w:fill="auto"/>
          </w:tcPr>
          <w:p w14:paraId="32BCD361" w14:textId="70E5B973" w:rsidR="00233302" w:rsidRPr="0013335C" w:rsidRDefault="005322FF" w:rsidP="0023330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="00233302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233302"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980" w:type="dxa"/>
            <w:shd w:val="clear" w:color="auto" w:fill="auto"/>
          </w:tcPr>
          <w:p w14:paraId="110611CC" w14:textId="3550B109" w:rsidR="00233302" w:rsidRPr="0013335C" w:rsidRDefault="00233302" w:rsidP="00233302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0E5859E" w14:textId="71BC743E" w:rsidR="00233302" w:rsidRPr="0013335C" w:rsidRDefault="005322FF" w:rsidP="00233302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4</w:t>
            </w:r>
            <w:r w:rsidR="00233302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.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7043D550" w14:textId="77777777" w:rsidR="00233302" w:rsidRPr="0013335C" w:rsidRDefault="00233302" w:rsidP="00233302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55B52DF" w14:textId="6C62814B" w:rsidR="00233302" w:rsidRPr="0013335C" w:rsidRDefault="005322FF" w:rsidP="00233302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5322FF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90</w:t>
            </w:r>
            <w:r w:rsidR="00233302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.</w:t>
            </w:r>
            <w:r w:rsidRPr="005322FF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09</w:t>
            </w:r>
          </w:p>
        </w:tc>
      </w:tr>
    </w:tbl>
    <w:p w14:paraId="1E19C4D5" w14:textId="77777777" w:rsidR="00585D70" w:rsidRPr="0013335C" w:rsidRDefault="00585D70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F2460DA" w14:textId="77777777" w:rsidR="00D7021C" w:rsidRDefault="00C34EA1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D7021C" w:rsidSect="00B926AC">
          <w:headerReference w:type="default" r:id="rId16"/>
          <w:pgSz w:w="11909" w:h="16834" w:code="9"/>
          <w:pgMar w:top="691" w:right="1109" w:bottom="576" w:left="1152" w:header="720" w:footer="720" w:gutter="0"/>
          <w:cols w:space="737"/>
        </w:sect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DA0DDDE" w14:textId="2AEAB165" w:rsidR="009D227D" w:rsidRPr="0013335C" w:rsidRDefault="009D227D" w:rsidP="00E70C68">
      <w:pPr>
        <w:numPr>
          <w:ilvl w:val="0"/>
          <w:numId w:val="12"/>
        </w:numPr>
        <w:spacing w:line="240" w:lineRule="auto"/>
        <w:ind w:left="1080" w:hanging="63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15DE29EA" w14:textId="77777777" w:rsidR="00D7021C" w:rsidRDefault="00D7021C" w:rsidP="00644FF7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  <w:lang w:val="en-US"/>
        </w:rPr>
      </w:pPr>
    </w:p>
    <w:p w14:paraId="06FAB780" w14:textId="376E00F1" w:rsidR="00D7021C" w:rsidRPr="00644FF7" w:rsidRDefault="00D7021C" w:rsidP="00E70C68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450"/>
        <w:rPr>
          <w:rFonts w:ascii="Angsana New" w:hAnsi="Angsana New"/>
          <w:color w:val="0000FF"/>
          <w:sz w:val="30"/>
          <w:szCs w:val="30"/>
          <w:lang w:val="en-US"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ab/>
      </w:r>
      <w:r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ab/>
      </w:r>
      <w:r w:rsidRPr="00644FF7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(</w:t>
      </w:r>
      <w:r w:rsidRPr="00644FF7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 xml:space="preserve">ก) </w:t>
      </w:r>
      <w:r w:rsidRPr="00644FF7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ab/>
      </w:r>
      <w:r w:rsidRPr="00644FF7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 xml:space="preserve">มูลค่าตามบัญชีและมูลค่ายุติธรรม </w:t>
      </w:r>
      <w:r w:rsidRPr="00644FF7">
        <w:rPr>
          <w:rFonts w:ascii="Angsana New" w:hAnsi="Angsana New"/>
          <w:b/>
          <w:bCs/>
          <w:color w:val="0000FF"/>
          <w:sz w:val="30"/>
          <w:szCs w:val="30"/>
          <w:cs/>
          <w:lang w:val="en-US"/>
        </w:rPr>
        <w:t xml:space="preserve"> </w:t>
      </w:r>
    </w:p>
    <w:p w14:paraId="11B35DC0" w14:textId="77777777" w:rsidR="00E70C68" w:rsidRDefault="00D7021C" w:rsidP="00D7021C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  <w:lang w:val="en-US"/>
        </w:rPr>
      </w:pPr>
      <w:r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="00E70C68"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</w:p>
    <w:p w14:paraId="7824458F" w14:textId="04D07C77" w:rsidR="00D7021C" w:rsidRDefault="00D7021C" w:rsidP="00E70C68">
      <w:pPr>
        <w:autoSpaceDE w:val="0"/>
        <w:autoSpaceDN w:val="0"/>
        <w:adjustRightInd w:val="0"/>
        <w:spacing w:line="240" w:lineRule="auto"/>
        <w:ind w:left="1686"/>
        <w:rPr>
          <w:rFonts w:ascii="Angsana New" w:hAnsi="Angsana New"/>
          <w:color w:val="000000"/>
          <w:sz w:val="30"/>
          <w:szCs w:val="30"/>
          <w:lang w:val="en-US"/>
        </w:rPr>
      </w:pPr>
      <w:r w:rsidRPr="00644FF7">
        <w:rPr>
          <w:rFonts w:ascii="Angsana New" w:hAnsi="Angsana New"/>
          <w:color w:val="000000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413A326" w14:textId="3066F1A0" w:rsidR="000838FF" w:rsidRDefault="000838FF" w:rsidP="00D7021C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13500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3960"/>
        <w:gridCol w:w="273"/>
        <w:gridCol w:w="143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697BBC" w:rsidRPr="00046328" w14:paraId="1E9055D0" w14:textId="77777777" w:rsidTr="00942B3A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406ABE44" w14:textId="77777777" w:rsidR="00697BBC" w:rsidRPr="00046328" w:rsidRDefault="00697BBC" w:rsidP="000838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5A1215DC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7AA4C7C2" w14:textId="27822F9E" w:rsidR="00697BBC" w:rsidRPr="00697BBC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97BBC" w:rsidRPr="00046328" w14:paraId="4EB4993E" w14:textId="77777777" w:rsidTr="00942B3A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111D9AD5" w14:textId="77777777" w:rsidR="00697BBC" w:rsidRPr="00046328" w:rsidRDefault="00697BBC" w:rsidP="000838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37C9A7C9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47" w:type="dxa"/>
            <w:gridSpan w:val="3"/>
            <w:shd w:val="clear" w:color="auto" w:fill="auto"/>
            <w:vAlign w:val="bottom"/>
          </w:tcPr>
          <w:p w14:paraId="000105EE" w14:textId="766737D1" w:rsidR="00697BBC" w:rsidRPr="00697BBC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24D1D67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95360C8" w14:textId="00615EAE" w:rsidR="00697BBC" w:rsidRPr="00697BBC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97BBC" w:rsidRPr="00046328" w14:paraId="25A15865" w14:textId="77777777" w:rsidTr="00942B3A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73C03CF7" w14:textId="0A071602" w:rsidR="00697BBC" w:rsidRPr="00046328" w:rsidRDefault="00697BBC" w:rsidP="000838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3" w:type="dxa"/>
            <w:vAlign w:val="bottom"/>
          </w:tcPr>
          <w:p w14:paraId="30EFCF7C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AF79658" w14:textId="6579A194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22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4FA70F" w14:textId="77777777" w:rsidR="00697BBC" w:rsidRPr="00046328" w:rsidRDefault="00697BBC" w:rsidP="000838F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C03F33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D454891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55FDAFA0" w14:textId="501356BB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0477BE0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167DF52" w14:textId="38B59148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8EF274E" w14:textId="77777777" w:rsidR="00697BBC" w:rsidRPr="00046328" w:rsidRDefault="00697BBC" w:rsidP="000838F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9C3AD62" w14:textId="22A80E4A" w:rsidR="00697BBC" w:rsidRPr="00046328" w:rsidRDefault="00697BBC" w:rsidP="000838F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2DF5E78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E380193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C0F16" w:rsidRPr="00046328" w14:paraId="0D53AC77" w14:textId="77777777" w:rsidTr="00942B3A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6BCA2AC9" w14:textId="77777777" w:rsidR="008C0F16" w:rsidRPr="00046328" w:rsidRDefault="008C0F16" w:rsidP="000838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45D85FF3" w14:textId="77777777" w:rsidR="008C0F16" w:rsidRPr="00046328" w:rsidRDefault="008C0F16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14369736" w14:textId="2E9A3978" w:rsidR="008C0F16" w:rsidRPr="008C0F16" w:rsidRDefault="008C0F16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97BBC" w:rsidRPr="00046328" w14:paraId="413C3F50" w14:textId="77777777" w:rsidTr="00942B3A">
        <w:trPr>
          <w:trHeight w:val="261"/>
        </w:trPr>
        <w:tc>
          <w:tcPr>
            <w:tcW w:w="3960" w:type="dxa"/>
            <w:shd w:val="clear" w:color="auto" w:fill="auto"/>
          </w:tcPr>
          <w:p w14:paraId="5CE552C0" w14:textId="77777777" w:rsidR="00697BBC" w:rsidRPr="00046328" w:rsidRDefault="00697BBC" w:rsidP="000838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3" w:type="dxa"/>
          </w:tcPr>
          <w:p w14:paraId="64A47247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13C10887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70EABF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114EAF2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619EA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59CCADF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1FB4EF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6D328F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3943A3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E473B9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839D3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C0F47A5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7BBC" w:rsidRPr="00046328" w14:paraId="45865CE9" w14:textId="77777777" w:rsidTr="00942B3A">
        <w:trPr>
          <w:trHeight w:val="261"/>
        </w:trPr>
        <w:tc>
          <w:tcPr>
            <w:tcW w:w="3960" w:type="dxa"/>
            <w:shd w:val="clear" w:color="auto" w:fill="auto"/>
          </w:tcPr>
          <w:p w14:paraId="3F55A6A5" w14:textId="77777777" w:rsidR="00697BBC" w:rsidRPr="00046328" w:rsidRDefault="00697BBC" w:rsidP="000838FF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3" w:type="dxa"/>
          </w:tcPr>
          <w:p w14:paraId="53E6E5D3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5C0BC058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DED100" w14:textId="77777777" w:rsidR="00697BBC" w:rsidRPr="00046328" w:rsidRDefault="00697BBC" w:rsidP="000838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B6BF81C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A1D1F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CDBE4A9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DFFC49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DE7501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3B8433" w14:textId="77777777" w:rsidR="00697BBC" w:rsidRPr="00046328" w:rsidRDefault="00697BBC" w:rsidP="000838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84B7464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CEE55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680FE9B9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7BBC" w:rsidRPr="00046328" w14:paraId="4F2ACBB5" w14:textId="77777777" w:rsidTr="00942B3A">
        <w:trPr>
          <w:trHeight w:val="261"/>
        </w:trPr>
        <w:tc>
          <w:tcPr>
            <w:tcW w:w="3960" w:type="dxa"/>
            <w:shd w:val="clear" w:color="auto" w:fill="auto"/>
          </w:tcPr>
          <w:p w14:paraId="4EA73667" w14:textId="77777777" w:rsidR="00697BBC" w:rsidRPr="00046328" w:rsidRDefault="00697BBC" w:rsidP="000838FF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3" w:type="dxa"/>
          </w:tcPr>
          <w:p w14:paraId="7FDEEC80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2623D799" w14:textId="6FFB2329" w:rsidR="00697BBC" w:rsidRPr="00046328" w:rsidRDefault="00697BBC" w:rsidP="000838F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4812CE0A" w14:textId="77777777" w:rsidR="00697BBC" w:rsidRPr="00046328" w:rsidRDefault="00697BBC" w:rsidP="000838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D5ED08F" w14:textId="3B62F300" w:rsidR="00697BBC" w:rsidRPr="00046328" w:rsidRDefault="00697BBC" w:rsidP="000838F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</w:tcPr>
          <w:p w14:paraId="2973C881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9DFCC70" w14:textId="50A44DF3" w:rsidR="00697BBC" w:rsidRPr="00046328" w:rsidRDefault="00697BBC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236" w:type="dxa"/>
          </w:tcPr>
          <w:p w14:paraId="79B2BAC7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B4592E" w14:textId="043B7B9C" w:rsidR="00697BBC" w:rsidRPr="00046328" w:rsidRDefault="00697BBC" w:rsidP="000838F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CE2157" w14:textId="77777777" w:rsidR="00697BBC" w:rsidRPr="00046328" w:rsidRDefault="00697BBC" w:rsidP="000838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E1C21A" w14:textId="195E4FD7" w:rsidR="00697BBC" w:rsidRPr="00046328" w:rsidRDefault="00697BBC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603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56E01B76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6E8A6AA9" w14:textId="522E4963" w:rsidR="00697BBC" w:rsidRPr="00046328" w:rsidRDefault="00697BBC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</w:tr>
      <w:tr w:rsidR="00697BBC" w:rsidRPr="00046328" w14:paraId="26753C73" w14:textId="77777777" w:rsidTr="00942B3A">
        <w:trPr>
          <w:trHeight w:val="261"/>
        </w:trPr>
        <w:tc>
          <w:tcPr>
            <w:tcW w:w="3960" w:type="dxa"/>
            <w:shd w:val="clear" w:color="auto" w:fill="auto"/>
          </w:tcPr>
          <w:p w14:paraId="37D5B167" w14:textId="77777777" w:rsidR="00697BBC" w:rsidRPr="00046328" w:rsidRDefault="00697BBC" w:rsidP="000838FF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3" w:type="dxa"/>
          </w:tcPr>
          <w:p w14:paraId="1C037D4F" w14:textId="77777777" w:rsidR="00697BBC" w:rsidRPr="00046328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AFEB7" w14:textId="3D44C868" w:rsidR="00697BBC" w:rsidRPr="00046328" w:rsidRDefault="00697BBC" w:rsidP="000838F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607</w:t>
            </w:r>
            <w:r w:rsidRPr="00A63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6E3A831A" w14:textId="77777777" w:rsidR="00697BBC" w:rsidRPr="00046328" w:rsidRDefault="00697BBC" w:rsidP="000838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06022" w14:textId="49AA08C4" w:rsidR="00697BBC" w:rsidRPr="00046328" w:rsidRDefault="00697BBC" w:rsidP="000838F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607</w:t>
            </w:r>
            <w:r w:rsidRPr="00A63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</w:tcPr>
          <w:p w14:paraId="4ED4CB26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4823FA1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CFE0A0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E92B7E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368B05" w14:textId="77777777" w:rsidR="00697BBC" w:rsidRPr="00046328" w:rsidRDefault="00697BBC" w:rsidP="000838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B7FF73C" w14:textId="77777777" w:rsidR="00697BBC" w:rsidRPr="00046328" w:rsidRDefault="00697BBC" w:rsidP="000838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CB062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E47758B" w14:textId="77777777" w:rsidR="00697BBC" w:rsidRPr="00046328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01D7454" w14:textId="74BB14F7" w:rsidR="00BD34C9" w:rsidRPr="00BD34C9" w:rsidRDefault="00BD34C9" w:rsidP="00BD34C9">
      <w:pPr>
        <w:rPr>
          <w:rFonts w:ascii="Angsana New" w:hAnsi="Angsana New"/>
          <w:sz w:val="24"/>
          <w:szCs w:val="24"/>
          <w:cs/>
        </w:rPr>
        <w:sectPr w:rsidR="00BD34C9" w:rsidRPr="00BD34C9" w:rsidSect="00D7021C">
          <w:headerReference w:type="default" r:id="rId17"/>
          <w:pgSz w:w="16834" w:h="11909" w:orient="landscape" w:code="9"/>
          <w:pgMar w:top="1152" w:right="691" w:bottom="1152" w:left="576" w:header="720" w:footer="720" w:gutter="0"/>
          <w:cols w:space="737"/>
          <w:docGrid w:linePitch="299"/>
        </w:sect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180"/>
        <w:gridCol w:w="1260"/>
        <w:gridCol w:w="180"/>
        <w:gridCol w:w="1170"/>
        <w:gridCol w:w="180"/>
        <w:gridCol w:w="1170"/>
        <w:gridCol w:w="180"/>
        <w:gridCol w:w="1170"/>
      </w:tblGrid>
      <w:tr w:rsidR="00D7021C" w:rsidRPr="00046328" w14:paraId="75921B9B" w14:textId="77777777" w:rsidTr="00CE700D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2DEF9BC7" w14:textId="77777777" w:rsidR="00D7021C" w:rsidRPr="00046328" w:rsidRDefault="00D7021C" w:rsidP="00CE700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5C37E9F9" w14:textId="77777777" w:rsidR="00D7021C" w:rsidRPr="00046328" w:rsidRDefault="00D7021C" w:rsidP="00CE70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งบการเงินที่แสดงเงินลงทุนตามวิธีส่วนได้เสียและ</w:t>
            </w:r>
          </w:p>
          <w:p w14:paraId="6817D6A3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021C" w:rsidRPr="00046328" w14:paraId="14072232" w14:textId="77777777" w:rsidTr="00CE700D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0139F4D6" w14:textId="77777777" w:rsidR="00D7021C" w:rsidRPr="00046328" w:rsidRDefault="00D7021C" w:rsidP="00CE700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725C08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171C7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6C097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7021C" w:rsidRPr="00046328" w14:paraId="47AF91ED" w14:textId="77777777" w:rsidTr="00CE700D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70B79A9F" w14:textId="77777777" w:rsidR="00D7021C" w:rsidRPr="00046328" w:rsidRDefault="00D7021C" w:rsidP="00CE700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B3CA62" w14:textId="77777777" w:rsidR="00D7021C" w:rsidRPr="00046328" w:rsidRDefault="00D7021C" w:rsidP="00CE70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67FEEC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B7E19" w14:textId="0EE9E63D" w:rsidR="00D7021C" w:rsidRPr="00046328" w:rsidRDefault="00D7021C" w:rsidP="00CE70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1612C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99187" w14:textId="37D0568F" w:rsidR="00D7021C" w:rsidRPr="00046328" w:rsidRDefault="00D7021C" w:rsidP="00CE70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0B8E4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1DC4C" w14:textId="2A784E59" w:rsidR="00D7021C" w:rsidRPr="00046328" w:rsidRDefault="00D7021C" w:rsidP="00CE70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5322FF" w:rsidRPr="005322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CFE71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9FCB0" w14:textId="77777777" w:rsidR="00D7021C" w:rsidRPr="00046328" w:rsidRDefault="00D7021C" w:rsidP="00CE70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7021C" w:rsidRPr="00046328" w14:paraId="7BDBC42B" w14:textId="77777777" w:rsidTr="00CE700D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357E0E76" w14:textId="77777777" w:rsidR="00D7021C" w:rsidRPr="00046328" w:rsidRDefault="00D7021C" w:rsidP="00CE700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3FFD84C8" w14:textId="77777777" w:rsidR="00D7021C" w:rsidRPr="00046328" w:rsidRDefault="00D7021C" w:rsidP="00CE70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021C" w:rsidRPr="00046328" w14:paraId="7CE73458" w14:textId="77777777" w:rsidTr="00CE700D">
        <w:tc>
          <w:tcPr>
            <w:tcW w:w="3060" w:type="dxa"/>
            <w:shd w:val="clear" w:color="auto" w:fill="auto"/>
            <w:vAlign w:val="bottom"/>
          </w:tcPr>
          <w:p w14:paraId="3901ABD2" w14:textId="34BE5E5B" w:rsidR="00D7021C" w:rsidRPr="00046328" w:rsidRDefault="00D7021C" w:rsidP="00CE700D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5322FF"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29570E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FD7DAB" w14:textId="77777777" w:rsidR="00D7021C" w:rsidRPr="00046328" w:rsidRDefault="00D7021C" w:rsidP="00CE70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CACAD5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D432AE" w14:textId="77777777" w:rsidR="00D7021C" w:rsidRPr="00046328" w:rsidRDefault="00D7021C" w:rsidP="00CE700D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92D3B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38F91E" w14:textId="77777777" w:rsidR="00D7021C" w:rsidRPr="00046328" w:rsidRDefault="00D7021C" w:rsidP="00CE700D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B9AEB8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7092DF" w14:textId="77777777" w:rsidR="00D7021C" w:rsidRPr="00046328" w:rsidRDefault="00D7021C" w:rsidP="00CE700D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BF6089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7021C" w:rsidRPr="00046328" w14:paraId="7D46B27F" w14:textId="77777777" w:rsidTr="00CE700D">
        <w:tc>
          <w:tcPr>
            <w:tcW w:w="3060" w:type="dxa"/>
            <w:shd w:val="clear" w:color="auto" w:fill="auto"/>
            <w:vAlign w:val="bottom"/>
          </w:tcPr>
          <w:p w14:paraId="4CD0063C" w14:textId="77777777" w:rsidR="00D7021C" w:rsidRPr="00046328" w:rsidRDefault="00D7021C" w:rsidP="00CE700D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638C05C9" w14:textId="77777777" w:rsidR="00D7021C" w:rsidRPr="00046328" w:rsidRDefault="00D7021C" w:rsidP="00CE700D">
            <w:pPr>
              <w:tabs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C6CFA2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1824A3" w14:textId="77777777" w:rsidR="00D7021C" w:rsidRPr="00046328" w:rsidRDefault="00D7021C" w:rsidP="00CE70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425030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B2C83" w14:textId="77777777" w:rsidR="00D7021C" w:rsidRPr="00046328" w:rsidRDefault="00D7021C" w:rsidP="00CE700D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B766CC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EF6557" w14:textId="77777777" w:rsidR="00D7021C" w:rsidRPr="00046328" w:rsidRDefault="00D7021C" w:rsidP="00CE700D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0FB484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CF3D0" w14:textId="77777777" w:rsidR="00D7021C" w:rsidRPr="00046328" w:rsidRDefault="00D7021C" w:rsidP="00CE700D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722D74" w14:textId="77777777" w:rsidR="00D7021C" w:rsidRPr="00046328" w:rsidRDefault="00D7021C" w:rsidP="00CE700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7021C" w:rsidRPr="002233D8" w14:paraId="3A18D945" w14:textId="77777777" w:rsidTr="00CE700D">
        <w:tc>
          <w:tcPr>
            <w:tcW w:w="3060" w:type="dxa"/>
            <w:shd w:val="clear" w:color="auto" w:fill="auto"/>
            <w:vAlign w:val="bottom"/>
          </w:tcPr>
          <w:p w14:paraId="1C3ABFFA" w14:textId="77777777" w:rsidR="00D7021C" w:rsidRPr="00046328" w:rsidRDefault="00D7021C" w:rsidP="00CE700D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14:paraId="14E3ADD1" w14:textId="16293ED1" w:rsidR="00D7021C" w:rsidRPr="00CC150B" w:rsidRDefault="005322FF" w:rsidP="00CE700D">
            <w:pPr>
              <w:pStyle w:val="BodyTextIndent2"/>
              <w:tabs>
                <w:tab w:val="clear" w:pos="540"/>
                <w:tab w:val="clear" w:pos="990"/>
                <w:tab w:val="decimal" w:pos="100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7021C" w:rsidRPr="00CC150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 w:eastAsia="en-US"/>
              </w:rPr>
              <w:t>647</w:t>
            </w:r>
          </w:p>
        </w:tc>
        <w:tc>
          <w:tcPr>
            <w:tcW w:w="180" w:type="dxa"/>
            <w:shd w:val="clear" w:color="auto" w:fill="auto"/>
          </w:tcPr>
          <w:p w14:paraId="7D8FF626" w14:textId="77777777" w:rsidR="00D7021C" w:rsidRPr="00CC150B" w:rsidRDefault="00D7021C" w:rsidP="00CE70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E31E19" w14:textId="1D0B6B16" w:rsidR="00D7021C" w:rsidRPr="00CC150B" w:rsidRDefault="005322FF" w:rsidP="00CE700D">
            <w:pPr>
              <w:pStyle w:val="BodyTextIndent2"/>
              <w:tabs>
                <w:tab w:val="clear" w:pos="540"/>
                <w:tab w:val="clear" w:pos="990"/>
                <w:tab w:val="decimal" w:pos="1005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A059EA" w:rsidRPr="00CC150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 w:eastAsia="en-US"/>
              </w:rPr>
              <w:t>647</w:t>
            </w:r>
          </w:p>
        </w:tc>
        <w:tc>
          <w:tcPr>
            <w:tcW w:w="180" w:type="dxa"/>
            <w:shd w:val="clear" w:color="auto" w:fill="auto"/>
          </w:tcPr>
          <w:p w14:paraId="2206562A" w14:textId="77777777" w:rsidR="00D7021C" w:rsidRPr="00CC150B" w:rsidRDefault="00D7021C" w:rsidP="00CE700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243BC2" w14:textId="77777777" w:rsidR="00D7021C" w:rsidRPr="00CC150B" w:rsidRDefault="00D7021C" w:rsidP="00CE700D">
            <w:pPr>
              <w:pStyle w:val="BodyTextIndent2"/>
              <w:tabs>
                <w:tab w:val="clear" w:pos="540"/>
                <w:tab w:val="clear" w:pos="990"/>
                <w:tab w:val="decimal" w:pos="63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C150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156BA6" w14:textId="77777777" w:rsidR="00D7021C" w:rsidRPr="00CC150B" w:rsidRDefault="00D7021C" w:rsidP="00CE700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FA7E8" w14:textId="27AECBEA" w:rsidR="00D7021C" w:rsidRPr="00CC150B" w:rsidRDefault="009F5672" w:rsidP="00386F6A">
            <w:pPr>
              <w:pStyle w:val="BodyTextIndent2"/>
              <w:tabs>
                <w:tab w:val="clear" w:pos="540"/>
                <w:tab w:val="clear" w:pos="990"/>
                <w:tab w:val="decimal" w:pos="63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6938A2" w14:textId="77777777" w:rsidR="00D7021C" w:rsidRPr="00CC150B" w:rsidRDefault="00D7021C" w:rsidP="00CE700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AE9862" w14:textId="616DCB60" w:rsidR="00D7021C" w:rsidRPr="00CC150B" w:rsidRDefault="005322FF" w:rsidP="00CE700D">
            <w:pPr>
              <w:pStyle w:val="BodyTextIndent2"/>
              <w:tabs>
                <w:tab w:val="clear" w:pos="540"/>
                <w:tab w:val="clear" w:pos="990"/>
                <w:tab w:val="decimal" w:pos="915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7021C" w:rsidRPr="00CC150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 w:eastAsia="en-US"/>
              </w:rPr>
              <w:t>647</w:t>
            </w:r>
          </w:p>
        </w:tc>
      </w:tr>
    </w:tbl>
    <w:p w14:paraId="7645E314" w14:textId="77777777" w:rsidR="00DA36B9" w:rsidRPr="0013335C" w:rsidRDefault="00DA36B9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F408E54" w14:textId="77777777" w:rsidR="00F142FB" w:rsidRPr="00B42C43" w:rsidRDefault="00F142FB" w:rsidP="00F142FB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42C4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4AA1279F" w14:textId="77777777" w:rsidR="00F142FB" w:rsidRPr="00B42C43" w:rsidRDefault="00F142FB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009784" w14:textId="4D98A7E3" w:rsidR="004B4E8E" w:rsidRDefault="004B31E9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บริษัทพิจารณามูลค่ายุติธรรมระดับ </w:t>
      </w:r>
      <w:r w:rsidR="005322FF" w:rsidRPr="005322FF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</w:t>
      </w:r>
      <w:r w:rsidR="000376ED">
        <w:rPr>
          <w:rFonts w:ascii="Angsana New" w:hAnsi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 w:hint="cs"/>
          <w:sz w:val="30"/>
          <w:szCs w:val="30"/>
          <w:cs/>
          <w:lang w:val="en-US"/>
        </w:rPr>
        <w:t>การเปรียบเทียบราคาตลาด</w:t>
      </w:r>
    </w:p>
    <w:p w14:paraId="1E837D92" w14:textId="3575108C" w:rsidR="00031FF6" w:rsidRDefault="00031FF6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08A1C6" w14:textId="4C723514" w:rsidR="00031FF6" w:rsidRDefault="00031FF6" w:rsidP="00031FF6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1FF6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Pr="00031FF6">
        <w:rPr>
          <w:rFonts w:ascii="Angsana New" w:hAnsi="Angsana New"/>
          <w:b/>
          <w:bCs/>
          <w:sz w:val="30"/>
          <w:szCs w:val="30"/>
          <w:cs/>
        </w:rPr>
        <w:t>วิเคราะห์ความอ่อนไหว</w:t>
      </w:r>
    </w:p>
    <w:p w14:paraId="546B292A" w14:textId="2E17157D" w:rsidR="00031FF6" w:rsidRDefault="00031FF6" w:rsidP="00031FF6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A01F19" w14:textId="455C0AC7" w:rsidR="00031FF6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31FF6">
        <w:rPr>
          <w:rFonts w:ascii="Angsana New" w:hAnsi="Angsana New"/>
          <w:sz w:val="30"/>
          <w:szCs w:val="30"/>
          <w:cs/>
          <w:lang w:val="en-US"/>
        </w:rPr>
        <w:t>การเปลี่ยนแปลงในข้อมูลที่ไม่สามารถสังเกตได้ที่มีนัยสำคัญเพียงหนึ่งอย่างซึ่งอาจเป็นไปได้อย่างมีเหตุผล ณ วันที่รายงาน โดยถือว่าข้อมูลอื่น</w:t>
      </w:r>
      <w:r w:rsidR="0030782B">
        <w:rPr>
          <w:rFonts w:ascii="Angsana New" w:hAnsi="Angsana New"/>
          <w:sz w:val="30"/>
          <w:szCs w:val="30"/>
          <w:lang w:val="en-US"/>
        </w:rPr>
        <w:t xml:space="preserve"> </w:t>
      </w:r>
      <w:r w:rsidRPr="00031FF6">
        <w:rPr>
          <w:rFonts w:ascii="Angsana New" w:hAnsi="Angsana New"/>
          <w:sz w:val="30"/>
          <w:szCs w:val="30"/>
          <w:cs/>
          <w:lang w:val="en-US"/>
        </w:rPr>
        <w:t>ๆ คงที่จะมีผลกระทบต่อ</w:t>
      </w:r>
      <w:r w:rsidR="009A0FF9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</w:t>
      </w:r>
      <w:r>
        <w:rPr>
          <w:rFonts w:ascii="Angsana New" w:hAnsi="Angsana New" w:hint="cs"/>
          <w:sz w:val="30"/>
          <w:szCs w:val="30"/>
          <w:cs/>
          <w:lang w:val="en-US"/>
        </w:rPr>
        <w:t>สิ</w:t>
      </w:r>
      <w:r w:rsidRPr="00031FF6">
        <w:rPr>
          <w:rFonts w:ascii="Angsana New" w:hAnsi="Angsana New"/>
          <w:sz w:val="30"/>
          <w:szCs w:val="30"/>
          <w:cs/>
          <w:lang w:val="en-US"/>
        </w:rPr>
        <w:t>นทรัพย์ทางการเงินที่วัดมูลค่าด้วยมูลค่ายุติธรรมระดับ 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ดังต่อไปนี้</w:t>
      </w:r>
    </w:p>
    <w:p w14:paraId="0E50AD59" w14:textId="4816D9AB" w:rsidR="00031FF6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00"/>
      </w:tblGrid>
      <w:tr w:rsidR="00031FF6" w:rsidRPr="00C42188" w14:paraId="17D1AF4B" w14:textId="77777777" w:rsidTr="00457612">
        <w:tc>
          <w:tcPr>
            <w:tcW w:w="2250" w:type="dxa"/>
          </w:tcPr>
          <w:p w14:paraId="240AA8DE" w14:textId="77777777" w:rsidR="00031FF6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7FD16C1" w14:textId="77777777" w:rsidR="00031FF6" w:rsidRPr="00C42188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649DD975" w14:textId="77777777" w:rsidR="00031FF6" w:rsidRPr="00C42188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16AC5A6A" w14:textId="77777777" w:rsidR="00031FF6" w:rsidRPr="00C42188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00" w:type="dxa"/>
          </w:tcPr>
          <w:p w14:paraId="63498DCC" w14:textId="634AA90D" w:rsidR="00031FF6" w:rsidRPr="00C42188" w:rsidRDefault="00031FF6" w:rsidP="00131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 w:rsidR="007B38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 w:rsidR="001316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031FF6" w:rsidRPr="00C42188" w14:paraId="1654F720" w14:textId="77777777" w:rsidTr="00457612">
        <w:tc>
          <w:tcPr>
            <w:tcW w:w="2250" w:type="dxa"/>
          </w:tcPr>
          <w:p w14:paraId="3460845D" w14:textId="207138E7" w:rsidR="00031FF6" w:rsidRDefault="00031FF6" w:rsidP="00131687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75C2C20B" w14:textId="32A0BC47" w:rsidR="00031FF6" w:rsidRPr="00131687" w:rsidRDefault="00031FF6" w:rsidP="00131687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00" w:type="dxa"/>
          </w:tcPr>
          <w:p w14:paraId="4B9B0D2B" w14:textId="1834588C" w:rsidR="00031FF6" w:rsidRPr="002F1DF7" w:rsidRDefault="00131687" w:rsidP="002F1DF7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31FF6"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31FF6"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031FF6" w:rsidRPr="00C42188" w14:paraId="04C0294C" w14:textId="77777777" w:rsidTr="00457612">
        <w:tc>
          <w:tcPr>
            <w:tcW w:w="2250" w:type="dxa"/>
          </w:tcPr>
          <w:p w14:paraId="12788B95" w14:textId="098E53DB" w:rsidR="00031FF6" w:rsidRPr="00C42188" w:rsidRDefault="00031FF6" w:rsidP="00031FF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 w:rsidR="009B45FE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5E6DD701" w14:textId="7819CC2B" w:rsidR="00031FF6" w:rsidRPr="00C42188" w:rsidRDefault="00031FF6" w:rsidP="004B7FE0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00" w:type="dxa"/>
          </w:tcPr>
          <w:p w14:paraId="36DE2F0F" w14:textId="5A681F64" w:rsidR="00031FF6" w:rsidRPr="00C42188" w:rsidRDefault="00031FF6" w:rsidP="00031FF6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หากตัวคูณร่วมของตลาดที่ปรับปรุงแล้วสูงขึ้น (ตํ่าลง) </w:t>
            </w:r>
          </w:p>
        </w:tc>
      </w:tr>
    </w:tbl>
    <w:p w14:paraId="2FA940A6" w14:textId="10BA8C54" w:rsidR="00031FF6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A62BFC" w14:textId="77777777" w:rsidR="004B7FE0" w:rsidRPr="004B7FE0" w:rsidRDefault="004B7FE0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E9397F" w14:textId="4F4F98EC" w:rsidR="00131687" w:rsidRDefault="00131687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AA8321" w14:textId="77777777" w:rsidR="00131687" w:rsidRPr="00031FF6" w:rsidRDefault="00131687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49866B4" w14:textId="686FB5AF" w:rsidR="003D4C9E" w:rsidRDefault="004B4E8E" w:rsidP="00471CCE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4E8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การกระทบยอดของมูลค่ายุติธรรมระดับ </w:t>
      </w:r>
      <w:r w:rsidR="005322FF" w:rsidRPr="005322FF">
        <w:rPr>
          <w:rFonts w:ascii="Angsana New" w:hAnsi="Angsana New"/>
          <w:b/>
          <w:bCs/>
          <w:sz w:val="30"/>
          <w:szCs w:val="30"/>
          <w:lang w:val="en-US"/>
        </w:rPr>
        <w:t>3</w:t>
      </w:r>
    </w:p>
    <w:p w14:paraId="1ECF0710" w14:textId="77777777" w:rsidR="004B4E8E" w:rsidRPr="00327DD4" w:rsidRDefault="004B4E8E" w:rsidP="00471CCE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4732" w:type="pct"/>
        <w:tblInd w:w="450" w:type="dxa"/>
        <w:tblLook w:val="00A0" w:firstRow="1" w:lastRow="0" w:firstColumn="1" w:lastColumn="0" w:noHBand="0" w:noVBand="0"/>
      </w:tblPr>
      <w:tblGrid>
        <w:gridCol w:w="5131"/>
        <w:gridCol w:w="905"/>
        <w:gridCol w:w="1456"/>
        <w:gridCol w:w="222"/>
        <w:gridCol w:w="1376"/>
      </w:tblGrid>
      <w:tr w:rsidR="00482AEC" w:rsidRPr="0013335C" w14:paraId="76A29A12" w14:textId="77777777" w:rsidTr="00482AEC">
        <w:trPr>
          <w:tblHeader/>
        </w:trPr>
        <w:tc>
          <w:tcPr>
            <w:tcW w:w="2822" w:type="pct"/>
          </w:tcPr>
          <w:p w14:paraId="5133FA25" w14:textId="77777777" w:rsidR="009F5672" w:rsidRPr="0013335C" w:rsidRDefault="009F5672" w:rsidP="00CE700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210473D" w14:textId="77777777" w:rsidR="009F5672" w:rsidRPr="0013335C" w:rsidRDefault="009F5672" w:rsidP="00CE700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80" w:type="pct"/>
            <w:gridSpan w:val="3"/>
          </w:tcPr>
          <w:p w14:paraId="0B25D302" w14:textId="77777777" w:rsidR="009F5672" w:rsidRDefault="009F5672" w:rsidP="009F56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5589DB48" w14:textId="46999758" w:rsidR="009F5672" w:rsidRPr="009F5672" w:rsidRDefault="009F5672" w:rsidP="009F56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482AEC" w:rsidRPr="0013335C" w14:paraId="58DD350B" w14:textId="77777777" w:rsidTr="00482AEC">
        <w:trPr>
          <w:tblHeader/>
        </w:trPr>
        <w:tc>
          <w:tcPr>
            <w:tcW w:w="2822" w:type="pct"/>
          </w:tcPr>
          <w:p w14:paraId="56FDADBB" w14:textId="77777777" w:rsidR="009F5672" w:rsidRPr="0013335C" w:rsidRDefault="009F5672" w:rsidP="00CE700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CFECF40" w14:textId="77777777" w:rsidR="009F5672" w:rsidRPr="0013335C" w:rsidRDefault="009F5672" w:rsidP="00482AEC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80" w:type="pct"/>
            <w:gridSpan w:val="3"/>
          </w:tcPr>
          <w:p w14:paraId="3661AECE" w14:textId="0D4FF179" w:rsidR="009F5672" w:rsidRPr="0013335C" w:rsidRDefault="009F5672" w:rsidP="00CE700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82AEC" w:rsidRPr="0013335C" w14:paraId="21C82665" w14:textId="77777777" w:rsidTr="00482AEC">
        <w:trPr>
          <w:tblHeader/>
        </w:trPr>
        <w:tc>
          <w:tcPr>
            <w:tcW w:w="2822" w:type="pct"/>
          </w:tcPr>
          <w:p w14:paraId="3948D43E" w14:textId="77777777" w:rsidR="009F5672" w:rsidRPr="0013335C" w:rsidRDefault="009F5672" w:rsidP="00CE700D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14:paraId="3A0321EB" w14:textId="3A1C91C5" w:rsidR="009F5672" w:rsidRPr="0013335C" w:rsidRDefault="009F5672" w:rsidP="00CE700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1" w:type="pct"/>
          </w:tcPr>
          <w:p w14:paraId="25391495" w14:textId="7405B6EA" w:rsidR="009F5672" w:rsidRPr="0013335C" w:rsidRDefault="005322FF" w:rsidP="00A63F6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2" w:type="pct"/>
          </w:tcPr>
          <w:p w14:paraId="19D7544D" w14:textId="77777777" w:rsidR="009F5672" w:rsidRPr="0013335C" w:rsidRDefault="009F5672" w:rsidP="00CE700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57" w:type="pct"/>
          </w:tcPr>
          <w:p w14:paraId="74C9BBFA" w14:textId="367DECB7" w:rsidR="009F5672" w:rsidRPr="0013335C" w:rsidRDefault="005322FF" w:rsidP="00A63F6D">
            <w:pPr>
              <w:spacing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82AEC" w:rsidRPr="0013335C" w14:paraId="0D263034" w14:textId="77777777" w:rsidTr="00482AEC">
        <w:trPr>
          <w:tblHeader/>
        </w:trPr>
        <w:tc>
          <w:tcPr>
            <w:tcW w:w="2822" w:type="pct"/>
          </w:tcPr>
          <w:p w14:paraId="1675B8C6" w14:textId="77777777" w:rsidR="009F5672" w:rsidRPr="0013335C" w:rsidRDefault="009F5672" w:rsidP="00CE700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D3E53BB" w14:textId="77777777" w:rsidR="009F5672" w:rsidRPr="0013335C" w:rsidRDefault="009F5672" w:rsidP="00CE700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0" w:type="pct"/>
            <w:gridSpan w:val="3"/>
          </w:tcPr>
          <w:p w14:paraId="3D879145" w14:textId="77777777" w:rsidR="009F5672" w:rsidRPr="0013335C" w:rsidRDefault="009F5672" w:rsidP="00CE700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82AEC" w:rsidRPr="0013335C" w14:paraId="38C77B2F" w14:textId="77777777" w:rsidTr="00482AEC">
        <w:tc>
          <w:tcPr>
            <w:tcW w:w="2822" w:type="pct"/>
          </w:tcPr>
          <w:p w14:paraId="0D13FD48" w14:textId="7E7527A4" w:rsidR="009F5672" w:rsidRPr="0013335C" w:rsidRDefault="009F5672" w:rsidP="00CE700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498" w:type="pct"/>
          </w:tcPr>
          <w:p w14:paraId="52E86415" w14:textId="77777777" w:rsidR="009F5672" w:rsidRPr="0013335C" w:rsidRDefault="009F5672" w:rsidP="00CE700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1" w:type="pct"/>
          </w:tcPr>
          <w:p w14:paraId="38546AEC" w14:textId="77777777" w:rsidR="009F5672" w:rsidRPr="0013335C" w:rsidRDefault="009F5672" w:rsidP="00CE700D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14:paraId="1996ABCA" w14:textId="77777777" w:rsidR="009F5672" w:rsidRPr="0013335C" w:rsidRDefault="009F5672" w:rsidP="00CE700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444925DF" w14:textId="77777777" w:rsidR="009F5672" w:rsidRPr="0013335C" w:rsidRDefault="009F5672" w:rsidP="00CE700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2AEC" w:rsidRPr="0013335C" w14:paraId="1CA11FD4" w14:textId="77777777" w:rsidTr="00482AEC">
        <w:tc>
          <w:tcPr>
            <w:tcW w:w="2822" w:type="pct"/>
          </w:tcPr>
          <w:p w14:paraId="57CD799D" w14:textId="043BDDEB" w:rsidR="009F5672" w:rsidRPr="0013335C" w:rsidRDefault="009F5672" w:rsidP="00CE700D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วันต้นงวด</w:t>
            </w:r>
          </w:p>
        </w:tc>
        <w:tc>
          <w:tcPr>
            <w:tcW w:w="498" w:type="pct"/>
          </w:tcPr>
          <w:p w14:paraId="00BF5714" w14:textId="77777777" w:rsidR="009F5672" w:rsidRPr="0013335C" w:rsidRDefault="009F5672" w:rsidP="00CE700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1" w:type="pct"/>
          </w:tcPr>
          <w:p w14:paraId="477C41FA" w14:textId="04897051" w:rsidR="009F5672" w:rsidRPr="0013335C" w:rsidRDefault="005322FF" w:rsidP="00482AEC">
            <w:pPr>
              <w:tabs>
                <w:tab w:val="decimal" w:pos="124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  <w:r w:rsidR="00A63F6D" w:rsidRPr="00A63F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</w:p>
        </w:tc>
        <w:tc>
          <w:tcPr>
            <w:tcW w:w="122" w:type="pct"/>
          </w:tcPr>
          <w:p w14:paraId="04FBF801" w14:textId="77777777" w:rsidR="009F5672" w:rsidRPr="0013335C" w:rsidRDefault="009F5672" w:rsidP="00CE700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5165F7AF" w14:textId="3AC2FB64" w:rsidR="009F5672" w:rsidRPr="0013335C" w:rsidRDefault="005322FF" w:rsidP="00482AEC">
            <w:pPr>
              <w:tabs>
                <w:tab w:val="decimal" w:pos="116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  <w:r w:rsidR="00A63F6D" w:rsidRPr="00A63F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</w:p>
        </w:tc>
      </w:tr>
      <w:tr w:rsidR="00482AEC" w:rsidRPr="0013335C" w14:paraId="45834ECE" w14:textId="77777777" w:rsidTr="00482AEC">
        <w:tc>
          <w:tcPr>
            <w:tcW w:w="2822" w:type="pct"/>
          </w:tcPr>
          <w:p w14:paraId="768ACD22" w14:textId="77777777" w:rsidR="009F5672" w:rsidRDefault="009F5672" w:rsidP="002063A8">
            <w:pPr>
              <w:ind w:hanging="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ยุติธรรม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14:paraId="1B813406" w14:textId="255CDCAE" w:rsidR="009F5672" w:rsidRPr="0013335C" w:rsidRDefault="009F5672" w:rsidP="002063A8">
            <w:pPr>
              <w:ind w:left="246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(รวมรายการที่ยังไม่เกิดขึ้น)</w:t>
            </w:r>
          </w:p>
        </w:tc>
        <w:tc>
          <w:tcPr>
            <w:tcW w:w="498" w:type="pct"/>
          </w:tcPr>
          <w:p w14:paraId="46B5848C" w14:textId="21CE22F5" w:rsidR="009F5672" w:rsidRPr="0013335C" w:rsidRDefault="009F5672" w:rsidP="00CE700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01" w:type="pct"/>
          </w:tcPr>
          <w:p w14:paraId="3CAADBCE" w14:textId="77777777" w:rsidR="009F5672" w:rsidRPr="0013335C" w:rsidRDefault="009F5672" w:rsidP="00CE700D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14:paraId="01BF4BBA" w14:textId="77777777" w:rsidR="009F5672" w:rsidRPr="0013335C" w:rsidRDefault="009F5672" w:rsidP="00CE700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22C8C28A" w14:textId="722F75FB" w:rsidR="009F5672" w:rsidRPr="0013335C" w:rsidRDefault="009F5672" w:rsidP="00CE700D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82AEC" w:rsidRPr="0013335C" w14:paraId="7BF02968" w14:textId="77777777" w:rsidTr="00482AEC">
        <w:tc>
          <w:tcPr>
            <w:tcW w:w="2822" w:type="pct"/>
          </w:tcPr>
          <w:p w14:paraId="01FDFAD9" w14:textId="7F3D9A1B" w:rsidR="009F5672" w:rsidRPr="00FB3AB4" w:rsidRDefault="009F5672" w:rsidP="008D1DB0">
            <w:pPr>
              <w:pStyle w:val="ListParagraph"/>
              <w:numPr>
                <w:ilvl w:val="0"/>
                <w:numId w:val="11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8" w:type="pct"/>
          </w:tcPr>
          <w:p w14:paraId="078D1075" w14:textId="77777777" w:rsidR="009F5672" w:rsidRDefault="009F5672" w:rsidP="00CE700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49BCFFC5" w14:textId="7248A98E" w:rsidR="009F5672" w:rsidRPr="0013335C" w:rsidRDefault="005322FF" w:rsidP="00482AEC">
            <w:pPr>
              <w:tabs>
                <w:tab w:val="decimal" w:pos="124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63F6D" w:rsidRPr="00A63F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  <w:r w:rsidR="00A63F6D" w:rsidRPr="00A63F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122" w:type="pct"/>
          </w:tcPr>
          <w:p w14:paraId="72ACF9ED" w14:textId="77777777" w:rsidR="009F5672" w:rsidRPr="0013335C" w:rsidRDefault="009F5672" w:rsidP="00CE700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70FCF40D" w14:textId="7F391658" w:rsidR="009F5672" w:rsidRPr="0013335C" w:rsidRDefault="00A63F6D" w:rsidP="00EF1435">
            <w:pPr>
              <w:tabs>
                <w:tab w:val="decimal" w:pos="813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82AEC" w:rsidRPr="0013335C" w14:paraId="35D41E06" w14:textId="77777777" w:rsidTr="00482AEC">
        <w:tc>
          <w:tcPr>
            <w:tcW w:w="2822" w:type="pct"/>
          </w:tcPr>
          <w:p w14:paraId="1E4D1609" w14:textId="4B6A0D06" w:rsidR="009F5672" w:rsidRPr="005F5428" w:rsidRDefault="009F5672" w:rsidP="005F542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498" w:type="pct"/>
          </w:tcPr>
          <w:p w14:paraId="0E531CBB" w14:textId="77777777" w:rsidR="009F5672" w:rsidRPr="0013335C" w:rsidRDefault="009F5672" w:rsidP="005F542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2581F406" w14:textId="241F8FFF" w:rsidR="009F5672" w:rsidRPr="00A63F6D" w:rsidRDefault="005322FF" w:rsidP="00482AEC">
            <w:pPr>
              <w:tabs>
                <w:tab w:val="decimal" w:pos="124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63F6D" w:rsidRPr="00A63F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603</w:t>
            </w:r>
            <w:r w:rsidR="00A63F6D" w:rsidRPr="00A63F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122" w:type="pct"/>
          </w:tcPr>
          <w:p w14:paraId="057B459A" w14:textId="77777777" w:rsidR="009F5672" w:rsidRPr="00A63F6D" w:rsidRDefault="009F5672" w:rsidP="005F542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6529D9FE" w14:textId="0464EE46" w:rsidR="009F5672" w:rsidRPr="00A63F6D" w:rsidRDefault="005322FF" w:rsidP="00482AEC">
            <w:pPr>
              <w:tabs>
                <w:tab w:val="decimal" w:pos="116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</w:t>
            </w:r>
            <w:r w:rsidR="00A63F6D" w:rsidRPr="00A63F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</w:t>
            </w:r>
          </w:p>
        </w:tc>
      </w:tr>
      <w:tr w:rsidR="00482AEC" w:rsidRPr="0013335C" w14:paraId="4C03A076" w14:textId="77777777" w:rsidTr="00482AEC">
        <w:tc>
          <w:tcPr>
            <w:tcW w:w="2822" w:type="pct"/>
          </w:tcPr>
          <w:p w14:paraId="2590AE1D" w14:textId="77777777" w:rsidR="009F5672" w:rsidRPr="0013335C" w:rsidRDefault="009F5672" w:rsidP="005F542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14:paraId="3A745186" w14:textId="77777777" w:rsidR="009F5672" w:rsidRPr="0013335C" w:rsidRDefault="009F5672" w:rsidP="005F542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1" w:type="pct"/>
            <w:tcBorders>
              <w:top w:val="double" w:sz="4" w:space="0" w:color="auto"/>
            </w:tcBorders>
          </w:tcPr>
          <w:p w14:paraId="1B6843FE" w14:textId="77777777" w:rsidR="009F5672" w:rsidRPr="0013335C" w:rsidRDefault="009F5672" w:rsidP="00482AEC">
            <w:pPr>
              <w:tabs>
                <w:tab w:val="decimal" w:pos="890"/>
              </w:tabs>
              <w:spacing w:line="240" w:lineRule="auto"/>
              <w:ind w:left="80" w:right="-125" w:hanging="1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14:paraId="0A05379A" w14:textId="77777777" w:rsidR="009F5672" w:rsidRPr="0013335C" w:rsidRDefault="009F5672" w:rsidP="005F542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top w:val="double" w:sz="4" w:space="0" w:color="auto"/>
            </w:tcBorders>
          </w:tcPr>
          <w:p w14:paraId="0532B7A3" w14:textId="77777777" w:rsidR="009F5672" w:rsidRPr="0013335C" w:rsidRDefault="009F5672" w:rsidP="005F542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3CDD6069" w14:textId="5BAD5945" w:rsidR="00E328C8" w:rsidRPr="00E328C8" w:rsidRDefault="00E328C8" w:rsidP="00C53F67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E328C8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(</w:t>
      </w:r>
      <w:r w:rsidR="00C62A58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ข</w:t>
      </w:r>
      <w:r w:rsidRPr="00E328C8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)</w:t>
      </w:r>
      <w:r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ab/>
      </w:r>
      <w:r w:rsidRPr="00E328C8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 xml:space="preserve"> นโยบายการจัดการความเสี่ยงทางด้านการเงิน </w:t>
      </w:r>
    </w:p>
    <w:p w14:paraId="1587506C" w14:textId="0324F1BD" w:rsidR="00C94D99" w:rsidRDefault="00C94D99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D6D5B44" w14:textId="640640A3" w:rsidR="00E328C8" w:rsidRPr="00E328C8" w:rsidRDefault="00E328C8" w:rsidP="00FD7930">
      <w:pPr>
        <w:autoSpaceDE w:val="0"/>
        <w:autoSpaceDN w:val="0"/>
        <w:adjustRightInd w:val="0"/>
        <w:spacing w:line="240" w:lineRule="auto"/>
        <w:ind w:left="630"/>
        <w:rPr>
          <w:rFonts w:ascii="Angsana New" w:hAnsi="Angsana New"/>
          <w:color w:val="0000FF"/>
          <w:sz w:val="30"/>
          <w:szCs w:val="30"/>
          <w:lang w:val="en-US"/>
        </w:rPr>
      </w:pPr>
      <w:r w:rsidRPr="00E328C8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กรอบการบริหารจัดการความเสี่ยง</w:t>
      </w:r>
      <w:r w:rsidRPr="00E328C8">
        <w:rPr>
          <w:rFonts w:ascii="Angsana New" w:hAnsi="Angsana New"/>
          <w:i/>
          <w:iCs/>
          <w:color w:val="0000FF"/>
          <w:sz w:val="30"/>
          <w:szCs w:val="30"/>
          <w:cs/>
          <w:lang w:val="en-US"/>
        </w:rPr>
        <w:t xml:space="preserve"> </w:t>
      </w:r>
    </w:p>
    <w:p w14:paraId="3F15589D" w14:textId="77777777" w:rsidR="00151A4D" w:rsidRDefault="00151A4D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7532E86" w14:textId="451B3036" w:rsidR="00E328C8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E328C8">
        <w:rPr>
          <w:rFonts w:ascii="Angsana New" w:hAnsi="Angsana New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D7930" w:rsidRPr="00FD7930">
        <w:rPr>
          <w:rFonts w:ascii="Angsana New" w:hAnsi="Angsana New"/>
          <w:sz w:val="30"/>
          <w:szCs w:val="30"/>
          <w:cs/>
        </w:rPr>
        <w:t>บริษัท</w:t>
      </w:r>
      <w:r w:rsidRPr="00E328C8">
        <w:rPr>
          <w:rFonts w:ascii="Angsana New" w:hAnsi="Angsana New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คณะกรรมการบริหารความเสี่ยงจะรายงานการดำเนินการดังกล่าวต่อคณะกรรมการบริษัทอย่างสมํ่าเสมอ </w:t>
      </w:r>
    </w:p>
    <w:p w14:paraId="77570554" w14:textId="77777777" w:rsidR="00FD7930" w:rsidRPr="00E328C8" w:rsidRDefault="00FD7930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D2C9707" w14:textId="60744F11" w:rsidR="00E328C8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E328C8">
        <w:rPr>
          <w:rFonts w:ascii="Angsana New" w:hAnsi="Angsana New"/>
          <w:sz w:val="30"/>
          <w:szCs w:val="30"/>
          <w:cs/>
        </w:rPr>
        <w:t>นโยบายการบริหารความเสี่ยงของ</w:t>
      </w:r>
      <w:r w:rsidR="00FD7930" w:rsidRPr="00FD7930">
        <w:rPr>
          <w:rFonts w:ascii="Angsana New" w:hAnsi="Angsana New"/>
          <w:sz w:val="30"/>
          <w:szCs w:val="30"/>
          <w:cs/>
        </w:rPr>
        <w:t>บริษัท</w:t>
      </w:r>
      <w:r w:rsidRPr="00E328C8">
        <w:rPr>
          <w:rFonts w:ascii="Angsana New" w:hAnsi="Angsana New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FD7930" w:rsidRPr="00FD7930">
        <w:rPr>
          <w:rFonts w:ascii="Angsana New" w:hAnsi="Angsana New"/>
          <w:sz w:val="30"/>
          <w:szCs w:val="30"/>
          <w:cs/>
        </w:rPr>
        <w:t>บริษัท</w:t>
      </w:r>
      <w:r w:rsidRPr="00E328C8">
        <w:rPr>
          <w:rFonts w:ascii="Angsana New" w:hAnsi="Angsana New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ํ่าเสมอเพื่อให้สะท้อนการเปลี่ยนแปลงของสภาวการณ์ในตลาดและการดำเนินงานของ</w:t>
      </w:r>
      <w:r w:rsidR="00FD7930" w:rsidRPr="00FD7930">
        <w:rPr>
          <w:rFonts w:ascii="Angsana New" w:hAnsi="Angsana New"/>
          <w:sz w:val="30"/>
          <w:szCs w:val="30"/>
          <w:cs/>
        </w:rPr>
        <w:t>บริษัท</w:t>
      </w:r>
      <w:r w:rsidRPr="00E328C8">
        <w:rPr>
          <w:rFonts w:ascii="Angsana New" w:hAnsi="Angsana New"/>
          <w:sz w:val="30"/>
          <w:szCs w:val="30"/>
          <w:cs/>
        </w:rPr>
        <w:t xml:space="preserve"> </w:t>
      </w:r>
      <w:r w:rsidR="00FD7930" w:rsidRPr="00FD7930">
        <w:rPr>
          <w:rFonts w:ascii="Angsana New" w:hAnsi="Angsana New"/>
          <w:sz w:val="30"/>
          <w:szCs w:val="30"/>
          <w:cs/>
        </w:rPr>
        <w:t>บริษัท</w:t>
      </w:r>
      <w:r w:rsidRPr="00E328C8">
        <w:rPr>
          <w:rFonts w:ascii="Angsana New" w:hAnsi="Angsana New"/>
          <w:sz w:val="30"/>
          <w:szCs w:val="30"/>
          <w:cs/>
        </w:rPr>
        <w:t xml:space="preserve"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 </w:t>
      </w:r>
    </w:p>
    <w:p w14:paraId="690A1A36" w14:textId="77777777" w:rsidR="00FD7930" w:rsidRPr="00E328C8" w:rsidRDefault="00FD7930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2AAEB44" w14:textId="40EB482C" w:rsidR="00E328C8" w:rsidRPr="00E328C8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E328C8">
        <w:rPr>
          <w:rFonts w:ascii="Angsana New" w:hAnsi="Angsana New"/>
          <w:sz w:val="30"/>
          <w:szCs w:val="30"/>
          <w:cs/>
        </w:rPr>
        <w:t>คณะกรรมการตรวจสอบของ</w:t>
      </w:r>
      <w:r w:rsidR="00FD7930" w:rsidRPr="00FD7930">
        <w:rPr>
          <w:rFonts w:ascii="Angsana New" w:hAnsi="Angsana New"/>
          <w:sz w:val="30"/>
          <w:szCs w:val="30"/>
          <w:cs/>
        </w:rPr>
        <w:t>บริษัท</w:t>
      </w:r>
      <w:r w:rsidRPr="00E328C8">
        <w:rPr>
          <w:rFonts w:ascii="Angsana New" w:hAnsi="Angsana New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D7930" w:rsidRPr="00FD7930">
        <w:rPr>
          <w:rFonts w:ascii="Angsana New" w:hAnsi="Angsana New"/>
          <w:sz w:val="30"/>
          <w:szCs w:val="30"/>
          <w:cs/>
        </w:rPr>
        <w:t>บริษัท</w:t>
      </w:r>
      <w:r w:rsidRPr="00E328C8">
        <w:rPr>
          <w:rFonts w:ascii="Angsana New" w:hAnsi="Angsana New"/>
          <w:sz w:val="30"/>
          <w:szCs w:val="30"/>
          <w:cs/>
        </w:rPr>
        <w:lastRenderedPageBreak/>
        <w:t>เผชิญอยู่ คณะกรรมการตรวจสอบของ</w:t>
      </w:r>
      <w:r w:rsidR="00FD7930" w:rsidRPr="00FD7930">
        <w:rPr>
          <w:rFonts w:ascii="Angsana New" w:hAnsi="Angsana New"/>
          <w:sz w:val="30"/>
          <w:szCs w:val="30"/>
          <w:cs/>
        </w:rPr>
        <w:t>บริษัท</w:t>
      </w:r>
      <w:r w:rsidRPr="00E328C8">
        <w:rPr>
          <w:rFonts w:ascii="Angsana New" w:hAnsi="Angsana New"/>
          <w:sz w:val="30"/>
          <w:szCs w:val="30"/>
          <w:cs/>
        </w:rPr>
        <w:t xml:space="preserve"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ํ่าเสมอและในกรณีพิเศษและจะรายงานผลที่ได้ต่อคณะกรรมการตรวจสอบ </w:t>
      </w:r>
    </w:p>
    <w:p w14:paraId="6A7C2C19" w14:textId="77777777" w:rsidR="00FD7930" w:rsidRPr="003B57B6" w:rsidRDefault="00FD7930" w:rsidP="00E328C8">
      <w:pPr>
        <w:tabs>
          <w:tab w:val="left" w:pos="550"/>
        </w:tabs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</w:p>
    <w:p w14:paraId="3B5AA379" w14:textId="4417040D" w:rsidR="00C94D99" w:rsidRDefault="00E328C8" w:rsidP="00836DC4">
      <w:pPr>
        <w:tabs>
          <w:tab w:val="left" w:pos="550"/>
        </w:tabs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E328C8">
        <w:rPr>
          <w:rFonts w:ascii="Angsana New" w:hAnsi="Angsana New"/>
          <w:i/>
          <w:iCs/>
          <w:color w:val="000000"/>
          <w:sz w:val="28"/>
          <w:szCs w:val="28"/>
          <w:lang w:val="en-US"/>
        </w:rPr>
        <w:t xml:space="preserve"> </w:t>
      </w:r>
      <w:r w:rsidRPr="00FD7930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(</w:t>
      </w:r>
      <w:r w:rsidR="00151A4D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ข</w:t>
      </w:r>
      <w:r w:rsidRPr="00FD7930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.</w:t>
      </w:r>
      <w:r w:rsidR="005322FF" w:rsidRPr="005322F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1</w:t>
      </w:r>
      <w:r w:rsidRPr="00FD7930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) </w:t>
      </w:r>
      <w:r w:rsidRPr="00FD7930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ความเสี่ยงด้านเครดิต</w:t>
      </w:r>
    </w:p>
    <w:p w14:paraId="13E94A07" w14:textId="35DBE023" w:rsidR="00FD7930" w:rsidRPr="00E9100A" w:rsidRDefault="00FD7930" w:rsidP="00FD7930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FD7930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FD7930">
        <w:rPr>
          <w:rFonts w:ascii="Angsana New" w:hAnsi="Angsana New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05AF609" w14:textId="77777777" w:rsidR="00FD7930" w:rsidRPr="00FD7930" w:rsidRDefault="00FD7930" w:rsidP="00FD7930">
      <w:pPr>
        <w:autoSpaceDE w:val="0"/>
        <w:autoSpaceDN w:val="0"/>
        <w:adjustRightInd w:val="0"/>
        <w:spacing w:line="240" w:lineRule="auto"/>
        <w:ind w:left="1080"/>
        <w:rPr>
          <w:rFonts w:ascii="Angsana New" w:hAnsi="Angsana New"/>
          <w:sz w:val="30"/>
          <w:szCs w:val="30"/>
        </w:rPr>
      </w:pPr>
    </w:p>
    <w:p w14:paraId="63405DAD" w14:textId="1AC55E02" w:rsidR="00FD7930" w:rsidRDefault="00FD7930" w:rsidP="00FD7930">
      <w:pPr>
        <w:tabs>
          <w:tab w:val="left" w:pos="550"/>
        </w:tabs>
        <w:ind w:left="547" w:firstLine="62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FD7930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151A4D">
        <w:rPr>
          <w:rFonts w:ascii="Angsana New" w:hAnsi="Angsana New" w:hint="cs"/>
          <w:color w:val="000000"/>
          <w:sz w:val="30"/>
          <w:szCs w:val="30"/>
          <w:cs/>
          <w:lang w:val="en-US"/>
        </w:rPr>
        <w:t>ข</w:t>
      </w: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5322FF" w:rsidRPr="005322FF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FD7930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="005322FF" w:rsidRPr="005322FF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FD7930">
        <w:rPr>
          <w:rFonts w:ascii="Angsana New" w:hAnsi="Angsana New"/>
          <w:color w:val="000000"/>
          <w:sz w:val="30"/>
          <w:szCs w:val="30"/>
          <w:lang w:val="en-US"/>
        </w:rPr>
        <w:t xml:space="preserve">) </w:t>
      </w: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>ลูกหนี้การค้า</w:t>
      </w:r>
    </w:p>
    <w:p w14:paraId="44A6AE1A" w14:textId="2DF876B0" w:rsidR="00FD7930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>ความเสี่ยงด้านเครดิตของ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</w:t>
      </w: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30782B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 </w:t>
      </w:r>
    </w:p>
    <w:p w14:paraId="63DADBBF" w14:textId="77777777" w:rsidR="00FD7930" w:rsidRPr="00FD7930" w:rsidRDefault="00FD7930" w:rsidP="00FD7930">
      <w:pPr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4971FB81" w14:textId="44E1F368" w:rsidR="00FD7930" w:rsidRPr="00BE22E9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="Angsana New" w:hAnsi="Angsana New"/>
          <w:i/>
          <w:iCs/>
          <w:color w:val="0000FF"/>
          <w:sz w:val="30"/>
          <w:szCs w:val="30"/>
          <w:lang w:val="en-US"/>
        </w:rPr>
      </w:pP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 แต่ละรายก่อนที่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</w:t>
      </w: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จะเสนอระยะเวลาและเงื่อนไขทางการค้า 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</w:t>
      </w: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>จะทบทวนวงเงินยอดขาย</w:t>
      </w:r>
      <w:r w:rsidR="004D7BDD">
        <w:rPr>
          <w:rFonts w:ascii="Angsana New" w:hAnsi="Angsana New" w:hint="cs"/>
          <w:color w:val="000000"/>
          <w:sz w:val="30"/>
          <w:szCs w:val="30"/>
          <w:cs/>
          <w:lang w:val="en-US"/>
        </w:rPr>
        <w:t>ที่</w:t>
      </w: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>กำหนดไว้สำหรับลูกค้าแต่ละราย</w:t>
      </w:r>
      <w:r w:rsidR="004D7BDD" w:rsidRPr="00BE22E9">
        <w:rPr>
          <w:rFonts w:ascii="Angsana New" w:hAnsi="Angsana New" w:hint="cs"/>
          <w:color w:val="000000"/>
          <w:sz w:val="30"/>
          <w:szCs w:val="30"/>
          <w:cs/>
          <w:lang w:val="en-US"/>
        </w:rPr>
        <w:t>อย่างสม่ำเสมอ</w:t>
      </w:r>
      <w:r w:rsidRPr="00BE22E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ยอดขายที่เกินกว่าวงเงินดังกล่าวต้องได้รับการอนุมัติ </w:t>
      </w:r>
    </w:p>
    <w:p w14:paraId="39145B81" w14:textId="77777777" w:rsidR="00FD7930" w:rsidRPr="00BE22E9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="Angsana New" w:hAnsi="Angsana New"/>
          <w:color w:val="0000FF"/>
          <w:sz w:val="30"/>
          <w:szCs w:val="30"/>
          <w:lang w:val="en-US"/>
        </w:rPr>
      </w:pPr>
    </w:p>
    <w:p w14:paraId="34CA5875" w14:textId="1CA3AF43" w:rsidR="00FD7930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="Angsana New" w:hAnsi="Angsana New"/>
          <w:b/>
          <w:bCs/>
          <w:color w:val="3131FF"/>
          <w:sz w:val="30"/>
          <w:szCs w:val="30"/>
          <w:lang w:val="en-US"/>
        </w:rPr>
      </w:pPr>
      <w:r w:rsidRPr="00BE22E9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บริษัทมีการติดตามยอดคงค้างของลูกหนี้การค้าอย่างสมํ่าเสมอ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</w:t>
      </w: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>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</w:t>
      </w: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ที่มีต่อสภาวะเศรษฐกิจตลอดอายุที่คาดการณ์ไว้ของลูกหนี้ </w:t>
      </w:r>
    </w:p>
    <w:p w14:paraId="11503DFC" w14:textId="77777777" w:rsidR="00FD7930" w:rsidRPr="00FD7930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="Angsana New" w:hAnsi="Angsana New"/>
          <w:color w:val="3131FF"/>
          <w:sz w:val="30"/>
          <w:szCs w:val="30"/>
          <w:lang w:val="en-US"/>
        </w:rPr>
      </w:pPr>
    </w:p>
    <w:p w14:paraId="28D13262" w14:textId="23FB15FF" w:rsidR="00FD7930" w:rsidRPr="00FD7930" w:rsidRDefault="00FD7930" w:rsidP="00FD7930">
      <w:pPr>
        <w:tabs>
          <w:tab w:val="left" w:pos="550"/>
        </w:tabs>
        <w:ind w:left="18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</w:t>
      </w: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183C0B">
        <w:rPr>
          <w:rFonts w:ascii="Angsana New" w:hAnsi="Angsana New"/>
          <w:color w:val="000000"/>
          <w:sz w:val="30"/>
          <w:szCs w:val="30"/>
          <w:cs/>
          <w:lang w:val="en-US"/>
        </w:rPr>
        <w:br/>
      </w:r>
      <w:r w:rsidR="00243A32">
        <w:rPr>
          <w:rFonts w:ascii="Angsana New" w:hAnsi="Angsana New"/>
          <w:color w:val="000000"/>
          <w:sz w:val="30"/>
          <w:szCs w:val="30"/>
          <w:lang w:val="en-US"/>
        </w:rPr>
        <w:t>4</w:t>
      </w:r>
      <w:r w:rsidRPr="00FD7930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FD793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เดือน </w:t>
      </w:r>
      <w:r w:rsidRPr="00FD7930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(</w:t>
      </w:r>
      <w:r w:rsidR="005322FF" w:rsidRPr="005322F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2563</w:t>
      </w:r>
      <w:r w:rsidRPr="00FD7930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: </w:t>
      </w:r>
      <w:r w:rsidRPr="00FD7930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 xml:space="preserve">ระยะเวลาตั้งแต่ </w:t>
      </w:r>
      <w:r w:rsidR="005322FF" w:rsidRPr="005322F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1</w:t>
      </w:r>
      <w:r w:rsidRPr="00FD7930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FD7930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 xml:space="preserve">วัน ถึง </w:t>
      </w:r>
      <w:r w:rsidR="005322FF" w:rsidRPr="005322F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120</w:t>
      </w:r>
      <w:r w:rsidRPr="00FD7930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FD7930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วัน)</w:t>
      </w:r>
    </w:p>
    <w:p w14:paraId="2CA62D86" w14:textId="7E2D37C8" w:rsidR="00C94D99" w:rsidRPr="00FD7930" w:rsidRDefault="00C94D99" w:rsidP="00FD7930">
      <w:pPr>
        <w:tabs>
          <w:tab w:val="left" w:pos="5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01AD43" w14:textId="26724501" w:rsidR="00836DC4" w:rsidRPr="00836DC4" w:rsidRDefault="00836DC4" w:rsidP="00836DC4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FF"/>
          <w:sz w:val="30"/>
          <w:szCs w:val="30"/>
          <w:lang w:val="en-US"/>
        </w:rPr>
      </w:pPr>
      <w:r w:rsidRPr="00836DC4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565404">
        <w:rPr>
          <w:rFonts w:ascii="Angsana New" w:hAnsi="Angsana New" w:hint="cs"/>
          <w:color w:val="000000"/>
          <w:sz w:val="30"/>
          <w:szCs w:val="30"/>
          <w:cs/>
          <w:lang w:val="en-US"/>
        </w:rPr>
        <w:t>ข</w:t>
      </w:r>
      <w:r w:rsidRPr="00836DC4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5322FF" w:rsidRPr="005322FF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836DC4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="005322FF" w:rsidRPr="005322FF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836DC4">
        <w:rPr>
          <w:rFonts w:ascii="Angsana New" w:hAnsi="Angsana New"/>
          <w:color w:val="000000"/>
          <w:sz w:val="30"/>
          <w:szCs w:val="30"/>
          <w:lang w:val="en-US"/>
        </w:rPr>
        <w:t xml:space="preserve">) </w:t>
      </w:r>
      <w:r w:rsidRPr="00836D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เงินสดและรายการเทียบเท่าเงินสด </w:t>
      </w:r>
      <w:r w:rsidRPr="00836DC4">
        <w:rPr>
          <w:rFonts w:ascii="Angsana New" w:hAnsi="Angsana New"/>
          <w:b/>
          <w:bCs/>
          <w:color w:val="0000FF"/>
          <w:sz w:val="30"/>
          <w:szCs w:val="30"/>
          <w:lang w:val="en-US"/>
        </w:rPr>
        <w:t xml:space="preserve"> </w:t>
      </w:r>
    </w:p>
    <w:p w14:paraId="27C1E626" w14:textId="4E876382" w:rsidR="00C94D99" w:rsidRPr="00836DC4" w:rsidRDefault="00836DC4" w:rsidP="00836DC4">
      <w:pPr>
        <w:tabs>
          <w:tab w:val="left" w:pos="171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836DC4">
        <w:rPr>
          <w:rFonts w:ascii="Angsana New" w:hAnsi="Angsana New"/>
          <w:color w:val="000000"/>
          <w:sz w:val="30"/>
          <w:szCs w:val="30"/>
          <w:cs/>
          <w:lang w:val="en-US"/>
        </w:rPr>
        <w:t>ความเสี่ยงด้านเครดิตของ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</w:t>
      </w:r>
      <w:r w:rsidRPr="00836D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 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</w:t>
      </w:r>
      <w:r w:rsidRPr="00836DC4">
        <w:rPr>
          <w:rFonts w:ascii="Angsana New" w:hAnsi="Angsana New"/>
          <w:color w:val="000000"/>
          <w:sz w:val="30"/>
          <w:szCs w:val="30"/>
          <w:cs/>
          <w:lang w:val="en-US"/>
        </w:rPr>
        <w:t>พิจารณาว่ามีความเสี่ยงด้านเครดิตตํ่า</w:t>
      </w:r>
    </w:p>
    <w:p w14:paraId="3412DB23" w14:textId="6617FC67" w:rsidR="00836DC4" w:rsidRDefault="00836DC4" w:rsidP="00836D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</w:p>
    <w:p w14:paraId="413AEC69" w14:textId="77777777" w:rsidR="00D56988" w:rsidRDefault="00D56988" w:rsidP="00836D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</w:p>
    <w:p w14:paraId="422AABFF" w14:textId="633A97C9" w:rsidR="00836DC4" w:rsidRPr="00836DC4" w:rsidRDefault="00836DC4" w:rsidP="00836DC4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color w:val="0000FF"/>
          <w:sz w:val="30"/>
          <w:szCs w:val="30"/>
          <w:lang w:val="en-US"/>
        </w:rPr>
      </w:pPr>
      <w:r w:rsidRPr="00836DC4">
        <w:rPr>
          <w:rFonts w:ascii="Angsana New" w:hAnsi="Angsana New"/>
          <w:i/>
          <w:iCs/>
          <w:color w:val="000000"/>
          <w:sz w:val="30"/>
          <w:szCs w:val="30"/>
          <w:lang w:val="en-US"/>
        </w:rPr>
        <w:lastRenderedPageBreak/>
        <w:t>(</w:t>
      </w:r>
      <w:r w:rsidR="00565404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ข</w:t>
      </w:r>
      <w:r w:rsidRPr="00836DC4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.</w:t>
      </w:r>
      <w:r w:rsidR="005322FF" w:rsidRPr="005322F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2</w:t>
      </w:r>
      <w:r w:rsidRPr="00836DC4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) </w:t>
      </w:r>
      <w:r w:rsidRPr="00836DC4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 xml:space="preserve">ความเสี่ยงด้านสภาพคล่อง </w:t>
      </w:r>
    </w:p>
    <w:p w14:paraId="26F4BE9E" w14:textId="55CEB9F1" w:rsidR="00C94D99" w:rsidRDefault="00836DC4" w:rsidP="00836DC4">
      <w:pPr>
        <w:tabs>
          <w:tab w:val="left" w:pos="550"/>
        </w:tabs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</w:t>
      </w:r>
      <w:r w:rsidRPr="00836DC4">
        <w:rPr>
          <w:rFonts w:ascii="Angsana New" w:hAnsi="Angsana New"/>
          <w:color w:val="000000"/>
          <w:sz w:val="30"/>
          <w:szCs w:val="30"/>
          <w:cs/>
          <w:lang w:val="en-US"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</w:t>
      </w:r>
      <w:r w:rsidRPr="00836D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และลดผลกระทบจากความผันผวนในกระแสเงินสด</w:t>
      </w:r>
    </w:p>
    <w:p w14:paraId="76C042CA" w14:textId="4B1DB3AE" w:rsidR="001109B3" w:rsidRDefault="001109B3" w:rsidP="00836DC4">
      <w:pPr>
        <w:tabs>
          <w:tab w:val="left" w:pos="550"/>
        </w:tabs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318C22E8" w14:textId="77777777" w:rsidR="0028104B" w:rsidRPr="00104E8F" w:rsidRDefault="0028104B" w:rsidP="00327DD4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04E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104E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</w:rPr>
        <w:t xml:space="preserve">     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104E8F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5A70D03C" w14:textId="77777777" w:rsidR="004D7BDD" w:rsidRPr="00104E8F" w:rsidRDefault="004D7BDD" w:rsidP="004D7BD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E13E55" w:rsidRPr="00104E8F" w14:paraId="7EC3DD37" w14:textId="77777777" w:rsidTr="00C458C1">
        <w:tc>
          <w:tcPr>
            <w:tcW w:w="3060" w:type="dxa"/>
          </w:tcPr>
          <w:p w14:paraId="4700EE49" w14:textId="77777777" w:rsidR="00E13E55" w:rsidRPr="00D92F1B" w:rsidRDefault="00E13E55" w:rsidP="00E13E5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09C251AC" w14:textId="1314089E" w:rsidR="00E13E55" w:rsidRPr="00D92F1B" w:rsidRDefault="00E13E55" w:rsidP="00E13E5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2F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D92F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ที่แสดงเงินลงทุนตามวิธีส่วนได้เสีย</w:t>
            </w:r>
            <w:r w:rsidRPr="00D92F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13E55" w:rsidRPr="00104E8F" w14:paraId="439B74E9" w14:textId="77777777" w:rsidTr="00C458C1">
        <w:tc>
          <w:tcPr>
            <w:tcW w:w="3060" w:type="dxa"/>
          </w:tcPr>
          <w:p w14:paraId="3B0A8DDA" w14:textId="77777777" w:rsidR="00E13E55" w:rsidRPr="00D92F1B" w:rsidRDefault="00E13E55" w:rsidP="00E13E5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F0BC3D" w14:textId="77777777" w:rsidR="00E13E55" w:rsidRPr="00D92F1B" w:rsidRDefault="00E13E55" w:rsidP="00E13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2340C" w14:textId="77777777" w:rsidR="00E13E55" w:rsidRPr="00D92F1B" w:rsidRDefault="00E13E55" w:rsidP="00E13E5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7C437990" w14:textId="77777777" w:rsidR="00E13E55" w:rsidRPr="00D92F1B" w:rsidRDefault="00E13E55" w:rsidP="00E13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2F1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458C1" w:rsidRPr="00104E8F" w14:paraId="02A5DE4E" w14:textId="77777777" w:rsidTr="00C458C1">
        <w:tc>
          <w:tcPr>
            <w:tcW w:w="3060" w:type="dxa"/>
            <w:vAlign w:val="bottom"/>
          </w:tcPr>
          <w:p w14:paraId="3DE0E231" w14:textId="44C592D9" w:rsidR="004D7BDD" w:rsidRPr="00D92F1B" w:rsidRDefault="004D7BDD" w:rsidP="004D7B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2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322FF" w:rsidRPr="005322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92F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92F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D92F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322FF" w:rsidRPr="005322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90" w:type="dxa"/>
          </w:tcPr>
          <w:p w14:paraId="77523994" w14:textId="77777777" w:rsidR="004D7BDD" w:rsidRPr="00D92F1B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2F1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877E36B" w14:textId="77777777" w:rsidR="004D7BDD" w:rsidRPr="00D92F1B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F1B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A5C5511" w14:textId="77777777" w:rsidR="004D7BDD" w:rsidRPr="00D92F1B" w:rsidRDefault="004D7BDD" w:rsidP="004D7BD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E4EB58C" w14:textId="08E97A88" w:rsidR="004D7BDD" w:rsidRPr="00D92F1B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F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322FF"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92F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2F1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97BF96" w14:textId="77777777" w:rsidR="004D7BDD" w:rsidRPr="00D92F1B" w:rsidRDefault="004D7BDD" w:rsidP="004D7BD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9D9D8E" w14:textId="1A0363FE" w:rsidR="004D7BDD" w:rsidRPr="00D92F1B" w:rsidRDefault="005322FF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D7BDD" w:rsidRPr="00D92F1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D7BDD" w:rsidRPr="00D92F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7BDD" w:rsidRPr="00D92F1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DB2360A" w14:textId="77777777" w:rsidR="004D7BDD" w:rsidRPr="00D92F1B" w:rsidRDefault="004D7BDD" w:rsidP="004D7B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23AF86" w14:textId="77777777" w:rsidR="004D7BDD" w:rsidRPr="00D92F1B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2F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78CFF539" w14:textId="53FDB35D" w:rsidR="004D7BDD" w:rsidRPr="00D92F1B" w:rsidRDefault="005322FF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D7BDD" w:rsidRPr="00D92F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7BDD" w:rsidRPr="00D92F1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CFF7282" w14:textId="77777777" w:rsidR="004D7BDD" w:rsidRPr="00D92F1B" w:rsidRDefault="004D7BDD" w:rsidP="004D7B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D5D32E1" w14:textId="4CC065E1" w:rsidR="004D7BDD" w:rsidRPr="00D92F1B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F1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D7BDD" w:rsidRPr="00104E8F" w14:paraId="276BFADF" w14:textId="77777777" w:rsidTr="001754D3">
        <w:trPr>
          <w:trHeight w:val="344"/>
        </w:trPr>
        <w:tc>
          <w:tcPr>
            <w:tcW w:w="3060" w:type="dxa"/>
          </w:tcPr>
          <w:p w14:paraId="304DF788" w14:textId="77777777" w:rsidR="004D7BDD" w:rsidRPr="00D92F1B" w:rsidRDefault="004D7BDD" w:rsidP="004D7BD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9"/>
          </w:tcPr>
          <w:p w14:paraId="0E86339B" w14:textId="77777777" w:rsidR="004D7BDD" w:rsidRPr="00D92F1B" w:rsidRDefault="004D7BDD" w:rsidP="004D7BD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92F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8C1" w:rsidRPr="00104E8F" w14:paraId="22F1CBBD" w14:textId="77777777" w:rsidTr="00C458C1">
        <w:tc>
          <w:tcPr>
            <w:tcW w:w="3060" w:type="dxa"/>
          </w:tcPr>
          <w:p w14:paraId="7483F37B" w14:textId="77777777" w:rsidR="004D7BDD" w:rsidRPr="00D92F1B" w:rsidRDefault="004D7BDD" w:rsidP="004D7BD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92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D92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520B7EA" w14:textId="77777777" w:rsidR="004D7BDD" w:rsidRPr="00D92F1B" w:rsidRDefault="004D7BDD" w:rsidP="004D7B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C33CB" w14:textId="77777777" w:rsidR="004D7BDD" w:rsidRPr="00D92F1B" w:rsidRDefault="004D7BDD" w:rsidP="004D7BD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BDDE5" w14:textId="77777777" w:rsidR="004D7BDD" w:rsidRPr="00D92F1B" w:rsidRDefault="004D7BDD" w:rsidP="004D7BD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C6A4A" w14:textId="77777777" w:rsidR="004D7BDD" w:rsidRPr="00D92F1B" w:rsidRDefault="004D7BDD" w:rsidP="004D7BD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67964" w14:textId="77777777" w:rsidR="004D7BDD" w:rsidRPr="00D92F1B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BC95F" w14:textId="77777777" w:rsidR="004D7BDD" w:rsidRPr="00D92F1B" w:rsidRDefault="004D7BDD" w:rsidP="004D7BD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B90566" w14:textId="77777777" w:rsidR="004D7BDD" w:rsidRPr="00D92F1B" w:rsidRDefault="004D7BDD" w:rsidP="004D7BDD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10E343" w14:textId="77777777" w:rsidR="004D7BDD" w:rsidRPr="00D92F1B" w:rsidRDefault="004D7BDD" w:rsidP="004D7BD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B4693" w14:textId="77777777" w:rsidR="004D7BDD" w:rsidRPr="00D92F1B" w:rsidRDefault="004D7BDD" w:rsidP="004D7BD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8C1" w:rsidRPr="00104E8F" w14:paraId="00FB8993" w14:textId="77777777" w:rsidTr="00C458C1">
        <w:tc>
          <w:tcPr>
            <w:tcW w:w="3060" w:type="dxa"/>
          </w:tcPr>
          <w:p w14:paraId="6144BDDA" w14:textId="0DFEF370" w:rsidR="004D7BDD" w:rsidRPr="00D92F1B" w:rsidRDefault="004D7BDD" w:rsidP="004D7BD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92F1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53434A1" w14:textId="6AC8181A" w:rsidR="004D7BDD" w:rsidRPr="00D92F1B" w:rsidRDefault="005322FF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="00D92F1B" w:rsidRPr="00D92F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</w:tcPr>
          <w:p w14:paraId="5ED3D58F" w14:textId="77777777" w:rsidR="004D7BDD" w:rsidRPr="00D92F1B" w:rsidRDefault="004D7BDD" w:rsidP="004D7BD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B4BD51" w14:textId="6A8161FA" w:rsidR="004D7BDD" w:rsidRPr="00D92F1B" w:rsidRDefault="005322FF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="00D92F1B" w:rsidRPr="00D92F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</w:tcPr>
          <w:p w14:paraId="53CFBB9E" w14:textId="77777777" w:rsidR="004D7BDD" w:rsidRPr="00D92F1B" w:rsidRDefault="004D7BDD" w:rsidP="004D7BD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D8B84" w14:textId="285A4E46" w:rsidR="004D7BDD" w:rsidRPr="00D92F1B" w:rsidRDefault="00D92F1B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D92F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BE2F1B" w14:textId="77777777" w:rsidR="004D7BDD" w:rsidRPr="00D92F1B" w:rsidRDefault="004D7BDD" w:rsidP="004D7BD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1E4B8" w14:textId="2B7993DF" w:rsidR="004D7BDD" w:rsidRPr="00D92F1B" w:rsidRDefault="00D92F1B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D92F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502C61" w14:textId="77777777" w:rsidR="004D7BDD" w:rsidRPr="00D92F1B" w:rsidRDefault="004D7BDD" w:rsidP="004D7BD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34E4B" w14:textId="7D8138E0" w:rsidR="004D7BDD" w:rsidRPr="00D92F1B" w:rsidRDefault="005322FF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="00D92F1B" w:rsidRPr="00D92F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</w:p>
        </w:tc>
      </w:tr>
      <w:tr w:rsidR="00B64203" w:rsidRPr="00104E8F" w14:paraId="51339C7D" w14:textId="77777777" w:rsidTr="00C458C1">
        <w:tc>
          <w:tcPr>
            <w:tcW w:w="3060" w:type="dxa"/>
          </w:tcPr>
          <w:p w14:paraId="30D453F6" w14:textId="5442B43B" w:rsidR="00B64203" w:rsidRPr="00D92F1B" w:rsidRDefault="00B64203" w:rsidP="00B6420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CA5BFEF" w14:textId="7E932BD8" w:rsidR="00B64203" w:rsidRPr="005322FF" w:rsidRDefault="00B64203" w:rsidP="00B6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347,638</w:t>
            </w:r>
          </w:p>
        </w:tc>
        <w:tc>
          <w:tcPr>
            <w:tcW w:w="270" w:type="dxa"/>
          </w:tcPr>
          <w:p w14:paraId="5DC11D2C" w14:textId="77777777" w:rsidR="00B64203" w:rsidRPr="00D92F1B" w:rsidRDefault="00B64203" w:rsidP="00B6420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8909A9" w14:textId="1CB3146B" w:rsidR="00B64203" w:rsidRPr="005322FF" w:rsidRDefault="00B64203" w:rsidP="00B6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347,638</w:t>
            </w:r>
          </w:p>
        </w:tc>
        <w:tc>
          <w:tcPr>
            <w:tcW w:w="270" w:type="dxa"/>
          </w:tcPr>
          <w:p w14:paraId="284468B8" w14:textId="77777777" w:rsidR="00B64203" w:rsidRPr="00D92F1B" w:rsidRDefault="00B64203" w:rsidP="00B64203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229E4" w14:textId="56DA1C4F" w:rsidR="00B64203" w:rsidRPr="00D92F1B" w:rsidRDefault="00B64203" w:rsidP="00B6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D92F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BE01DF" w14:textId="77777777" w:rsidR="00B64203" w:rsidRPr="00D92F1B" w:rsidRDefault="00B64203" w:rsidP="00B64203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A8D05" w14:textId="087CDA25" w:rsidR="00B64203" w:rsidRPr="00D92F1B" w:rsidRDefault="00B64203" w:rsidP="00B6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D92F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E0DDD2" w14:textId="77777777" w:rsidR="00B64203" w:rsidRPr="00D92F1B" w:rsidRDefault="00B64203" w:rsidP="00B64203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A956F" w14:textId="22D85ABA" w:rsidR="00B64203" w:rsidRPr="005322FF" w:rsidRDefault="00B64203" w:rsidP="00B6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347,638</w:t>
            </w:r>
          </w:p>
        </w:tc>
      </w:tr>
      <w:tr w:rsidR="00C458C1" w:rsidRPr="00104E8F" w14:paraId="663DCF95" w14:textId="77777777" w:rsidTr="00C458C1">
        <w:tc>
          <w:tcPr>
            <w:tcW w:w="3060" w:type="dxa"/>
          </w:tcPr>
          <w:p w14:paraId="42B4FAAB" w14:textId="77777777" w:rsidR="004D7BDD" w:rsidRPr="00D92F1B" w:rsidRDefault="004D7BDD" w:rsidP="004D7BD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92F1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4014106" w14:textId="696CA542" w:rsidR="004D7BDD" w:rsidRPr="00D92F1B" w:rsidRDefault="005322FF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D92F1B" w:rsidRPr="00D92F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82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2F2840EC" w14:textId="77777777" w:rsidR="004D7BDD" w:rsidRPr="00D92F1B" w:rsidRDefault="004D7BDD" w:rsidP="004D7BD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4F6AFD" w14:textId="5DD585B2" w:rsidR="004D7BDD" w:rsidRPr="00D92F1B" w:rsidRDefault="005322FF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3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92F1B" w:rsidRPr="00D92F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2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</w:p>
        </w:tc>
        <w:tc>
          <w:tcPr>
            <w:tcW w:w="270" w:type="dxa"/>
          </w:tcPr>
          <w:p w14:paraId="1FC829CE" w14:textId="77777777" w:rsidR="004D7BDD" w:rsidRPr="00D92F1B" w:rsidRDefault="004D7BDD" w:rsidP="004D7B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F878A9" w14:textId="4FB8CA6F" w:rsidR="004D7BDD" w:rsidRPr="00D92F1B" w:rsidRDefault="006673C5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13,201</w:t>
            </w:r>
          </w:p>
        </w:tc>
        <w:tc>
          <w:tcPr>
            <w:tcW w:w="270" w:type="dxa"/>
          </w:tcPr>
          <w:p w14:paraId="4339C768" w14:textId="77777777" w:rsidR="004D7BDD" w:rsidRPr="00D92F1B" w:rsidRDefault="004D7BDD" w:rsidP="004D7B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A3BCB9" w14:textId="722A8D94" w:rsidR="004D7BDD" w:rsidRPr="00D92F1B" w:rsidRDefault="00D92F1B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D92F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8BB3D1" w14:textId="77777777" w:rsidR="004D7BDD" w:rsidRPr="00D92F1B" w:rsidRDefault="004D7BDD" w:rsidP="004D7B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E0BA8" w14:textId="15DBBAC4" w:rsidR="004D7BDD" w:rsidRPr="00D92F1B" w:rsidRDefault="00D260BC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20,870</w:t>
            </w:r>
          </w:p>
        </w:tc>
      </w:tr>
      <w:tr w:rsidR="00C458C1" w:rsidRPr="00104E8F" w14:paraId="5CFA5B2B" w14:textId="77777777" w:rsidTr="00C458C1">
        <w:tc>
          <w:tcPr>
            <w:tcW w:w="3060" w:type="dxa"/>
          </w:tcPr>
          <w:p w14:paraId="6C517618" w14:textId="77777777" w:rsidR="004D7BDD" w:rsidRPr="00D92F1B" w:rsidRDefault="004D7BDD" w:rsidP="004D7BD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2C774D" w14:textId="4773110A" w:rsidR="004D7BDD" w:rsidRPr="008259B8" w:rsidRDefault="008C661D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1,261,192</w:t>
            </w:r>
          </w:p>
        </w:tc>
        <w:tc>
          <w:tcPr>
            <w:tcW w:w="270" w:type="dxa"/>
          </w:tcPr>
          <w:p w14:paraId="20E96CC3" w14:textId="77777777" w:rsidR="004D7BDD" w:rsidRPr="008259B8" w:rsidRDefault="004D7BDD" w:rsidP="004D7BD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FE39A0" w14:textId="6FAFF913" w:rsidR="004D7BDD" w:rsidRPr="008259B8" w:rsidRDefault="008C661D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1,247,991</w:t>
            </w:r>
          </w:p>
        </w:tc>
        <w:tc>
          <w:tcPr>
            <w:tcW w:w="270" w:type="dxa"/>
          </w:tcPr>
          <w:p w14:paraId="74F57F38" w14:textId="77777777" w:rsidR="004D7BDD" w:rsidRPr="008259B8" w:rsidRDefault="004D7BDD" w:rsidP="004D7B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1E8E38" w14:textId="34C29C05" w:rsidR="004D7BDD" w:rsidRPr="008259B8" w:rsidRDefault="008C661D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13,201</w:t>
            </w:r>
          </w:p>
        </w:tc>
        <w:tc>
          <w:tcPr>
            <w:tcW w:w="270" w:type="dxa"/>
          </w:tcPr>
          <w:p w14:paraId="7442AC05" w14:textId="77777777" w:rsidR="004D7BDD" w:rsidRPr="008259B8" w:rsidRDefault="004D7BDD" w:rsidP="004D7B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CE2611" w14:textId="28E82969" w:rsidR="004D7BDD" w:rsidRPr="008259B8" w:rsidRDefault="008C661D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972388" w14:textId="77777777" w:rsidR="004D7BDD" w:rsidRPr="008259B8" w:rsidRDefault="004D7BDD" w:rsidP="004D7B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AEB95" w14:textId="1B3B637D" w:rsidR="004D7BDD" w:rsidRPr="008259B8" w:rsidRDefault="008C661D" w:rsidP="00EF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1,261,192</w:t>
            </w:r>
          </w:p>
        </w:tc>
      </w:tr>
    </w:tbl>
    <w:p w14:paraId="4D82E4B0" w14:textId="77777777" w:rsidR="0028104B" w:rsidRPr="00EA116D" w:rsidRDefault="0028104B" w:rsidP="00836DC4">
      <w:pPr>
        <w:tabs>
          <w:tab w:val="left" w:pos="550"/>
        </w:tabs>
        <w:ind w:left="990"/>
        <w:jc w:val="thaiDistribute"/>
        <w:rPr>
          <w:rFonts w:ascii="Angsana New" w:hAnsi="Angsana New"/>
          <w:color w:val="000000"/>
          <w:sz w:val="24"/>
          <w:szCs w:val="24"/>
          <w:lang w:val="en-US"/>
        </w:rPr>
      </w:pPr>
    </w:p>
    <w:p w14:paraId="1092F2E4" w14:textId="2634E820" w:rsidR="001109B3" w:rsidRPr="001109B3" w:rsidRDefault="001109B3" w:rsidP="001109B3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1109B3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(</w:t>
      </w:r>
      <w:r w:rsidR="004842AF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ข</w:t>
      </w:r>
      <w:r w:rsidRPr="001109B3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.</w:t>
      </w:r>
      <w:r w:rsidR="005322FF" w:rsidRPr="005322F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3</w:t>
      </w:r>
      <w:r w:rsidRPr="001109B3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) </w:t>
      </w:r>
      <w:r w:rsidRPr="001109B3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 xml:space="preserve">ความเสี่ยงด้านตลาด </w:t>
      </w:r>
    </w:p>
    <w:p w14:paraId="7998A3C3" w14:textId="4AD297D4" w:rsidR="00074D70" w:rsidRDefault="00CF446B" w:rsidP="002D3840">
      <w:pPr>
        <w:autoSpaceDE w:val="0"/>
        <w:autoSpaceDN w:val="0"/>
        <w:adjustRightInd w:val="0"/>
        <w:spacing w:line="240" w:lineRule="auto"/>
        <w:ind w:left="990"/>
        <w:rPr>
          <w:rFonts w:ascii="Angsana New" w:hAnsi="Angsana New"/>
          <w:color w:val="000000"/>
          <w:sz w:val="30"/>
          <w:szCs w:val="30"/>
          <w:lang w:val="en-US"/>
        </w:rPr>
      </w:pPr>
      <w:r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</w:t>
      </w:r>
      <w:r w:rsidR="001109B3" w:rsidRPr="0028104B">
        <w:rPr>
          <w:rFonts w:ascii="Angsana New" w:hAnsi="Angsana New"/>
          <w:color w:val="000000"/>
          <w:sz w:val="30"/>
          <w:szCs w:val="30"/>
          <w:cs/>
          <w:lang w:val="en-US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ผันผวนอันเนื่องมาจากการเปลี่ยนแปลงของราคาตลาด ความเสี่ยงด้านตลาดมีดังนี้</w:t>
      </w:r>
    </w:p>
    <w:p w14:paraId="0C178D0A" w14:textId="77777777" w:rsidR="002D3840" w:rsidRPr="00EA116D" w:rsidRDefault="002D3840" w:rsidP="002D3840">
      <w:pPr>
        <w:autoSpaceDE w:val="0"/>
        <w:autoSpaceDN w:val="0"/>
        <w:adjustRightInd w:val="0"/>
        <w:spacing w:line="240" w:lineRule="auto"/>
        <w:ind w:left="990"/>
        <w:rPr>
          <w:rFonts w:ascii="Angsana New" w:hAnsi="Angsana New"/>
          <w:color w:val="000000"/>
          <w:sz w:val="24"/>
          <w:szCs w:val="24"/>
          <w:lang w:val="en-US"/>
        </w:rPr>
      </w:pPr>
    </w:p>
    <w:p w14:paraId="1A65BA14" w14:textId="31349551" w:rsidR="00074D70" w:rsidRDefault="001109B3" w:rsidP="00E9100A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sz w:val="30"/>
          <w:szCs w:val="30"/>
          <w:lang w:val="en-US"/>
        </w:rPr>
      </w:pPr>
      <w:r w:rsidRPr="001109B3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4842AF">
        <w:rPr>
          <w:rFonts w:ascii="Angsana New" w:hAnsi="Angsana New" w:hint="cs"/>
          <w:color w:val="000000"/>
          <w:sz w:val="30"/>
          <w:szCs w:val="30"/>
          <w:cs/>
          <w:lang w:val="en-US"/>
        </w:rPr>
        <w:t>ข</w:t>
      </w:r>
      <w:r w:rsidRPr="001109B3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5322FF" w:rsidRPr="005322FF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1109B3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="005322FF" w:rsidRPr="005322FF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1109B3">
        <w:rPr>
          <w:rFonts w:ascii="Angsana New" w:hAnsi="Angsana New"/>
          <w:color w:val="000000"/>
          <w:sz w:val="30"/>
          <w:szCs w:val="30"/>
          <w:lang w:val="en-US"/>
        </w:rPr>
        <w:t xml:space="preserve">) </w:t>
      </w:r>
      <w:r w:rsidRPr="001109B3">
        <w:rPr>
          <w:rFonts w:ascii="Angsana New" w:hAnsi="Angsana New"/>
          <w:color w:val="000000"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5F58C4AC" w14:textId="0FC3CEAA" w:rsidR="00074D70" w:rsidRPr="00074D70" w:rsidRDefault="00CF446B" w:rsidP="00AF73FD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D70" w:rsidRPr="00074D70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E92040" w:rsidRPr="00243A32">
        <w:rPr>
          <w:rFonts w:asciiTheme="majorBidi" w:hAnsiTheme="majorBidi" w:cstheme="majorBidi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635DB17" w14:textId="325D0301" w:rsidR="00EA116D" w:rsidRDefault="00EA116D">
      <w:pPr>
        <w:spacing w:line="240" w:lineRule="auto"/>
        <w:rPr>
          <w:rFonts w:ascii="Angsana New" w:hAnsi="Angsana New"/>
          <w:color w:val="000000"/>
          <w:sz w:val="20"/>
          <w:szCs w:val="20"/>
          <w:cs/>
          <w:lang w:val="en-US"/>
        </w:rPr>
      </w:pPr>
      <w:r>
        <w:rPr>
          <w:rFonts w:ascii="Angsana New" w:hAnsi="Angsana New"/>
          <w:color w:val="000000"/>
          <w:sz w:val="20"/>
          <w:szCs w:val="20"/>
          <w:cs/>
          <w:lang w:val="en-US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0D59A8" w:rsidRPr="002D3840" w14:paraId="3FC504F0" w14:textId="77777777" w:rsidTr="00482AEC">
        <w:trPr>
          <w:tblHeader/>
        </w:trPr>
        <w:tc>
          <w:tcPr>
            <w:tcW w:w="2970" w:type="dxa"/>
          </w:tcPr>
          <w:p w14:paraId="26EE7420" w14:textId="77777777" w:rsidR="000D59A8" w:rsidRPr="002D3840" w:rsidRDefault="000D59A8" w:rsidP="0060712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0" w:type="dxa"/>
            <w:gridSpan w:val="9"/>
          </w:tcPr>
          <w:p w14:paraId="760138EF" w14:textId="77777777" w:rsidR="000D59A8" w:rsidRPr="002D3840" w:rsidRDefault="000D59A8" w:rsidP="001A311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2D384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1A50B036" w14:textId="34A69725" w:rsidR="000D59A8" w:rsidRPr="002D3840" w:rsidRDefault="000D59A8" w:rsidP="001A311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38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D59A8" w:rsidRPr="002D3840" w14:paraId="2903F120" w14:textId="77777777" w:rsidTr="002D3840">
        <w:trPr>
          <w:trHeight w:val="299"/>
          <w:tblHeader/>
        </w:trPr>
        <w:tc>
          <w:tcPr>
            <w:tcW w:w="2970" w:type="dxa"/>
          </w:tcPr>
          <w:p w14:paraId="045B2F00" w14:textId="77777777" w:rsidR="000D59A8" w:rsidRPr="002D3840" w:rsidRDefault="000D59A8" w:rsidP="0060712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0" w:type="dxa"/>
            <w:gridSpan w:val="9"/>
          </w:tcPr>
          <w:p w14:paraId="5DA34023" w14:textId="2D74EAED" w:rsidR="000D59A8" w:rsidRPr="002D3840" w:rsidRDefault="005322FF" w:rsidP="007008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84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0D59A8" w:rsidRPr="002D3840" w14:paraId="369D4FE3" w14:textId="77777777" w:rsidTr="00482AEC">
        <w:trPr>
          <w:tblHeader/>
        </w:trPr>
        <w:tc>
          <w:tcPr>
            <w:tcW w:w="2970" w:type="dxa"/>
          </w:tcPr>
          <w:p w14:paraId="16356824" w14:textId="77777777" w:rsidR="000D59A8" w:rsidRPr="002D3840" w:rsidRDefault="000D59A8" w:rsidP="001754D3">
            <w:pPr>
              <w:pStyle w:val="BodyText"/>
              <w:spacing w:after="0"/>
              <w:ind w:right="-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CF72B47" w14:textId="33C79540" w:rsidR="000D59A8" w:rsidRPr="002D3840" w:rsidRDefault="000D59A8" w:rsidP="001754D3">
            <w:pPr>
              <w:pStyle w:val="BodyText"/>
              <w:spacing w:after="0"/>
              <w:ind w:right="-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D38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2D38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  <w:p w14:paraId="78DD29FD" w14:textId="444B732F" w:rsidR="000D59A8" w:rsidRPr="002D3840" w:rsidRDefault="000D59A8" w:rsidP="00607128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D38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322FF" w:rsidRPr="002D38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2D38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57A0C885" w14:textId="2507BF20" w:rsidR="000D59A8" w:rsidRPr="002D3840" w:rsidRDefault="000D59A8" w:rsidP="00E64F0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840">
              <w:rPr>
                <w:rFonts w:ascii="Angsana New" w:hAnsi="Angsana New" w:hint="cs"/>
                <w:sz w:val="28"/>
                <w:szCs w:val="28"/>
                <w:cs/>
              </w:rPr>
              <w:t>เงินเหรียญ</w:t>
            </w:r>
          </w:p>
          <w:p w14:paraId="4E3968A9" w14:textId="77777777" w:rsidR="000D59A8" w:rsidRPr="002D3840" w:rsidRDefault="000D59A8" w:rsidP="00E64F0A">
            <w:pPr>
              <w:pStyle w:val="BodyText"/>
              <w:spacing w:after="0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840">
              <w:rPr>
                <w:rFonts w:ascii="Angsana New" w:hAnsi="Angsana New" w:hint="cs"/>
                <w:sz w:val="28"/>
                <w:szCs w:val="28"/>
                <w:cs/>
              </w:rPr>
              <w:t>สหรัฐ</w:t>
            </w:r>
          </w:p>
          <w:p w14:paraId="0B710D24" w14:textId="77777777" w:rsidR="000D59A8" w:rsidRPr="002D3840" w:rsidRDefault="000D59A8" w:rsidP="00E64F0A">
            <w:pPr>
              <w:pStyle w:val="BodyText"/>
              <w:spacing w:after="0"/>
              <w:ind w:left="-14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840"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</w:tcPr>
          <w:p w14:paraId="0B11C738" w14:textId="77777777" w:rsidR="000D59A8" w:rsidRPr="002D3840" w:rsidRDefault="000D59A8" w:rsidP="00E64F0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14581B" w14:textId="77777777" w:rsidR="000D59A8" w:rsidRPr="002D3840" w:rsidRDefault="000D59A8" w:rsidP="00E64F0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DDE0AF" w14:textId="77777777" w:rsidR="00605716" w:rsidRDefault="00605716" w:rsidP="00605716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เงินเยน</w:t>
            </w:r>
          </w:p>
          <w:p w14:paraId="12240765" w14:textId="1E01500D" w:rsidR="000D59A8" w:rsidRPr="002D3840" w:rsidRDefault="00605716" w:rsidP="00605716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70" w:type="dxa"/>
          </w:tcPr>
          <w:p w14:paraId="0B3C6CB6" w14:textId="77777777" w:rsidR="000D59A8" w:rsidRPr="002D3840" w:rsidRDefault="000D59A8" w:rsidP="00E64F0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232C61" w14:textId="77777777" w:rsidR="000D59A8" w:rsidRPr="002D3840" w:rsidRDefault="000D59A8" w:rsidP="00E64F0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9DF8AA" w14:textId="4D2BD142" w:rsidR="000D59A8" w:rsidRPr="002D3840" w:rsidRDefault="000D59A8" w:rsidP="00E64F0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840">
              <w:rPr>
                <w:rFonts w:ascii="Angsana New" w:hAnsi="Angsana New" w:hint="cs"/>
                <w:sz w:val="28"/>
                <w:szCs w:val="28"/>
                <w:cs/>
              </w:rPr>
              <w:t>เงินดอลลาร์ฮ่องกง</w:t>
            </w:r>
          </w:p>
        </w:tc>
        <w:tc>
          <w:tcPr>
            <w:tcW w:w="270" w:type="dxa"/>
          </w:tcPr>
          <w:p w14:paraId="57597EA1" w14:textId="77777777" w:rsidR="000D59A8" w:rsidRPr="002D3840" w:rsidRDefault="000D59A8" w:rsidP="00E64F0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6437A6" w14:textId="77777777" w:rsidR="000D59A8" w:rsidRPr="002D3840" w:rsidRDefault="000D59A8" w:rsidP="00E64F0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5562BF" w14:textId="77777777" w:rsidR="00E64F0A" w:rsidRPr="002D3840" w:rsidRDefault="000D59A8" w:rsidP="00E64F0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840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  <w:p w14:paraId="5CC6E541" w14:textId="559B6A99" w:rsidR="000D59A8" w:rsidRPr="002D3840" w:rsidRDefault="000D59A8" w:rsidP="00E64F0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840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70" w:type="dxa"/>
          </w:tcPr>
          <w:p w14:paraId="5555DC02" w14:textId="77777777" w:rsidR="000D59A8" w:rsidRPr="002D3840" w:rsidRDefault="000D59A8" w:rsidP="00E64F0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5BBD68" w14:textId="3BAFA7D8" w:rsidR="000D59A8" w:rsidRPr="002D3840" w:rsidRDefault="000D59A8" w:rsidP="00E64F0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D7E0D3C" w14:textId="77777777" w:rsidR="000D59A8" w:rsidRPr="002D3840" w:rsidRDefault="000D59A8" w:rsidP="00E64F0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CE7118" w14:textId="4A58B892" w:rsidR="000D59A8" w:rsidRPr="002D3840" w:rsidRDefault="000D59A8" w:rsidP="00E64F0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8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D59A8" w:rsidRPr="002D3840" w14:paraId="6B6D884B" w14:textId="77777777" w:rsidTr="00482AEC">
        <w:tc>
          <w:tcPr>
            <w:tcW w:w="2970" w:type="dxa"/>
          </w:tcPr>
          <w:p w14:paraId="4C0E816B" w14:textId="77777777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</w:tcPr>
          <w:p w14:paraId="289EF8B3" w14:textId="77777777" w:rsidR="000D59A8" w:rsidRPr="002D3840" w:rsidRDefault="000D59A8" w:rsidP="0060712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84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59A8" w:rsidRPr="002D3840" w14:paraId="23E01252" w14:textId="77777777" w:rsidTr="00482AEC">
        <w:tc>
          <w:tcPr>
            <w:tcW w:w="2970" w:type="dxa"/>
          </w:tcPr>
          <w:p w14:paraId="1E89E67C" w14:textId="6DCB90DA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3840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B5BD3E7" w14:textId="0F929425" w:rsidR="000D59A8" w:rsidRPr="002D3840" w:rsidRDefault="005322FF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  <w:r w:rsidR="00482AEC"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709</w:t>
            </w:r>
          </w:p>
        </w:tc>
        <w:tc>
          <w:tcPr>
            <w:tcW w:w="270" w:type="dxa"/>
          </w:tcPr>
          <w:p w14:paraId="7CDD08E0" w14:textId="77777777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AA6FE9" w14:textId="03C52B4A" w:rsidR="000D59A8" w:rsidRPr="002D3840" w:rsidRDefault="005322FF" w:rsidP="0060712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482AEC"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</w:p>
        </w:tc>
        <w:tc>
          <w:tcPr>
            <w:tcW w:w="270" w:type="dxa"/>
          </w:tcPr>
          <w:p w14:paraId="13942546" w14:textId="77777777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66A9EC" w14:textId="4849ED36" w:rsidR="000D59A8" w:rsidRPr="002D3840" w:rsidRDefault="00482AEC" w:rsidP="00E64F0A">
            <w:pPr>
              <w:pStyle w:val="31"/>
              <w:tabs>
                <w:tab w:val="clear" w:pos="360"/>
                <w:tab w:val="clear" w:pos="720"/>
                <w:tab w:val="decimal" w:pos="520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91A51E" w14:textId="77777777" w:rsidR="000D59A8" w:rsidRPr="002D3840" w:rsidRDefault="000D59A8" w:rsidP="00E64F0A">
            <w:pPr>
              <w:pStyle w:val="BodyText"/>
              <w:tabs>
                <w:tab w:val="decimal" w:pos="520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83654" w14:textId="571E177E" w:rsidR="000D59A8" w:rsidRPr="002D3840" w:rsidRDefault="00482AEC" w:rsidP="00E64F0A">
            <w:pPr>
              <w:pStyle w:val="31"/>
              <w:tabs>
                <w:tab w:val="clear" w:pos="360"/>
                <w:tab w:val="clear" w:pos="720"/>
                <w:tab w:val="decimal" w:pos="520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2C92AD4" w14:textId="77777777" w:rsidR="000D59A8" w:rsidRPr="002D3840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A7CD9AA" w14:textId="0583CA58" w:rsidR="000D59A8" w:rsidRPr="002D3840" w:rsidRDefault="005322FF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="00482AEC"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049</w:t>
            </w:r>
          </w:p>
        </w:tc>
      </w:tr>
      <w:tr w:rsidR="000D59A8" w:rsidRPr="002D3840" w14:paraId="29A8D707" w14:textId="77777777" w:rsidTr="00482AEC">
        <w:tc>
          <w:tcPr>
            <w:tcW w:w="2970" w:type="dxa"/>
          </w:tcPr>
          <w:p w14:paraId="64129723" w14:textId="77777777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384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83CF727" w14:textId="2487B8EC" w:rsidR="000D59A8" w:rsidRPr="002D3840" w:rsidRDefault="005322FF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  <w:r w:rsidR="00482AEC"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663</w:t>
            </w:r>
          </w:p>
        </w:tc>
        <w:tc>
          <w:tcPr>
            <w:tcW w:w="270" w:type="dxa"/>
          </w:tcPr>
          <w:p w14:paraId="15E25A0E" w14:textId="77777777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5781F" w14:textId="480B27B1" w:rsidR="000D59A8" w:rsidRPr="002D3840" w:rsidRDefault="005322FF" w:rsidP="0060712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="00482AEC"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093</w:t>
            </w:r>
          </w:p>
        </w:tc>
        <w:tc>
          <w:tcPr>
            <w:tcW w:w="270" w:type="dxa"/>
          </w:tcPr>
          <w:p w14:paraId="11FDF71C" w14:textId="77777777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DA957" w14:textId="3808E51A" w:rsidR="000D59A8" w:rsidRPr="002D3840" w:rsidRDefault="00482AEC" w:rsidP="00E64F0A">
            <w:pPr>
              <w:pStyle w:val="31"/>
              <w:tabs>
                <w:tab w:val="clear" w:pos="360"/>
                <w:tab w:val="clear" w:pos="720"/>
                <w:tab w:val="decimal" w:pos="520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C5642F9" w14:textId="77777777" w:rsidR="000D59A8" w:rsidRPr="002D3840" w:rsidRDefault="000D59A8" w:rsidP="00E64F0A">
            <w:pPr>
              <w:pStyle w:val="BodyText"/>
              <w:tabs>
                <w:tab w:val="decimal" w:pos="520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8CED8" w14:textId="387825AD" w:rsidR="000D59A8" w:rsidRPr="002D3840" w:rsidRDefault="00482AEC" w:rsidP="00E64F0A">
            <w:pPr>
              <w:pStyle w:val="31"/>
              <w:tabs>
                <w:tab w:val="clear" w:pos="360"/>
                <w:tab w:val="clear" w:pos="720"/>
                <w:tab w:val="decimal" w:pos="520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2C42DC7" w14:textId="77777777" w:rsidR="000D59A8" w:rsidRPr="002D3840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4543886" w14:textId="15EFA41B" w:rsidR="000D59A8" w:rsidRPr="002D3840" w:rsidRDefault="005322FF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422</w:t>
            </w:r>
            <w:r w:rsidR="00482AEC"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756</w:t>
            </w:r>
          </w:p>
        </w:tc>
      </w:tr>
      <w:tr w:rsidR="000D59A8" w:rsidRPr="002D3840" w14:paraId="5E805455" w14:textId="77777777" w:rsidTr="00805D50">
        <w:tc>
          <w:tcPr>
            <w:tcW w:w="2970" w:type="dxa"/>
          </w:tcPr>
          <w:p w14:paraId="3402BCD4" w14:textId="77777777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384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812EB87" w14:textId="391AF3FF" w:rsidR="000D59A8" w:rsidRPr="002D3840" w:rsidRDefault="00482AEC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835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8E28411" w14:textId="77777777" w:rsidR="000D59A8" w:rsidRPr="002D3840" w:rsidRDefault="000D59A8" w:rsidP="00607128">
            <w:pPr>
              <w:pStyle w:val="BodyText"/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64F15AD6" w14:textId="1368CC3C" w:rsidR="000D59A8" w:rsidRPr="002D3840" w:rsidRDefault="00482AEC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A36BBB4" w14:textId="77777777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40CBBAD0" w14:textId="7554F513" w:rsidR="000D59A8" w:rsidRPr="002D3840" w:rsidRDefault="00482AEC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377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2CA8FE8" w14:textId="77777777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67D6FCD8" w14:textId="744A1CB6" w:rsidR="000D59A8" w:rsidRPr="002D3840" w:rsidRDefault="00482AEC" w:rsidP="00E64F0A">
            <w:pPr>
              <w:pStyle w:val="31"/>
              <w:tabs>
                <w:tab w:val="clear" w:pos="360"/>
                <w:tab w:val="clear" w:pos="720"/>
                <w:tab w:val="decimal" w:pos="520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DAEDED5" w14:textId="77777777" w:rsidR="000D59A8" w:rsidRPr="002D3840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FFA907" w14:textId="3C7577CB" w:rsidR="000D59A8" w:rsidRPr="002D3840" w:rsidRDefault="00482AEC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106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677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 xml:space="preserve">)   </w:t>
            </w:r>
          </w:p>
        </w:tc>
      </w:tr>
      <w:tr w:rsidR="000D59A8" w:rsidRPr="002D3840" w14:paraId="64B1FFE0" w14:textId="77777777" w:rsidTr="00805D50">
        <w:tc>
          <w:tcPr>
            <w:tcW w:w="2970" w:type="dxa"/>
          </w:tcPr>
          <w:p w14:paraId="7C3039E2" w14:textId="77777777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3840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9A0B7" w14:textId="1956B819" w:rsidR="000D59A8" w:rsidRPr="002D3840" w:rsidRDefault="00482AEC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462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5077203" w14:textId="77777777" w:rsidR="000D59A8" w:rsidRPr="002D3840" w:rsidRDefault="000D59A8" w:rsidP="00607128">
            <w:pPr>
              <w:pStyle w:val="BodyText"/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AD9549" w14:textId="59E89546" w:rsidR="000D59A8" w:rsidRPr="002D3840" w:rsidRDefault="00482AEC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418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344F433" w14:textId="77777777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92AD6" w14:textId="48F69D99" w:rsidR="000D59A8" w:rsidRPr="002D3840" w:rsidRDefault="00482AEC" w:rsidP="00E64F0A">
            <w:pPr>
              <w:pStyle w:val="31"/>
              <w:tabs>
                <w:tab w:val="clear" w:pos="360"/>
                <w:tab w:val="clear" w:pos="720"/>
                <w:tab w:val="decimal" w:pos="520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2CD1334" w14:textId="77777777" w:rsidR="000D59A8" w:rsidRPr="002D3840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4A6F32" w14:textId="65B1975A" w:rsidR="000D59A8" w:rsidRPr="002D3840" w:rsidRDefault="00482AEC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668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498B100" w14:textId="77777777" w:rsidR="000D59A8" w:rsidRPr="002D3840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6AC53" w14:textId="7DE7BDD4" w:rsidR="000D59A8" w:rsidRPr="002D3840" w:rsidRDefault="00482AEC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76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2D3840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  <w:r w:rsidRPr="002D384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805D50" w:rsidRPr="002D3840" w14:paraId="571A259A" w14:textId="77777777" w:rsidTr="00790463">
        <w:tc>
          <w:tcPr>
            <w:tcW w:w="2970" w:type="dxa"/>
          </w:tcPr>
          <w:p w14:paraId="50264D20" w14:textId="0683BB79" w:rsidR="00805D50" w:rsidRPr="002D3840" w:rsidRDefault="00805D50" w:rsidP="00805D5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  <w:cs/>
              </w:rPr>
            </w:pPr>
            <w:r w:rsidRPr="00805D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805D50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805D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574815" w14:textId="77777777" w:rsidR="00805D50" w:rsidRPr="00626B05" w:rsidRDefault="00805D50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6869AB33" w14:textId="548CB203" w:rsidR="00805D50" w:rsidRPr="00626B05" w:rsidRDefault="00805D50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399,075</w:t>
            </w:r>
          </w:p>
        </w:tc>
        <w:tc>
          <w:tcPr>
            <w:tcW w:w="270" w:type="dxa"/>
          </w:tcPr>
          <w:p w14:paraId="38D9B6EB" w14:textId="77777777" w:rsidR="00805D50" w:rsidRPr="00626B05" w:rsidRDefault="00805D50" w:rsidP="00607128">
            <w:pPr>
              <w:pStyle w:val="BodyText"/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F83C96" w14:textId="77777777" w:rsidR="00805D50" w:rsidRPr="00626B05" w:rsidRDefault="00805D50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134B24B9" w14:textId="338D8F4F" w:rsidR="00805D50" w:rsidRPr="00626B05" w:rsidRDefault="00805D50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(31,450)</w:t>
            </w:r>
          </w:p>
        </w:tc>
        <w:tc>
          <w:tcPr>
            <w:tcW w:w="270" w:type="dxa"/>
          </w:tcPr>
          <w:p w14:paraId="44CC8E65" w14:textId="77777777" w:rsidR="00805D50" w:rsidRPr="00626B05" w:rsidRDefault="00805D50" w:rsidP="0060712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9E8611" w14:textId="77777777" w:rsidR="00805D50" w:rsidRPr="00626B05" w:rsidRDefault="00805D50" w:rsidP="00E64F0A">
            <w:pPr>
              <w:pStyle w:val="31"/>
              <w:tabs>
                <w:tab w:val="clear" w:pos="360"/>
                <w:tab w:val="clear" w:pos="720"/>
                <w:tab w:val="decimal" w:pos="520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767F9394" w14:textId="46B52212" w:rsidR="00805D50" w:rsidRPr="00626B05" w:rsidRDefault="00805D50" w:rsidP="00805D5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(1,377)</w:t>
            </w:r>
          </w:p>
        </w:tc>
        <w:tc>
          <w:tcPr>
            <w:tcW w:w="270" w:type="dxa"/>
          </w:tcPr>
          <w:p w14:paraId="174D7B45" w14:textId="77777777" w:rsidR="00805D50" w:rsidRPr="00626B05" w:rsidRDefault="00805D50" w:rsidP="0060712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BE55B6" w14:textId="77777777" w:rsidR="00805D50" w:rsidRPr="00626B05" w:rsidRDefault="00805D50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127ECC21" w14:textId="34657252" w:rsidR="00805D50" w:rsidRPr="00626B05" w:rsidRDefault="00805D50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(668)</w:t>
            </w:r>
          </w:p>
        </w:tc>
        <w:tc>
          <w:tcPr>
            <w:tcW w:w="270" w:type="dxa"/>
          </w:tcPr>
          <w:p w14:paraId="2569BB19" w14:textId="77777777" w:rsidR="00805D50" w:rsidRPr="00626B05" w:rsidRDefault="00805D50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DEA6FE" w14:textId="77777777" w:rsidR="00805D50" w:rsidRPr="00626B05" w:rsidRDefault="00805D50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643B6EE5" w14:textId="3748FA25" w:rsidR="00805D50" w:rsidRPr="00626B05" w:rsidRDefault="00805D50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365,580</w:t>
            </w:r>
          </w:p>
        </w:tc>
      </w:tr>
      <w:tr w:rsidR="00805D50" w:rsidRPr="002D3840" w14:paraId="75A051C0" w14:textId="77777777" w:rsidTr="00790463">
        <w:tc>
          <w:tcPr>
            <w:tcW w:w="2970" w:type="dxa"/>
          </w:tcPr>
          <w:p w14:paraId="478AD6FA" w14:textId="49A12479" w:rsidR="00805D50" w:rsidRPr="00805D50" w:rsidRDefault="0032243E" w:rsidP="0032243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243E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="00DD7FBA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65FDBA" w14:textId="1224BDD9" w:rsidR="00805D50" w:rsidRPr="00626B05" w:rsidRDefault="000D25FB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B0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71684" w:rsidRPr="00626B05">
              <w:rPr>
                <w:rFonts w:ascii="Angsana New" w:hAnsi="Angsana New"/>
                <w:sz w:val="28"/>
                <w:szCs w:val="28"/>
                <w:lang w:val="en-US"/>
              </w:rPr>
              <w:t>31,339)</w:t>
            </w:r>
          </w:p>
        </w:tc>
        <w:tc>
          <w:tcPr>
            <w:tcW w:w="270" w:type="dxa"/>
          </w:tcPr>
          <w:p w14:paraId="47C3984B" w14:textId="77777777" w:rsidR="00805D50" w:rsidRPr="00626B05" w:rsidRDefault="00805D50" w:rsidP="00607128">
            <w:pPr>
              <w:pStyle w:val="BodyText"/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B65947" w14:textId="10FE1379" w:rsidR="00805D50" w:rsidRPr="00626B05" w:rsidRDefault="00F71684" w:rsidP="00F71684">
            <w:pPr>
              <w:pStyle w:val="31"/>
              <w:tabs>
                <w:tab w:val="clear" w:pos="360"/>
                <w:tab w:val="clear" w:pos="720"/>
                <w:tab w:val="decimal" w:pos="520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B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F8BBF14" w14:textId="77777777" w:rsidR="00805D50" w:rsidRPr="00626B05" w:rsidRDefault="00805D50" w:rsidP="00F71684">
            <w:pPr>
              <w:pStyle w:val="BodyText"/>
              <w:tabs>
                <w:tab w:val="decimal" w:pos="520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2E2448" w14:textId="7E3DB0D1" w:rsidR="00805D50" w:rsidRPr="00626B05" w:rsidRDefault="00F71684" w:rsidP="00F71684">
            <w:pPr>
              <w:pStyle w:val="31"/>
              <w:tabs>
                <w:tab w:val="clear" w:pos="360"/>
                <w:tab w:val="clear" w:pos="720"/>
                <w:tab w:val="decimal" w:pos="520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B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32929B" w14:textId="77777777" w:rsidR="00805D50" w:rsidRPr="00626B05" w:rsidRDefault="00805D50" w:rsidP="00F71684">
            <w:pPr>
              <w:pStyle w:val="BodyText"/>
              <w:tabs>
                <w:tab w:val="decimal" w:pos="520"/>
              </w:tabs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2F23D7" w14:textId="1FB5340B" w:rsidR="00805D50" w:rsidRPr="00626B05" w:rsidRDefault="00F71684" w:rsidP="00F71684">
            <w:pPr>
              <w:pStyle w:val="31"/>
              <w:tabs>
                <w:tab w:val="clear" w:pos="360"/>
                <w:tab w:val="clear" w:pos="720"/>
                <w:tab w:val="decimal" w:pos="520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B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7EDFA6" w14:textId="77777777" w:rsidR="00805D50" w:rsidRPr="00626B05" w:rsidRDefault="00805D50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56B667" w14:textId="1FCFD204" w:rsidR="00805D50" w:rsidRPr="00626B05" w:rsidRDefault="00F71684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B05">
              <w:rPr>
                <w:rFonts w:ascii="Angsana New" w:hAnsi="Angsana New"/>
                <w:sz w:val="28"/>
                <w:szCs w:val="28"/>
                <w:lang w:val="en-US"/>
              </w:rPr>
              <w:t>(31,339)</w:t>
            </w:r>
          </w:p>
        </w:tc>
      </w:tr>
      <w:tr w:rsidR="000D59A8" w:rsidRPr="002D3840" w14:paraId="0A7D44B8" w14:textId="77777777" w:rsidTr="00805D50">
        <w:tc>
          <w:tcPr>
            <w:tcW w:w="2970" w:type="dxa"/>
          </w:tcPr>
          <w:p w14:paraId="60F21184" w14:textId="77777777" w:rsidR="000D59A8" w:rsidRPr="00930BCC" w:rsidRDefault="000D59A8" w:rsidP="007008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D38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96D53C" w14:textId="123DB821" w:rsidR="000D59A8" w:rsidRPr="00626B05" w:rsidRDefault="005322FF" w:rsidP="0070082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F71684"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</w:t>
            </w:r>
            <w:r w:rsidR="00482AEC"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F71684"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</w:t>
            </w:r>
          </w:p>
        </w:tc>
        <w:tc>
          <w:tcPr>
            <w:tcW w:w="270" w:type="dxa"/>
          </w:tcPr>
          <w:p w14:paraId="527F484C" w14:textId="77777777" w:rsidR="000D59A8" w:rsidRPr="00626B05" w:rsidRDefault="000D59A8" w:rsidP="0070082C">
            <w:pPr>
              <w:pStyle w:val="BodyText"/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8055BDB" w14:textId="02B8D6B5" w:rsidR="000D59A8" w:rsidRPr="00626B05" w:rsidRDefault="00482AEC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6B0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322FF"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626B0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322FF"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450</w:t>
            </w:r>
            <w:r w:rsidRPr="00626B0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0A1CF02" w14:textId="77777777" w:rsidR="000D59A8" w:rsidRPr="00626B05" w:rsidRDefault="000D59A8" w:rsidP="0070082C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A8F294F" w14:textId="7BE35A96" w:rsidR="000D59A8" w:rsidRPr="00626B05" w:rsidRDefault="00482AEC" w:rsidP="00482A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5322FF"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5322FF"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377</w:t>
            </w: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130B4A3" w14:textId="77777777" w:rsidR="000D59A8" w:rsidRPr="00626B05" w:rsidRDefault="000D59A8" w:rsidP="0070082C">
            <w:pPr>
              <w:pStyle w:val="NoSpacing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E9E971" w14:textId="158E9B06" w:rsidR="000D59A8" w:rsidRPr="00626B05" w:rsidRDefault="00482AEC" w:rsidP="0070082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5322FF"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668</w:t>
            </w: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3AD97D9" w14:textId="77777777" w:rsidR="000D59A8" w:rsidRPr="00626B05" w:rsidRDefault="000D59A8" w:rsidP="0070082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8E969A" w14:textId="49997065" w:rsidR="000D59A8" w:rsidRPr="00626B05" w:rsidRDefault="005322FF" w:rsidP="0070082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F71684"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</w:t>
            </w:r>
            <w:r w:rsidR="00482AEC"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F71684" w:rsidRPr="00626B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241</w:t>
            </w:r>
          </w:p>
        </w:tc>
      </w:tr>
    </w:tbl>
    <w:p w14:paraId="60250920" w14:textId="3FCC8BF9" w:rsidR="008F62E0" w:rsidRPr="00EA116D" w:rsidRDefault="008F62E0" w:rsidP="008F62E0">
      <w:pPr>
        <w:spacing w:line="240" w:lineRule="auto"/>
        <w:jc w:val="both"/>
        <w:rPr>
          <w:rFonts w:ascii="Arial" w:hAnsi="Arial" w:cs="Arial"/>
          <w:color w:val="000000"/>
          <w:sz w:val="30"/>
          <w:szCs w:val="30"/>
          <w:lang w:val="en-US"/>
        </w:rPr>
      </w:pPr>
    </w:p>
    <w:tbl>
      <w:tblPr>
        <w:tblW w:w="94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1080"/>
        <w:gridCol w:w="270"/>
        <w:gridCol w:w="1079"/>
        <w:gridCol w:w="236"/>
        <w:gridCol w:w="34"/>
        <w:gridCol w:w="1079"/>
        <w:gridCol w:w="270"/>
        <w:gridCol w:w="1079"/>
        <w:gridCol w:w="236"/>
        <w:gridCol w:w="1113"/>
      </w:tblGrid>
      <w:tr w:rsidR="000D59A8" w:rsidRPr="00104E8F" w14:paraId="04D7B505" w14:textId="77777777" w:rsidTr="000D59A8">
        <w:trPr>
          <w:tblHeader/>
        </w:trPr>
        <w:tc>
          <w:tcPr>
            <w:tcW w:w="2968" w:type="dxa"/>
          </w:tcPr>
          <w:p w14:paraId="4DE24973" w14:textId="77777777" w:rsidR="000D59A8" w:rsidRPr="00605716" w:rsidRDefault="000D59A8" w:rsidP="0060712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6" w:type="dxa"/>
            <w:gridSpan w:val="10"/>
          </w:tcPr>
          <w:p w14:paraId="66ACBB4E" w14:textId="2A212010" w:rsidR="000D59A8" w:rsidRPr="00605716" w:rsidRDefault="000D59A8" w:rsidP="00B47E4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571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60571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  <w:r w:rsidRPr="0060571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7D2897EA" w14:textId="0B9A7B94" w:rsidR="000D59A8" w:rsidRPr="00605716" w:rsidRDefault="000D59A8" w:rsidP="00B47E4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71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9A8" w:rsidRPr="00104E8F" w14:paraId="5CD72ADA" w14:textId="77777777" w:rsidTr="000D59A8">
        <w:trPr>
          <w:tblHeader/>
        </w:trPr>
        <w:tc>
          <w:tcPr>
            <w:tcW w:w="2968" w:type="dxa"/>
          </w:tcPr>
          <w:p w14:paraId="62482920" w14:textId="77777777" w:rsidR="000D59A8" w:rsidRPr="00605716" w:rsidRDefault="000D59A8" w:rsidP="0060712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6" w:type="dxa"/>
            <w:gridSpan w:val="10"/>
          </w:tcPr>
          <w:p w14:paraId="055EA631" w14:textId="4CFB8FE7" w:rsidR="000D59A8" w:rsidRPr="00605716" w:rsidRDefault="005322FF" w:rsidP="0060712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0D59A8" w:rsidRPr="00104E8F" w14:paraId="7F08BE50" w14:textId="77777777" w:rsidTr="000D59A8">
        <w:trPr>
          <w:tblHeader/>
        </w:trPr>
        <w:tc>
          <w:tcPr>
            <w:tcW w:w="2968" w:type="dxa"/>
          </w:tcPr>
          <w:p w14:paraId="296EC3D3" w14:textId="77777777" w:rsidR="000D59A8" w:rsidRPr="00605716" w:rsidRDefault="000D59A8" w:rsidP="00A73005">
            <w:pPr>
              <w:pStyle w:val="BodyText"/>
              <w:spacing w:after="0"/>
              <w:ind w:right="-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95B2BFB" w14:textId="77777777" w:rsidR="000D59A8" w:rsidRPr="00605716" w:rsidRDefault="000D59A8" w:rsidP="00A73005">
            <w:pPr>
              <w:pStyle w:val="BodyText"/>
              <w:spacing w:after="0"/>
              <w:ind w:right="-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057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60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  <w:p w14:paraId="59B2FABF" w14:textId="372BFD1B" w:rsidR="000D59A8" w:rsidRPr="00605716" w:rsidRDefault="000D59A8" w:rsidP="00A73005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0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322FF" w:rsidRPr="006057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60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424A64ED" w14:textId="77777777" w:rsidR="000D59A8" w:rsidRPr="00605716" w:rsidRDefault="000D59A8" w:rsidP="00A73005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เงินเหรียญ</w:t>
            </w:r>
          </w:p>
          <w:p w14:paraId="3B0EB562" w14:textId="77777777" w:rsidR="000D59A8" w:rsidRPr="00605716" w:rsidRDefault="000D59A8" w:rsidP="00A73005">
            <w:pPr>
              <w:pStyle w:val="BodyText"/>
              <w:spacing w:after="0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สหรัฐ</w:t>
            </w:r>
          </w:p>
          <w:p w14:paraId="3E514FE9" w14:textId="77777777" w:rsidR="000D59A8" w:rsidRPr="00605716" w:rsidRDefault="000D59A8" w:rsidP="00A73005">
            <w:pPr>
              <w:pStyle w:val="BodyText"/>
              <w:spacing w:after="0"/>
              <w:ind w:left="-14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</w:tcPr>
          <w:p w14:paraId="50737948" w14:textId="77777777" w:rsidR="000D59A8" w:rsidRPr="00605716" w:rsidRDefault="000D59A8" w:rsidP="00A7300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9009E9D" w14:textId="764C2DC1" w:rsidR="000D59A8" w:rsidRDefault="000D59A8" w:rsidP="00A7300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674DE8" w14:textId="77777777" w:rsidR="00605716" w:rsidRDefault="000D59A8" w:rsidP="00A73005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เงินเยน</w:t>
            </w:r>
          </w:p>
          <w:p w14:paraId="3822F5F7" w14:textId="646F85A7" w:rsidR="000D59A8" w:rsidRPr="00605716" w:rsidRDefault="000D59A8" w:rsidP="00A73005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70" w:type="dxa"/>
            <w:gridSpan w:val="2"/>
          </w:tcPr>
          <w:p w14:paraId="3042CFA9" w14:textId="77777777" w:rsidR="000D59A8" w:rsidRPr="00605716" w:rsidRDefault="000D59A8" w:rsidP="00A7300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E255273" w14:textId="77777777" w:rsidR="000D59A8" w:rsidRPr="00605716" w:rsidRDefault="000D59A8" w:rsidP="00A7300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D8C744" w14:textId="77777777" w:rsidR="000D59A8" w:rsidRPr="00605716" w:rsidRDefault="000D59A8" w:rsidP="00A73005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เงินดอลลาร์ฮ่องกง</w:t>
            </w:r>
          </w:p>
        </w:tc>
        <w:tc>
          <w:tcPr>
            <w:tcW w:w="270" w:type="dxa"/>
          </w:tcPr>
          <w:p w14:paraId="3F614C1A" w14:textId="77777777" w:rsidR="000D59A8" w:rsidRPr="00605716" w:rsidRDefault="000D59A8" w:rsidP="00A7300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F13DB00" w14:textId="77777777" w:rsidR="000D59A8" w:rsidRPr="00605716" w:rsidRDefault="000D59A8" w:rsidP="008F62E0">
            <w:pPr>
              <w:pStyle w:val="BodyText"/>
              <w:spacing w:after="0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5148FF88" w14:textId="77777777" w:rsidR="000D59A8" w:rsidRPr="00605716" w:rsidRDefault="000D59A8" w:rsidP="008F62E0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  <w:p w14:paraId="387537CA" w14:textId="787FE8E2" w:rsidR="000D59A8" w:rsidRPr="00605716" w:rsidRDefault="000D59A8" w:rsidP="008F62E0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03EA05C5" w14:textId="77777777" w:rsidR="000D59A8" w:rsidRPr="00605716" w:rsidRDefault="000D59A8" w:rsidP="00A7300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3EC11AF" w14:textId="77777777" w:rsidR="000D59A8" w:rsidRPr="00605716" w:rsidRDefault="000D59A8" w:rsidP="00A7300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26F4C7A" w14:textId="77777777" w:rsidR="000D59A8" w:rsidRPr="00605716" w:rsidRDefault="000D59A8" w:rsidP="00A7300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D5BF5C" w14:textId="77777777" w:rsidR="000D59A8" w:rsidRPr="00605716" w:rsidRDefault="000D59A8" w:rsidP="00A73005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D59A8" w:rsidRPr="002E02C8" w14:paraId="210AB648" w14:textId="77777777" w:rsidTr="000D59A8">
        <w:tc>
          <w:tcPr>
            <w:tcW w:w="2968" w:type="dxa"/>
          </w:tcPr>
          <w:p w14:paraId="23F2969F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6" w:type="dxa"/>
            <w:gridSpan w:val="10"/>
          </w:tcPr>
          <w:p w14:paraId="594D813F" w14:textId="77777777" w:rsidR="000D59A8" w:rsidRPr="00605716" w:rsidRDefault="000D59A8" w:rsidP="0060712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71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59A8" w:rsidRPr="00104E8F" w14:paraId="7193A662" w14:textId="77777777" w:rsidTr="000D59A8">
        <w:tc>
          <w:tcPr>
            <w:tcW w:w="2968" w:type="dxa"/>
          </w:tcPr>
          <w:p w14:paraId="3B367DF4" w14:textId="581D59EC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348AD701" w14:textId="7FC43E49" w:rsidR="000D59A8" w:rsidRPr="00605716" w:rsidRDefault="005322FF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  <w:r w:rsidR="000D59A8"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670</w:t>
            </w:r>
          </w:p>
        </w:tc>
        <w:tc>
          <w:tcPr>
            <w:tcW w:w="270" w:type="dxa"/>
          </w:tcPr>
          <w:p w14:paraId="4D670147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3A8D850" w14:textId="48C916B4" w:rsidR="000D59A8" w:rsidRPr="00605716" w:rsidRDefault="000D59A8" w:rsidP="00E64F0A">
            <w:pPr>
              <w:pStyle w:val="31"/>
              <w:tabs>
                <w:tab w:val="clear" w:pos="360"/>
                <w:tab w:val="clear" w:pos="720"/>
                <w:tab w:val="decimal" w:pos="620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F7F2E87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4D28FD75" w14:textId="73A0E4D9" w:rsidR="000D59A8" w:rsidRPr="00605716" w:rsidRDefault="00E64F0A" w:rsidP="00E64F0A">
            <w:pPr>
              <w:pStyle w:val="31"/>
              <w:tabs>
                <w:tab w:val="clear" w:pos="360"/>
                <w:tab w:val="clear" w:pos="720"/>
                <w:tab w:val="decimal" w:pos="620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8905AA1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4F1A643" w14:textId="7E78458D" w:rsidR="000D59A8" w:rsidRPr="00605716" w:rsidRDefault="00E64F0A" w:rsidP="00E64F0A">
            <w:pPr>
              <w:pStyle w:val="31"/>
              <w:tabs>
                <w:tab w:val="clear" w:pos="360"/>
                <w:tab w:val="clear" w:pos="720"/>
                <w:tab w:val="decimal" w:pos="620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5840EAA" w14:textId="77777777" w:rsidR="000D59A8" w:rsidRPr="00605716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06335DB0" w14:textId="77972EE2" w:rsidR="000D59A8" w:rsidRPr="00605716" w:rsidRDefault="005322FF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  <w:r w:rsidR="000D59A8"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670</w:t>
            </w:r>
          </w:p>
        </w:tc>
      </w:tr>
      <w:tr w:rsidR="000D59A8" w:rsidRPr="00104E8F" w14:paraId="02F851F7" w14:textId="77777777" w:rsidTr="000D59A8">
        <w:tc>
          <w:tcPr>
            <w:tcW w:w="2968" w:type="dxa"/>
          </w:tcPr>
          <w:p w14:paraId="32FFA4C6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146117C0" w14:textId="4C4075DE" w:rsidR="000D59A8" w:rsidRPr="00605716" w:rsidRDefault="005322FF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375</w:t>
            </w:r>
            <w:r w:rsidR="000D59A8"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280</w:t>
            </w:r>
          </w:p>
        </w:tc>
        <w:tc>
          <w:tcPr>
            <w:tcW w:w="270" w:type="dxa"/>
          </w:tcPr>
          <w:p w14:paraId="6BD8CFBA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7A60E80" w14:textId="704D85E1" w:rsidR="000D59A8" w:rsidRPr="00605716" w:rsidRDefault="005322FF" w:rsidP="0060712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="000D59A8"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776</w:t>
            </w:r>
          </w:p>
        </w:tc>
        <w:tc>
          <w:tcPr>
            <w:tcW w:w="236" w:type="dxa"/>
          </w:tcPr>
          <w:p w14:paraId="38872F20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3527A462" w14:textId="7C1603E8" w:rsidR="000D59A8" w:rsidRPr="00605716" w:rsidRDefault="00E64F0A" w:rsidP="00E64F0A">
            <w:pPr>
              <w:pStyle w:val="31"/>
              <w:tabs>
                <w:tab w:val="clear" w:pos="360"/>
                <w:tab w:val="clear" w:pos="720"/>
                <w:tab w:val="decimal" w:pos="620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CDA2190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6E16738" w14:textId="36B8CA43" w:rsidR="000D59A8" w:rsidRPr="00605716" w:rsidRDefault="005322FF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D59A8"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</w:tcPr>
          <w:p w14:paraId="7041C295" w14:textId="77777777" w:rsidR="000D59A8" w:rsidRPr="00605716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6746629C" w14:textId="6BC74671" w:rsidR="000D59A8" w:rsidRPr="00605716" w:rsidRDefault="005322FF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399</w:t>
            </w:r>
            <w:r w:rsidR="000D59A8"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785</w:t>
            </w:r>
          </w:p>
        </w:tc>
      </w:tr>
      <w:tr w:rsidR="000D59A8" w:rsidRPr="00104E8F" w14:paraId="5707476A" w14:textId="77777777" w:rsidTr="000D59A8">
        <w:tc>
          <w:tcPr>
            <w:tcW w:w="2968" w:type="dxa"/>
          </w:tcPr>
          <w:p w14:paraId="6E96AE5D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5AC11C2" w14:textId="08EFF33D" w:rsidR="000D59A8" w:rsidRPr="00605716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878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5320F93" w14:textId="77777777" w:rsidR="000D59A8" w:rsidRPr="00605716" w:rsidRDefault="000D59A8" w:rsidP="00607128">
            <w:pPr>
              <w:pStyle w:val="BodyText"/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</w:tcPr>
          <w:p w14:paraId="7C8C5AE8" w14:textId="178340C1" w:rsidR="000D59A8" w:rsidRPr="00605716" w:rsidRDefault="000D59A8" w:rsidP="002E02C8">
            <w:pPr>
              <w:pStyle w:val="31"/>
              <w:tabs>
                <w:tab w:val="clear" w:pos="360"/>
                <w:tab w:val="clear" w:pos="720"/>
                <w:tab w:val="decimal" w:pos="880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321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2F8874B0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20F147E6" w14:textId="1D02988D" w:rsidR="000D59A8" w:rsidRPr="00605716" w:rsidRDefault="000D59A8" w:rsidP="00E64F0A">
            <w:pPr>
              <w:pStyle w:val="31"/>
              <w:tabs>
                <w:tab w:val="clear" w:pos="360"/>
                <w:tab w:val="clear" w:pos="720"/>
                <w:tab w:val="decimal" w:pos="620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6012BA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</w:tcPr>
          <w:p w14:paraId="520D0300" w14:textId="3328594D" w:rsidR="000D59A8" w:rsidRPr="00605716" w:rsidRDefault="000D59A8" w:rsidP="00E64F0A">
            <w:pPr>
              <w:pStyle w:val="31"/>
              <w:tabs>
                <w:tab w:val="clear" w:pos="360"/>
                <w:tab w:val="clear" w:pos="720"/>
                <w:tab w:val="decimal" w:pos="620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8390990" w14:textId="77777777" w:rsidR="000D59A8" w:rsidRPr="00605716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77BB510B" w14:textId="6262498D" w:rsidR="000D59A8" w:rsidRPr="00605716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0D59A8" w:rsidRPr="00104E8F" w14:paraId="72925AA8" w14:textId="77777777" w:rsidTr="000D59A8">
        <w:tc>
          <w:tcPr>
            <w:tcW w:w="2968" w:type="dxa"/>
          </w:tcPr>
          <w:p w14:paraId="4D4B998E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5716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84EB393" w14:textId="2D1B91D0" w:rsidR="000D59A8" w:rsidRPr="00605716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677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E4C0A2F" w14:textId="77777777" w:rsidR="000D59A8" w:rsidRPr="00605716" w:rsidRDefault="000D59A8" w:rsidP="00607128">
            <w:pPr>
              <w:pStyle w:val="BodyText"/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</w:tcPr>
          <w:p w14:paraId="362F899D" w14:textId="4B65AD32" w:rsidR="000D59A8" w:rsidRPr="00605716" w:rsidRDefault="000D59A8" w:rsidP="002E02C8">
            <w:pPr>
              <w:pStyle w:val="31"/>
              <w:tabs>
                <w:tab w:val="clear" w:pos="360"/>
                <w:tab w:val="clear" w:pos="720"/>
                <w:tab w:val="decimal" w:pos="880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330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8BF0C06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3" w:type="dxa"/>
            <w:gridSpan w:val="2"/>
          </w:tcPr>
          <w:p w14:paraId="343D20AA" w14:textId="1609E1A7" w:rsidR="000D59A8" w:rsidRPr="00605716" w:rsidRDefault="000D59A8" w:rsidP="008F62E0">
            <w:pPr>
              <w:pStyle w:val="31"/>
              <w:tabs>
                <w:tab w:val="clear" w:pos="360"/>
                <w:tab w:val="clear" w:pos="720"/>
                <w:tab w:val="decimal" w:pos="920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81AF579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</w:tcPr>
          <w:p w14:paraId="2E85E09A" w14:textId="4DE46D02" w:rsidR="000D59A8" w:rsidRPr="00605716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624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1064AB6" w14:textId="77777777" w:rsidR="000D59A8" w:rsidRPr="00605716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2D47E306" w14:textId="39F0FF09" w:rsidR="000D59A8" w:rsidRPr="00605716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106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322FF" w:rsidRPr="00605716">
              <w:rPr>
                <w:rFonts w:ascii="Angsana New" w:hAnsi="Angsana New"/>
                <w:sz w:val="28"/>
                <w:szCs w:val="28"/>
                <w:lang w:val="en-US"/>
              </w:rPr>
              <w:t>046</w:t>
            </w:r>
            <w:r w:rsidRPr="0060571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0D59A8" w:rsidRPr="00104E8F" w14:paraId="220A7153" w14:textId="77777777" w:rsidTr="000D59A8">
        <w:tc>
          <w:tcPr>
            <w:tcW w:w="2968" w:type="dxa"/>
          </w:tcPr>
          <w:p w14:paraId="3ABDA5DB" w14:textId="77777777" w:rsidR="000D59A8" w:rsidRPr="00605716" w:rsidRDefault="000D59A8" w:rsidP="006071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571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90A5FE" w14:textId="06E60A6E" w:rsidR="000D59A8" w:rsidRPr="00605716" w:rsidRDefault="005322FF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393</w:t>
            </w:r>
            <w:r w:rsidR="000D59A8"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395</w:t>
            </w:r>
          </w:p>
        </w:tc>
        <w:tc>
          <w:tcPr>
            <w:tcW w:w="270" w:type="dxa"/>
          </w:tcPr>
          <w:p w14:paraId="003CB62D" w14:textId="77777777" w:rsidR="000D59A8" w:rsidRPr="00605716" w:rsidRDefault="000D59A8" w:rsidP="00607128">
            <w:pPr>
              <w:pStyle w:val="BodyText"/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598F7" w14:textId="2AD341F8" w:rsidR="000D59A8" w:rsidRPr="00605716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5322FF"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</w:t>
            </w:r>
            <w:r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5322FF"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875</w:t>
            </w:r>
            <w:r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216A138D" w14:textId="77777777" w:rsidR="000D59A8" w:rsidRPr="00605716" w:rsidRDefault="000D59A8" w:rsidP="0060712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CC596" w14:textId="2CE54587" w:rsidR="000D59A8" w:rsidRPr="00605716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57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5322FF"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60571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322FF"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415</w:t>
            </w:r>
            <w:r w:rsidRPr="006057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6B502A1" w14:textId="77777777" w:rsidR="000D59A8" w:rsidRPr="00605716" w:rsidRDefault="000D59A8" w:rsidP="00607128">
            <w:pPr>
              <w:pStyle w:val="NoSpacing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91BCCC" w14:textId="5D250C06" w:rsidR="000D59A8" w:rsidRPr="00605716" w:rsidRDefault="005322FF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0D59A8"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105</w:t>
            </w:r>
          </w:p>
        </w:tc>
        <w:tc>
          <w:tcPr>
            <w:tcW w:w="236" w:type="dxa"/>
          </w:tcPr>
          <w:p w14:paraId="1204946F" w14:textId="77777777" w:rsidR="000D59A8" w:rsidRPr="00605716" w:rsidRDefault="000D59A8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932AD22" w14:textId="1F75A760" w:rsidR="000D59A8" w:rsidRPr="00605716" w:rsidRDefault="005322FF" w:rsidP="0060712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317</w:t>
            </w:r>
            <w:r w:rsidR="000D59A8"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057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210</w:t>
            </w:r>
          </w:p>
        </w:tc>
      </w:tr>
    </w:tbl>
    <w:p w14:paraId="5E58ED0A" w14:textId="77777777" w:rsidR="00871895" w:rsidRPr="001754D3" w:rsidRDefault="00871895" w:rsidP="00C458C1">
      <w:pPr>
        <w:autoSpaceDE w:val="0"/>
        <w:autoSpaceDN w:val="0"/>
        <w:adjustRightInd w:val="0"/>
        <w:spacing w:line="240" w:lineRule="auto"/>
        <w:rPr>
          <w:i/>
          <w:iCs/>
          <w:sz w:val="24"/>
          <w:szCs w:val="24"/>
        </w:rPr>
      </w:pPr>
    </w:p>
    <w:p w14:paraId="74E7C892" w14:textId="77777777" w:rsidR="0032243E" w:rsidRDefault="0032243E">
      <w:pPr>
        <w:spacing w:line="240" w:lineRule="auto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33AD19EC" w14:textId="7B5E8A2D" w:rsidR="00074D70" w:rsidRPr="003E176D" w:rsidRDefault="00B47E4B" w:rsidP="00B47E4B">
      <w:pPr>
        <w:autoSpaceDE w:val="0"/>
        <w:autoSpaceDN w:val="0"/>
        <w:adjustRightInd w:val="0"/>
        <w:spacing w:line="240" w:lineRule="auto"/>
        <w:ind w:left="540"/>
        <w:rPr>
          <w:i/>
          <w:iCs/>
          <w:sz w:val="30"/>
          <w:szCs w:val="30"/>
        </w:rPr>
      </w:pPr>
      <w:r w:rsidRPr="003E176D">
        <w:rPr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161C4F53" w14:textId="77777777" w:rsidR="0020587C" w:rsidRPr="003E176D" w:rsidRDefault="0020587C" w:rsidP="00B47E4B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color w:val="000000"/>
          <w:sz w:val="24"/>
          <w:szCs w:val="24"/>
        </w:rPr>
      </w:pPr>
    </w:p>
    <w:p w14:paraId="6AF41332" w14:textId="3799F296" w:rsidR="0020587C" w:rsidRPr="003E176D" w:rsidRDefault="0020587C" w:rsidP="0020587C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3E176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="005322FF" w:rsidRPr="003E176D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3E176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3F26B2" w:rsidRPr="003E176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มีนาคม</w:t>
      </w:r>
      <w:r w:rsidRPr="003E176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5322FF" w:rsidRPr="003E176D">
        <w:rPr>
          <w:rFonts w:asciiTheme="majorBidi" w:hAnsiTheme="majorBidi" w:cs="Angsana New"/>
          <w:sz w:val="30"/>
          <w:szCs w:val="30"/>
          <w:lang w:val="en-US" w:bidi="th-TH"/>
        </w:rPr>
        <w:t>2564</w:t>
      </w:r>
      <w:r w:rsidRPr="003E176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7AF8F885" w14:textId="77777777" w:rsidR="000F1441" w:rsidRPr="003E176D" w:rsidRDefault="000F1441" w:rsidP="0020587C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="Angsana New"/>
          <w:i/>
          <w:iCs/>
          <w:color w:val="0000FF"/>
          <w:sz w:val="24"/>
          <w:szCs w:val="24"/>
          <w:shd w:val="clear" w:color="auto" w:fill="E6E6E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890"/>
        <w:gridCol w:w="1980"/>
        <w:gridCol w:w="180"/>
        <w:gridCol w:w="1980"/>
      </w:tblGrid>
      <w:tr w:rsidR="0020587C" w:rsidRPr="003E176D" w14:paraId="3D8C68B1" w14:textId="77777777" w:rsidTr="00E9100A">
        <w:trPr>
          <w:tblHeader/>
        </w:trPr>
        <w:tc>
          <w:tcPr>
            <w:tcW w:w="3150" w:type="dxa"/>
          </w:tcPr>
          <w:p w14:paraId="4FD4738E" w14:textId="77777777" w:rsidR="0020587C" w:rsidRPr="003E176D" w:rsidRDefault="0020587C" w:rsidP="0060712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61E8F4" w14:textId="77777777" w:rsidR="0020587C" w:rsidRPr="003E176D" w:rsidRDefault="0020587C" w:rsidP="0060712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40" w:type="dxa"/>
            <w:gridSpan w:val="3"/>
            <w:hideMark/>
          </w:tcPr>
          <w:p w14:paraId="79D90FDD" w14:textId="77777777" w:rsidR="0020587C" w:rsidRPr="003E176D" w:rsidRDefault="0020587C" w:rsidP="00735445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1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E176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ที่แสดงเงินลงทุนตามวิธีส่วนได้เสีย</w:t>
            </w:r>
            <w:r w:rsidRPr="003E1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5B328E5D" w14:textId="17429C94" w:rsidR="0020587C" w:rsidRPr="003E176D" w:rsidRDefault="0020587C" w:rsidP="002058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E176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8C1" w:rsidRPr="003E176D" w14:paraId="3264881E" w14:textId="77777777" w:rsidTr="00E9100A">
        <w:trPr>
          <w:tblHeader/>
        </w:trPr>
        <w:tc>
          <w:tcPr>
            <w:tcW w:w="3150" w:type="dxa"/>
          </w:tcPr>
          <w:p w14:paraId="225F213A" w14:textId="5FF3A4A2" w:rsidR="00C458C1" w:rsidRPr="003E176D" w:rsidRDefault="00C458C1" w:rsidP="002058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7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890" w:type="dxa"/>
            <w:hideMark/>
          </w:tcPr>
          <w:p w14:paraId="368A8596" w14:textId="1E011057" w:rsidR="00C458C1" w:rsidRPr="003E176D" w:rsidRDefault="00C458C1" w:rsidP="00607128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E17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1980" w:type="dxa"/>
            <w:hideMark/>
          </w:tcPr>
          <w:p w14:paraId="7B33AB52" w14:textId="77777777" w:rsidR="00C458C1" w:rsidRPr="003E176D" w:rsidRDefault="00C458C1" w:rsidP="0060712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17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8407535" w14:textId="77777777" w:rsidR="00C458C1" w:rsidRPr="003E176D" w:rsidRDefault="00C458C1" w:rsidP="0060712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2BDD3504" w14:textId="77777777" w:rsidR="00C458C1" w:rsidRPr="003E176D" w:rsidRDefault="00C458C1" w:rsidP="0060712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17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458C1" w:rsidRPr="003E176D" w14:paraId="0F919157" w14:textId="77777777" w:rsidTr="00E9100A">
        <w:trPr>
          <w:tblHeader/>
        </w:trPr>
        <w:tc>
          <w:tcPr>
            <w:tcW w:w="3150" w:type="dxa"/>
          </w:tcPr>
          <w:p w14:paraId="55C6A6E3" w14:textId="77777777" w:rsidR="00C458C1" w:rsidRPr="003E176D" w:rsidRDefault="00C458C1" w:rsidP="006071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FD30F3" w14:textId="77777777" w:rsidR="00C458C1" w:rsidRPr="003E176D" w:rsidRDefault="00C458C1" w:rsidP="006071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E17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3E17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3E17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140" w:type="dxa"/>
            <w:gridSpan w:val="3"/>
            <w:hideMark/>
          </w:tcPr>
          <w:p w14:paraId="00B0DEA4" w14:textId="7740D965" w:rsidR="00C458C1" w:rsidRPr="003E176D" w:rsidRDefault="00C458C1" w:rsidP="006071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7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33B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E17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458C1" w:rsidRPr="003E176D" w14:paraId="2C0A467E" w14:textId="77777777" w:rsidTr="00E9100A">
        <w:tc>
          <w:tcPr>
            <w:tcW w:w="3150" w:type="dxa"/>
            <w:hideMark/>
          </w:tcPr>
          <w:p w14:paraId="5E8175B2" w14:textId="61621E36" w:rsidR="00C458C1" w:rsidRPr="003E176D" w:rsidRDefault="00C458C1" w:rsidP="009108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176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เงินบาทต่อ</w:t>
            </w:r>
            <w:r w:rsidRPr="003E176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3E17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278D0542" w14:textId="680BD0B4" w:rsidR="00C458C1" w:rsidRPr="003E176D" w:rsidRDefault="009D237B" w:rsidP="0060712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76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680F756A" w14:textId="2F8E8EF8" w:rsidR="00C458C1" w:rsidRPr="000A3DDF" w:rsidRDefault="003E176D" w:rsidP="003E176D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176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A3D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</w:p>
        </w:tc>
        <w:tc>
          <w:tcPr>
            <w:tcW w:w="180" w:type="dxa"/>
          </w:tcPr>
          <w:p w14:paraId="34184571" w14:textId="77777777" w:rsidR="00C458C1" w:rsidRPr="003E176D" w:rsidRDefault="00C458C1" w:rsidP="0060712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22CC30A" w14:textId="0E6376B7" w:rsidR="00C458C1" w:rsidRPr="003E176D" w:rsidRDefault="007B07A8" w:rsidP="003E176D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E176D" w:rsidRPr="003E176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A3DDF">
              <w:rPr>
                <w:rFonts w:asciiTheme="majorBidi" w:hAnsiTheme="majorBidi" w:cstheme="majorBidi" w:hint="cs"/>
                <w:sz w:val="30"/>
                <w:szCs w:val="30"/>
                <w:cs/>
              </w:rPr>
              <w:t>679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C458C1" w:rsidRPr="003E176D" w14:paraId="4BA51ABB" w14:textId="77777777" w:rsidTr="00E9100A">
        <w:tc>
          <w:tcPr>
            <w:tcW w:w="3150" w:type="dxa"/>
          </w:tcPr>
          <w:p w14:paraId="5D02EA61" w14:textId="7A194129" w:rsidR="00C458C1" w:rsidRPr="003E176D" w:rsidRDefault="00BB5FE8" w:rsidP="0060712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76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เงินบาทต่อ</w:t>
            </w:r>
            <w:r w:rsidRPr="003E176D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3E176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  <w:r w:rsidR="00BB405F" w:rsidRPr="00BB405F">
              <w:rPr>
                <w:rFonts w:asciiTheme="majorBidi" w:hAnsi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890" w:type="dxa"/>
          </w:tcPr>
          <w:p w14:paraId="53E67EC7" w14:textId="2A7D7579" w:rsidR="00C458C1" w:rsidRPr="003E176D" w:rsidRDefault="0071259C" w:rsidP="0060712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76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4C9A7594" w14:textId="1853AD20" w:rsidR="00C458C1" w:rsidRPr="003E176D" w:rsidRDefault="007B07A8" w:rsidP="003E176D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E176D" w:rsidRPr="003E176D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5C9D8E13" w14:textId="77777777" w:rsidR="00C458C1" w:rsidRPr="003E176D" w:rsidRDefault="00C458C1" w:rsidP="0060712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604A8B" w14:textId="2B35400C" w:rsidR="00C458C1" w:rsidRPr="003E176D" w:rsidRDefault="003E176D" w:rsidP="003E176D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76D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C458C1" w:rsidRPr="003E176D" w14:paraId="408F4973" w14:textId="77777777" w:rsidTr="00E9100A">
        <w:tc>
          <w:tcPr>
            <w:tcW w:w="3150" w:type="dxa"/>
            <w:hideMark/>
          </w:tcPr>
          <w:p w14:paraId="213F0A4B" w14:textId="25C5C7C0" w:rsidR="00C458C1" w:rsidRPr="003E176D" w:rsidRDefault="00C458C1" w:rsidP="0060712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76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เงินบาทต่อ</w:t>
            </w:r>
            <w:r w:rsidR="00BB5FE8" w:rsidRPr="003E176D">
              <w:rPr>
                <w:rFonts w:ascii="Angsana New" w:hAnsi="Angsana New" w:hint="cs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1890" w:type="dxa"/>
          </w:tcPr>
          <w:p w14:paraId="0A7AB3C5" w14:textId="1CCC3CCB" w:rsidR="00C458C1" w:rsidRPr="003E176D" w:rsidRDefault="00D22258" w:rsidP="0060712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17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</w:tcPr>
          <w:p w14:paraId="204F3BD9" w14:textId="7EFEF49A" w:rsidR="00C458C1" w:rsidRPr="003E176D" w:rsidRDefault="007B07A8" w:rsidP="003E176D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E176D" w:rsidRPr="003E176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AB7BEEA" w14:textId="77777777" w:rsidR="00C458C1" w:rsidRPr="003E176D" w:rsidRDefault="00C458C1" w:rsidP="0060712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23CAA3" w14:textId="4E467DD3" w:rsidR="00C458C1" w:rsidRPr="00852D13" w:rsidRDefault="003E176D" w:rsidP="003E176D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176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</w:tbl>
    <w:p w14:paraId="6877DF27" w14:textId="77777777" w:rsidR="00F31B31" w:rsidRPr="00EA116D" w:rsidRDefault="00F31B31" w:rsidP="001109B3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lang w:val="en-US"/>
        </w:rPr>
      </w:pPr>
    </w:p>
    <w:p w14:paraId="180724E1" w14:textId="40EE4E58" w:rsidR="00E9100A" w:rsidRDefault="00E9100A" w:rsidP="00E9100A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sz w:val="30"/>
          <w:szCs w:val="30"/>
          <w:lang w:val="en-US"/>
        </w:rPr>
      </w:pPr>
      <w:r w:rsidRPr="001109B3">
        <w:rPr>
          <w:rFonts w:ascii="Angsana New" w:hAnsi="Angsana New"/>
          <w:color w:val="000000"/>
          <w:sz w:val="30"/>
          <w:szCs w:val="30"/>
          <w:lang w:val="en-US"/>
        </w:rPr>
        <w:t>(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ข</w:t>
      </w:r>
      <w:r w:rsidRPr="001109B3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5322FF" w:rsidRPr="005322FF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1109B3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="005322FF" w:rsidRPr="005322FF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1109B3">
        <w:rPr>
          <w:rFonts w:ascii="Angsana New" w:hAnsi="Angsana New"/>
          <w:color w:val="000000"/>
          <w:sz w:val="30"/>
          <w:szCs w:val="30"/>
          <w:lang w:val="en-US"/>
        </w:rPr>
        <w:t xml:space="preserve">) </w:t>
      </w:r>
      <w:r w:rsidRPr="00E9100A">
        <w:rPr>
          <w:rFonts w:ascii="Angsana New" w:hAnsi="Angsana New"/>
          <w:color w:val="000000"/>
          <w:sz w:val="30"/>
          <w:szCs w:val="30"/>
          <w:cs/>
          <w:lang w:val="en-US"/>
        </w:rPr>
        <w:t>ความเส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ี่</w:t>
      </w:r>
      <w:r w:rsidRPr="00E9100A">
        <w:rPr>
          <w:rFonts w:ascii="Angsana New" w:hAnsi="Angsana New"/>
          <w:color w:val="000000"/>
          <w:sz w:val="30"/>
          <w:szCs w:val="30"/>
          <w:cs/>
          <w:lang w:val="en-US"/>
        </w:rPr>
        <w:t>ยงด้านอัตราดอกเบ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ี้</w:t>
      </w:r>
      <w:r w:rsidRPr="00E9100A">
        <w:rPr>
          <w:rFonts w:ascii="Angsana New" w:hAnsi="Angsana New"/>
          <w:color w:val="000000"/>
          <w:sz w:val="30"/>
          <w:szCs w:val="30"/>
          <w:cs/>
          <w:lang w:val="en-US"/>
        </w:rPr>
        <w:t>ย</w:t>
      </w:r>
    </w:p>
    <w:p w14:paraId="0246AB82" w14:textId="59B8C531" w:rsidR="00E9100A" w:rsidRDefault="00E9100A" w:rsidP="001754D3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/>
          <w:sz w:val="30"/>
          <w:szCs w:val="30"/>
        </w:rPr>
      </w:pPr>
      <w:r w:rsidRPr="00E9100A">
        <w:rPr>
          <w:rFonts w:asciiTheme="majorBidi" w:hAnsiTheme="majorBidi"/>
          <w:sz w:val="30"/>
          <w:szCs w:val="30"/>
          <w:cs/>
        </w:rPr>
        <w:t>ความเสี่ยงด้านอัตราดอกเบ</w:t>
      </w:r>
      <w:r>
        <w:rPr>
          <w:rFonts w:asciiTheme="majorBidi" w:hAnsiTheme="majorBidi" w:hint="cs"/>
          <w:sz w:val="30"/>
          <w:szCs w:val="30"/>
          <w:cs/>
        </w:rPr>
        <w:t>ี้</w:t>
      </w:r>
      <w:r w:rsidRPr="00E9100A">
        <w:rPr>
          <w:rFonts w:asciiTheme="majorBidi" w:hAnsiTheme="majorBidi"/>
          <w:sz w:val="30"/>
          <w:szCs w:val="30"/>
          <w:cs/>
        </w:rPr>
        <w:t>ยเป็นความเส</w:t>
      </w:r>
      <w:r>
        <w:rPr>
          <w:rFonts w:asciiTheme="majorBidi" w:hAnsiTheme="majorBidi" w:hint="cs"/>
          <w:sz w:val="30"/>
          <w:szCs w:val="30"/>
          <w:cs/>
        </w:rPr>
        <w:t>ี่ย</w:t>
      </w:r>
      <w:r w:rsidRPr="00E9100A">
        <w:rPr>
          <w:rFonts w:asciiTheme="majorBidi" w:hAnsiTheme="majorBidi"/>
          <w:sz w:val="30"/>
          <w:szCs w:val="30"/>
          <w:cs/>
        </w:rPr>
        <w:t>งท</w:t>
      </w:r>
      <w:r>
        <w:rPr>
          <w:rFonts w:asciiTheme="majorBidi" w:hAnsiTheme="majorBidi" w:hint="cs"/>
          <w:sz w:val="30"/>
          <w:szCs w:val="30"/>
          <w:cs/>
        </w:rPr>
        <w:t>ี่</w:t>
      </w:r>
      <w:r w:rsidRPr="00E9100A">
        <w:rPr>
          <w:rFonts w:asciiTheme="majorBidi" w:hAnsiTheme="majorBidi"/>
          <w:sz w:val="30"/>
          <w:szCs w:val="30"/>
          <w:cs/>
        </w:rPr>
        <w:t>เกิดจากการเปล</w:t>
      </w:r>
      <w:r>
        <w:rPr>
          <w:rFonts w:asciiTheme="majorBidi" w:hAnsiTheme="majorBidi" w:hint="cs"/>
          <w:sz w:val="30"/>
          <w:szCs w:val="30"/>
          <w:cs/>
        </w:rPr>
        <w:t>ี่</w:t>
      </w:r>
      <w:r w:rsidRPr="00E9100A">
        <w:rPr>
          <w:rFonts w:asciiTheme="majorBidi" w:hAnsiTheme="majorBidi"/>
          <w:sz w:val="30"/>
          <w:szCs w:val="30"/>
          <w:cs/>
        </w:rPr>
        <w:t>ยนแปลงในอนาคตของอัตราดอกเบ</w:t>
      </w:r>
      <w:r>
        <w:rPr>
          <w:rFonts w:asciiTheme="majorBidi" w:hAnsiTheme="majorBidi" w:hint="cs"/>
          <w:sz w:val="30"/>
          <w:szCs w:val="30"/>
          <w:cs/>
        </w:rPr>
        <w:t>ี้</w:t>
      </w:r>
      <w:r w:rsidRPr="00E9100A">
        <w:rPr>
          <w:rFonts w:asciiTheme="majorBidi" w:hAnsiTheme="majorBidi"/>
          <w:sz w:val="30"/>
          <w:szCs w:val="30"/>
          <w:cs/>
        </w:rPr>
        <w:t>ยตลาด</w:t>
      </w:r>
      <w:r w:rsidR="001754D3">
        <w:rPr>
          <w:rFonts w:asciiTheme="majorBidi" w:hAnsiTheme="majorBidi" w:hint="cs"/>
          <w:sz w:val="30"/>
          <w:szCs w:val="30"/>
          <w:cs/>
        </w:rPr>
        <w:t xml:space="preserve"> </w:t>
      </w:r>
      <w:r w:rsidRPr="00E9100A">
        <w:rPr>
          <w:rFonts w:asciiTheme="majorBidi" w:hAnsiTheme="majorBidi"/>
          <w:sz w:val="30"/>
          <w:szCs w:val="30"/>
          <w:cs/>
        </w:rPr>
        <w:t>ซ</w:t>
      </w:r>
      <w:r>
        <w:rPr>
          <w:rFonts w:asciiTheme="majorBidi" w:hAnsiTheme="majorBidi" w:hint="cs"/>
          <w:sz w:val="30"/>
          <w:szCs w:val="30"/>
          <w:cs/>
        </w:rPr>
        <w:t>ึ่</w:t>
      </w:r>
      <w:r w:rsidRPr="00E9100A">
        <w:rPr>
          <w:rFonts w:asciiTheme="majorBidi" w:hAnsiTheme="majorBidi"/>
          <w:sz w:val="30"/>
          <w:szCs w:val="30"/>
          <w:cs/>
        </w:rPr>
        <w:t>งส่งผลกระทบต่อผลการดําเนินงานและกระแสเงินสดของบริษัท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E9100A">
        <w:rPr>
          <w:rFonts w:asciiTheme="majorBidi" w:hAnsiTheme="majorBidi"/>
          <w:sz w:val="30"/>
          <w:szCs w:val="30"/>
          <w:cs/>
        </w:rPr>
        <w:t>เนื่องจากเงิน</w:t>
      </w:r>
      <w:r>
        <w:rPr>
          <w:rFonts w:asciiTheme="majorBidi" w:hAnsiTheme="majorBidi" w:hint="cs"/>
          <w:sz w:val="30"/>
          <w:szCs w:val="30"/>
          <w:cs/>
        </w:rPr>
        <w:t>ให้</w:t>
      </w:r>
      <w:r w:rsidRPr="00E9100A">
        <w:rPr>
          <w:rFonts w:asciiTheme="majorBidi" w:hAnsiTheme="majorBidi"/>
          <w:sz w:val="30"/>
          <w:szCs w:val="30"/>
          <w:cs/>
        </w:rPr>
        <w:t>กู้ยืม ส่วนใหญ่มีอัตราดอกเบ</w:t>
      </w:r>
      <w:r>
        <w:rPr>
          <w:rFonts w:asciiTheme="majorBidi" w:hAnsiTheme="majorBidi" w:hint="cs"/>
          <w:sz w:val="30"/>
          <w:szCs w:val="30"/>
          <w:cs/>
        </w:rPr>
        <w:t>ี้</w:t>
      </w:r>
      <w:r w:rsidRPr="00E9100A">
        <w:rPr>
          <w:rFonts w:asciiTheme="majorBidi" w:hAnsiTheme="majorBidi"/>
          <w:sz w:val="30"/>
          <w:szCs w:val="30"/>
          <w:cs/>
        </w:rPr>
        <w:t>ยคงท</w:t>
      </w:r>
      <w:r>
        <w:rPr>
          <w:rFonts w:asciiTheme="majorBidi" w:hAnsiTheme="majorBidi" w:hint="cs"/>
          <w:sz w:val="30"/>
          <w:szCs w:val="30"/>
          <w:cs/>
        </w:rPr>
        <w:t>ี่</w:t>
      </w:r>
      <w:r w:rsidRPr="00E9100A">
        <w:rPr>
          <w:rFonts w:asciiTheme="majorBidi" w:hAnsiTheme="majorBidi"/>
          <w:sz w:val="30"/>
          <w:szCs w:val="30"/>
          <w:cs/>
        </w:rPr>
        <w:t>ทําให้บริษัทมีความเส</w:t>
      </w:r>
      <w:r>
        <w:rPr>
          <w:rFonts w:asciiTheme="majorBidi" w:hAnsiTheme="majorBidi" w:hint="cs"/>
          <w:sz w:val="30"/>
          <w:szCs w:val="30"/>
          <w:cs/>
        </w:rPr>
        <w:t>ี่</w:t>
      </w:r>
      <w:r w:rsidRPr="00E9100A">
        <w:rPr>
          <w:rFonts w:asciiTheme="majorBidi" w:hAnsiTheme="majorBidi"/>
          <w:sz w:val="30"/>
          <w:szCs w:val="30"/>
          <w:cs/>
        </w:rPr>
        <w:t>ยงต่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E9100A">
        <w:rPr>
          <w:rFonts w:asciiTheme="majorBidi" w:hAnsiTheme="majorBidi"/>
          <w:sz w:val="30"/>
          <w:szCs w:val="30"/>
          <w:cs/>
        </w:rPr>
        <w:t>จากการเปลี่ยนแปลงของอัตราดอกเบ</w:t>
      </w:r>
      <w:r>
        <w:rPr>
          <w:rFonts w:asciiTheme="majorBidi" w:hAnsiTheme="majorBidi" w:hint="cs"/>
          <w:sz w:val="30"/>
          <w:szCs w:val="30"/>
          <w:cs/>
        </w:rPr>
        <w:t>ี้</w:t>
      </w:r>
      <w:r w:rsidRPr="00E9100A">
        <w:rPr>
          <w:rFonts w:asciiTheme="majorBidi" w:hAnsiTheme="majorBidi"/>
          <w:sz w:val="30"/>
          <w:szCs w:val="30"/>
          <w:cs/>
        </w:rPr>
        <w:t>ย ความอ่อนไหวต่อการเพ</w:t>
      </w:r>
      <w:r>
        <w:rPr>
          <w:rFonts w:asciiTheme="majorBidi" w:hAnsiTheme="majorBidi" w:hint="cs"/>
          <w:sz w:val="30"/>
          <w:szCs w:val="30"/>
          <w:cs/>
        </w:rPr>
        <w:t>ิ่</w:t>
      </w:r>
      <w:r w:rsidRPr="00E9100A">
        <w:rPr>
          <w:rFonts w:asciiTheme="majorBidi" w:hAnsiTheme="majorBidi"/>
          <w:sz w:val="30"/>
          <w:szCs w:val="30"/>
          <w:cs/>
        </w:rPr>
        <w:t>มข</w:t>
      </w:r>
      <w:r>
        <w:rPr>
          <w:rFonts w:asciiTheme="majorBidi" w:hAnsiTheme="majorBidi" w:hint="cs"/>
          <w:sz w:val="30"/>
          <w:szCs w:val="30"/>
          <w:cs/>
        </w:rPr>
        <w:t>ึ้</w:t>
      </w:r>
      <w:r w:rsidRPr="00E9100A">
        <w:rPr>
          <w:rFonts w:asciiTheme="majorBidi" w:hAnsiTheme="majorBidi"/>
          <w:sz w:val="30"/>
          <w:szCs w:val="30"/>
          <w:cs/>
        </w:rPr>
        <w:t>นหรือลดลงใน</w:t>
      </w:r>
      <w:r>
        <w:rPr>
          <w:rFonts w:asciiTheme="majorBidi" w:hAnsiTheme="majorBidi" w:hint="cs"/>
          <w:sz w:val="30"/>
          <w:szCs w:val="30"/>
          <w:cs/>
        </w:rPr>
        <w:t>รายได้</w:t>
      </w:r>
      <w:r w:rsidRPr="00E9100A">
        <w:rPr>
          <w:rFonts w:asciiTheme="majorBidi" w:hAnsiTheme="majorBidi"/>
          <w:sz w:val="30"/>
          <w:szCs w:val="30"/>
          <w:cs/>
        </w:rPr>
        <w:t>ดอกเบ</w:t>
      </w:r>
      <w:r>
        <w:rPr>
          <w:rFonts w:asciiTheme="majorBidi" w:hAnsiTheme="majorBidi" w:hint="cs"/>
          <w:sz w:val="30"/>
          <w:szCs w:val="30"/>
          <w:cs/>
        </w:rPr>
        <w:t>ี้</w:t>
      </w:r>
      <w:r w:rsidRPr="00E9100A">
        <w:rPr>
          <w:rFonts w:asciiTheme="majorBidi" w:hAnsiTheme="majorBidi"/>
          <w:sz w:val="30"/>
          <w:szCs w:val="30"/>
          <w:cs/>
        </w:rPr>
        <w:t>ยจากเงิน</w:t>
      </w:r>
      <w:r>
        <w:rPr>
          <w:rFonts w:asciiTheme="majorBidi" w:hAnsiTheme="majorBidi" w:hint="cs"/>
          <w:sz w:val="30"/>
          <w:szCs w:val="30"/>
          <w:cs/>
        </w:rPr>
        <w:t>ให้</w:t>
      </w:r>
      <w:r w:rsidRPr="00E9100A">
        <w:rPr>
          <w:rFonts w:asciiTheme="majorBidi" w:hAnsiTheme="majorBidi"/>
          <w:sz w:val="30"/>
          <w:szCs w:val="30"/>
          <w:cs/>
        </w:rPr>
        <w:t>กู้ยืมซ</w:t>
      </w:r>
      <w:r>
        <w:rPr>
          <w:rFonts w:asciiTheme="majorBidi" w:hAnsiTheme="majorBidi" w:hint="cs"/>
          <w:sz w:val="30"/>
          <w:szCs w:val="30"/>
          <w:cs/>
        </w:rPr>
        <w:t>ึ่</w:t>
      </w:r>
      <w:r w:rsidRPr="00E9100A">
        <w:rPr>
          <w:rFonts w:asciiTheme="majorBidi" w:hAnsiTheme="majorBidi"/>
          <w:sz w:val="30"/>
          <w:szCs w:val="30"/>
          <w:cs/>
        </w:rPr>
        <w:t>งเป็นผลจากการ เปล</w:t>
      </w:r>
      <w:r>
        <w:rPr>
          <w:rFonts w:asciiTheme="majorBidi" w:hAnsiTheme="majorBidi" w:hint="cs"/>
          <w:sz w:val="30"/>
          <w:szCs w:val="30"/>
          <w:cs/>
        </w:rPr>
        <w:t>ี่</w:t>
      </w:r>
      <w:r w:rsidRPr="00E9100A">
        <w:rPr>
          <w:rFonts w:asciiTheme="majorBidi" w:hAnsiTheme="majorBidi"/>
          <w:sz w:val="30"/>
          <w:szCs w:val="30"/>
          <w:cs/>
        </w:rPr>
        <w:t>ยนแปลงในอัตราดอกเบ</w:t>
      </w:r>
      <w:r>
        <w:rPr>
          <w:rFonts w:asciiTheme="majorBidi" w:hAnsiTheme="majorBidi" w:hint="cs"/>
          <w:sz w:val="30"/>
          <w:szCs w:val="30"/>
          <w:cs/>
        </w:rPr>
        <w:t>ี้</w:t>
      </w:r>
      <w:r w:rsidRPr="00E9100A">
        <w:rPr>
          <w:rFonts w:asciiTheme="majorBidi" w:hAnsiTheme="majorBidi"/>
          <w:sz w:val="30"/>
          <w:szCs w:val="30"/>
          <w:cs/>
        </w:rPr>
        <w:t>ยจึงไม่มีผลกระทบอย่างเป็นสาระสําคัญต่องบการเงินของบริษัท</w:t>
      </w:r>
    </w:p>
    <w:p w14:paraId="2071C377" w14:textId="77777777" w:rsidR="00F31B31" w:rsidRPr="001754D3" w:rsidRDefault="00F31B31" w:rsidP="001754D3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/>
          <w:sz w:val="30"/>
          <w:szCs w:val="30"/>
        </w:rPr>
      </w:pPr>
    </w:p>
    <w:p w14:paraId="52B84BB9" w14:textId="20BCF91F" w:rsidR="008262A9" w:rsidRPr="0013335C" w:rsidRDefault="008262A9" w:rsidP="00DC75BD">
      <w:pPr>
        <w:numPr>
          <w:ilvl w:val="0"/>
          <w:numId w:val="12"/>
        </w:numPr>
        <w:tabs>
          <w:tab w:val="left" w:pos="55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62A9">
        <w:rPr>
          <w:rFonts w:ascii="Angsana New" w:hAnsi="Angsana New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77910966" w14:textId="0CADE20C" w:rsidR="008262A9" w:rsidRDefault="008262A9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5C59A4A" w14:textId="53744164" w:rsidR="008262A9" w:rsidRPr="0013335C" w:rsidRDefault="008262A9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262A9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0C2838">
        <w:rPr>
          <w:rFonts w:ascii="Angsana New" w:hAnsi="Angsana New"/>
          <w:sz w:val="30"/>
          <w:szCs w:val="30"/>
        </w:rPr>
        <w:t xml:space="preserve"> </w:t>
      </w:r>
      <w:r w:rsidR="00735445">
        <w:rPr>
          <w:rFonts w:ascii="Angsana New" w:hAnsi="Angsana New" w:hint="cs"/>
          <w:spacing w:val="-4"/>
          <w:sz w:val="30"/>
          <w:szCs w:val="30"/>
          <w:cs/>
        </w:rPr>
        <w:t>อย่างสม่ำเสมอ โดย</w:t>
      </w:r>
      <w:r w:rsidR="00644FF7" w:rsidRPr="0013335C">
        <w:rPr>
          <w:rFonts w:ascii="Angsana New" w:hAnsi="Angsana New" w:hint="cs"/>
          <w:spacing w:val="-4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65532099" w14:textId="41167B34" w:rsidR="00EA116D" w:rsidRDefault="00EA116D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698E392" w14:textId="77777777" w:rsidR="00701EF6" w:rsidRDefault="00701EF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2990725" w14:textId="0A2B9FAA" w:rsidR="009D227D" w:rsidRPr="0013335C" w:rsidRDefault="00AF200E" w:rsidP="00DC75BD">
      <w:pPr>
        <w:numPr>
          <w:ilvl w:val="0"/>
          <w:numId w:val="12"/>
        </w:numPr>
        <w:tabs>
          <w:tab w:val="left" w:pos="55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33B3D203" w14:textId="77777777" w:rsidR="006F13E5" w:rsidRPr="006F13B6" w:rsidRDefault="006F13E5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2"/>
        <w:gridCol w:w="1260"/>
        <w:gridCol w:w="283"/>
        <w:gridCol w:w="1247"/>
      </w:tblGrid>
      <w:tr w:rsidR="00471CCE" w:rsidRPr="0013335C" w14:paraId="23529B17" w14:textId="77777777" w:rsidTr="00833EBE">
        <w:trPr>
          <w:tblHeader/>
        </w:trPr>
        <w:tc>
          <w:tcPr>
            <w:tcW w:w="6372" w:type="dxa"/>
          </w:tcPr>
          <w:p w14:paraId="148C8014" w14:textId="77777777" w:rsidR="00471CCE" w:rsidRPr="0013335C" w:rsidRDefault="00471CCE" w:rsidP="008A64A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D1A4193" w14:textId="77777777" w:rsidR="00471CCE" w:rsidRPr="0013335C" w:rsidRDefault="00471CCE" w:rsidP="008A64A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13335C" w14:paraId="6448C0E0" w14:textId="77777777" w:rsidTr="00833EBE">
        <w:trPr>
          <w:tblHeader/>
        </w:trPr>
        <w:tc>
          <w:tcPr>
            <w:tcW w:w="6372" w:type="dxa"/>
          </w:tcPr>
          <w:p w14:paraId="33149068" w14:textId="77777777" w:rsidR="00471CCE" w:rsidRPr="0013335C" w:rsidRDefault="00471CCE" w:rsidP="008A64A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36F4B176" w14:textId="77777777" w:rsidR="00471CCE" w:rsidRPr="0013335C" w:rsidRDefault="00471CCE" w:rsidP="008A64A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3DDEB7C4" w14:textId="77777777" w:rsidTr="00833EBE">
        <w:trPr>
          <w:tblHeader/>
        </w:trPr>
        <w:tc>
          <w:tcPr>
            <w:tcW w:w="6372" w:type="dxa"/>
          </w:tcPr>
          <w:p w14:paraId="561C3661" w14:textId="77777777" w:rsidR="00471CCE" w:rsidRPr="0013335C" w:rsidRDefault="00471CCE" w:rsidP="008A64A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35EFB63" w14:textId="77777777" w:rsidR="00471CCE" w:rsidRPr="0013335C" w:rsidRDefault="00471CCE" w:rsidP="008A64A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653BF" w:rsidRPr="0013335C" w14:paraId="36355776" w14:textId="77777777" w:rsidTr="00833EBE">
        <w:trPr>
          <w:tblHeader/>
        </w:trPr>
        <w:tc>
          <w:tcPr>
            <w:tcW w:w="6372" w:type="dxa"/>
          </w:tcPr>
          <w:p w14:paraId="243CB9E3" w14:textId="77777777" w:rsidR="00C653BF" w:rsidRPr="0013335C" w:rsidRDefault="00C653BF" w:rsidP="00C653B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8B41195" w14:textId="1FA54402" w:rsidR="00C653BF" w:rsidRPr="0013335C" w:rsidRDefault="005322FF" w:rsidP="00CB1B8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22A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</w:tcPr>
          <w:p w14:paraId="3F134BFC" w14:textId="77777777" w:rsidR="00C653BF" w:rsidRPr="0013335C" w:rsidRDefault="00C653BF" w:rsidP="00C653BF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7" w:type="dxa"/>
          </w:tcPr>
          <w:p w14:paraId="6256C7A1" w14:textId="780B5ACC" w:rsidR="00C653BF" w:rsidRPr="0013335C" w:rsidRDefault="005322FF" w:rsidP="00CB1B8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22A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653BF" w:rsidRPr="0013335C" w14:paraId="35C10750" w14:textId="77777777" w:rsidTr="00833EBE">
        <w:trPr>
          <w:tblHeader/>
        </w:trPr>
        <w:tc>
          <w:tcPr>
            <w:tcW w:w="6372" w:type="dxa"/>
          </w:tcPr>
          <w:p w14:paraId="376919E4" w14:textId="77777777" w:rsidR="00C653BF" w:rsidRPr="0013335C" w:rsidRDefault="00C653BF" w:rsidP="00C653B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613195E" w14:textId="77777777" w:rsidR="00C653BF" w:rsidRPr="0013335C" w:rsidRDefault="00C653BF" w:rsidP="00C653BF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653BF" w:rsidRPr="0013335C" w14:paraId="460F7954" w14:textId="77777777" w:rsidTr="00833EBE">
        <w:tc>
          <w:tcPr>
            <w:tcW w:w="6372" w:type="dxa"/>
          </w:tcPr>
          <w:p w14:paraId="49424B93" w14:textId="77777777" w:rsidR="00C653BF" w:rsidRPr="0013335C" w:rsidRDefault="00C653BF" w:rsidP="00C653BF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0F5A1322" w14:textId="77777777" w:rsidR="00C653BF" w:rsidRPr="0013335C" w:rsidRDefault="00C653BF" w:rsidP="00C653BF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D9CB2D5" w14:textId="77777777" w:rsidR="00C653BF" w:rsidRPr="0013335C" w:rsidRDefault="00C653BF" w:rsidP="00C653BF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4F8540B0" w14:textId="77777777" w:rsidR="00C653BF" w:rsidRPr="0013335C" w:rsidRDefault="00C653BF" w:rsidP="00C653BF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933B6" w:rsidRPr="0013335C" w14:paraId="2C17CFB6" w14:textId="77777777" w:rsidTr="00833EBE">
        <w:tc>
          <w:tcPr>
            <w:tcW w:w="6372" w:type="dxa"/>
          </w:tcPr>
          <w:p w14:paraId="68BDCF67" w14:textId="77777777" w:rsidR="00D933B6" w:rsidRPr="0013335C" w:rsidRDefault="00D933B6" w:rsidP="00D933B6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A907D" w14:textId="5C7CC0AB" w:rsidR="00D933B6" w:rsidRPr="0013335C" w:rsidRDefault="005322FF" w:rsidP="00D933B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244436" w:rsidRPr="002444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</w:t>
            </w:r>
          </w:p>
        </w:tc>
        <w:tc>
          <w:tcPr>
            <w:tcW w:w="283" w:type="dxa"/>
          </w:tcPr>
          <w:p w14:paraId="7A15DEBA" w14:textId="77777777" w:rsidR="00D933B6" w:rsidRPr="0013335C" w:rsidRDefault="00D933B6" w:rsidP="00D933B6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40E852D" w14:textId="4D57ADBF" w:rsidR="00D933B6" w:rsidRPr="0013335C" w:rsidRDefault="005322FF" w:rsidP="00D933B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24</w:t>
            </w:r>
            <w:r w:rsidR="00D933B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003</w:t>
            </w:r>
          </w:p>
        </w:tc>
      </w:tr>
      <w:tr w:rsidR="00D933B6" w:rsidRPr="00833EBE" w14:paraId="458D3A54" w14:textId="77777777" w:rsidTr="00871895">
        <w:tc>
          <w:tcPr>
            <w:tcW w:w="6372" w:type="dxa"/>
          </w:tcPr>
          <w:p w14:paraId="28885415" w14:textId="507E5EE0" w:rsidR="00644FF7" w:rsidRPr="00687B41" w:rsidRDefault="00644FF7" w:rsidP="00D933B6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0E70BD" w14:textId="77777777" w:rsidR="00D933B6" w:rsidRPr="00833EBE" w:rsidRDefault="00D933B6" w:rsidP="00D933B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</w:tcPr>
          <w:p w14:paraId="7207C498" w14:textId="77777777" w:rsidR="00D933B6" w:rsidRPr="00833EBE" w:rsidRDefault="00D933B6" w:rsidP="00D933B6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bottom"/>
          </w:tcPr>
          <w:p w14:paraId="2F0DF56E" w14:textId="77777777" w:rsidR="00D933B6" w:rsidRPr="00833EBE" w:rsidRDefault="00D933B6" w:rsidP="00D933B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933B6" w:rsidRPr="0013335C" w14:paraId="217E8C58" w14:textId="77777777" w:rsidTr="00833EBE">
        <w:tc>
          <w:tcPr>
            <w:tcW w:w="6372" w:type="dxa"/>
            <w:vAlign w:val="center"/>
          </w:tcPr>
          <w:p w14:paraId="5603794A" w14:textId="59E9A7DC" w:rsidR="00D933B6" w:rsidRPr="0013335C" w:rsidRDefault="00DC3D7A" w:rsidP="00D933B6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ภาระผูกพันอื่น</w:t>
            </w:r>
            <w:r w:rsidR="003078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ๆ</w:t>
            </w:r>
          </w:p>
        </w:tc>
        <w:tc>
          <w:tcPr>
            <w:tcW w:w="1260" w:type="dxa"/>
            <w:vAlign w:val="bottom"/>
          </w:tcPr>
          <w:p w14:paraId="5E50DE61" w14:textId="77777777" w:rsidR="00D933B6" w:rsidRPr="0013335C" w:rsidRDefault="00D933B6" w:rsidP="00D933B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F70088D" w14:textId="77777777" w:rsidR="00D933B6" w:rsidRPr="0013335C" w:rsidRDefault="00D933B6" w:rsidP="00D933B6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6804F6D7" w14:textId="77777777" w:rsidR="00D933B6" w:rsidRPr="0013335C" w:rsidRDefault="00D933B6" w:rsidP="00D933B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33B6" w:rsidRPr="0013335C" w14:paraId="71833D74" w14:textId="77777777" w:rsidTr="00833EBE">
        <w:tc>
          <w:tcPr>
            <w:tcW w:w="6372" w:type="dxa"/>
            <w:vAlign w:val="center"/>
          </w:tcPr>
          <w:p w14:paraId="0EDAD793" w14:textId="68739F92" w:rsidR="00D933B6" w:rsidRPr="006F6FF7" w:rsidRDefault="00DC3D7A" w:rsidP="00D933B6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="006F6F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F6FF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F6F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6F6FF7" w:rsidRPr="006F6F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6F6FF7" w:rsidRPr="006F6FF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2563 : </w:t>
            </w:r>
            <w:r w:rsidR="006F6FF7" w:rsidRPr="006F6F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สัญญาเช่าดำเนินงานที่บอกเลิกไม่ได้)</w:t>
            </w:r>
          </w:p>
        </w:tc>
        <w:tc>
          <w:tcPr>
            <w:tcW w:w="1260" w:type="dxa"/>
            <w:vAlign w:val="bottom"/>
          </w:tcPr>
          <w:p w14:paraId="7C8CE071" w14:textId="7EA50A5D" w:rsidR="00D933B6" w:rsidRPr="0013335C" w:rsidRDefault="005322FF" w:rsidP="00D933B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44436" w:rsidRPr="002444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</w:p>
        </w:tc>
        <w:tc>
          <w:tcPr>
            <w:tcW w:w="283" w:type="dxa"/>
          </w:tcPr>
          <w:p w14:paraId="438B382D" w14:textId="77777777" w:rsidR="00D933B6" w:rsidRPr="0013335C" w:rsidRDefault="00D933B6" w:rsidP="00D933B6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4EF6EA31" w14:textId="462E17E4" w:rsidR="00D933B6" w:rsidRPr="003D6814" w:rsidRDefault="006F6FF7" w:rsidP="006F6FF7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D681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</w:p>
        </w:tc>
      </w:tr>
      <w:tr w:rsidR="00D933B6" w:rsidRPr="0013335C" w14:paraId="1AD7C0DB" w14:textId="77777777" w:rsidTr="00833EBE">
        <w:tc>
          <w:tcPr>
            <w:tcW w:w="6372" w:type="dxa"/>
            <w:vAlign w:val="center"/>
          </w:tcPr>
          <w:p w14:paraId="52D97B4F" w14:textId="1A8CB236" w:rsidR="00D933B6" w:rsidRPr="0013335C" w:rsidRDefault="00DC3D7A" w:rsidP="00D933B6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5C5C63" w14:textId="7195B40E" w:rsidR="00D933B6" w:rsidRPr="0013335C" w:rsidRDefault="005322FF" w:rsidP="00D933B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2444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765</w:t>
            </w:r>
          </w:p>
        </w:tc>
        <w:tc>
          <w:tcPr>
            <w:tcW w:w="283" w:type="dxa"/>
          </w:tcPr>
          <w:p w14:paraId="7E51483C" w14:textId="77777777" w:rsidR="00D933B6" w:rsidRPr="0013335C" w:rsidRDefault="00D933B6" w:rsidP="00D933B6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F4D12D2" w14:textId="295FE39B" w:rsidR="00D933B6" w:rsidRPr="003D6814" w:rsidRDefault="005322FF" w:rsidP="00D933B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244436" w:rsidRPr="003D681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765</w:t>
            </w:r>
          </w:p>
        </w:tc>
      </w:tr>
      <w:tr w:rsidR="00D933B6" w:rsidRPr="0013335C" w14:paraId="4AE1D99C" w14:textId="77777777" w:rsidTr="00833EBE">
        <w:tc>
          <w:tcPr>
            <w:tcW w:w="6372" w:type="dxa"/>
            <w:vAlign w:val="center"/>
          </w:tcPr>
          <w:p w14:paraId="620E5EBC" w14:textId="08BFB2CB" w:rsidR="00D933B6" w:rsidRPr="0013335C" w:rsidRDefault="00D933B6" w:rsidP="00D933B6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52F95" w14:textId="29A3BBC2" w:rsidR="00D933B6" w:rsidRPr="00BB5FE8" w:rsidRDefault="005322FF" w:rsidP="00D933B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244436" w:rsidRPr="00BB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83" w:type="dxa"/>
          </w:tcPr>
          <w:p w14:paraId="4B0F4670" w14:textId="77777777" w:rsidR="00D933B6" w:rsidRPr="00BB5FE8" w:rsidRDefault="00D933B6" w:rsidP="00D933B6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E1254" w14:textId="2EA388BB" w:rsidR="00D933B6" w:rsidRPr="003D6814" w:rsidRDefault="005322FF" w:rsidP="00D933B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244436" w:rsidRPr="003D68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349</w:t>
            </w:r>
          </w:p>
        </w:tc>
      </w:tr>
    </w:tbl>
    <w:p w14:paraId="5F8BC55C" w14:textId="1D3DC54D" w:rsidR="002260AE" w:rsidRPr="002260AE" w:rsidRDefault="002260AE" w:rsidP="003F26B2">
      <w:pPr>
        <w:tabs>
          <w:tab w:val="left" w:pos="550"/>
        </w:tabs>
        <w:rPr>
          <w:rFonts w:ascii="Angsana New" w:hAnsi="Angsana New"/>
          <w:sz w:val="30"/>
          <w:szCs w:val="30"/>
        </w:rPr>
      </w:pPr>
    </w:p>
    <w:sectPr w:rsidR="002260AE" w:rsidRPr="002260AE" w:rsidSect="00D7021C">
      <w:headerReference w:type="default" r:id="rId18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30538" w14:textId="77777777" w:rsidR="00AA12C4" w:rsidRDefault="00AA12C4">
      <w:r>
        <w:separator/>
      </w:r>
    </w:p>
  </w:endnote>
  <w:endnote w:type="continuationSeparator" w:id="0">
    <w:p w14:paraId="7C246DBF" w14:textId="77777777" w:rsidR="00AA12C4" w:rsidRDefault="00AA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82FBE" w14:textId="01ED93E4" w:rsidR="00E804FA" w:rsidRPr="00F84FBE" w:rsidRDefault="00E804FA">
    <w:pPr>
      <w:pStyle w:val="Footer"/>
      <w:jc w:val="center"/>
      <w:rPr>
        <w:rFonts w:ascii="Angsana New" w:hAnsi="Angsana New"/>
        <w:sz w:val="30"/>
        <w:szCs w:val="30"/>
      </w:rPr>
    </w:pPr>
    <w:r w:rsidRPr="00F84FBE">
      <w:rPr>
        <w:rFonts w:ascii="Angsana New" w:hAnsi="Angsana New" w:hint="cs"/>
        <w:sz w:val="30"/>
        <w:szCs w:val="30"/>
      </w:rPr>
      <w:fldChar w:fldCharType="begin"/>
    </w:r>
    <w:r w:rsidRPr="00F84FBE">
      <w:rPr>
        <w:rFonts w:ascii="Angsana New" w:hAnsi="Angsana New" w:hint="cs"/>
        <w:sz w:val="30"/>
        <w:szCs w:val="30"/>
      </w:rPr>
      <w:instrText xml:space="preserve"> PAGE   \* MERGEFORMAT </w:instrText>
    </w:r>
    <w:r w:rsidRPr="00F84FBE">
      <w:rPr>
        <w:rFonts w:ascii="Angsana New" w:hAnsi="Angsana New" w:hint="cs"/>
        <w:sz w:val="30"/>
        <w:szCs w:val="30"/>
      </w:rPr>
      <w:fldChar w:fldCharType="separate"/>
    </w:r>
    <w:r w:rsidRPr="00F84FBE">
      <w:rPr>
        <w:rFonts w:ascii="Angsana New" w:hAnsi="Angsana New" w:hint="cs"/>
        <w:noProof/>
        <w:sz w:val="30"/>
        <w:szCs w:val="30"/>
      </w:rPr>
      <w:t>4</w:t>
    </w:r>
    <w:r w:rsidRPr="005322FF">
      <w:rPr>
        <w:rFonts w:ascii="Angsana New" w:hAnsi="Angsana New" w:hint="cs"/>
        <w:noProof/>
        <w:sz w:val="30"/>
        <w:szCs w:val="30"/>
        <w:lang w:val="en-US"/>
      </w:rPr>
      <w:t>6</w:t>
    </w:r>
    <w:r w:rsidRPr="00F84FBE">
      <w:rPr>
        <w:rFonts w:ascii="Angsana New" w:hAnsi="Angsana New" w:hint="cs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79594" w14:textId="6ACAF273" w:rsidR="00E804FA" w:rsidRPr="00AF45C4" w:rsidRDefault="00E804FA" w:rsidP="00B64B9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F45C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5322FF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0021606" w14:textId="77777777" w:rsidR="00E804FA" w:rsidRPr="00197075" w:rsidRDefault="00E804FA" w:rsidP="00B64B9F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6A990" w14:textId="6484C8E7" w:rsidR="00E804FA" w:rsidRDefault="00E804FA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5322FF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E804FA" w:rsidRDefault="00E804FA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A86CF" w14:textId="5656E862" w:rsidR="00E804FA" w:rsidRPr="005F1339" w:rsidRDefault="00E804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5322FF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E804FA" w:rsidRPr="00783104" w:rsidRDefault="00E804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4A90B" w14:textId="77777777" w:rsidR="00AA12C4" w:rsidRDefault="00AA12C4">
      <w:r>
        <w:separator/>
      </w:r>
    </w:p>
  </w:footnote>
  <w:footnote w:type="continuationSeparator" w:id="0">
    <w:p w14:paraId="40967508" w14:textId="77777777" w:rsidR="00AA12C4" w:rsidRDefault="00AA1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3E790" w14:textId="77777777" w:rsidR="00E804FA" w:rsidRPr="00652214" w:rsidRDefault="00E804FA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611777B8" w14:textId="77777777" w:rsidR="00E804FA" w:rsidRPr="00652214" w:rsidRDefault="00E804FA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58CA26" w14:textId="0EFC4214" w:rsidR="00E804FA" w:rsidRPr="00652214" w:rsidRDefault="00E804FA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322FF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5322FF">
      <w:rPr>
        <w:rFonts w:ascii="Angsana New" w:hAnsi="Angsana New"/>
        <w:b/>
        <w:bCs/>
        <w:sz w:val="32"/>
        <w:szCs w:val="32"/>
        <w:lang w:val="en-US"/>
      </w:rPr>
      <w:t>2564</w:t>
    </w:r>
  </w:p>
  <w:p w14:paraId="6385B95C" w14:textId="77777777" w:rsidR="00E804FA" w:rsidRPr="00762386" w:rsidRDefault="00E804FA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1BE69" w14:textId="77777777" w:rsidR="00E804FA" w:rsidRPr="00652214" w:rsidRDefault="00E804FA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01B2BF47" w14:textId="77777777" w:rsidR="00E804FA" w:rsidRPr="00652214" w:rsidRDefault="00E804FA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60C775" w14:textId="05D216A3" w:rsidR="00E804FA" w:rsidRPr="00652214" w:rsidRDefault="00E804FA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322FF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5322FF">
      <w:rPr>
        <w:rFonts w:ascii="Angsana New" w:hAnsi="Angsana New"/>
        <w:b/>
        <w:bCs/>
        <w:sz w:val="32"/>
        <w:szCs w:val="32"/>
        <w:lang w:val="en-US"/>
      </w:rPr>
      <w:t>2564</w:t>
    </w:r>
  </w:p>
  <w:p w14:paraId="44BCF998" w14:textId="77777777" w:rsidR="00E804FA" w:rsidRPr="003B152F" w:rsidRDefault="00E804FA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448DA" w14:textId="77777777" w:rsidR="00E804FA" w:rsidRPr="00652214" w:rsidRDefault="00E804FA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39BB92BC" w14:textId="77777777" w:rsidR="00E804FA" w:rsidRPr="00652214" w:rsidRDefault="00E804FA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F91155" w14:textId="0E4238BF" w:rsidR="00E804FA" w:rsidRPr="00652214" w:rsidRDefault="00E804FA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322FF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5322FF">
      <w:rPr>
        <w:rFonts w:ascii="Angsana New" w:hAnsi="Angsana New"/>
        <w:b/>
        <w:bCs/>
        <w:sz w:val="32"/>
        <w:szCs w:val="32"/>
        <w:lang w:val="en-US"/>
      </w:rPr>
      <w:t>2564</w:t>
    </w:r>
  </w:p>
  <w:p w14:paraId="4D1ADE51" w14:textId="77777777" w:rsidR="00E804FA" w:rsidRPr="003B152F" w:rsidRDefault="00E804FA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E531F" w14:textId="77777777" w:rsidR="00E804FA" w:rsidRPr="00652214" w:rsidRDefault="00E804FA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3697B8FC" w14:textId="77777777" w:rsidR="00E804FA" w:rsidRPr="00652214" w:rsidRDefault="00E804FA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A06499" w14:textId="79FD4315" w:rsidR="00E804FA" w:rsidRPr="00652214" w:rsidRDefault="00E804FA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322FF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5322FF">
      <w:rPr>
        <w:rFonts w:ascii="Angsana New" w:hAnsi="Angsana New"/>
        <w:b/>
        <w:bCs/>
        <w:sz w:val="32"/>
        <w:szCs w:val="32"/>
        <w:lang w:val="en-US"/>
      </w:rPr>
      <w:t>2564</w:t>
    </w:r>
  </w:p>
  <w:p w14:paraId="2540459C" w14:textId="77777777" w:rsidR="00E804FA" w:rsidRPr="003B152F" w:rsidRDefault="00E804FA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2C650" w14:textId="77777777" w:rsidR="00E804FA" w:rsidRPr="00652214" w:rsidRDefault="00E804FA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433ECA39" w14:textId="77777777" w:rsidR="00E804FA" w:rsidRPr="00652214" w:rsidRDefault="00E804FA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AE0BA68" w14:textId="12BF413D" w:rsidR="00E804FA" w:rsidRPr="00652214" w:rsidRDefault="00E804FA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322FF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5322FF">
      <w:rPr>
        <w:rFonts w:ascii="Angsana New" w:hAnsi="Angsana New"/>
        <w:b/>
        <w:bCs/>
        <w:sz w:val="32"/>
        <w:szCs w:val="32"/>
        <w:lang w:val="en-US"/>
      </w:rPr>
      <w:t>2564</w:t>
    </w:r>
  </w:p>
  <w:p w14:paraId="1F51E470" w14:textId="77777777" w:rsidR="00E804FA" w:rsidRPr="000447D4" w:rsidRDefault="00E804FA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828F1" w14:textId="77777777" w:rsidR="00E804FA" w:rsidRPr="00652214" w:rsidRDefault="00E804FA" w:rsidP="00E70C68">
    <w:pPr>
      <w:spacing w:line="240" w:lineRule="auto"/>
      <w:ind w:left="450"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7107981D" w14:textId="77777777" w:rsidR="00E804FA" w:rsidRPr="00652214" w:rsidRDefault="00E804FA" w:rsidP="00E70C68">
    <w:pPr>
      <w:spacing w:line="240" w:lineRule="auto"/>
      <w:ind w:left="450"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638652" w14:textId="77777777" w:rsidR="00E804FA" w:rsidRPr="00652214" w:rsidRDefault="00E804FA" w:rsidP="00E70C68">
    <w:pPr>
      <w:spacing w:line="240" w:lineRule="auto"/>
      <w:ind w:left="450"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322FF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5322FF">
      <w:rPr>
        <w:rFonts w:ascii="Angsana New" w:hAnsi="Angsana New"/>
        <w:b/>
        <w:bCs/>
        <w:sz w:val="32"/>
        <w:szCs w:val="32"/>
        <w:lang w:val="en-US"/>
      </w:rPr>
      <w:t>2564</w:t>
    </w:r>
  </w:p>
  <w:p w14:paraId="4424E64F" w14:textId="77777777" w:rsidR="00E804FA" w:rsidRPr="000447D4" w:rsidRDefault="00E804FA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27B9A" w14:textId="77777777" w:rsidR="00E804FA" w:rsidRPr="00652214" w:rsidRDefault="00E804FA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540C7D63" w14:textId="77777777" w:rsidR="00E804FA" w:rsidRPr="00652214" w:rsidRDefault="00E804FA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3332E0" w14:textId="77777777" w:rsidR="00E804FA" w:rsidRPr="00652214" w:rsidRDefault="00E804FA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322FF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5322FF">
      <w:rPr>
        <w:rFonts w:ascii="Angsana New" w:hAnsi="Angsana New"/>
        <w:b/>
        <w:bCs/>
        <w:sz w:val="32"/>
        <w:szCs w:val="32"/>
        <w:lang w:val="en-US"/>
      </w:rPr>
      <w:t>2564</w:t>
    </w:r>
  </w:p>
  <w:p w14:paraId="0D33BB81" w14:textId="77777777" w:rsidR="00E804FA" w:rsidRPr="000447D4" w:rsidRDefault="00E804FA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15E11064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4"/>
  </w:num>
  <w:num w:numId="5">
    <w:abstractNumId w:val="12"/>
  </w:num>
  <w:num w:numId="6">
    <w:abstractNumId w:val="6"/>
  </w:num>
  <w:num w:numId="7">
    <w:abstractNumId w:val="13"/>
  </w:num>
  <w:num w:numId="8">
    <w:abstractNumId w:val="8"/>
  </w:num>
  <w:num w:numId="9">
    <w:abstractNumId w:val="1"/>
  </w:num>
  <w:num w:numId="10">
    <w:abstractNumId w:val="9"/>
  </w:num>
  <w:num w:numId="11">
    <w:abstractNumId w:val="15"/>
  </w:num>
  <w:num w:numId="12">
    <w:abstractNumId w:val="7"/>
  </w:num>
  <w:num w:numId="13">
    <w:abstractNumId w:val="14"/>
  </w:num>
  <w:num w:numId="14">
    <w:abstractNumId w:val="11"/>
  </w:num>
  <w:num w:numId="15">
    <w:abstractNumId w:val="5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335"/>
    <w:rsid w:val="0000078F"/>
    <w:rsid w:val="00000F8C"/>
    <w:rsid w:val="000012E7"/>
    <w:rsid w:val="00001529"/>
    <w:rsid w:val="00001545"/>
    <w:rsid w:val="0000189F"/>
    <w:rsid w:val="0000192A"/>
    <w:rsid w:val="00001ED7"/>
    <w:rsid w:val="000020CA"/>
    <w:rsid w:val="000022E5"/>
    <w:rsid w:val="00002345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5F51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22DE"/>
    <w:rsid w:val="00023370"/>
    <w:rsid w:val="00023982"/>
    <w:rsid w:val="00023ED8"/>
    <w:rsid w:val="000243BD"/>
    <w:rsid w:val="000243BE"/>
    <w:rsid w:val="00024463"/>
    <w:rsid w:val="0002449B"/>
    <w:rsid w:val="00024D17"/>
    <w:rsid w:val="00025631"/>
    <w:rsid w:val="00026799"/>
    <w:rsid w:val="00027061"/>
    <w:rsid w:val="000272E1"/>
    <w:rsid w:val="00027794"/>
    <w:rsid w:val="00027A79"/>
    <w:rsid w:val="00027DE4"/>
    <w:rsid w:val="00030579"/>
    <w:rsid w:val="00030C59"/>
    <w:rsid w:val="00031094"/>
    <w:rsid w:val="000312E1"/>
    <w:rsid w:val="00031A9A"/>
    <w:rsid w:val="00031FF6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76ED"/>
    <w:rsid w:val="000377F8"/>
    <w:rsid w:val="00037A93"/>
    <w:rsid w:val="00040B14"/>
    <w:rsid w:val="00040C6E"/>
    <w:rsid w:val="00040DDC"/>
    <w:rsid w:val="00041977"/>
    <w:rsid w:val="00041991"/>
    <w:rsid w:val="00041C1E"/>
    <w:rsid w:val="00041E38"/>
    <w:rsid w:val="000425A0"/>
    <w:rsid w:val="00042827"/>
    <w:rsid w:val="00042D05"/>
    <w:rsid w:val="000432C0"/>
    <w:rsid w:val="00043CAC"/>
    <w:rsid w:val="00043EF5"/>
    <w:rsid w:val="0004424A"/>
    <w:rsid w:val="000442A9"/>
    <w:rsid w:val="000447D4"/>
    <w:rsid w:val="0004494A"/>
    <w:rsid w:val="00044BCF"/>
    <w:rsid w:val="00045A36"/>
    <w:rsid w:val="00045ABE"/>
    <w:rsid w:val="00045D18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3AA"/>
    <w:rsid w:val="00052A3B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0C8"/>
    <w:rsid w:val="0005681B"/>
    <w:rsid w:val="00056886"/>
    <w:rsid w:val="00056A2E"/>
    <w:rsid w:val="00056A98"/>
    <w:rsid w:val="00057241"/>
    <w:rsid w:val="00057275"/>
    <w:rsid w:val="00057BB0"/>
    <w:rsid w:val="000600D4"/>
    <w:rsid w:val="0006018F"/>
    <w:rsid w:val="000605C6"/>
    <w:rsid w:val="00060A6A"/>
    <w:rsid w:val="00060D2C"/>
    <w:rsid w:val="00060FC7"/>
    <w:rsid w:val="0006145A"/>
    <w:rsid w:val="0006182F"/>
    <w:rsid w:val="00061C01"/>
    <w:rsid w:val="00061D66"/>
    <w:rsid w:val="00061F71"/>
    <w:rsid w:val="0006238D"/>
    <w:rsid w:val="00062A4B"/>
    <w:rsid w:val="00062BE0"/>
    <w:rsid w:val="00063C6C"/>
    <w:rsid w:val="00064700"/>
    <w:rsid w:val="00065067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F5D"/>
    <w:rsid w:val="000718EB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70"/>
    <w:rsid w:val="00075DAB"/>
    <w:rsid w:val="00076258"/>
    <w:rsid w:val="00076313"/>
    <w:rsid w:val="000764BA"/>
    <w:rsid w:val="000768ED"/>
    <w:rsid w:val="00076B23"/>
    <w:rsid w:val="00077491"/>
    <w:rsid w:val="00077A6D"/>
    <w:rsid w:val="00077D74"/>
    <w:rsid w:val="0008127D"/>
    <w:rsid w:val="000813FA"/>
    <w:rsid w:val="0008163F"/>
    <w:rsid w:val="0008210E"/>
    <w:rsid w:val="00082771"/>
    <w:rsid w:val="00082999"/>
    <w:rsid w:val="000830D6"/>
    <w:rsid w:val="00083307"/>
    <w:rsid w:val="000838FF"/>
    <w:rsid w:val="00083A11"/>
    <w:rsid w:val="00083F87"/>
    <w:rsid w:val="00084083"/>
    <w:rsid w:val="00085023"/>
    <w:rsid w:val="0008588E"/>
    <w:rsid w:val="00085C94"/>
    <w:rsid w:val="0008644D"/>
    <w:rsid w:val="000870EB"/>
    <w:rsid w:val="00087B1D"/>
    <w:rsid w:val="00087C95"/>
    <w:rsid w:val="00087FF7"/>
    <w:rsid w:val="000904A3"/>
    <w:rsid w:val="000906D6"/>
    <w:rsid w:val="00090A95"/>
    <w:rsid w:val="00090AAA"/>
    <w:rsid w:val="00090B74"/>
    <w:rsid w:val="0009163D"/>
    <w:rsid w:val="000918CC"/>
    <w:rsid w:val="00091F0B"/>
    <w:rsid w:val="00091FC3"/>
    <w:rsid w:val="00093C9D"/>
    <w:rsid w:val="00093CB7"/>
    <w:rsid w:val="00094005"/>
    <w:rsid w:val="0009430C"/>
    <w:rsid w:val="00094689"/>
    <w:rsid w:val="00094A0A"/>
    <w:rsid w:val="00094EA7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D83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3DDF"/>
    <w:rsid w:val="000A4224"/>
    <w:rsid w:val="000A64C2"/>
    <w:rsid w:val="000A6CCE"/>
    <w:rsid w:val="000A6E30"/>
    <w:rsid w:val="000A799D"/>
    <w:rsid w:val="000A7A85"/>
    <w:rsid w:val="000A7B77"/>
    <w:rsid w:val="000B05CE"/>
    <w:rsid w:val="000B0B0E"/>
    <w:rsid w:val="000B0FF5"/>
    <w:rsid w:val="000B11F0"/>
    <w:rsid w:val="000B1654"/>
    <w:rsid w:val="000B19A0"/>
    <w:rsid w:val="000B2BDA"/>
    <w:rsid w:val="000B44EF"/>
    <w:rsid w:val="000B46A4"/>
    <w:rsid w:val="000B4ABA"/>
    <w:rsid w:val="000B558C"/>
    <w:rsid w:val="000B55F2"/>
    <w:rsid w:val="000B5971"/>
    <w:rsid w:val="000B5BAD"/>
    <w:rsid w:val="000B5EB0"/>
    <w:rsid w:val="000B5EDF"/>
    <w:rsid w:val="000B6256"/>
    <w:rsid w:val="000B67A1"/>
    <w:rsid w:val="000B74D0"/>
    <w:rsid w:val="000B7C93"/>
    <w:rsid w:val="000C047A"/>
    <w:rsid w:val="000C079C"/>
    <w:rsid w:val="000C07E2"/>
    <w:rsid w:val="000C0822"/>
    <w:rsid w:val="000C08CE"/>
    <w:rsid w:val="000C0D7E"/>
    <w:rsid w:val="000C10D3"/>
    <w:rsid w:val="000C1C41"/>
    <w:rsid w:val="000C2179"/>
    <w:rsid w:val="000C2184"/>
    <w:rsid w:val="000C2838"/>
    <w:rsid w:val="000C2EA8"/>
    <w:rsid w:val="000C3217"/>
    <w:rsid w:val="000C336D"/>
    <w:rsid w:val="000C3DFC"/>
    <w:rsid w:val="000C3FEC"/>
    <w:rsid w:val="000C494E"/>
    <w:rsid w:val="000C4AA0"/>
    <w:rsid w:val="000C4BDC"/>
    <w:rsid w:val="000C4CB5"/>
    <w:rsid w:val="000C4F27"/>
    <w:rsid w:val="000C5891"/>
    <w:rsid w:val="000C5975"/>
    <w:rsid w:val="000C61C5"/>
    <w:rsid w:val="000C6B27"/>
    <w:rsid w:val="000C6F9C"/>
    <w:rsid w:val="000C72DF"/>
    <w:rsid w:val="000C7569"/>
    <w:rsid w:val="000C7BD7"/>
    <w:rsid w:val="000C7F73"/>
    <w:rsid w:val="000D0218"/>
    <w:rsid w:val="000D035B"/>
    <w:rsid w:val="000D03F2"/>
    <w:rsid w:val="000D095F"/>
    <w:rsid w:val="000D1060"/>
    <w:rsid w:val="000D108A"/>
    <w:rsid w:val="000D25FB"/>
    <w:rsid w:val="000D2AEC"/>
    <w:rsid w:val="000D31E2"/>
    <w:rsid w:val="000D3653"/>
    <w:rsid w:val="000D3828"/>
    <w:rsid w:val="000D3C96"/>
    <w:rsid w:val="000D3D8A"/>
    <w:rsid w:val="000D4C4C"/>
    <w:rsid w:val="000D4C8D"/>
    <w:rsid w:val="000D558E"/>
    <w:rsid w:val="000D5612"/>
    <w:rsid w:val="000D59A8"/>
    <w:rsid w:val="000D5A3D"/>
    <w:rsid w:val="000D5B76"/>
    <w:rsid w:val="000D61B3"/>
    <w:rsid w:val="000D635B"/>
    <w:rsid w:val="000D63FA"/>
    <w:rsid w:val="000D79E9"/>
    <w:rsid w:val="000D7CD8"/>
    <w:rsid w:val="000E0514"/>
    <w:rsid w:val="000E0A85"/>
    <w:rsid w:val="000E0E7C"/>
    <w:rsid w:val="000E1057"/>
    <w:rsid w:val="000E133F"/>
    <w:rsid w:val="000E184E"/>
    <w:rsid w:val="000E1B9F"/>
    <w:rsid w:val="000E27CB"/>
    <w:rsid w:val="000E2A0D"/>
    <w:rsid w:val="000E2E36"/>
    <w:rsid w:val="000E2F60"/>
    <w:rsid w:val="000E406E"/>
    <w:rsid w:val="000E41BD"/>
    <w:rsid w:val="000E4A2F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722"/>
    <w:rsid w:val="000E68AA"/>
    <w:rsid w:val="000E6A36"/>
    <w:rsid w:val="000E6DE1"/>
    <w:rsid w:val="000E6ED6"/>
    <w:rsid w:val="000E71DB"/>
    <w:rsid w:val="000E777F"/>
    <w:rsid w:val="000E7DB7"/>
    <w:rsid w:val="000E7E9E"/>
    <w:rsid w:val="000F0E73"/>
    <w:rsid w:val="000F113B"/>
    <w:rsid w:val="000F1227"/>
    <w:rsid w:val="000F1441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174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765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BEB"/>
    <w:rsid w:val="00104C2E"/>
    <w:rsid w:val="0010519B"/>
    <w:rsid w:val="001055CD"/>
    <w:rsid w:val="0010579C"/>
    <w:rsid w:val="001058D7"/>
    <w:rsid w:val="00105963"/>
    <w:rsid w:val="001059AE"/>
    <w:rsid w:val="00106056"/>
    <w:rsid w:val="001068DF"/>
    <w:rsid w:val="00106AB9"/>
    <w:rsid w:val="00106DAB"/>
    <w:rsid w:val="00106DE7"/>
    <w:rsid w:val="00107413"/>
    <w:rsid w:val="0010767E"/>
    <w:rsid w:val="001100A9"/>
    <w:rsid w:val="001106DF"/>
    <w:rsid w:val="0011081B"/>
    <w:rsid w:val="00110841"/>
    <w:rsid w:val="001109B3"/>
    <w:rsid w:val="00110B31"/>
    <w:rsid w:val="00111D11"/>
    <w:rsid w:val="00111F5F"/>
    <w:rsid w:val="0011211E"/>
    <w:rsid w:val="001123C8"/>
    <w:rsid w:val="00112597"/>
    <w:rsid w:val="001129E2"/>
    <w:rsid w:val="00112C6E"/>
    <w:rsid w:val="00112F0F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A14"/>
    <w:rsid w:val="00122B70"/>
    <w:rsid w:val="001234CC"/>
    <w:rsid w:val="00123C73"/>
    <w:rsid w:val="00123EF5"/>
    <w:rsid w:val="00124CF9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A76"/>
    <w:rsid w:val="00130D41"/>
    <w:rsid w:val="001312B8"/>
    <w:rsid w:val="0013165C"/>
    <w:rsid w:val="00131687"/>
    <w:rsid w:val="001319F1"/>
    <w:rsid w:val="00131D9A"/>
    <w:rsid w:val="00132BB0"/>
    <w:rsid w:val="00133117"/>
    <w:rsid w:val="001332EC"/>
    <w:rsid w:val="0013333E"/>
    <w:rsid w:val="0013335C"/>
    <w:rsid w:val="00133400"/>
    <w:rsid w:val="001339F4"/>
    <w:rsid w:val="001340DE"/>
    <w:rsid w:val="001341A0"/>
    <w:rsid w:val="001341A4"/>
    <w:rsid w:val="0013458A"/>
    <w:rsid w:val="001348B6"/>
    <w:rsid w:val="00134B5C"/>
    <w:rsid w:val="00134CE2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1A"/>
    <w:rsid w:val="00141E38"/>
    <w:rsid w:val="001425FE"/>
    <w:rsid w:val="0014275E"/>
    <w:rsid w:val="001436C4"/>
    <w:rsid w:val="00143712"/>
    <w:rsid w:val="00143A76"/>
    <w:rsid w:val="00143A89"/>
    <w:rsid w:val="00143C1A"/>
    <w:rsid w:val="00143DCC"/>
    <w:rsid w:val="00143E09"/>
    <w:rsid w:val="001445A8"/>
    <w:rsid w:val="00144782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41"/>
    <w:rsid w:val="001516B7"/>
    <w:rsid w:val="00151A4D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6F60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17A"/>
    <w:rsid w:val="00161262"/>
    <w:rsid w:val="001615D5"/>
    <w:rsid w:val="0016164B"/>
    <w:rsid w:val="00162468"/>
    <w:rsid w:val="001629BA"/>
    <w:rsid w:val="00162D05"/>
    <w:rsid w:val="00163BB1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28F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4D3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3671"/>
    <w:rsid w:val="00183C0B"/>
    <w:rsid w:val="00183F0C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E44"/>
    <w:rsid w:val="0019308F"/>
    <w:rsid w:val="00193591"/>
    <w:rsid w:val="0019379C"/>
    <w:rsid w:val="0019394D"/>
    <w:rsid w:val="0019483D"/>
    <w:rsid w:val="00194BC3"/>
    <w:rsid w:val="001958AE"/>
    <w:rsid w:val="001959C8"/>
    <w:rsid w:val="00195F20"/>
    <w:rsid w:val="00196CDC"/>
    <w:rsid w:val="00197075"/>
    <w:rsid w:val="001971AC"/>
    <w:rsid w:val="00197B83"/>
    <w:rsid w:val="00197FDF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11F"/>
    <w:rsid w:val="001A33AD"/>
    <w:rsid w:val="001A3553"/>
    <w:rsid w:val="001A3C71"/>
    <w:rsid w:val="001A423F"/>
    <w:rsid w:val="001A42BE"/>
    <w:rsid w:val="001A459F"/>
    <w:rsid w:val="001A5144"/>
    <w:rsid w:val="001A52D7"/>
    <w:rsid w:val="001A5C86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110C"/>
    <w:rsid w:val="001B210A"/>
    <w:rsid w:val="001B2830"/>
    <w:rsid w:val="001B2B48"/>
    <w:rsid w:val="001B2CA0"/>
    <w:rsid w:val="001B3451"/>
    <w:rsid w:val="001B3474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1EF2"/>
    <w:rsid w:val="001C2ABB"/>
    <w:rsid w:val="001C2B36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0D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703"/>
    <w:rsid w:val="001D4AF4"/>
    <w:rsid w:val="001D515C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C25"/>
    <w:rsid w:val="001E5E23"/>
    <w:rsid w:val="001E605F"/>
    <w:rsid w:val="001E646B"/>
    <w:rsid w:val="001E64D3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25C"/>
    <w:rsid w:val="001F55D4"/>
    <w:rsid w:val="001F5C26"/>
    <w:rsid w:val="001F605D"/>
    <w:rsid w:val="001F6283"/>
    <w:rsid w:val="001F65E8"/>
    <w:rsid w:val="001F6762"/>
    <w:rsid w:val="001F75BA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87C"/>
    <w:rsid w:val="002059D0"/>
    <w:rsid w:val="00206024"/>
    <w:rsid w:val="0020626F"/>
    <w:rsid w:val="002063A8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BC2"/>
    <w:rsid w:val="00214C78"/>
    <w:rsid w:val="002150EF"/>
    <w:rsid w:val="002157BD"/>
    <w:rsid w:val="00215DBF"/>
    <w:rsid w:val="0021627D"/>
    <w:rsid w:val="00216957"/>
    <w:rsid w:val="00216FAB"/>
    <w:rsid w:val="0021775C"/>
    <w:rsid w:val="00220024"/>
    <w:rsid w:val="00220330"/>
    <w:rsid w:val="00220988"/>
    <w:rsid w:val="00220C0C"/>
    <w:rsid w:val="00222064"/>
    <w:rsid w:val="00222C3E"/>
    <w:rsid w:val="0022310B"/>
    <w:rsid w:val="002231DC"/>
    <w:rsid w:val="002236DD"/>
    <w:rsid w:val="00223A89"/>
    <w:rsid w:val="0022435B"/>
    <w:rsid w:val="002243BC"/>
    <w:rsid w:val="00224412"/>
    <w:rsid w:val="00224522"/>
    <w:rsid w:val="002249A8"/>
    <w:rsid w:val="002252C3"/>
    <w:rsid w:val="002255D0"/>
    <w:rsid w:val="0022593C"/>
    <w:rsid w:val="00225D59"/>
    <w:rsid w:val="00226015"/>
    <w:rsid w:val="002260AE"/>
    <w:rsid w:val="002264F6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302"/>
    <w:rsid w:val="0023344D"/>
    <w:rsid w:val="0023360F"/>
    <w:rsid w:val="00233BF2"/>
    <w:rsid w:val="00233DD2"/>
    <w:rsid w:val="00234622"/>
    <w:rsid w:val="00234D57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6FE"/>
    <w:rsid w:val="00242C88"/>
    <w:rsid w:val="00243837"/>
    <w:rsid w:val="00243A32"/>
    <w:rsid w:val="00243B6D"/>
    <w:rsid w:val="00243C7B"/>
    <w:rsid w:val="00244436"/>
    <w:rsid w:val="002447AE"/>
    <w:rsid w:val="00244825"/>
    <w:rsid w:val="00244C93"/>
    <w:rsid w:val="00244D9E"/>
    <w:rsid w:val="00245073"/>
    <w:rsid w:val="00245105"/>
    <w:rsid w:val="0024514A"/>
    <w:rsid w:val="00245351"/>
    <w:rsid w:val="0024613C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27E"/>
    <w:rsid w:val="0025163F"/>
    <w:rsid w:val="00251729"/>
    <w:rsid w:val="00251E93"/>
    <w:rsid w:val="00251F8E"/>
    <w:rsid w:val="002526BC"/>
    <w:rsid w:val="002526E0"/>
    <w:rsid w:val="00252874"/>
    <w:rsid w:val="00253008"/>
    <w:rsid w:val="00253231"/>
    <w:rsid w:val="002533DC"/>
    <w:rsid w:val="00253C76"/>
    <w:rsid w:val="00254124"/>
    <w:rsid w:val="00254909"/>
    <w:rsid w:val="00255240"/>
    <w:rsid w:val="002552FE"/>
    <w:rsid w:val="0025543B"/>
    <w:rsid w:val="00255600"/>
    <w:rsid w:val="00255A29"/>
    <w:rsid w:val="00255B6D"/>
    <w:rsid w:val="002563F4"/>
    <w:rsid w:val="00256D08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812"/>
    <w:rsid w:val="00261B6E"/>
    <w:rsid w:val="00262073"/>
    <w:rsid w:val="00262B43"/>
    <w:rsid w:val="00262DC9"/>
    <w:rsid w:val="002633B6"/>
    <w:rsid w:val="00263730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5F9"/>
    <w:rsid w:val="002708E2"/>
    <w:rsid w:val="00270A76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65CC"/>
    <w:rsid w:val="0028032B"/>
    <w:rsid w:val="00280569"/>
    <w:rsid w:val="0028104B"/>
    <w:rsid w:val="00281652"/>
    <w:rsid w:val="00281C1E"/>
    <w:rsid w:val="002822B8"/>
    <w:rsid w:val="002824A2"/>
    <w:rsid w:val="00282D02"/>
    <w:rsid w:val="00283791"/>
    <w:rsid w:val="00284033"/>
    <w:rsid w:val="00284064"/>
    <w:rsid w:val="00284856"/>
    <w:rsid w:val="00284AAE"/>
    <w:rsid w:val="00285103"/>
    <w:rsid w:val="0028555C"/>
    <w:rsid w:val="002857DC"/>
    <w:rsid w:val="0028587B"/>
    <w:rsid w:val="00285AFC"/>
    <w:rsid w:val="00285B40"/>
    <w:rsid w:val="00285B41"/>
    <w:rsid w:val="002862D2"/>
    <w:rsid w:val="0028652C"/>
    <w:rsid w:val="002868E5"/>
    <w:rsid w:val="00286FF1"/>
    <w:rsid w:val="00287115"/>
    <w:rsid w:val="002872F3"/>
    <w:rsid w:val="0028765C"/>
    <w:rsid w:val="0028772E"/>
    <w:rsid w:val="00290AE8"/>
    <w:rsid w:val="00290DA0"/>
    <w:rsid w:val="00291DBB"/>
    <w:rsid w:val="00292187"/>
    <w:rsid w:val="00292B1E"/>
    <w:rsid w:val="0029386B"/>
    <w:rsid w:val="00293935"/>
    <w:rsid w:val="00293960"/>
    <w:rsid w:val="00294627"/>
    <w:rsid w:val="002953B3"/>
    <w:rsid w:val="00295CA6"/>
    <w:rsid w:val="00297279"/>
    <w:rsid w:val="002974C6"/>
    <w:rsid w:val="002976B9"/>
    <w:rsid w:val="00297938"/>
    <w:rsid w:val="002979EC"/>
    <w:rsid w:val="00297B5D"/>
    <w:rsid w:val="00297BB4"/>
    <w:rsid w:val="00297FF2"/>
    <w:rsid w:val="002A0BAB"/>
    <w:rsid w:val="002A0D76"/>
    <w:rsid w:val="002A0DB2"/>
    <w:rsid w:val="002A0F47"/>
    <w:rsid w:val="002A129C"/>
    <w:rsid w:val="002A133D"/>
    <w:rsid w:val="002A1B82"/>
    <w:rsid w:val="002A1E4C"/>
    <w:rsid w:val="002A2265"/>
    <w:rsid w:val="002A2D6A"/>
    <w:rsid w:val="002A2DFC"/>
    <w:rsid w:val="002A36A8"/>
    <w:rsid w:val="002A40CF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2E9F"/>
    <w:rsid w:val="002B2F9F"/>
    <w:rsid w:val="002B3765"/>
    <w:rsid w:val="002B3B94"/>
    <w:rsid w:val="002B3C2F"/>
    <w:rsid w:val="002B3FF5"/>
    <w:rsid w:val="002B4A6A"/>
    <w:rsid w:val="002B54D5"/>
    <w:rsid w:val="002B60A1"/>
    <w:rsid w:val="002B641B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B7C02"/>
    <w:rsid w:val="002C0ADE"/>
    <w:rsid w:val="002C1156"/>
    <w:rsid w:val="002C11CC"/>
    <w:rsid w:val="002C14F5"/>
    <w:rsid w:val="002C2088"/>
    <w:rsid w:val="002C297B"/>
    <w:rsid w:val="002C3BBC"/>
    <w:rsid w:val="002C493F"/>
    <w:rsid w:val="002C4BE9"/>
    <w:rsid w:val="002C4C44"/>
    <w:rsid w:val="002C4C9A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A59"/>
    <w:rsid w:val="002D1C11"/>
    <w:rsid w:val="002D20BB"/>
    <w:rsid w:val="002D210F"/>
    <w:rsid w:val="002D2BB9"/>
    <w:rsid w:val="002D3021"/>
    <w:rsid w:val="002D31D3"/>
    <w:rsid w:val="002D3840"/>
    <w:rsid w:val="002D3AD6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A48"/>
    <w:rsid w:val="002D6BC7"/>
    <w:rsid w:val="002D7768"/>
    <w:rsid w:val="002D7C07"/>
    <w:rsid w:val="002D7E1B"/>
    <w:rsid w:val="002E02C8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79B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1DF7"/>
    <w:rsid w:val="002F29A8"/>
    <w:rsid w:val="002F2FAC"/>
    <w:rsid w:val="002F36A7"/>
    <w:rsid w:val="002F3BE8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AE5"/>
    <w:rsid w:val="002F7D0A"/>
    <w:rsid w:val="003006A5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778"/>
    <w:rsid w:val="0030782B"/>
    <w:rsid w:val="003079B2"/>
    <w:rsid w:val="00307ACA"/>
    <w:rsid w:val="00307B4B"/>
    <w:rsid w:val="00310313"/>
    <w:rsid w:val="00310332"/>
    <w:rsid w:val="003119C0"/>
    <w:rsid w:val="00311A8C"/>
    <w:rsid w:val="00311F0B"/>
    <w:rsid w:val="00312097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051"/>
    <w:rsid w:val="00316B05"/>
    <w:rsid w:val="00316F5C"/>
    <w:rsid w:val="00317C41"/>
    <w:rsid w:val="003204F0"/>
    <w:rsid w:val="00320ACD"/>
    <w:rsid w:val="00321400"/>
    <w:rsid w:val="0032237B"/>
    <w:rsid w:val="0032243E"/>
    <w:rsid w:val="00322515"/>
    <w:rsid w:val="003228D2"/>
    <w:rsid w:val="00322A8B"/>
    <w:rsid w:val="00322C81"/>
    <w:rsid w:val="003232F5"/>
    <w:rsid w:val="0032345A"/>
    <w:rsid w:val="00323779"/>
    <w:rsid w:val="00323D4E"/>
    <w:rsid w:val="00324941"/>
    <w:rsid w:val="00324D9E"/>
    <w:rsid w:val="0032513A"/>
    <w:rsid w:val="003252D5"/>
    <w:rsid w:val="00325B21"/>
    <w:rsid w:val="0032676D"/>
    <w:rsid w:val="003268DE"/>
    <w:rsid w:val="00326903"/>
    <w:rsid w:val="00326979"/>
    <w:rsid w:val="00326EA8"/>
    <w:rsid w:val="00327241"/>
    <w:rsid w:val="003273C2"/>
    <w:rsid w:val="00327A53"/>
    <w:rsid w:val="00327ABA"/>
    <w:rsid w:val="00327DD4"/>
    <w:rsid w:val="003300D8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5261"/>
    <w:rsid w:val="003353A3"/>
    <w:rsid w:val="00335A95"/>
    <w:rsid w:val="00335C02"/>
    <w:rsid w:val="00336132"/>
    <w:rsid w:val="0033683C"/>
    <w:rsid w:val="00336CEE"/>
    <w:rsid w:val="00337A22"/>
    <w:rsid w:val="00337EEE"/>
    <w:rsid w:val="00340057"/>
    <w:rsid w:val="003405BD"/>
    <w:rsid w:val="0034064F"/>
    <w:rsid w:val="003406FD"/>
    <w:rsid w:val="003408C2"/>
    <w:rsid w:val="00340A7F"/>
    <w:rsid w:val="003411EB"/>
    <w:rsid w:val="0034130F"/>
    <w:rsid w:val="00341337"/>
    <w:rsid w:val="00341A73"/>
    <w:rsid w:val="00341B78"/>
    <w:rsid w:val="00341F48"/>
    <w:rsid w:val="00342151"/>
    <w:rsid w:val="00342153"/>
    <w:rsid w:val="00342231"/>
    <w:rsid w:val="00342553"/>
    <w:rsid w:val="003426D7"/>
    <w:rsid w:val="00342EF8"/>
    <w:rsid w:val="00343D19"/>
    <w:rsid w:val="00344A6D"/>
    <w:rsid w:val="00344F08"/>
    <w:rsid w:val="00345217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4F00"/>
    <w:rsid w:val="00355193"/>
    <w:rsid w:val="003558A9"/>
    <w:rsid w:val="00355950"/>
    <w:rsid w:val="00355FDA"/>
    <w:rsid w:val="00356EFF"/>
    <w:rsid w:val="00357151"/>
    <w:rsid w:val="00357455"/>
    <w:rsid w:val="00357D9A"/>
    <w:rsid w:val="00357E63"/>
    <w:rsid w:val="003615BC"/>
    <w:rsid w:val="00361E8F"/>
    <w:rsid w:val="00362003"/>
    <w:rsid w:val="00362CC7"/>
    <w:rsid w:val="00362F8C"/>
    <w:rsid w:val="003633E3"/>
    <w:rsid w:val="003637AB"/>
    <w:rsid w:val="003643C0"/>
    <w:rsid w:val="003645DB"/>
    <w:rsid w:val="0036469B"/>
    <w:rsid w:val="00365B89"/>
    <w:rsid w:val="00365FA4"/>
    <w:rsid w:val="0036613C"/>
    <w:rsid w:val="003665DF"/>
    <w:rsid w:val="0036661D"/>
    <w:rsid w:val="00366884"/>
    <w:rsid w:val="00366D74"/>
    <w:rsid w:val="0036725C"/>
    <w:rsid w:val="003675B1"/>
    <w:rsid w:val="00367924"/>
    <w:rsid w:val="003700E5"/>
    <w:rsid w:val="00370A73"/>
    <w:rsid w:val="0037121C"/>
    <w:rsid w:val="003713B7"/>
    <w:rsid w:val="00371405"/>
    <w:rsid w:val="00372506"/>
    <w:rsid w:val="003727A6"/>
    <w:rsid w:val="00372837"/>
    <w:rsid w:val="00372BAD"/>
    <w:rsid w:val="00372D2A"/>
    <w:rsid w:val="00373413"/>
    <w:rsid w:val="00374858"/>
    <w:rsid w:val="0037534A"/>
    <w:rsid w:val="0037542B"/>
    <w:rsid w:val="003755B0"/>
    <w:rsid w:val="00375CCB"/>
    <w:rsid w:val="00376320"/>
    <w:rsid w:val="003769CD"/>
    <w:rsid w:val="003769D3"/>
    <w:rsid w:val="00376CD3"/>
    <w:rsid w:val="00376EF0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4EFB"/>
    <w:rsid w:val="00384F64"/>
    <w:rsid w:val="00385EB0"/>
    <w:rsid w:val="00385F76"/>
    <w:rsid w:val="003865A4"/>
    <w:rsid w:val="00386C7A"/>
    <w:rsid w:val="00386F6A"/>
    <w:rsid w:val="003871AC"/>
    <w:rsid w:val="00387834"/>
    <w:rsid w:val="00387ED6"/>
    <w:rsid w:val="003902F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1AD9"/>
    <w:rsid w:val="0039279E"/>
    <w:rsid w:val="00392DFE"/>
    <w:rsid w:val="003939FC"/>
    <w:rsid w:val="00393EE2"/>
    <w:rsid w:val="0039431E"/>
    <w:rsid w:val="00394432"/>
    <w:rsid w:val="003947E7"/>
    <w:rsid w:val="00394D69"/>
    <w:rsid w:val="00395633"/>
    <w:rsid w:val="00396E7D"/>
    <w:rsid w:val="0039736C"/>
    <w:rsid w:val="0039754B"/>
    <w:rsid w:val="00397866"/>
    <w:rsid w:val="003978CF"/>
    <w:rsid w:val="003A01D4"/>
    <w:rsid w:val="003A082B"/>
    <w:rsid w:val="003A1855"/>
    <w:rsid w:val="003A1B0C"/>
    <w:rsid w:val="003A1C17"/>
    <w:rsid w:val="003A2D51"/>
    <w:rsid w:val="003A2E68"/>
    <w:rsid w:val="003A33EB"/>
    <w:rsid w:val="003A4006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337"/>
    <w:rsid w:val="003A7A2C"/>
    <w:rsid w:val="003A7CE6"/>
    <w:rsid w:val="003A7D61"/>
    <w:rsid w:val="003A7F5F"/>
    <w:rsid w:val="003B0041"/>
    <w:rsid w:val="003B086D"/>
    <w:rsid w:val="003B146D"/>
    <w:rsid w:val="003B14E4"/>
    <w:rsid w:val="003B152F"/>
    <w:rsid w:val="003B22D1"/>
    <w:rsid w:val="003B2A5B"/>
    <w:rsid w:val="003B306A"/>
    <w:rsid w:val="003B317B"/>
    <w:rsid w:val="003B31D4"/>
    <w:rsid w:val="003B3274"/>
    <w:rsid w:val="003B3CFE"/>
    <w:rsid w:val="003B4813"/>
    <w:rsid w:val="003B4A49"/>
    <w:rsid w:val="003B4FFC"/>
    <w:rsid w:val="003B506A"/>
    <w:rsid w:val="003B5405"/>
    <w:rsid w:val="003B55B5"/>
    <w:rsid w:val="003B57B6"/>
    <w:rsid w:val="003B58B3"/>
    <w:rsid w:val="003B599F"/>
    <w:rsid w:val="003B5A03"/>
    <w:rsid w:val="003B6185"/>
    <w:rsid w:val="003B6D35"/>
    <w:rsid w:val="003B72B9"/>
    <w:rsid w:val="003B74AB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49FB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29E"/>
    <w:rsid w:val="003D597C"/>
    <w:rsid w:val="003D5A32"/>
    <w:rsid w:val="003D6814"/>
    <w:rsid w:val="003D6CA3"/>
    <w:rsid w:val="003D761F"/>
    <w:rsid w:val="003D7780"/>
    <w:rsid w:val="003D7E24"/>
    <w:rsid w:val="003E08F3"/>
    <w:rsid w:val="003E0B9E"/>
    <w:rsid w:val="003E176D"/>
    <w:rsid w:val="003E1B51"/>
    <w:rsid w:val="003E1DED"/>
    <w:rsid w:val="003E29BF"/>
    <w:rsid w:val="003E4008"/>
    <w:rsid w:val="003E40DA"/>
    <w:rsid w:val="003E4285"/>
    <w:rsid w:val="003E4975"/>
    <w:rsid w:val="003E4E03"/>
    <w:rsid w:val="003E4E7B"/>
    <w:rsid w:val="003E5538"/>
    <w:rsid w:val="003E5FF2"/>
    <w:rsid w:val="003E6CAD"/>
    <w:rsid w:val="003E7733"/>
    <w:rsid w:val="003E7AF5"/>
    <w:rsid w:val="003F0108"/>
    <w:rsid w:val="003F010D"/>
    <w:rsid w:val="003F0E31"/>
    <w:rsid w:val="003F0F05"/>
    <w:rsid w:val="003F0F63"/>
    <w:rsid w:val="003F1021"/>
    <w:rsid w:val="003F1941"/>
    <w:rsid w:val="003F1C4B"/>
    <w:rsid w:val="003F26B2"/>
    <w:rsid w:val="003F28A0"/>
    <w:rsid w:val="003F29E5"/>
    <w:rsid w:val="003F2A30"/>
    <w:rsid w:val="003F311D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C9B"/>
    <w:rsid w:val="00400598"/>
    <w:rsid w:val="00400C3C"/>
    <w:rsid w:val="00401193"/>
    <w:rsid w:val="00401556"/>
    <w:rsid w:val="00401967"/>
    <w:rsid w:val="00401C97"/>
    <w:rsid w:val="00402089"/>
    <w:rsid w:val="00402159"/>
    <w:rsid w:val="0040238D"/>
    <w:rsid w:val="004024CA"/>
    <w:rsid w:val="004032C3"/>
    <w:rsid w:val="00403852"/>
    <w:rsid w:val="004039BE"/>
    <w:rsid w:val="00403A70"/>
    <w:rsid w:val="00403F0C"/>
    <w:rsid w:val="00404257"/>
    <w:rsid w:val="00404315"/>
    <w:rsid w:val="00404970"/>
    <w:rsid w:val="00404FCA"/>
    <w:rsid w:val="004050EB"/>
    <w:rsid w:val="00405366"/>
    <w:rsid w:val="004055F2"/>
    <w:rsid w:val="00406245"/>
    <w:rsid w:val="0040667D"/>
    <w:rsid w:val="0040669B"/>
    <w:rsid w:val="00406A56"/>
    <w:rsid w:val="004073C6"/>
    <w:rsid w:val="004074C6"/>
    <w:rsid w:val="00407626"/>
    <w:rsid w:val="00407B00"/>
    <w:rsid w:val="00407C5D"/>
    <w:rsid w:val="00407E61"/>
    <w:rsid w:val="004100B4"/>
    <w:rsid w:val="004109F1"/>
    <w:rsid w:val="00410A99"/>
    <w:rsid w:val="00411747"/>
    <w:rsid w:val="00411AC1"/>
    <w:rsid w:val="00411FA6"/>
    <w:rsid w:val="00412A6E"/>
    <w:rsid w:val="00412F12"/>
    <w:rsid w:val="00413027"/>
    <w:rsid w:val="004132B3"/>
    <w:rsid w:val="004134CD"/>
    <w:rsid w:val="00413930"/>
    <w:rsid w:val="004145D5"/>
    <w:rsid w:val="0041533C"/>
    <w:rsid w:val="00415586"/>
    <w:rsid w:val="00415A88"/>
    <w:rsid w:val="00415B7B"/>
    <w:rsid w:val="0041619D"/>
    <w:rsid w:val="0041671B"/>
    <w:rsid w:val="00416DF4"/>
    <w:rsid w:val="00417928"/>
    <w:rsid w:val="004206A5"/>
    <w:rsid w:val="004209B3"/>
    <w:rsid w:val="00420B19"/>
    <w:rsid w:val="00420B4A"/>
    <w:rsid w:val="00420BEE"/>
    <w:rsid w:val="00420FB0"/>
    <w:rsid w:val="00421501"/>
    <w:rsid w:val="004218B3"/>
    <w:rsid w:val="00421ACD"/>
    <w:rsid w:val="00422663"/>
    <w:rsid w:val="00423214"/>
    <w:rsid w:val="00423C20"/>
    <w:rsid w:val="00424F47"/>
    <w:rsid w:val="004253F0"/>
    <w:rsid w:val="004255A0"/>
    <w:rsid w:val="004258BC"/>
    <w:rsid w:val="00425C8F"/>
    <w:rsid w:val="00425E90"/>
    <w:rsid w:val="00425F47"/>
    <w:rsid w:val="00426403"/>
    <w:rsid w:val="00426786"/>
    <w:rsid w:val="0042685F"/>
    <w:rsid w:val="004270C3"/>
    <w:rsid w:val="004272C9"/>
    <w:rsid w:val="004275E3"/>
    <w:rsid w:val="00427BE8"/>
    <w:rsid w:val="00427E35"/>
    <w:rsid w:val="004305B8"/>
    <w:rsid w:val="0043063A"/>
    <w:rsid w:val="004313EE"/>
    <w:rsid w:val="00431939"/>
    <w:rsid w:val="00431A0C"/>
    <w:rsid w:val="00432546"/>
    <w:rsid w:val="00432E98"/>
    <w:rsid w:val="00432F12"/>
    <w:rsid w:val="004331DA"/>
    <w:rsid w:val="00433375"/>
    <w:rsid w:val="004337FB"/>
    <w:rsid w:val="00433943"/>
    <w:rsid w:val="00433C7F"/>
    <w:rsid w:val="00433EBB"/>
    <w:rsid w:val="00434051"/>
    <w:rsid w:val="00434AF3"/>
    <w:rsid w:val="00434B8C"/>
    <w:rsid w:val="00434CFE"/>
    <w:rsid w:val="00434FB7"/>
    <w:rsid w:val="00436216"/>
    <w:rsid w:val="004367B5"/>
    <w:rsid w:val="00436AE8"/>
    <w:rsid w:val="0043729C"/>
    <w:rsid w:val="00437AA6"/>
    <w:rsid w:val="00440B5B"/>
    <w:rsid w:val="0044156A"/>
    <w:rsid w:val="0044175B"/>
    <w:rsid w:val="00441AC4"/>
    <w:rsid w:val="00441E19"/>
    <w:rsid w:val="00441E84"/>
    <w:rsid w:val="00442132"/>
    <w:rsid w:val="00443577"/>
    <w:rsid w:val="004436F8"/>
    <w:rsid w:val="00443B64"/>
    <w:rsid w:val="00443EC7"/>
    <w:rsid w:val="00443EDA"/>
    <w:rsid w:val="00443FE4"/>
    <w:rsid w:val="00444403"/>
    <w:rsid w:val="00444628"/>
    <w:rsid w:val="0044495F"/>
    <w:rsid w:val="00445128"/>
    <w:rsid w:val="00447EBA"/>
    <w:rsid w:val="00447EDB"/>
    <w:rsid w:val="00450AD1"/>
    <w:rsid w:val="00450DC0"/>
    <w:rsid w:val="00450DCE"/>
    <w:rsid w:val="00451D31"/>
    <w:rsid w:val="00451E11"/>
    <w:rsid w:val="004521EE"/>
    <w:rsid w:val="00452705"/>
    <w:rsid w:val="004534D3"/>
    <w:rsid w:val="004535A6"/>
    <w:rsid w:val="0045391C"/>
    <w:rsid w:val="00453AA1"/>
    <w:rsid w:val="00453B40"/>
    <w:rsid w:val="004542F8"/>
    <w:rsid w:val="004543D2"/>
    <w:rsid w:val="00454592"/>
    <w:rsid w:val="00454748"/>
    <w:rsid w:val="00454779"/>
    <w:rsid w:val="00454845"/>
    <w:rsid w:val="00454C29"/>
    <w:rsid w:val="00454C32"/>
    <w:rsid w:val="00454E8E"/>
    <w:rsid w:val="00454FFF"/>
    <w:rsid w:val="00455AFC"/>
    <w:rsid w:val="00455CEC"/>
    <w:rsid w:val="00455E40"/>
    <w:rsid w:val="00456485"/>
    <w:rsid w:val="0045690E"/>
    <w:rsid w:val="00456BAE"/>
    <w:rsid w:val="0045705E"/>
    <w:rsid w:val="004570AE"/>
    <w:rsid w:val="00457481"/>
    <w:rsid w:val="00457612"/>
    <w:rsid w:val="00457698"/>
    <w:rsid w:val="004579F9"/>
    <w:rsid w:val="00457D59"/>
    <w:rsid w:val="004607B2"/>
    <w:rsid w:val="004609B0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3467"/>
    <w:rsid w:val="00473AF7"/>
    <w:rsid w:val="00473C89"/>
    <w:rsid w:val="00473E12"/>
    <w:rsid w:val="00474367"/>
    <w:rsid w:val="004745C4"/>
    <w:rsid w:val="00475402"/>
    <w:rsid w:val="004754C1"/>
    <w:rsid w:val="00476A95"/>
    <w:rsid w:val="00476B1D"/>
    <w:rsid w:val="00476C39"/>
    <w:rsid w:val="004772D5"/>
    <w:rsid w:val="00477731"/>
    <w:rsid w:val="00477E34"/>
    <w:rsid w:val="00480AD1"/>
    <w:rsid w:val="004813B1"/>
    <w:rsid w:val="004819A2"/>
    <w:rsid w:val="00481EC9"/>
    <w:rsid w:val="004820B1"/>
    <w:rsid w:val="00482265"/>
    <w:rsid w:val="00482863"/>
    <w:rsid w:val="00482A31"/>
    <w:rsid w:val="00482AEC"/>
    <w:rsid w:val="004835CA"/>
    <w:rsid w:val="00483696"/>
    <w:rsid w:val="00483F7F"/>
    <w:rsid w:val="00484186"/>
    <w:rsid w:val="004842AF"/>
    <w:rsid w:val="00484335"/>
    <w:rsid w:val="00484387"/>
    <w:rsid w:val="004847C3"/>
    <w:rsid w:val="00484911"/>
    <w:rsid w:val="00484946"/>
    <w:rsid w:val="00484B02"/>
    <w:rsid w:val="00484DA2"/>
    <w:rsid w:val="00485418"/>
    <w:rsid w:val="00485565"/>
    <w:rsid w:val="0048580C"/>
    <w:rsid w:val="0048638D"/>
    <w:rsid w:val="004864C4"/>
    <w:rsid w:val="00486BAA"/>
    <w:rsid w:val="0048737A"/>
    <w:rsid w:val="00490182"/>
    <w:rsid w:val="0049024A"/>
    <w:rsid w:val="0049047D"/>
    <w:rsid w:val="00490564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467"/>
    <w:rsid w:val="004977CA"/>
    <w:rsid w:val="004A012F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244"/>
    <w:rsid w:val="004A671E"/>
    <w:rsid w:val="004A67FE"/>
    <w:rsid w:val="004A7FEF"/>
    <w:rsid w:val="004B02E0"/>
    <w:rsid w:val="004B07C9"/>
    <w:rsid w:val="004B108C"/>
    <w:rsid w:val="004B116B"/>
    <w:rsid w:val="004B11A4"/>
    <w:rsid w:val="004B1896"/>
    <w:rsid w:val="004B20A5"/>
    <w:rsid w:val="004B24A4"/>
    <w:rsid w:val="004B2B06"/>
    <w:rsid w:val="004B31E9"/>
    <w:rsid w:val="004B31EA"/>
    <w:rsid w:val="004B3224"/>
    <w:rsid w:val="004B33FD"/>
    <w:rsid w:val="004B355B"/>
    <w:rsid w:val="004B35BE"/>
    <w:rsid w:val="004B3AD6"/>
    <w:rsid w:val="004B483C"/>
    <w:rsid w:val="004B4C03"/>
    <w:rsid w:val="004B4E8E"/>
    <w:rsid w:val="004B54AC"/>
    <w:rsid w:val="004B63BD"/>
    <w:rsid w:val="004B68D0"/>
    <w:rsid w:val="004B696B"/>
    <w:rsid w:val="004B7424"/>
    <w:rsid w:val="004B7741"/>
    <w:rsid w:val="004B79E8"/>
    <w:rsid w:val="004B7FE0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B5D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366"/>
    <w:rsid w:val="004D46DD"/>
    <w:rsid w:val="004D56B4"/>
    <w:rsid w:val="004D5B09"/>
    <w:rsid w:val="004D5B49"/>
    <w:rsid w:val="004D6703"/>
    <w:rsid w:val="004D6839"/>
    <w:rsid w:val="004D6BC6"/>
    <w:rsid w:val="004D6FE3"/>
    <w:rsid w:val="004D7116"/>
    <w:rsid w:val="004D751B"/>
    <w:rsid w:val="004D7928"/>
    <w:rsid w:val="004D795E"/>
    <w:rsid w:val="004D7A16"/>
    <w:rsid w:val="004D7BDD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7FB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780"/>
    <w:rsid w:val="004F0FE4"/>
    <w:rsid w:val="004F105F"/>
    <w:rsid w:val="004F1BC1"/>
    <w:rsid w:val="004F1C60"/>
    <w:rsid w:val="004F1CEB"/>
    <w:rsid w:val="004F213F"/>
    <w:rsid w:val="004F2814"/>
    <w:rsid w:val="004F2AB5"/>
    <w:rsid w:val="004F3876"/>
    <w:rsid w:val="004F39C8"/>
    <w:rsid w:val="004F4C42"/>
    <w:rsid w:val="004F4D17"/>
    <w:rsid w:val="004F4E9D"/>
    <w:rsid w:val="004F4EAA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13"/>
    <w:rsid w:val="005005DF"/>
    <w:rsid w:val="0050179B"/>
    <w:rsid w:val="005024FF"/>
    <w:rsid w:val="00502957"/>
    <w:rsid w:val="0050391E"/>
    <w:rsid w:val="00503A92"/>
    <w:rsid w:val="00503BED"/>
    <w:rsid w:val="00503C40"/>
    <w:rsid w:val="00503DA1"/>
    <w:rsid w:val="00504431"/>
    <w:rsid w:val="00504670"/>
    <w:rsid w:val="00504936"/>
    <w:rsid w:val="005049D7"/>
    <w:rsid w:val="00505367"/>
    <w:rsid w:val="00505B1D"/>
    <w:rsid w:val="00505C77"/>
    <w:rsid w:val="00505EB0"/>
    <w:rsid w:val="0050673D"/>
    <w:rsid w:val="0050687D"/>
    <w:rsid w:val="00506FD2"/>
    <w:rsid w:val="00507055"/>
    <w:rsid w:val="00507A99"/>
    <w:rsid w:val="00510079"/>
    <w:rsid w:val="005107CC"/>
    <w:rsid w:val="0051097B"/>
    <w:rsid w:val="0051099F"/>
    <w:rsid w:val="00510E6F"/>
    <w:rsid w:val="00511AFD"/>
    <w:rsid w:val="005122DF"/>
    <w:rsid w:val="00512720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1E77"/>
    <w:rsid w:val="00522335"/>
    <w:rsid w:val="00522B5E"/>
    <w:rsid w:val="00523B73"/>
    <w:rsid w:val="00523DFD"/>
    <w:rsid w:val="00524B56"/>
    <w:rsid w:val="00524DD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26A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2FF"/>
    <w:rsid w:val="0053230C"/>
    <w:rsid w:val="00532692"/>
    <w:rsid w:val="0053279D"/>
    <w:rsid w:val="00532B65"/>
    <w:rsid w:val="00532F21"/>
    <w:rsid w:val="00532F70"/>
    <w:rsid w:val="0053349D"/>
    <w:rsid w:val="00533617"/>
    <w:rsid w:val="00533C86"/>
    <w:rsid w:val="00533CC0"/>
    <w:rsid w:val="00534772"/>
    <w:rsid w:val="005348B1"/>
    <w:rsid w:val="005348B9"/>
    <w:rsid w:val="00535225"/>
    <w:rsid w:val="00535413"/>
    <w:rsid w:val="00535F39"/>
    <w:rsid w:val="005366B6"/>
    <w:rsid w:val="0053689C"/>
    <w:rsid w:val="00536B49"/>
    <w:rsid w:val="00536BE8"/>
    <w:rsid w:val="00536E45"/>
    <w:rsid w:val="00536F66"/>
    <w:rsid w:val="005372BE"/>
    <w:rsid w:val="00537319"/>
    <w:rsid w:val="00537367"/>
    <w:rsid w:val="0053759C"/>
    <w:rsid w:val="00537861"/>
    <w:rsid w:val="00540291"/>
    <w:rsid w:val="00540663"/>
    <w:rsid w:val="005406DD"/>
    <w:rsid w:val="0054096A"/>
    <w:rsid w:val="005409E8"/>
    <w:rsid w:val="00540E68"/>
    <w:rsid w:val="005417A6"/>
    <w:rsid w:val="00541E79"/>
    <w:rsid w:val="00542F4D"/>
    <w:rsid w:val="005435C7"/>
    <w:rsid w:val="00543A49"/>
    <w:rsid w:val="00543BE6"/>
    <w:rsid w:val="00544214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A80"/>
    <w:rsid w:val="00550C73"/>
    <w:rsid w:val="00551072"/>
    <w:rsid w:val="00551420"/>
    <w:rsid w:val="0055154E"/>
    <w:rsid w:val="0055208C"/>
    <w:rsid w:val="00552673"/>
    <w:rsid w:val="00553A3F"/>
    <w:rsid w:val="00553BD2"/>
    <w:rsid w:val="00553BE9"/>
    <w:rsid w:val="00553C6D"/>
    <w:rsid w:val="00554CF9"/>
    <w:rsid w:val="005553F3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1DF5"/>
    <w:rsid w:val="00562053"/>
    <w:rsid w:val="00562EA5"/>
    <w:rsid w:val="00563693"/>
    <w:rsid w:val="00563C73"/>
    <w:rsid w:val="0056421C"/>
    <w:rsid w:val="00564749"/>
    <w:rsid w:val="005647B1"/>
    <w:rsid w:val="00565307"/>
    <w:rsid w:val="00565404"/>
    <w:rsid w:val="00566051"/>
    <w:rsid w:val="00566392"/>
    <w:rsid w:val="00566407"/>
    <w:rsid w:val="00566D53"/>
    <w:rsid w:val="0056765C"/>
    <w:rsid w:val="00570559"/>
    <w:rsid w:val="00570623"/>
    <w:rsid w:val="00570B8B"/>
    <w:rsid w:val="00570C05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54C"/>
    <w:rsid w:val="00573748"/>
    <w:rsid w:val="00573F30"/>
    <w:rsid w:val="005744AD"/>
    <w:rsid w:val="00574C54"/>
    <w:rsid w:val="00574C71"/>
    <w:rsid w:val="00574E9B"/>
    <w:rsid w:val="00574F73"/>
    <w:rsid w:val="00575197"/>
    <w:rsid w:val="005753CE"/>
    <w:rsid w:val="00575491"/>
    <w:rsid w:val="0057562F"/>
    <w:rsid w:val="00575CA3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02B"/>
    <w:rsid w:val="0058064D"/>
    <w:rsid w:val="005806FB"/>
    <w:rsid w:val="00580E29"/>
    <w:rsid w:val="00580FCC"/>
    <w:rsid w:val="005813AC"/>
    <w:rsid w:val="00581650"/>
    <w:rsid w:val="00581D3A"/>
    <w:rsid w:val="00581FAF"/>
    <w:rsid w:val="005821A9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D70"/>
    <w:rsid w:val="00585FED"/>
    <w:rsid w:val="005860BC"/>
    <w:rsid w:val="00587142"/>
    <w:rsid w:val="00587213"/>
    <w:rsid w:val="00587C40"/>
    <w:rsid w:val="005901A0"/>
    <w:rsid w:val="00590A60"/>
    <w:rsid w:val="00590B4C"/>
    <w:rsid w:val="005915B8"/>
    <w:rsid w:val="005918AE"/>
    <w:rsid w:val="005918FD"/>
    <w:rsid w:val="0059195E"/>
    <w:rsid w:val="00591AFA"/>
    <w:rsid w:val="0059209B"/>
    <w:rsid w:val="005924DC"/>
    <w:rsid w:val="00592D80"/>
    <w:rsid w:val="00592DF0"/>
    <w:rsid w:val="005931F0"/>
    <w:rsid w:val="0059332C"/>
    <w:rsid w:val="00593561"/>
    <w:rsid w:val="00594076"/>
    <w:rsid w:val="005949CC"/>
    <w:rsid w:val="005957E3"/>
    <w:rsid w:val="00595BE8"/>
    <w:rsid w:val="00596357"/>
    <w:rsid w:val="00596594"/>
    <w:rsid w:val="00596758"/>
    <w:rsid w:val="00596891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105"/>
    <w:rsid w:val="005A125F"/>
    <w:rsid w:val="005A1D1A"/>
    <w:rsid w:val="005A26FE"/>
    <w:rsid w:val="005A2E96"/>
    <w:rsid w:val="005A31D8"/>
    <w:rsid w:val="005A37DD"/>
    <w:rsid w:val="005A412E"/>
    <w:rsid w:val="005A5086"/>
    <w:rsid w:val="005A597B"/>
    <w:rsid w:val="005A5A95"/>
    <w:rsid w:val="005A61FC"/>
    <w:rsid w:val="005A6A47"/>
    <w:rsid w:val="005A7BF8"/>
    <w:rsid w:val="005A7C77"/>
    <w:rsid w:val="005A7ED2"/>
    <w:rsid w:val="005B0F98"/>
    <w:rsid w:val="005B1045"/>
    <w:rsid w:val="005B16A7"/>
    <w:rsid w:val="005B18CD"/>
    <w:rsid w:val="005B26BE"/>
    <w:rsid w:val="005B2C56"/>
    <w:rsid w:val="005B322E"/>
    <w:rsid w:val="005B3580"/>
    <w:rsid w:val="005B359C"/>
    <w:rsid w:val="005B3DEC"/>
    <w:rsid w:val="005B5333"/>
    <w:rsid w:val="005B5CD4"/>
    <w:rsid w:val="005B5EBD"/>
    <w:rsid w:val="005B60DD"/>
    <w:rsid w:val="005B619B"/>
    <w:rsid w:val="005B6EBF"/>
    <w:rsid w:val="005B6FE3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1A71"/>
    <w:rsid w:val="005C22D1"/>
    <w:rsid w:val="005C2445"/>
    <w:rsid w:val="005C2DCF"/>
    <w:rsid w:val="005C3486"/>
    <w:rsid w:val="005C382F"/>
    <w:rsid w:val="005C3CD1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F74"/>
    <w:rsid w:val="005E1B06"/>
    <w:rsid w:val="005E1BEB"/>
    <w:rsid w:val="005E1D94"/>
    <w:rsid w:val="005E26AD"/>
    <w:rsid w:val="005E2A21"/>
    <w:rsid w:val="005E2EF4"/>
    <w:rsid w:val="005E38A2"/>
    <w:rsid w:val="005E3ACA"/>
    <w:rsid w:val="005E3B5C"/>
    <w:rsid w:val="005E3DE2"/>
    <w:rsid w:val="005E3E5A"/>
    <w:rsid w:val="005E4FA1"/>
    <w:rsid w:val="005E510B"/>
    <w:rsid w:val="005E541E"/>
    <w:rsid w:val="005E543C"/>
    <w:rsid w:val="005E60C4"/>
    <w:rsid w:val="005E6426"/>
    <w:rsid w:val="005E6890"/>
    <w:rsid w:val="005E70E2"/>
    <w:rsid w:val="005E7377"/>
    <w:rsid w:val="005E7DE2"/>
    <w:rsid w:val="005F056A"/>
    <w:rsid w:val="005F0967"/>
    <w:rsid w:val="005F0F4D"/>
    <w:rsid w:val="005F1337"/>
    <w:rsid w:val="005F1339"/>
    <w:rsid w:val="005F14FA"/>
    <w:rsid w:val="005F189C"/>
    <w:rsid w:val="005F1EE0"/>
    <w:rsid w:val="005F2319"/>
    <w:rsid w:val="005F26C4"/>
    <w:rsid w:val="005F27BC"/>
    <w:rsid w:val="005F2E41"/>
    <w:rsid w:val="005F322C"/>
    <w:rsid w:val="005F3AEF"/>
    <w:rsid w:val="005F3C18"/>
    <w:rsid w:val="005F3E8A"/>
    <w:rsid w:val="005F3F92"/>
    <w:rsid w:val="005F3FE0"/>
    <w:rsid w:val="005F4384"/>
    <w:rsid w:val="005F456A"/>
    <w:rsid w:val="005F472F"/>
    <w:rsid w:val="005F4C3F"/>
    <w:rsid w:val="005F4E15"/>
    <w:rsid w:val="005F4EC4"/>
    <w:rsid w:val="005F5246"/>
    <w:rsid w:val="005F53CC"/>
    <w:rsid w:val="005F5428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9C7"/>
    <w:rsid w:val="00603E61"/>
    <w:rsid w:val="00603F5F"/>
    <w:rsid w:val="00604676"/>
    <w:rsid w:val="0060489E"/>
    <w:rsid w:val="00604F91"/>
    <w:rsid w:val="00605590"/>
    <w:rsid w:val="00605716"/>
    <w:rsid w:val="00605D97"/>
    <w:rsid w:val="0060635F"/>
    <w:rsid w:val="006069AA"/>
    <w:rsid w:val="00607128"/>
    <w:rsid w:val="00607167"/>
    <w:rsid w:val="00610EE9"/>
    <w:rsid w:val="00611C48"/>
    <w:rsid w:val="00612ABF"/>
    <w:rsid w:val="00612C40"/>
    <w:rsid w:val="006137D8"/>
    <w:rsid w:val="00613A54"/>
    <w:rsid w:val="00614186"/>
    <w:rsid w:val="00614A0B"/>
    <w:rsid w:val="0061562C"/>
    <w:rsid w:val="00615DD4"/>
    <w:rsid w:val="00615E3F"/>
    <w:rsid w:val="006162D6"/>
    <w:rsid w:val="00616FCB"/>
    <w:rsid w:val="00617212"/>
    <w:rsid w:val="00617C20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B05"/>
    <w:rsid w:val="00626BEA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64C"/>
    <w:rsid w:val="006347B4"/>
    <w:rsid w:val="00634C6A"/>
    <w:rsid w:val="00635756"/>
    <w:rsid w:val="00635770"/>
    <w:rsid w:val="00635AFC"/>
    <w:rsid w:val="00635FAD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2DE1"/>
    <w:rsid w:val="00642E2B"/>
    <w:rsid w:val="0064336A"/>
    <w:rsid w:val="0064409B"/>
    <w:rsid w:val="00644E30"/>
    <w:rsid w:val="00644FF7"/>
    <w:rsid w:val="006455D0"/>
    <w:rsid w:val="00645B82"/>
    <w:rsid w:val="00645F72"/>
    <w:rsid w:val="0064664B"/>
    <w:rsid w:val="006467EC"/>
    <w:rsid w:val="00646934"/>
    <w:rsid w:val="00646ED8"/>
    <w:rsid w:val="00647377"/>
    <w:rsid w:val="006476BB"/>
    <w:rsid w:val="0064776E"/>
    <w:rsid w:val="00647C3F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E9C"/>
    <w:rsid w:val="00657F77"/>
    <w:rsid w:val="00660201"/>
    <w:rsid w:val="00660547"/>
    <w:rsid w:val="0066081C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C30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3D6"/>
    <w:rsid w:val="0066640C"/>
    <w:rsid w:val="00666435"/>
    <w:rsid w:val="006665EA"/>
    <w:rsid w:val="006666B3"/>
    <w:rsid w:val="00666E0B"/>
    <w:rsid w:val="00666E6D"/>
    <w:rsid w:val="0066728A"/>
    <w:rsid w:val="006672BB"/>
    <w:rsid w:val="00667360"/>
    <w:rsid w:val="006673C5"/>
    <w:rsid w:val="00667600"/>
    <w:rsid w:val="00667A32"/>
    <w:rsid w:val="006700EB"/>
    <w:rsid w:val="00670315"/>
    <w:rsid w:val="00670519"/>
    <w:rsid w:val="0067139D"/>
    <w:rsid w:val="00671990"/>
    <w:rsid w:val="00671EFE"/>
    <w:rsid w:val="0067226D"/>
    <w:rsid w:val="006722AD"/>
    <w:rsid w:val="00672515"/>
    <w:rsid w:val="00672D47"/>
    <w:rsid w:val="006730FE"/>
    <w:rsid w:val="00673590"/>
    <w:rsid w:val="00673856"/>
    <w:rsid w:val="00675563"/>
    <w:rsid w:val="00675F1A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2AD"/>
    <w:rsid w:val="00680762"/>
    <w:rsid w:val="00680DD2"/>
    <w:rsid w:val="00680E43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B41"/>
    <w:rsid w:val="00687DF4"/>
    <w:rsid w:val="00687FAC"/>
    <w:rsid w:val="00690086"/>
    <w:rsid w:val="006902E9"/>
    <w:rsid w:val="006903BA"/>
    <w:rsid w:val="00690800"/>
    <w:rsid w:val="00690D19"/>
    <w:rsid w:val="00690DCE"/>
    <w:rsid w:val="00691D3F"/>
    <w:rsid w:val="00691EC3"/>
    <w:rsid w:val="00691F10"/>
    <w:rsid w:val="00692848"/>
    <w:rsid w:val="00692D28"/>
    <w:rsid w:val="00692EF2"/>
    <w:rsid w:val="00692F20"/>
    <w:rsid w:val="006933FD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691"/>
    <w:rsid w:val="006958C0"/>
    <w:rsid w:val="00695B15"/>
    <w:rsid w:val="00695F79"/>
    <w:rsid w:val="00696112"/>
    <w:rsid w:val="006964F6"/>
    <w:rsid w:val="00696CF7"/>
    <w:rsid w:val="006977B2"/>
    <w:rsid w:val="00697B77"/>
    <w:rsid w:val="00697BBC"/>
    <w:rsid w:val="00697FBE"/>
    <w:rsid w:val="006A042A"/>
    <w:rsid w:val="006A052F"/>
    <w:rsid w:val="006A0666"/>
    <w:rsid w:val="006A067C"/>
    <w:rsid w:val="006A0B19"/>
    <w:rsid w:val="006A0C13"/>
    <w:rsid w:val="006A150D"/>
    <w:rsid w:val="006A1631"/>
    <w:rsid w:val="006A178B"/>
    <w:rsid w:val="006A1AC4"/>
    <w:rsid w:val="006A21FF"/>
    <w:rsid w:val="006A2621"/>
    <w:rsid w:val="006A2F0A"/>
    <w:rsid w:val="006A3346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1B7"/>
    <w:rsid w:val="006B27BA"/>
    <w:rsid w:val="006B2BCA"/>
    <w:rsid w:val="006B2E06"/>
    <w:rsid w:val="006B2FA8"/>
    <w:rsid w:val="006B3088"/>
    <w:rsid w:val="006B355C"/>
    <w:rsid w:val="006B3B06"/>
    <w:rsid w:val="006B3DBC"/>
    <w:rsid w:val="006B3DFA"/>
    <w:rsid w:val="006B4240"/>
    <w:rsid w:val="006B6549"/>
    <w:rsid w:val="006B6905"/>
    <w:rsid w:val="006B6FCE"/>
    <w:rsid w:val="006B7399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182"/>
    <w:rsid w:val="006C4324"/>
    <w:rsid w:val="006C4727"/>
    <w:rsid w:val="006C472E"/>
    <w:rsid w:val="006C476D"/>
    <w:rsid w:val="006C4802"/>
    <w:rsid w:val="006C486A"/>
    <w:rsid w:val="006C5366"/>
    <w:rsid w:val="006C5D2D"/>
    <w:rsid w:val="006C5DCD"/>
    <w:rsid w:val="006C6072"/>
    <w:rsid w:val="006C627A"/>
    <w:rsid w:val="006C64A5"/>
    <w:rsid w:val="006C6A27"/>
    <w:rsid w:val="006C7337"/>
    <w:rsid w:val="006C748A"/>
    <w:rsid w:val="006C7576"/>
    <w:rsid w:val="006C78E6"/>
    <w:rsid w:val="006C7E66"/>
    <w:rsid w:val="006D029E"/>
    <w:rsid w:val="006D1038"/>
    <w:rsid w:val="006D150D"/>
    <w:rsid w:val="006D1BF9"/>
    <w:rsid w:val="006D1D60"/>
    <w:rsid w:val="006D1F10"/>
    <w:rsid w:val="006D2CDD"/>
    <w:rsid w:val="006D4084"/>
    <w:rsid w:val="006D4C4A"/>
    <w:rsid w:val="006D4D4E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E072A"/>
    <w:rsid w:val="006E188D"/>
    <w:rsid w:val="006E1BE1"/>
    <w:rsid w:val="006E2212"/>
    <w:rsid w:val="006E23B7"/>
    <w:rsid w:val="006E3046"/>
    <w:rsid w:val="006E32B7"/>
    <w:rsid w:val="006E35B3"/>
    <w:rsid w:val="006E3A06"/>
    <w:rsid w:val="006E4A1F"/>
    <w:rsid w:val="006E51B3"/>
    <w:rsid w:val="006E537B"/>
    <w:rsid w:val="006E5A8C"/>
    <w:rsid w:val="006E5B21"/>
    <w:rsid w:val="006E5B5D"/>
    <w:rsid w:val="006E62CF"/>
    <w:rsid w:val="006E67EC"/>
    <w:rsid w:val="006E6E99"/>
    <w:rsid w:val="006E6F37"/>
    <w:rsid w:val="006E73D7"/>
    <w:rsid w:val="006E7785"/>
    <w:rsid w:val="006E79CD"/>
    <w:rsid w:val="006E7CF7"/>
    <w:rsid w:val="006F0959"/>
    <w:rsid w:val="006F0B3F"/>
    <w:rsid w:val="006F0EAA"/>
    <w:rsid w:val="006F10E5"/>
    <w:rsid w:val="006F122D"/>
    <w:rsid w:val="006F13B3"/>
    <w:rsid w:val="006F13B6"/>
    <w:rsid w:val="006F13E5"/>
    <w:rsid w:val="006F16A0"/>
    <w:rsid w:val="006F1AAC"/>
    <w:rsid w:val="006F1ABD"/>
    <w:rsid w:val="006F2252"/>
    <w:rsid w:val="006F227C"/>
    <w:rsid w:val="006F22CA"/>
    <w:rsid w:val="006F249C"/>
    <w:rsid w:val="006F2D73"/>
    <w:rsid w:val="006F3174"/>
    <w:rsid w:val="006F3247"/>
    <w:rsid w:val="006F38CF"/>
    <w:rsid w:val="006F3FBA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FF7"/>
    <w:rsid w:val="006F78BD"/>
    <w:rsid w:val="0070005A"/>
    <w:rsid w:val="00700094"/>
    <w:rsid w:val="007004C1"/>
    <w:rsid w:val="00700608"/>
    <w:rsid w:val="0070082C"/>
    <w:rsid w:val="00700C51"/>
    <w:rsid w:val="007012A8"/>
    <w:rsid w:val="00701EF6"/>
    <w:rsid w:val="00702264"/>
    <w:rsid w:val="007027BE"/>
    <w:rsid w:val="00702A69"/>
    <w:rsid w:val="00703552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484"/>
    <w:rsid w:val="00710C9C"/>
    <w:rsid w:val="00710DF9"/>
    <w:rsid w:val="00710E3E"/>
    <w:rsid w:val="00711342"/>
    <w:rsid w:val="007118B3"/>
    <w:rsid w:val="00712135"/>
    <w:rsid w:val="0071259C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5CD7"/>
    <w:rsid w:val="00716168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099"/>
    <w:rsid w:val="0072262F"/>
    <w:rsid w:val="00722702"/>
    <w:rsid w:val="00722EA7"/>
    <w:rsid w:val="00723157"/>
    <w:rsid w:val="00723383"/>
    <w:rsid w:val="00723A8D"/>
    <w:rsid w:val="00723FED"/>
    <w:rsid w:val="0072419E"/>
    <w:rsid w:val="00724309"/>
    <w:rsid w:val="00724B5C"/>
    <w:rsid w:val="00724F18"/>
    <w:rsid w:val="00725290"/>
    <w:rsid w:val="0072541B"/>
    <w:rsid w:val="00725829"/>
    <w:rsid w:val="00725B34"/>
    <w:rsid w:val="00725F0E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0CD"/>
    <w:rsid w:val="0073011A"/>
    <w:rsid w:val="00730A77"/>
    <w:rsid w:val="007317C3"/>
    <w:rsid w:val="00732B6D"/>
    <w:rsid w:val="0073444D"/>
    <w:rsid w:val="0073484A"/>
    <w:rsid w:val="0073486E"/>
    <w:rsid w:val="00734B68"/>
    <w:rsid w:val="00734ED1"/>
    <w:rsid w:val="00735445"/>
    <w:rsid w:val="00735784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72B"/>
    <w:rsid w:val="00741888"/>
    <w:rsid w:val="007419B9"/>
    <w:rsid w:val="00741C7F"/>
    <w:rsid w:val="00741FBA"/>
    <w:rsid w:val="007422CF"/>
    <w:rsid w:val="007425B0"/>
    <w:rsid w:val="00742CA4"/>
    <w:rsid w:val="00743288"/>
    <w:rsid w:val="00743341"/>
    <w:rsid w:val="00743E4E"/>
    <w:rsid w:val="0074412A"/>
    <w:rsid w:val="00744324"/>
    <w:rsid w:val="00744DEF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4A8"/>
    <w:rsid w:val="00747AF0"/>
    <w:rsid w:val="00747FCC"/>
    <w:rsid w:val="007510DA"/>
    <w:rsid w:val="007516FC"/>
    <w:rsid w:val="00751E3D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4040"/>
    <w:rsid w:val="0075405E"/>
    <w:rsid w:val="007542F1"/>
    <w:rsid w:val="00754750"/>
    <w:rsid w:val="00754B69"/>
    <w:rsid w:val="00754DD7"/>
    <w:rsid w:val="00754E12"/>
    <w:rsid w:val="00754FC6"/>
    <w:rsid w:val="00754FDD"/>
    <w:rsid w:val="007562FF"/>
    <w:rsid w:val="0075703F"/>
    <w:rsid w:val="0075730F"/>
    <w:rsid w:val="00757364"/>
    <w:rsid w:val="00757411"/>
    <w:rsid w:val="0075749D"/>
    <w:rsid w:val="007574D4"/>
    <w:rsid w:val="0075756E"/>
    <w:rsid w:val="00757D64"/>
    <w:rsid w:val="0076160F"/>
    <w:rsid w:val="00762386"/>
    <w:rsid w:val="0076265E"/>
    <w:rsid w:val="007629CC"/>
    <w:rsid w:val="007639B3"/>
    <w:rsid w:val="00764167"/>
    <w:rsid w:val="00764D12"/>
    <w:rsid w:val="0076549A"/>
    <w:rsid w:val="00765682"/>
    <w:rsid w:val="007656D0"/>
    <w:rsid w:val="00765B80"/>
    <w:rsid w:val="00765EAB"/>
    <w:rsid w:val="007663A4"/>
    <w:rsid w:val="007679E5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7A3"/>
    <w:rsid w:val="00772C67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0D1"/>
    <w:rsid w:val="00777493"/>
    <w:rsid w:val="00777F3E"/>
    <w:rsid w:val="00780051"/>
    <w:rsid w:val="00780064"/>
    <w:rsid w:val="0078036F"/>
    <w:rsid w:val="00780518"/>
    <w:rsid w:val="00780F4E"/>
    <w:rsid w:val="0078107E"/>
    <w:rsid w:val="007825FD"/>
    <w:rsid w:val="00782750"/>
    <w:rsid w:val="00783104"/>
    <w:rsid w:val="007837CA"/>
    <w:rsid w:val="007838F6"/>
    <w:rsid w:val="00783D70"/>
    <w:rsid w:val="0078403D"/>
    <w:rsid w:val="007845EB"/>
    <w:rsid w:val="00784B9B"/>
    <w:rsid w:val="0078514C"/>
    <w:rsid w:val="00785388"/>
    <w:rsid w:val="00785B94"/>
    <w:rsid w:val="00786157"/>
    <w:rsid w:val="00786269"/>
    <w:rsid w:val="0078714C"/>
    <w:rsid w:val="00787EE2"/>
    <w:rsid w:val="00787EF2"/>
    <w:rsid w:val="007903A0"/>
    <w:rsid w:val="00790463"/>
    <w:rsid w:val="007905D1"/>
    <w:rsid w:val="007909F5"/>
    <w:rsid w:val="00790EAC"/>
    <w:rsid w:val="00790FE6"/>
    <w:rsid w:val="00791011"/>
    <w:rsid w:val="007911E0"/>
    <w:rsid w:val="007920FF"/>
    <w:rsid w:val="007925A9"/>
    <w:rsid w:val="00792666"/>
    <w:rsid w:val="007929EB"/>
    <w:rsid w:val="00793878"/>
    <w:rsid w:val="00793881"/>
    <w:rsid w:val="00793B9B"/>
    <w:rsid w:val="007940A0"/>
    <w:rsid w:val="007941E3"/>
    <w:rsid w:val="00794345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6AE9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365"/>
    <w:rsid w:val="007A25B1"/>
    <w:rsid w:val="007A32B3"/>
    <w:rsid w:val="007A3653"/>
    <w:rsid w:val="007A38C4"/>
    <w:rsid w:val="007A439A"/>
    <w:rsid w:val="007A4568"/>
    <w:rsid w:val="007A4B29"/>
    <w:rsid w:val="007A4FD5"/>
    <w:rsid w:val="007A6B0E"/>
    <w:rsid w:val="007A6BE5"/>
    <w:rsid w:val="007A6CB7"/>
    <w:rsid w:val="007A6DCB"/>
    <w:rsid w:val="007A733B"/>
    <w:rsid w:val="007A73EC"/>
    <w:rsid w:val="007A73FB"/>
    <w:rsid w:val="007A7999"/>
    <w:rsid w:val="007A7E3D"/>
    <w:rsid w:val="007B02AD"/>
    <w:rsid w:val="007B07A8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382E"/>
    <w:rsid w:val="007B479F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082"/>
    <w:rsid w:val="007C52B3"/>
    <w:rsid w:val="007C568A"/>
    <w:rsid w:val="007C587D"/>
    <w:rsid w:val="007C58AF"/>
    <w:rsid w:val="007C5B0A"/>
    <w:rsid w:val="007C5C5C"/>
    <w:rsid w:val="007C630A"/>
    <w:rsid w:val="007C633C"/>
    <w:rsid w:val="007C65F9"/>
    <w:rsid w:val="007C6CF7"/>
    <w:rsid w:val="007C7AED"/>
    <w:rsid w:val="007C7BD0"/>
    <w:rsid w:val="007D0150"/>
    <w:rsid w:val="007D04E7"/>
    <w:rsid w:val="007D056C"/>
    <w:rsid w:val="007D109E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3B3C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18E6"/>
    <w:rsid w:val="007E2001"/>
    <w:rsid w:val="007E204A"/>
    <w:rsid w:val="007E2110"/>
    <w:rsid w:val="007E21E6"/>
    <w:rsid w:val="007E24FD"/>
    <w:rsid w:val="007E2887"/>
    <w:rsid w:val="007E2C3F"/>
    <w:rsid w:val="007E2F22"/>
    <w:rsid w:val="007E39D2"/>
    <w:rsid w:val="007E428F"/>
    <w:rsid w:val="007E4554"/>
    <w:rsid w:val="007E46BA"/>
    <w:rsid w:val="007E47AB"/>
    <w:rsid w:val="007E5898"/>
    <w:rsid w:val="007E5B3E"/>
    <w:rsid w:val="007E6324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563"/>
    <w:rsid w:val="007F15F4"/>
    <w:rsid w:val="007F164A"/>
    <w:rsid w:val="007F1AE2"/>
    <w:rsid w:val="007F1BB0"/>
    <w:rsid w:val="007F1F00"/>
    <w:rsid w:val="007F2A3B"/>
    <w:rsid w:val="007F2F6F"/>
    <w:rsid w:val="007F30BF"/>
    <w:rsid w:val="007F3447"/>
    <w:rsid w:val="007F3A91"/>
    <w:rsid w:val="007F3BFD"/>
    <w:rsid w:val="007F3F61"/>
    <w:rsid w:val="007F4584"/>
    <w:rsid w:val="007F4850"/>
    <w:rsid w:val="007F4DD1"/>
    <w:rsid w:val="007F508D"/>
    <w:rsid w:val="007F65DD"/>
    <w:rsid w:val="007F668E"/>
    <w:rsid w:val="007F75DE"/>
    <w:rsid w:val="007F773F"/>
    <w:rsid w:val="007F77B3"/>
    <w:rsid w:val="007F7ED3"/>
    <w:rsid w:val="008002C1"/>
    <w:rsid w:val="00800410"/>
    <w:rsid w:val="00800644"/>
    <w:rsid w:val="008007E8"/>
    <w:rsid w:val="00800A76"/>
    <w:rsid w:val="00800CDA"/>
    <w:rsid w:val="00800D80"/>
    <w:rsid w:val="00801605"/>
    <w:rsid w:val="008019B4"/>
    <w:rsid w:val="008019CF"/>
    <w:rsid w:val="00801F64"/>
    <w:rsid w:val="00802591"/>
    <w:rsid w:val="00802930"/>
    <w:rsid w:val="00802F1B"/>
    <w:rsid w:val="00805D50"/>
    <w:rsid w:val="00805ED0"/>
    <w:rsid w:val="0080623F"/>
    <w:rsid w:val="008065D3"/>
    <w:rsid w:val="00806651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7B9"/>
    <w:rsid w:val="008118DD"/>
    <w:rsid w:val="008119F5"/>
    <w:rsid w:val="00811B04"/>
    <w:rsid w:val="00811C0F"/>
    <w:rsid w:val="00811FC7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5EB7"/>
    <w:rsid w:val="00816708"/>
    <w:rsid w:val="008167EE"/>
    <w:rsid w:val="008167EF"/>
    <w:rsid w:val="00816821"/>
    <w:rsid w:val="00816B6E"/>
    <w:rsid w:val="00816B85"/>
    <w:rsid w:val="00816F8E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C95"/>
    <w:rsid w:val="00822E6D"/>
    <w:rsid w:val="00823297"/>
    <w:rsid w:val="00823355"/>
    <w:rsid w:val="008239FC"/>
    <w:rsid w:val="00823B2E"/>
    <w:rsid w:val="00824333"/>
    <w:rsid w:val="0082434B"/>
    <w:rsid w:val="0082435D"/>
    <w:rsid w:val="008246AF"/>
    <w:rsid w:val="00824DE4"/>
    <w:rsid w:val="00824E41"/>
    <w:rsid w:val="00824E91"/>
    <w:rsid w:val="008250D8"/>
    <w:rsid w:val="00825215"/>
    <w:rsid w:val="0082522E"/>
    <w:rsid w:val="008259B8"/>
    <w:rsid w:val="008260B1"/>
    <w:rsid w:val="008262A9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C8F"/>
    <w:rsid w:val="00832CF5"/>
    <w:rsid w:val="00832D3F"/>
    <w:rsid w:val="00832E50"/>
    <w:rsid w:val="00832FE1"/>
    <w:rsid w:val="008330A6"/>
    <w:rsid w:val="008334B5"/>
    <w:rsid w:val="00833985"/>
    <w:rsid w:val="00833A70"/>
    <w:rsid w:val="00833EBE"/>
    <w:rsid w:val="00834C9C"/>
    <w:rsid w:val="00835135"/>
    <w:rsid w:val="00835CAB"/>
    <w:rsid w:val="00835FAE"/>
    <w:rsid w:val="008365A4"/>
    <w:rsid w:val="00836A3A"/>
    <w:rsid w:val="00836D00"/>
    <w:rsid w:val="00836DC4"/>
    <w:rsid w:val="00836FBC"/>
    <w:rsid w:val="008370E5"/>
    <w:rsid w:val="00837272"/>
    <w:rsid w:val="0083753C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18D"/>
    <w:rsid w:val="00843A74"/>
    <w:rsid w:val="00843CD8"/>
    <w:rsid w:val="008440A0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2D13"/>
    <w:rsid w:val="008532DE"/>
    <w:rsid w:val="0085331F"/>
    <w:rsid w:val="00853569"/>
    <w:rsid w:val="00853675"/>
    <w:rsid w:val="008538F7"/>
    <w:rsid w:val="008538F9"/>
    <w:rsid w:val="00854040"/>
    <w:rsid w:val="00854085"/>
    <w:rsid w:val="0085441B"/>
    <w:rsid w:val="0085442E"/>
    <w:rsid w:val="00854FFD"/>
    <w:rsid w:val="00855934"/>
    <w:rsid w:val="00855E89"/>
    <w:rsid w:val="008567ED"/>
    <w:rsid w:val="00856850"/>
    <w:rsid w:val="00856A51"/>
    <w:rsid w:val="00856EEC"/>
    <w:rsid w:val="00856F74"/>
    <w:rsid w:val="008574F8"/>
    <w:rsid w:val="008576FE"/>
    <w:rsid w:val="00857B74"/>
    <w:rsid w:val="00857DCD"/>
    <w:rsid w:val="0086058F"/>
    <w:rsid w:val="0086073A"/>
    <w:rsid w:val="00860ADB"/>
    <w:rsid w:val="0086176B"/>
    <w:rsid w:val="00861FF8"/>
    <w:rsid w:val="00863039"/>
    <w:rsid w:val="00863626"/>
    <w:rsid w:val="00865375"/>
    <w:rsid w:val="008654EA"/>
    <w:rsid w:val="0086553D"/>
    <w:rsid w:val="00865F11"/>
    <w:rsid w:val="0086615C"/>
    <w:rsid w:val="008661C2"/>
    <w:rsid w:val="00866764"/>
    <w:rsid w:val="00866982"/>
    <w:rsid w:val="0086721C"/>
    <w:rsid w:val="008675F3"/>
    <w:rsid w:val="00867A95"/>
    <w:rsid w:val="008706DB"/>
    <w:rsid w:val="00870C8F"/>
    <w:rsid w:val="00871177"/>
    <w:rsid w:val="008712ED"/>
    <w:rsid w:val="00871895"/>
    <w:rsid w:val="0087197F"/>
    <w:rsid w:val="00871DDF"/>
    <w:rsid w:val="00871EB9"/>
    <w:rsid w:val="00872598"/>
    <w:rsid w:val="00872E0F"/>
    <w:rsid w:val="00873637"/>
    <w:rsid w:val="00873884"/>
    <w:rsid w:val="008739AE"/>
    <w:rsid w:val="00874AEC"/>
    <w:rsid w:val="00874C59"/>
    <w:rsid w:val="0087500B"/>
    <w:rsid w:val="008750AD"/>
    <w:rsid w:val="008757E0"/>
    <w:rsid w:val="00875AB8"/>
    <w:rsid w:val="00875BCE"/>
    <w:rsid w:val="00876119"/>
    <w:rsid w:val="0087637A"/>
    <w:rsid w:val="00876DC7"/>
    <w:rsid w:val="00877981"/>
    <w:rsid w:val="00877AD9"/>
    <w:rsid w:val="00880048"/>
    <w:rsid w:val="00880878"/>
    <w:rsid w:val="00880AE8"/>
    <w:rsid w:val="008810DF"/>
    <w:rsid w:val="00881102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5C6B"/>
    <w:rsid w:val="008863B5"/>
    <w:rsid w:val="00886684"/>
    <w:rsid w:val="008868EA"/>
    <w:rsid w:val="00886C0B"/>
    <w:rsid w:val="00886E5E"/>
    <w:rsid w:val="00887DF4"/>
    <w:rsid w:val="00887E4B"/>
    <w:rsid w:val="0089013E"/>
    <w:rsid w:val="008902EE"/>
    <w:rsid w:val="0089133F"/>
    <w:rsid w:val="00891664"/>
    <w:rsid w:val="00891CE8"/>
    <w:rsid w:val="00891DD5"/>
    <w:rsid w:val="00891EA3"/>
    <w:rsid w:val="008924BD"/>
    <w:rsid w:val="00892BC0"/>
    <w:rsid w:val="00892C6D"/>
    <w:rsid w:val="0089311B"/>
    <w:rsid w:val="008931F2"/>
    <w:rsid w:val="008934E9"/>
    <w:rsid w:val="00894B46"/>
    <w:rsid w:val="00894F26"/>
    <w:rsid w:val="008951A1"/>
    <w:rsid w:val="00895713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335C"/>
    <w:rsid w:val="008A5107"/>
    <w:rsid w:val="008A56A5"/>
    <w:rsid w:val="008A56BF"/>
    <w:rsid w:val="008A5F71"/>
    <w:rsid w:val="008A64AD"/>
    <w:rsid w:val="008A6607"/>
    <w:rsid w:val="008A67BE"/>
    <w:rsid w:val="008B00AC"/>
    <w:rsid w:val="008B00B1"/>
    <w:rsid w:val="008B0771"/>
    <w:rsid w:val="008B0889"/>
    <w:rsid w:val="008B08DE"/>
    <w:rsid w:val="008B0AC1"/>
    <w:rsid w:val="008B0FA1"/>
    <w:rsid w:val="008B0FBC"/>
    <w:rsid w:val="008B1028"/>
    <w:rsid w:val="008B19B8"/>
    <w:rsid w:val="008B345A"/>
    <w:rsid w:val="008B36C7"/>
    <w:rsid w:val="008B391E"/>
    <w:rsid w:val="008B3A0B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65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16"/>
    <w:rsid w:val="008C0FE1"/>
    <w:rsid w:val="008C1EE8"/>
    <w:rsid w:val="008C226E"/>
    <w:rsid w:val="008C23C4"/>
    <w:rsid w:val="008C2868"/>
    <w:rsid w:val="008C3621"/>
    <w:rsid w:val="008C3A22"/>
    <w:rsid w:val="008C3C39"/>
    <w:rsid w:val="008C3D15"/>
    <w:rsid w:val="008C41BB"/>
    <w:rsid w:val="008C461C"/>
    <w:rsid w:val="008C4C62"/>
    <w:rsid w:val="008C4EC0"/>
    <w:rsid w:val="008C5837"/>
    <w:rsid w:val="008C5C08"/>
    <w:rsid w:val="008C6241"/>
    <w:rsid w:val="008C661D"/>
    <w:rsid w:val="008C766A"/>
    <w:rsid w:val="008C7DE9"/>
    <w:rsid w:val="008D03D6"/>
    <w:rsid w:val="008D0A1B"/>
    <w:rsid w:val="008D0D83"/>
    <w:rsid w:val="008D1383"/>
    <w:rsid w:val="008D155F"/>
    <w:rsid w:val="008D1B78"/>
    <w:rsid w:val="008D1DB0"/>
    <w:rsid w:val="008D22D2"/>
    <w:rsid w:val="008D24C4"/>
    <w:rsid w:val="008D2798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BE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283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5C0"/>
    <w:rsid w:val="008F3134"/>
    <w:rsid w:val="008F3A08"/>
    <w:rsid w:val="008F3A2C"/>
    <w:rsid w:val="008F4328"/>
    <w:rsid w:val="008F4454"/>
    <w:rsid w:val="008F50E9"/>
    <w:rsid w:val="008F5674"/>
    <w:rsid w:val="008F57C5"/>
    <w:rsid w:val="008F59E3"/>
    <w:rsid w:val="008F62E0"/>
    <w:rsid w:val="008F6320"/>
    <w:rsid w:val="008F6342"/>
    <w:rsid w:val="008F6961"/>
    <w:rsid w:val="008F6BE4"/>
    <w:rsid w:val="008F7456"/>
    <w:rsid w:val="008F76F8"/>
    <w:rsid w:val="008F76FA"/>
    <w:rsid w:val="008F7C06"/>
    <w:rsid w:val="009002CA"/>
    <w:rsid w:val="0090130E"/>
    <w:rsid w:val="009013B5"/>
    <w:rsid w:val="00901E42"/>
    <w:rsid w:val="00901FFC"/>
    <w:rsid w:val="00902AE3"/>
    <w:rsid w:val="00902B9C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873"/>
    <w:rsid w:val="00910961"/>
    <w:rsid w:val="00910AD1"/>
    <w:rsid w:val="00910B83"/>
    <w:rsid w:val="00910C02"/>
    <w:rsid w:val="00910D99"/>
    <w:rsid w:val="00911A5C"/>
    <w:rsid w:val="00911D52"/>
    <w:rsid w:val="00911D72"/>
    <w:rsid w:val="00911F34"/>
    <w:rsid w:val="00911FDE"/>
    <w:rsid w:val="00912256"/>
    <w:rsid w:val="009125DA"/>
    <w:rsid w:val="00912607"/>
    <w:rsid w:val="0091271D"/>
    <w:rsid w:val="00912EF3"/>
    <w:rsid w:val="0091304D"/>
    <w:rsid w:val="00913C8C"/>
    <w:rsid w:val="00913D02"/>
    <w:rsid w:val="00913F55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40D"/>
    <w:rsid w:val="00921494"/>
    <w:rsid w:val="00921B96"/>
    <w:rsid w:val="00922086"/>
    <w:rsid w:val="009222BE"/>
    <w:rsid w:val="00922777"/>
    <w:rsid w:val="00922D0A"/>
    <w:rsid w:val="00923547"/>
    <w:rsid w:val="009240D4"/>
    <w:rsid w:val="009241B3"/>
    <w:rsid w:val="00924439"/>
    <w:rsid w:val="0092448E"/>
    <w:rsid w:val="00924858"/>
    <w:rsid w:val="009253F5"/>
    <w:rsid w:val="00925DF7"/>
    <w:rsid w:val="0092685C"/>
    <w:rsid w:val="009274AE"/>
    <w:rsid w:val="00927BD2"/>
    <w:rsid w:val="00927D56"/>
    <w:rsid w:val="0093084F"/>
    <w:rsid w:val="00930A29"/>
    <w:rsid w:val="00930BCC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2"/>
    <w:rsid w:val="00934BE4"/>
    <w:rsid w:val="00935426"/>
    <w:rsid w:val="00935912"/>
    <w:rsid w:val="00935A4A"/>
    <w:rsid w:val="00935CA8"/>
    <w:rsid w:val="009361D1"/>
    <w:rsid w:val="009361D5"/>
    <w:rsid w:val="00936488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312"/>
    <w:rsid w:val="009409CA"/>
    <w:rsid w:val="00940C82"/>
    <w:rsid w:val="00940F8C"/>
    <w:rsid w:val="009413B7"/>
    <w:rsid w:val="00941527"/>
    <w:rsid w:val="009417DA"/>
    <w:rsid w:val="00941A96"/>
    <w:rsid w:val="00941D06"/>
    <w:rsid w:val="00942456"/>
    <w:rsid w:val="00942B3A"/>
    <w:rsid w:val="00942E06"/>
    <w:rsid w:val="009431CA"/>
    <w:rsid w:val="009432A3"/>
    <w:rsid w:val="0094358C"/>
    <w:rsid w:val="00943C9B"/>
    <w:rsid w:val="00943D17"/>
    <w:rsid w:val="009443D3"/>
    <w:rsid w:val="00944479"/>
    <w:rsid w:val="00944715"/>
    <w:rsid w:val="0094494F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3C5"/>
    <w:rsid w:val="009476B9"/>
    <w:rsid w:val="009477EC"/>
    <w:rsid w:val="00947AFB"/>
    <w:rsid w:val="00947B5F"/>
    <w:rsid w:val="00947E5C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3F6A"/>
    <w:rsid w:val="00955244"/>
    <w:rsid w:val="009554B9"/>
    <w:rsid w:val="00955640"/>
    <w:rsid w:val="009556D7"/>
    <w:rsid w:val="009558EE"/>
    <w:rsid w:val="00955D95"/>
    <w:rsid w:val="00955F18"/>
    <w:rsid w:val="009563D1"/>
    <w:rsid w:val="0095680D"/>
    <w:rsid w:val="00956A3F"/>
    <w:rsid w:val="00956BCA"/>
    <w:rsid w:val="00956D3C"/>
    <w:rsid w:val="00957036"/>
    <w:rsid w:val="0095727C"/>
    <w:rsid w:val="0095738A"/>
    <w:rsid w:val="009579E5"/>
    <w:rsid w:val="00957ED8"/>
    <w:rsid w:val="00960041"/>
    <w:rsid w:val="009605A1"/>
    <w:rsid w:val="00961080"/>
    <w:rsid w:val="00961182"/>
    <w:rsid w:val="009616A8"/>
    <w:rsid w:val="009616C8"/>
    <w:rsid w:val="00961893"/>
    <w:rsid w:val="009618A4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F90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09B"/>
    <w:rsid w:val="00975620"/>
    <w:rsid w:val="00976A0A"/>
    <w:rsid w:val="009775FD"/>
    <w:rsid w:val="00977E6E"/>
    <w:rsid w:val="00980484"/>
    <w:rsid w:val="00980F9A"/>
    <w:rsid w:val="009816F2"/>
    <w:rsid w:val="00981795"/>
    <w:rsid w:val="009819E1"/>
    <w:rsid w:val="00982B46"/>
    <w:rsid w:val="009834DD"/>
    <w:rsid w:val="00983A25"/>
    <w:rsid w:val="009848F9"/>
    <w:rsid w:val="0098645D"/>
    <w:rsid w:val="0098651F"/>
    <w:rsid w:val="009868CA"/>
    <w:rsid w:val="00986A92"/>
    <w:rsid w:val="00986ADE"/>
    <w:rsid w:val="00986C08"/>
    <w:rsid w:val="00986D37"/>
    <w:rsid w:val="00986E35"/>
    <w:rsid w:val="00986FDA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CE8"/>
    <w:rsid w:val="00994EAC"/>
    <w:rsid w:val="00995159"/>
    <w:rsid w:val="009954A2"/>
    <w:rsid w:val="00995896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0FF9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48C0"/>
    <w:rsid w:val="009A5059"/>
    <w:rsid w:val="009A5956"/>
    <w:rsid w:val="009A5C77"/>
    <w:rsid w:val="009A601D"/>
    <w:rsid w:val="009A62A1"/>
    <w:rsid w:val="009A6430"/>
    <w:rsid w:val="009A64DC"/>
    <w:rsid w:val="009A65FD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9FB"/>
    <w:rsid w:val="009B0EE5"/>
    <w:rsid w:val="009B1C7B"/>
    <w:rsid w:val="009B21D3"/>
    <w:rsid w:val="009B2983"/>
    <w:rsid w:val="009B2DD5"/>
    <w:rsid w:val="009B2E16"/>
    <w:rsid w:val="009B36CB"/>
    <w:rsid w:val="009B3C88"/>
    <w:rsid w:val="009B4057"/>
    <w:rsid w:val="009B4599"/>
    <w:rsid w:val="009B45FE"/>
    <w:rsid w:val="009B4707"/>
    <w:rsid w:val="009B4A55"/>
    <w:rsid w:val="009B4C9C"/>
    <w:rsid w:val="009B50CC"/>
    <w:rsid w:val="009B568A"/>
    <w:rsid w:val="009B5CC8"/>
    <w:rsid w:val="009B61DB"/>
    <w:rsid w:val="009B6B1C"/>
    <w:rsid w:val="009B6BB9"/>
    <w:rsid w:val="009B6BC8"/>
    <w:rsid w:val="009B6E4F"/>
    <w:rsid w:val="009B7DB4"/>
    <w:rsid w:val="009C0086"/>
    <w:rsid w:val="009C0112"/>
    <w:rsid w:val="009C07F8"/>
    <w:rsid w:val="009C0AA5"/>
    <w:rsid w:val="009C0D2F"/>
    <w:rsid w:val="009C0E6B"/>
    <w:rsid w:val="009C10B2"/>
    <w:rsid w:val="009C128A"/>
    <w:rsid w:val="009C1343"/>
    <w:rsid w:val="009C1670"/>
    <w:rsid w:val="009C1D25"/>
    <w:rsid w:val="009C1D88"/>
    <w:rsid w:val="009C223B"/>
    <w:rsid w:val="009C22A6"/>
    <w:rsid w:val="009C23FE"/>
    <w:rsid w:val="009C29ED"/>
    <w:rsid w:val="009C2ADB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263"/>
    <w:rsid w:val="009C63BA"/>
    <w:rsid w:val="009C65CC"/>
    <w:rsid w:val="009C6652"/>
    <w:rsid w:val="009C6BFD"/>
    <w:rsid w:val="009C6F53"/>
    <w:rsid w:val="009C7BD2"/>
    <w:rsid w:val="009C7EAF"/>
    <w:rsid w:val="009D0588"/>
    <w:rsid w:val="009D0A0B"/>
    <w:rsid w:val="009D0A12"/>
    <w:rsid w:val="009D101D"/>
    <w:rsid w:val="009D16AB"/>
    <w:rsid w:val="009D1902"/>
    <w:rsid w:val="009D1927"/>
    <w:rsid w:val="009D1BC0"/>
    <w:rsid w:val="009D1C35"/>
    <w:rsid w:val="009D209B"/>
    <w:rsid w:val="009D2237"/>
    <w:rsid w:val="009D227D"/>
    <w:rsid w:val="009D237B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4E8"/>
    <w:rsid w:val="009E1592"/>
    <w:rsid w:val="009E1E25"/>
    <w:rsid w:val="009E2050"/>
    <w:rsid w:val="009E2339"/>
    <w:rsid w:val="009E29CF"/>
    <w:rsid w:val="009E29D3"/>
    <w:rsid w:val="009E34A3"/>
    <w:rsid w:val="009E461E"/>
    <w:rsid w:val="009E4699"/>
    <w:rsid w:val="009E4814"/>
    <w:rsid w:val="009E4A6E"/>
    <w:rsid w:val="009E4AEB"/>
    <w:rsid w:val="009E51B0"/>
    <w:rsid w:val="009E53D8"/>
    <w:rsid w:val="009E5EFF"/>
    <w:rsid w:val="009E5FE2"/>
    <w:rsid w:val="009E6523"/>
    <w:rsid w:val="009E65E1"/>
    <w:rsid w:val="009E6C7F"/>
    <w:rsid w:val="009E6EC2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EF3"/>
    <w:rsid w:val="009F2F31"/>
    <w:rsid w:val="009F3C34"/>
    <w:rsid w:val="009F3FF5"/>
    <w:rsid w:val="009F4A11"/>
    <w:rsid w:val="009F4B47"/>
    <w:rsid w:val="009F4FDC"/>
    <w:rsid w:val="009F5109"/>
    <w:rsid w:val="009F5158"/>
    <w:rsid w:val="009F51E8"/>
    <w:rsid w:val="009F5672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9F7F75"/>
    <w:rsid w:val="00A0021E"/>
    <w:rsid w:val="00A01E7D"/>
    <w:rsid w:val="00A0259B"/>
    <w:rsid w:val="00A026C3"/>
    <w:rsid w:val="00A02914"/>
    <w:rsid w:val="00A0303F"/>
    <w:rsid w:val="00A030A5"/>
    <w:rsid w:val="00A032A2"/>
    <w:rsid w:val="00A033EB"/>
    <w:rsid w:val="00A03605"/>
    <w:rsid w:val="00A03B38"/>
    <w:rsid w:val="00A03C69"/>
    <w:rsid w:val="00A03F71"/>
    <w:rsid w:val="00A046DC"/>
    <w:rsid w:val="00A04BED"/>
    <w:rsid w:val="00A050AA"/>
    <w:rsid w:val="00A0514E"/>
    <w:rsid w:val="00A05163"/>
    <w:rsid w:val="00A0541D"/>
    <w:rsid w:val="00A054BE"/>
    <w:rsid w:val="00A059EA"/>
    <w:rsid w:val="00A06871"/>
    <w:rsid w:val="00A07261"/>
    <w:rsid w:val="00A078B2"/>
    <w:rsid w:val="00A07FED"/>
    <w:rsid w:val="00A10152"/>
    <w:rsid w:val="00A1017C"/>
    <w:rsid w:val="00A107A3"/>
    <w:rsid w:val="00A107EF"/>
    <w:rsid w:val="00A11F4D"/>
    <w:rsid w:val="00A12161"/>
    <w:rsid w:val="00A13278"/>
    <w:rsid w:val="00A132BE"/>
    <w:rsid w:val="00A13F0A"/>
    <w:rsid w:val="00A13F19"/>
    <w:rsid w:val="00A140C9"/>
    <w:rsid w:val="00A14A2B"/>
    <w:rsid w:val="00A14A91"/>
    <w:rsid w:val="00A14B47"/>
    <w:rsid w:val="00A1508A"/>
    <w:rsid w:val="00A153B7"/>
    <w:rsid w:val="00A154B1"/>
    <w:rsid w:val="00A155BD"/>
    <w:rsid w:val="00A15664"/>
    <w:rsid w:val="00A159B0"/>
    <w:rsid w:val="00A1645A"/>
    <w:rsid w:val="00A1661C"/>
    <w:rsid w:val="00A168C2"/>
    <w:rsid w:val="00A17491"/>
    <w:rsid w:val="00A176AE"/>
    <w:rsid w:val="00A17D72"/>
    <w:rsid w:val="00A200D2"/>
    <w:rsid w:val="00A20211"/>
    <w:rsid w:val="00A207FD"/>
    <w:rsid w:val="00A21362"/>
    <w:rsid w:val="00A213E0"/>
    <w:rsid w:val="00A21EDF"/>
    <w:rsid w:val="00A21EF0"/>
    <w:rsid w:val="00A2207F"/>
    <w:rsid w:val="00A22354"/>
    <w:rsid w:val="00A226D4"/>
    <w:rsid w:val="00A227CA"/>
    <w:rsid w:val="00A22C89"/>
    <w:rsid w:val="00A22EA5"/>
    <w:rsid w:val="00A237A0"/>
    <w:rsid w:val="00A2427C"/>
    <w:rsid w:val="00A25369"/>
    <w:rsid w:val="00A274BD"/>
    <w:rsid w:val="00A276D8"/>
    <w:rsid w:val="00A27A84"/>
    <w:rsid w:val="00A30153"/>
    <w:rsid w:val="00A30928"/>
    <w:rsid w:val="00A309A9"/>
    <w:rsid w:val="00A30CCA"/>
    <w:rsid w:val="00A30F03"/>
    <w:rsid w:val="00A30F8A"/>
    <w:rsid w:val="00A30FD7"/>
    <w:rsid w:val="00A313AA"/>
    <w:rsid w:val="00A314A5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217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0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6396"/>
    <w:rsid w:val="00A46B40"/>
    <w:rsid w:val="00A47864"/>
    <w:rsid w:val="00A4798D"/>
    <w:rsid w:val="00A479CF"/>
    <w:rsid w:val="00A47A64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00"/>
    <w:rsid w:val="00A54714"/>
    <w:rsid w:val="00A54CA4"/>
    <w:rsid w:val="00A54D0F"/>
    <w:rsid w:val="00A54FBB"/>
    <w:rsid w:val="00A5544D"/>
    <w:rsid w:val="00A55C38"/>
    <w:rsid w:val="00A5664C"/>
    <w:rsid w:val="00A56E32"/>
    <w:rsid w:val="00A5752F"/>
    <w:rsid w:val="00A57D0A"/>
    <w:rsid w:val="00A603B9"/>
    <w:rsid w:val="00A60660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3F6D"/>
    <w:rsid w:val="00A642C0"/>
    <w:rsid w:val="00A643B0"/>
    <w:rsid w:val="00A646E6"/>
    <w:rsid w:val="00A649FC"/>
    <w:rsid w:val="00A65278"/>
    <w:rsid w:val="00A65E84"/>
    <w:rsid w:val="00A65F08"/>
    <w:rsid w:val="00A66020"/>
    <w:rsid w:val="00A6623D"/>
    <w:rsid w:val="00A66259"/>
    <w:rsid w:val="00A66A8D"/>
    <w:rsid w:val="00A67161"/>
    <w:rsid w:val="00A6758C"/>
    <w:rsid w:val="00A679EB"/>
    <w:rsid w:val="00A67C58"/>
    <w:rsid w:val="00A67E0B"/>
    <w:rsid w:val="00A67EF1"/>
    <w:rsid w:val="00A7178B"/>
    <w:rsid w:val="00A7182F"/>
    <w:rsid w:val="00A718EA"/>
    <w:rsid w:val="00A718F4"/>
    <w:rsid w:val="00A71941"/>
    <w:rsid w:val="00A71BD9"/>
    <w:rsid w:val="00A727ED"/>
    <w:rsid w:val="00A73005"/>
    <w:rsid w:val="00A73538"/>
    <w:rsid w:val="00A7376D"/>
    <w:rsid w:val="00A737CF"/>
    <w:rsid w:val="00A738AA"/>
    <w:rsid w:val="00A73A75"/>
    <w:rsid w:val="00A73EA4"/>
    <w:rsid w:val="00A73ECC"/>
    <w:rsid w:val="00A74153"/>
    <w:rsid w:val="00A741C5"/>
    <w:rsid w:val="00A7435F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DB0"/>
    <w:rsid w:val="00A77DEA"/>
    <w:rsid w:val="00A80656"/>
    <w:rsid w:val="00A81109"/>
    <w:rsid w:val="00A81215"/>
    <w:rsid w:val="00A815B9"/>
    <w:rsid w:val="00A821FD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B9C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6F2"/>
    <w:rsid w:val="00A90A73"/>
    <w:rsid w:val="00A9152F"/>
    <w:rsid w:val="00A91956"/>
    <w:rsid w:val="00A91CB6"/>
    <w:rsid w:val="00A92981"/>
    <w:rsid w:val="00A92EAF"/>
    <w:rsid w:val="00A9309A"/>
    <w:rsid w:val="00A93794"/>
    <w:rsid w:val="00A9446D"/>
    <w:rsid w:val="00A9446E"/>
    <w:rsid w:val="00A94EB2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2C4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401D"/>
    <w:rsid w:val="00AA48D5"/>
    <w:rsid w:val="00AA4FDE"/>
    <w:rsid w:val="00AA54DA"/>
    <w:rsid w:val="00AA5519"/>
    <w:rsid w:val="00AA5D1D"/>
    <w:rsid w:val="00AA6980"/>
    <w:rsid w:val="00AA6E88"/>
    <w:rsid w:val="00AA737A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E85"/>
    <w:rsid w:val="00AB4AFC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E02"/>
    <w:rsid w:val="00AC5EFE"/>
    <w:rsid w:val="00AC64AE"/>
    <w:rsid w:val="00AC6530"/>
    <w:rsid w:val="00AC6B0B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7B4"/>
    <w:rsid w:val="00AD2B99"/>
    <w:rsid w:val="00AD32C4"/>
    <w:rsid w:val="00AD3788"/>
    <w:rsid w:val="00AD4641"/>
    <w:rsid w:val="00AD4798"/>
    <w:rsid w:val="00AD5566"/>
    <w:rsid w:val="00AD5BA7"/>
    <w:rsid w:val="00AD64E5"/>
    <w:rsid w:val="00AD6B38"/>
    <w:rsid w:val="00AD72DD"/>
    <w:rsid w:val="00AE0049"/>
    <w:rsid w:val="00AE004F"/>
    <w:rsid w:val="00AE060E"/>
    <w:rsid w:val="00AE13E9"/>
    <w:rsid w:val="00AE1AFA"/>
    <w:rsid w:val="00AE28A2"/>
    <w:rsid w:val="00AE3187"/>
    <w:rsid w:val="00AE32C5"/>
    <w:rsid w:val="00AE3719"/>
    <w:rsid w:val="00AE3863"/>
    <w:rsid w:val="00AE3AFF"/>
    <w:rsid w:val="00AE4892"/>
    <w:rsid w:val="00AE48BE"/>
    <w:rsid w:val="00AE4B28"/>
    <w:rsid w:val="00AE4CCC"/>
    <w:rsid w:val="00AE4D11"/>
    <w:rsid w:val="00AE5981"/>
    <w:rsid w:val="00AE6052"/>
    <w:rsid w:val="00AE6121"/>
    <w:rsid w:val="00AE62C4"/>
    <w:rsid w:val="00AE6669"/>
    <w:rsid w:val="00AE6B6D"/>
    <w:rsid w:val="00AE75B4"/>
    <w:rsid w:val="00AE7847"/>
    <w:rsid w:val="00AF032D"/>
    <w:rsid w:val="00AF07E3"/>
    <w:rsid w:val="00AF093B"/>
    <w:rsid w:val="00AF1D46"/>
    <w:rsid w:val="00AF200E"/>
    <w:rsid w:val="00AF22ED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3FD"/>
    <w:rsid w:val="00AF7828"/>
    <w:rsid w:val="00AF7C9A"/>
    <w:rsid w:val="00AF7F6C"/>
    <w:rsid w:val="00B0025D"/>
    <w:rsid w:val="00B00C21"/>
    <w:rsid w:val="00B00C3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8AC"/>
    <w:rsid w:val="00B10ACC"/>
    <w:rsid w:val="00B10BDE"/>
    <w:rsid w:val="00B10C2A"/>
    <w:rsid w:val="00B118D6"/>
    <w:rsid w:val="00B12374"/>
    <w:rsid w:val="00B12825"/>
    <w:rsid w:val="00B12DD4"/>
    <w:rsid w:val="00B13341"/>
    <w:rsid w:val="00B1398F"/>
    <w:rsid w:val="00B13ECF"/>
    <w:rsid w:val="00B13F73"/>
    <w:rsid w:val="00B144E9"/>
    <w:rsid w:val="00B15382"/>
    <w:rsid w:val="00B158E9"/>
    <w:rsid w:val="00B15BEC"/>
    <w:rsid w:val="00B1669A"/>
    <w:rsid w:val="00B16A8E"/>
    <w:rsid w:val="00B16B24"/>
    <w:rsid w:val="00B16FC6"/>
    <w:rsid w:val="00B17354"/>
    <w:rsid w:val="00B177B9"/>
    <w:rsid w:val="00B17C0F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3B33"/>
    <w:rsid w:val="00B23CAC"/>
    <w:rsid w:val="00B23EC2"/>
    <w:rsid w:val="00B24548"/>
    <w:rsid w:val="00B24561"/>
    <w:rsid w:val="00B24793"/>
    <w:rsid w:val="00B24A3C"/>
    <w:rsid w:val="00B24F33"/>
    <w:rsid w:val="00B25679"/>
    <w:rsid w:val="00B25758"/>
    <w:rsid w:val="00B25980"/>
    <w:rsid w:val="00B25C87"/>
    <w:rsid w:val="00B261A6"/>
    <w:rsid w:val="00B2626A"/>
    <w:rsid w:val="00B26276"/>
    <w:rsid w:val="00B262A5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E7A"/>
    <w:rsid w:val="00B402FF"/>
    <w:rsid w:val="00B4032E"/>
    <w:rsid w:val="00B40427"/>
    <w:rsid w:val="00B4072C"/>
    <w:rsid w:val="00B40B23"/>
    <w:rsid w:val="00B414C8"/>
    <w:rsid w:val="00B41514"/>
    <w:rsid w:val="00B41775"/>
    <w:rsid w:val="00B4185A"/>
    <w:rsid w:val="00B42149"/>
    <w:rsid w:val="00B4285C"/>
    <w:rsid w:val="00B42C62"/>
    <w:rsid w:val="00B42D84"/>
    <w:rsid w:val="00B4302A"/>
    <w:rsid w:val="00B43145"/>
    <w:rsid w:val="00B43318"/>
    <w:rsid w:val="00B4362F"/>
    <w:rsid w:val="00B43D70"/>
    <w:rsid w:val="00B43FCF"/>
    <w:rsid w:val="00B44042"/>
    <w:rsid w:val="00B44497"/>
    <w:rsid w:val="00B4465C"/>
    <w:rsid w:val="00B44919"/>
    <w:rsid w:val="00B4494E"/>
    <w:rsid w:val="00B44A83"/>
    <w:rsid w:val="00B44F3D"/>
    <w:rsid w:val="00B45515"/>
    <w:rsid w:val="00B4643F"/>
    <w:rsid w:val="00B46C38"/>
    <w:rsid w:val="00B474C2"/>
    <w:rsid w:val="00B476B5"/>
    <w:rsid w:val="00B47E4B"/>
    <w:rsid w:val="00B502E8"/>
    <w:rsid w:val="00B50D40"/>
    <w:rsid w:val="00B51089"/>
    <w:rsid w:val="00B5198A"/>
    <w:rsid w:val="00B51E03"/>
    <w:rsid w:val="00B51F24"/>
    <w:rsid w:val="00B525D5"/>
    <w:rsid w:val="00B5334C"/>
    <w:rsid w:val="00B53B82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BAE"/>
    <w:rsid w:val="00B6008E"/>
    <w:rsid w:val="00B601DA"/>
    <w:rsid w:val="00B6025F"/>
    <w:rsid w:val="00B60787"/>
    <w:rsid w:val="00B60BFD"/>
    <w:rsid w:val="00B60D7A"/>
    <w:rsid w:val="00B60E1E"/>
    <w:rsid w:val="00B613C1"/>
    <w:rsid w:val="00B61C2F"/>
    <w:rsid w:val="00B620FA"/>
    <w:rsid w:val="00B6419D"/>
    <w:rsid w:val="00B64203"/>
    <w:rsid w:val="00B6423A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91E"/>
    <w:rsid w:val="00B66AEB"/>
    <w:rsid w:val="00B66D9D"/>
    <w:rsid w:val="00B6763E"/>
    <w:rsid w:val="00B6763F"/>
    <w:rsid w:val="00B676E2"/>
    <w:rsid w:val="00B6776D"/>
    <w:rsid w:val="00B67E70"/>
    <w:rsid w:val="00B67F06"/>
    <w:rsid w:val="00B70C46"/>
    <w:rsid w:val="00B70C67"/>
    <w:rsid w:val="00B7137C"/>
    <w:rsid w:val="00B72008"/>
    <w:rsid w:val="00B7210F"/>
    <w:rsid w:val="00B72315"/>
    <w:rsid w:val="00B72439"/>
    <w:rsid w:val="00B72763"/>
    <w:rsid w:val="00B72FE6"/>
    <w:rsid w:val="00B73026"/>
    <w:rsid w:val="00B735C7"/>
    <w:rsid w:val="00B73902"/>
    <w:rsid w:val="00B74384"/>
    <w:rsid w:val="00B74FC5"/>
    <w:rsid w:val="00B758C0"/>
    <w:rsid w:val="00B7599B"/>
    <w:rsid w:val="00B75A11"/>
    <w:rsid w:val="00B75EE1"/>
    <w:rsid w:val="00B76615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70D"/>
    <w:rsid w:val="00B90AD7"/>
    <w:rsid w:val="00B90CE5"/>
    <w:rsid w:val="00B9164E"/>
    <w:rsid w:val="00B91C7A"/>
    <w:rsid w:val="00B92240"/>
    <w:rsid w:val="00B926AC"/>
    <w:rsid w:val="00B92DBE"/>
    <w:rsid w:val="00B93630"/>
    <w:rsid w:val="00B93D72"/>
    <w:rsid w:val="00B93E86"/>
    <w:rsid w:val="00B945F8"/>
    <w:rsid w:val="00B94FC7"/>
    <w:rsid w:val="00B951AE"/>
    <w:rsid w:val="00B953D0"/>
    <w:rsid w:val="00B956EC"/>
    <w:rsid w:val="00B9574E"/>
    <w:rsid w:val="00B95C4D"/>
    <w:rsid w:val="00B95D3F"/>
    <w:rsid w:val="00B96124"/>
    <w:rsid w:val="00B961E7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3319"/>
    <w:rsid w:val="00BB3680"/>
    <w:rsid w:val="00BB38AC"/>
    <w:rsid w:val="00BB3CBD"/>
    <w:rsid w:val="00BB3D5B"/>
    <w:rsid w:val="00BB3E4D"/>
    <w:rsid w:val="00BB3FE4"/>
    <w:rsid w:val="00BB4042"/>
    <w:rsid w:val="00BB405F"/>
    <w:rsid w:val="00BB43C8"/>
    <w:rsid w:val="00BB462D"/>
    <w:rsid w:val="00BB4AB7"/>
    <w:rsid w:val="00BB4D39"/>
    <w:rsid w:val="00BB4ED2"/>
    <w:rsid w:val="00BB5196"/>
    <w:rsid w:val="00BB578F"/>
    <w:rsid w:val="00BB5AE9"/>
    <w:rsid w:val="00BB5CDB"/>
    <w:rsid w:val="00BB5CDE"/>
    <w:rsid w:val="00BB5FE8"/>
    <w:rsid w:val="00BB634C"/>
    <w:rsid w:val="00BB6601"/>
    <w:rsid w:val="00BB753A"/>
    <w:rsid w:val="00BB77E3"/>
    <w:rsid w:val="00BB7A2E"/>
    <w:rsid w:val="00BC03C5"/>
    <w:rsid w:val="00BC0532"/>
    <w:rsid w:val="00BC0CF0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796"/>
    <w:rsid w:val="00BC48F7"/>
    <w:rsid w:val="00BC4CDF"/>
    <w:rsid w:val="00BC4E64"/>
    <w:rsid w:val="00BC5317"/>
    <w:rsid w:val="00BC5752"/>
    <w:rsid w:val="00BC578E"/>
    <w:rsid w:val="00BC59A4"/>
    <w:rsid w:val="00BC6382"/>
    <w:rsid w:val="00BC6580"/>
    <w:rsid w:val="00BC6A2B"/>
    <w:rsid w:val="00BC6A6F"/>
    <w:rsid w:val="00BC6C1B"/>
    <w:rsid w:val="00BC6F20"/>
    <w:rsid w:val="00BC79C8"/>
    <w:rsid w:val="00BC7B95"/>
    <w:rsid w:val="00BC7CC9"/>
    <w:rsid w:val="00BC7F12"/>
    <w:rsid w:val="00BD0CB8"/>
    <w:rsid w:val="00BD0FD2"/>
    <w:rsid w:val="00BD1168"/>
    <w:rsid w:val="00BD14C1"/>
    <w:rsid w:val="00BD1A69"/>
    <w:rsid w:val="00BD1B21"/>
    <w:rsid w:val="00BD1C9E"/>
    <w:rsid w:val="00BD1DAE"/>
    <w:rsid w:val="00BD1DB5"/>
    <w:rsid w:val="00BD22CE"/>
    <w:rsid w:val="00BD2E11"/>
    <w:rsid w:val="00BD34C9"/>
    <w:rsid w:val="00BD3677"/>
    <w:rsid w:val="00BD3748"/>
    <w:rsid w:val="00BD4A2A"/>
    <w:rsid w:val="00BD4DE8"/>
    <w:rsid w:val="00BD5279"/>
    <w:rsid w:val="00BD59AD"/>
    <w:rsid w:val="00BD63B8"/>
    <w:rsid w:val="00BD64CB"/>
    <w:rsid w:val="00BD6A1E"/>
    <w:rsid w:val="00BD6D21"/>
    <w:rsid w:val="00BD718F"/>
    <w:rsid w:val="00BD79D7"/>
    <w:rsid w:val="00BD7DAB"/>
    <w:rsid w:val="00BD7FBB"/>
    <w:rsid w:val="00BE0256"/>
    <w:rsid w:val="00BE0466"/>
    <w:rsid w:val="00BE0479"/>
    <w:rsid w:val="00BE06DF"/>
    <w:rsid w:val="00BE0E1A"/>
    <w:rsid w:val="00BE1990"/>
    <w:rsid w:val="00BE20CA"/>
    <w:rsid w:val="00BE22E9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6B2"/>
    <w:rsid w:val="00BE681E"/>
    <w:rsid w:val="00BE68D1"/>
    <w:rsid w:val="00BE712D"/>
    <w:rsid w:val="00BE7365"/>
    <w:rsid w:val="00BE7408"/>
    <w:rsid w:val="00BE7AC6"/>
    <w:rsid w:val="00BE7CCC"/>
    <w:rsid w:val="00BE7D8A"/>
    <w:rsid w:val="00BF0CED"/>
    <w:rsid w:val="00BF16B2"/>
    <w:rsid w:val="00BF2412"/>
    <w:rsid w:val="00BF2777"/>
    <w:rsid w:val="00BF28B4"/>
    <w:rsid w:val="00BF2AB3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633A"/>
    <w:rsid w:val="00BF636C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22C"/>
    <w:rsid w:val="00C058B5"/>
    <w:rsid w:val="00C058E1"/>
    <w:rsid w:val="00C05BDE"/>
    <w:rsid w:val="00C06697"/>
    <w:rsid w:val="00C0708A"/>
    <w:rsid w:val="00C07DD0"/>
    <w:rsid w:val="00C07E12"/>
    <w:rsid w:val="00C07E2F"/>
    <w:rsid w:val="00C103EC"/>
    <w:rsid w:val="00C10994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535D"/>
    <w:rsid w:val="00C161EF"/>
    <w:rsid w:val="00C1628A"/>
    <w:rsid w:val="00C162B5"/>
    <w:rsid w:val="00C167A1"/>
    <w:rsid w:val="00C16911"/>
    <w:rsid w:val="00C16CF8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728"/>
    <w:rsid w:val="00C22999"/>
    <w:rsid w:val="00C23233"/>
    <w:rsid w:val="00C23281"/>
    <w:rsid w:val="00C23582"/>
    <w:rsid w:val="00C23BF4"/>
    <w:rsid w:val="00C23DAE"/>
    <w:rsid w:val="00C23F32"/>
    <w:rsid w:val="00C24ABA"/>
    <w:rsid w:val="00C24B8D"/>
    <w:rsid w:val="00C24FB0"/>
    <w:rsid w:val="00C2500E"/>
    <w:rsid w:val="00C251D3"/>
    <w:rsid w:val="00C25830"/>
    <w:rsid w:val="00C25D87"/>
    <w:rsid w:val="00C266D4"/>
    <w:rsid w:val="00C26C46"/>
    <w:rsid w:val="00C26D83"/>
    <w:rsid w:val="00C2790F"/>
    <w:rsid w:val="00C27A9C"/>
    <w:rsid w:val="00C300E3"/>
    <w:rsid w:val="00C301CC"/>
    <w:rsid w:val="00C30275"/>
    <w:rsid w:val="00C31020"/>
    <w:rsid w:val="00C31EA3"/>
    <w:rsid w:val="00C3229A"/>
    <w:rsid w:val="00C328F3"/>
    <w:rsid w:val="00C32B97"/>
    <w:rsid w:val="00C32BCB"/>
    <w:rsid w:val="00C32D56"/>
    <w:rsid w:val="00C33247"/>
    <w:rsid w:val="00C337F1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B38"/>
    <w:rsid w:val="00C35FAF"/>
    <w:rsid w:val="00C3647B"/>
    <w:rsid w:val="00C36757"/>
    <w:rsid w:val="00C36F20"/>
    <w:rsid w:val="00C37085"/>
    <w:rsid w:val="00C371A2"/>
    <w:rsid w:val="00C371F6"/>
    <w:rsid w:val="00C373AB"/>
    <w:rsid w:val="00C37629"/>
    <w:rsid w:val="00C37D3C"/>
    <w:rsid w:val="00C37E29"/>
    <w:rsid w:val="00C40290"/>
    <w:rsid w:val="00C409D5"/>
    <w:rsid w:val="00C409F3"/>
    <w:rsid w:val="00C416F2"/>
    <w:rsid w:val="00C41A26"/>
    <w:rsid w:val="00C41A51"/>
    <w:rsid w:val="00C41CE0"/>
    <w:rsid w:val="00C4270C"/>
    <w:rsid w:val="00C42867"/>
    <w:rsid w:val="00C42923"/>
    <w:rsid w:val="00C43069"/>
    <w:rsid w:val="00C43622"/>
    <w:rsid w:val="00C43DA4"/>
    <w:rsid w:val="00C44171"/>
    <w:rsid w:val="00C445C9"/>
    <w:rsid w:val="00C4461A"/>
    <w:rsid w:val="00C447BE"/>
    <w:rsid w:val="00C450A8"/>
    <w:rsid w:val="00C45190"/>
    <w:rsid w:val="00C45465"/>
    <w:rsid w:val="00C45882"/>
    <w:rsid w:val="00C458C1"/>
    <w:rsid w:val="00C45AEC"/>
    <w:rsid w:val="00C45C24"/>
    <w:rsid w:val="00C45E61"/>
    <w:rsid w:val="00C46150"/>
    <w:rsid w:val="00C462BF"/>
    <w:rsid w:val="00C463B1"/>
    <w:rsid w:val="00C478A3"/>
    <w:rsid w:val="00C478AF"/>
    <w:rsid w:val="00C47932"/>
    <w:rsid w:val="00C47CBB"/>
    <w:rsid w:val="00C5118B"/>
    <w:rsid w:val="00C51714"/>
    <w:rsid w:val="00C51E3A"/>
    <w:rsid w:val="00C51FC8"/>
    <w:rsid w:val="00C522A4"/>
    <w:rsid w:val="00C52F65"/>
    <w:rsid w:val="00C539C1"/>
    <w:rsid w:val="00C539DC"/>
    <w:rsid w:val="00C53F67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1EA3"/>
    <w:rsid w:val="00C62331"/>
    <w:rsid w:val="00C6279B"/>
    <w:rsid w:val="00C62852"/>
    <w:rsid w:val="00C62A58"/>
    <w:rsid w:val="00C63F29"/>
    <w:rsid w:val="00C64623"/>
    <w:rsid w:val="00C6468F"/>
    <w:rsid w:val="00C646CD"/>
    <w:rsid w:val="00C6474A"/>
    <w:rsid w:val="00C65171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49FA"/>
    <w:rsid w:val="00C75977"/>
    <w:rsid w:val="00C75A23"/>
    <w:rsid w:val="00C75E7C"/>
    <w:rsid w:val="00C76042"/>
    <w:rsid w:val="00C760B3"/>
    <w:rsid w:val="00C76289"/>
    <w:rsid w:val="00C76961"/>
    <w:rsid w:val="00C76CE2"/>
    <w:rsid w:val="00C76E31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23EF"/>
    <w:rsid w:val="00C82C8E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90653"/>
    <w:rsid w:val="00C90F88"/>
    <w:rsid w:val="00C91056"/>
    <w:rsid w:val="00C9175C"/>
    <w:rsid w:val="00C91DDB"/>
    <w:rsid w:val="00C91E06"/>
    <w:rsid w:val="00C92010"/>
    <w:rsid w:val="00C92145"/>
    <w:rsid w:val="00C92198"/>
    <w:rsid w:val="00C923AF"/>
    <w:rsid w:val="00C92CD2"/>
    <w:rsid w:val="00C93AF2"/>
    <w:rsid w:val="00C93B68"/>
    <w:rsid w:val="00C93E19"/>
    <w:rsid w:val="00C941F4"/>
    <w:rsid w:val="00C9429E"/>
    <w:rsid w:val="00C946A8"/>
    <w:rsid w:val="00C94D55"/>
    <w:rsid w:val="00C94D99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4599"/>
    <w:rsid w:val="00CB4F78"/>
    <w:rsid w:val="00CB5164"/>
    <w:rsid w:val="00CB53E3"/>
    <w:rsid w:val="00CB55F5"/>
    <w:rsid w:val="00CB5C2D"/>
    <w:rsid w:val="00CB5ECE"/>
    <w:rsid w:val="00CB5F64"/>
    <w:rsid w:val="00CB5F86"/>
    <w:rsid w:val="00CB6254"/>
    <w:rsid w:val="00CB639E"/>
    <w:rsid w:val="00CB7BD2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5FCA"/>
    <w:rsid w:val="00CC6472"/>
    <w:rsid w:val="00CC675E"/>
    <w:rsid w:val="00CC6A73"/>
    <w:rsid w:val="00CD00D0"/>
    <w:rsid w:val="00CD00F7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9A4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0C6"/>
    <w:rsid w:val="00CE257E"/>
    <w:rsid w:val="00CE2642"/>
    <w:rsid w:val="00CE2678"/>
    <w:rsid w:val="00CE2856"/>
    <w:rsid w:val="00CE28A9"/>
    <w:rsid w:val="00CE2923"/>
    <w:rsid w:val="00CE31D6"/>
    <w:rsid w:val="00CE3637"/>
    <w:rsid w:val="00CE377B"/>
    <w:rsid w:val="00CE3835"/>
    <w:rsid w:val="00CE3B18"/>
    <w:rsid w:val="00CE3CD1"/>
    <w:rsid w:val="00CE420C"/>
    <w:rsid w:val="00CE468A"/>
    <w:rsid w:val="00CE4CAB"/>
    <w:rsid w:val="00CE523F"/>
    <w:rsid w:val="00CE59B6"/>
    <w:rsid w:val="00CE6781"/>
    <w:rsid w:val="00CE695A"/>
    <w:rsid w:val="00CE6FC5"/>
    <w:rsid w:val="00CE700D"/>
    <w:rsid w:val="00CE7461"/>
    <w:rsid w:val="00CE76CC"/>
    <w:rsid w:val="00CF02AA"/>
    <w:rsid w:val="00CF0866"/>
    <w:rsid w:val="00CF091C"/>
    <w:rsid w:val="00CF1091"/>
    <w:rsid w:val="00CF220C"/>
    <w:rsid w:val="00CF2CC5"/>
    <w:rsid w:val="00CF2D5A"/>
    <w:rsid w:val="00CF39D3"/>
    <w:rsid w:val="00CF403E"/>
    <w:rsid w:val="00CF413D"/>
    <w:rsid w:val="00CF4192"/>
    <w:rsid w:val="00CF446B"/>
    <w:rsid w:val="00CF480A"/>
    <w:rsid w:val="00CF5700"/>
    <w:rsid w:val="00CF5899"/>
    <w:rsid w:val="00CF5B2D"/>
    <w:rsid w:val="00CF618C"/>
    <w:rsid w:val="00CF6209"/>
    <w:rsid w:val="00CF65E3"/>
    <w:rsid w:val="00CF694C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CC0"/>
    <w:rsid w:val="00D02DC6"/>
    <w:rsid w:val="00D0335E"/>
    <w:rsid w:val="00D03AD5"/>
    <w:rsid w:val="00D03BB1"/>
    <w:rsid w:val="00D03F38"/>
    <w:rsid w:val="00D04965"/>
    <w:rsid w:val="00D04BF9"/>
    <w:rsid w:val="00D04CE0"/>
    <w:rsid w:val="00D04F24"/>
    <w:rsid w:val="00D0528E"/>
    <w:rsid w:val="00D0553A"/>
    <w:rsid w:val="00D056EF"/>
    <w:rsid w:val="00D05798"/>
    <w:rsid w:val="00D05C70"/>
    <w:rsid w:val="00D06852"/>
    <w:rsid w:val="00D06901"/>
    <w:rsid w:val="00D06A85"/>
    <w:rsid w:val="00D07467"/>
    <w:rsid w:val="00D07B7A"/>
    <w:rsid w:val="00D1020A"/>
    <w:rsid w:val="00D1091F"/>
    <w:rsid w:val="00D110A3"/>
    <w:rsid w:val="00D11389"/>
    <w:rsid w:val="00D11651"/>
    <w:rsid w:val="00D11813"/>
    <w:rsid w:val="00D1185B"/>
    <w:rsid w:val="00D11CBF"/>
    <w:rsid w:val="00D12888"/>
    <w:rsid w:val="00D12BD1"/>
    <w:rsid w:val="00D12EFF"/>
    <w:rsid w:val="00D12F18"/>
    <w:rsid w:val="00D13244"/>
    <w:rsid w:val="00D134A9"/>
    <w:rsid w:val="00D13B18"/>
    <w:rsid w:val="00D13F80"/>
    <w:rsid w:val="00D141C9"/>
    <w:rsid w:val="00D14292"/>
    <w:rsid w:val="00D14330"/>
    <w:rsid w:val="00D148B3"/>
    <w:rsid w:val="00D149D5"/>
    <w:rsid w:val="00D14A7C"/>
    <w:rsid w:val="00D14B5B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17CCB"/>
    <w:rsid w:val="00D17DA5"/>
    <w:rsid w:val="00D20115"/>
    <w:rsid w:val="00D20547"/>
    <w:rsid w:val="00D207C1"/>
    <w:rsid w:val="00D20CDE"/>
    <w:rsid w:val="00D211E1"/>
    <w:rsid w:val="00D21203"/>
    <w:rsid w:val="00D21715"/>
    <w:rsid w:val="00D21BFF"/>
    <w:rsid w:val="00D22258"/>
    <w:rsid w:val="00D2262E"/>
    <w:rsid w:val="00D22D80"/>
    <w:rsid w:val="00D23709"/>
    <w:rsid w:val="00D23C60"/>
    <w:rsid w:val="00D2423D"/>
    <w:rsid w:val="00D24450"/>
    <w:rsid w:val="00D24C82"/>
    <w:rsid w:val="00D25463"/>
    <w:rsid w:val="00D25DAD"/>
    <w:rsid w:val="00D25F54"/>
    <w:rsid w:val="00D260BC"/>
    <w:rsid w:val="00D2615A"/>
    <w:rsid w:val="00D26A41"/>
    <w:rsid w:val="00D26B23"/>
    <w:rsid w:val="00D26C42"/>
    <w:rsid w:val="00D26E44"/>
    <w:rsid w:val="00D27DF5"/>
    <w:rsid w:val="00D3039E"/>
    <w:rsid w:val="00D30864"/>
    <w:rsid w:val="00D30973"/>
    <w:rsid w:val="00D310B9"/>
    <w:rsid w:val="00D31313"/>
    <w:rsid w:val="00D31329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49"/>
    <w:rsid w:val="00D351C7"/>
    <w:rsid w:val="00D354C1"/>
    <w:rsid w:val="00D356E2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629"/>
    <w:rsid w:val="00D40EA3"/>
    <w:rsid w:val="00D4109E"/>
    <w:rsid w:val="00D4118A"/>
    <w:rsid w:val="00D414BB"/>
    <w:rsid w:val="00D414CF"/>
    <w:rsid w:val="00D415D8"/>
    <w:rsid w:val="00D41B60"/>
    <w:rsid w:val="00D41C7B"/>
    <w:rsid w:val="00D42BCC"/>
    <w:rsid w:val="00D43223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22C"/>
    <w:rsid w:val="00D50B22"/>
    <w:rsid w:val="00D515CA"/>
    <w:rsid w:val="00D51AED"/>
    <w:rsid w:val="00D5240F"/>
    <w:rsid w:val="00D5242C"/>
    <w:rsid w:val="00D52DE4"/>
    <w:rsid w:val="00D52E3A"/>
    <w:rsid w:val="00D52FC0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70"/>
    <w:rsid w:val="00D56988"/>
    <w:rsid w:val="00D569CC"/>
    <w:rsid w:val="00D571CB"/>
    <w:rsid w:val="00D57EFF"/>
    <w:rsid w:val="00D57F21"/>
    <w:rsid w:val="00D57FD1"/>
    <w:rsid w:val="00D60423"/>
    <w:rsid w:val="00D60711"/>
    <w:rsid w:val="00D6099B"/>
    <w:rsid w:val="00D60C0E"/>
    <w:rsid w:val="00D60DF9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777D"/>
    <w:rsid w:val="00D67F27"/>
    <w:rsid w:val="00D700D9"/>
    <w:rsid w:val="00D7021C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4BA"/>
    <w:rsid w:val="00D73550"/>
    <w:rsid w:val="00D7381A"/>
    <w:rsid w:val="00D73C98"/>
    <w:rsid w:val="00D744AE"/>
    <w:rsid w:val="00D75996"/>
    <w:rsid w:val="00D759BD"/>
    <w:rsid w:val="00D76674"/>
    <w:rsid w:val="00D767D7"/>
    <w:rsid w:val="00D76911"/>
    <w:rsid w:val="00D77048"/>
    <w:rsid w:val="00D7734F"/>
    <w:rsid w:val="00D80D5E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0A"/>
    <w:rsid w:val="00D91E34"/>
    <w:rsid w:val="00D91F1E"/>
    <w:rsid w:val="00D920E5"/>
    <w:rsid w:val="00D92F1B"/>
    <w:rsid w:val="00D92FE6"/>
    <w:rsid w:val="00D933B6"/>
    <w:rsid w:val="00D93826"/>
    <w:rsid w:val="00D938A5"/>
    <w:rsid w:val="00D939D2"/>
    <w:rsid w:val="00D93A4A"/>
    <w:rsid w:val="00D93D43"/>
    <w:rsid w:val="00D93E4F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12"/>
    <w:rsid w:val="00D97B7B"/>
    <w:rsid w:val="00D97CCF"/>
    <w:rsid w:val="00D97E65"/>
    <w:rsid w:val="00DA0C9E"/>
    <w:rsid w:val="00DA0F98"/>
    <w:rsid w:val="00DA1265"/>
    <w:rsid w:val="00DA12DE"/>
    <w:rsid w:val="00DA1489"/>
    <w:rsid w:val="00DA1D2B"/>
    <w:rsid w:val="00DA23CB"/>
    <w:rsid w:val="00DA28DE"/>
    <w:rsid w:val="00DA2B2F"/>
    <w:rsid w:val="00DA302D"/>
    <w:rsid w:val="00DA36B9"/>
    <w:rsid w:val="00DA391F"/>
    <w:rsid w:val="00DA3DE8"/>
    <w:rsid w:val="00DA3E05"/>
    <w:rsid w:val="00DA3E13"/>
    <w:rsid w:val="00DA3F63"/>
    <w:rsid w:val="00DA4117"/>
    <w:rsid w:val="00DA4EB9"/>
    <w:rsid w:val="00DA53EC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0CD"/>
    <w:rsid w:val="00DB5698"/>
    <w:rsid w:val="00DB56E0"/>
    <w:rsid w:val="00DB56ED"/>
    <w:rsid w:val="00DB5AB7"/>
    <w:rsid w:val="00DB5D4C"/>
    <w:rsid w:val="00DB5D8A"/>
    <w:rsid w:val="00DB688F"/>
    <w:rsid w:val="00DB6CA4"/>
    <w:rsid w:val="00DB7033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D7A"/>
    <w:rsid w:val="00DC3EF8"/>
    <w:rsid w:val="00DC4637"/>
    <w:rsid w:val="00DC4E37"/>
    <w:rsid w:val="00DC66E1"/>
    <w:rsid w:val="00DC69F7"/>
    <w:rsid w:val="00DC6B35"/>
    <w:rsid w:val="00DC706C"/>
    <w:rsid w:val="00DC75BD"/>
    <w:rsid w:val="00DC7928"/>
    <w:rsid w:val="00DD0818"/>
    <w:rsid w:val="00DD0C38"/>
    <w:rsid w:val="00DD0C8B"/>
    <w:rsid w:val="00DD0D95"/>
    <w:rsid w:val="00DD1335"/>
    <w:rsid w:val="00DD1533"/>
    <w:rsid w:val="00DD25DB"/>
    <w:rsid w:val="00DD3349"/>
    <w:rsid w:val="00DD38ED"/>
    <w:rsid w:val="00DD3EC2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FBA"/>
    <w:rsid w:val="00DE10C9"/>
    <w:rsid w:val="00DE1115"/>
    <w:rsid w:val="00DE111B"/>
    <w:rsid w:val="00DE23A9"/>
    <w:rsid w:val="00DE288F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5F7"/>
    <w:rsid w:val="00DF1627"/>
    <w:rsid w:val="00DF1848"/>
    <w:rsid w:val="00DF1C35"/>
    <w:rsid w:val="00DF1DC9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B80"/>
    <w:rsid w:val="00DF5F40"/>
    <w:rsid w:val="00DF6BE8"/>
    <w:rsid w:val="00DF6D24"/>
    <w:rsid w:val="00DF6FCC"/>
    <w:rsid w:val="00DF7CA2"/>
    <w:rsid w:val="00E002C9"/>
    <w:rsid w:val="00E0143A"/>
    <w:rsid w:val="00E017BC"/>
    <w:rsid w:val="00E01DED"/>
    <w:rsid w:val="00E024F6"/>
    <w:rsid w:val="00E034D1"/>
    <w:rsid w:val="00E03E1C"/>
    <w:rsid w:val="00E03F62"/>
    <w:rsid w:val="00E041EE"/>
    <w:rsid w:val="00E05123"/>
    <w:rsid w:val="00E05FF9"/>
    <w:rsid w:val="00E06222"/>
    <w:rsid w:val="00E066E0"/>
    <w:rsid w:val="00E069F7"/>
    <w:rsid w:val="00E06C7C"/>
    <w:rsid w:val="00E06E3A"/>
    <w:rsid w:val="00E1057D"/>
    <w:rsid w:val="00E106AF"/>
    <w:rsid w:val="00E107E2"/>
    <w:rsid w:val="00E1166A"/>
    <w:rsid w:val="00E11BE7"/>
    <w:rsid w:val="00E12017"/>
    <w:rsid w:val="00E121C8"/>
    <w:rsid w:val="00E12874"/>
    <w:rsid w:val="00E12D4B"/>
    <w:rsid w:val="00E13E55"/>
    <w:rsid w:val="00E14E7A"/>
    <w:rsid w:val="00E14FF5"/>
    <w:rsid w:val="00E15017"/>
    <w:rsid w:val="00E1590C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C86"/>
    <w:rsid w:val="00E21086"/>
    <w:rsid w:val="00E215F0"/>
    <w:rsid w:val="00E21937"/>
    <w:rsid w:val="00E21F1E"/>
    <w:rsid w:val="00E2203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947"/>
    <w:rsid w:val="00E26C01"/>
    <w:rsid w:val="00E2716F"/>
    <w:rsid w:val="00E30550"/>
    <w:rsid w:val="00E3087A"/>
    <w:rsid w:val="00E308B2"/>
    <w:rsid w:val="00E30AF3"/>
    <w:rsid w:val="00E31B1E"/>
    <w:rsid w:val="00E3258F"/>
    <w:rsid w:val="00E328C8"/>
    <w:rsid w:val="00E330E0"/>
    <w:rsid w:val="00E33111"/>
    <w:rsid w:val="00E33C43"/>
    <w:rsid w:val="00E35696"/>
    <w:rsid w:val="00E356A2"/>
    <w:rsid w:val="00E35ADC"/>
    <w:rsid w:val="00E35D42"/>
    <w:rsid w:val="00E35F19"/>
    <w:rsid w:val="00E3681C"/>
    <w:rsid w:val="00E3686A"/>
    <w:rsid w:val="00E3702F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6B84"/>
    <w:rsid w:val="00E47105"/>
    <w:rsid w:val="00E47548"/>
    <w:rsid w:val="00E477A4"/>
    <w:rsid w:val="00E477EF"/>
    <w:rsid w:val="00E47A15"/>
    <w:rsid w:val="00E500C1"/>
    <w:rsid w:val="00E50618"/>
    <w:rsid w:val="00E509AE"/>
    <w:rsid w:val="00E50B83"/>
    <w:rsid w:val="00E50F95"/>
    <w:rsid w:val="00E510D2"/>
    <w:rsid w:val="00E51105"/>
    <w:rsid w:val="00E51420"/>
    <w:rsid w:val="00E5143E"/>
    <w:rsid w:val="00E51522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8D9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0F9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3141"/>
    <w:rsid w:val="00E631BF"/>
    <w:rsid w:val="00E63827"/>
    <w:rsid w:val="00E64544"/>
    <w:rsid w:val="00E64D62"/>
    <w:rsid w:val="00E64E78"/>
    <w:rsid w:val="00E64F0A"/>
    <w:rsid w:val="00E65FE4"/>
    <w:rsid w:val="00E667D8"/>
    <w:rsid w:val="00E66881"/>
    <w:rsid w:val="00E67972"/>
    <w:rsid w:val="00E67FDB"/>
    <w:rsid w:val="00E7021F"/>
    <w:rsid w:val="00E70B9B"/>
    <w:rsid w:val="00E70C68"/>
    <w:rsid w:val="00E710F6"/>
    <w:rsid w:val="00E71173"/>
    <w:rsid w:val="00E71D99"/>
    <w:rsid w:val="00E71E72"/>
    <w:rsid w:val="00E72373"/>
    <w:rsid w:val="00E7258A"/>
    <w:rsid w:val="00E730E2"/>
    <w:rsid w:val="00E734B2"/>
    <w:rsid w:val="00E734CF"/>
    <w:rsid w:val="00E7360C"/>
    <w:rsid w:val="00E737F7"/>
    <w:rsid w:val="00E73B55"/>
    <w:rsid w:val="00E73C0B"/>
    <w:rsid w:val="00E73FA6"/>
    <w:rsid w:val="00E74679"/>
    <w:rsid w:val="00E74DA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4FA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DA5"/>
    <w:rsid w:val="00E83EEE"/>
    <w:rsid w:val="00E8488E"/>
    <w:rsid w:val="00E849DE"/>
    <w:rsid w:val="00E85102"/>
    <w:rsid w:val="00E85191"/>
    <w:rsid w:val="00E85664"/>
    <w:rsid w:val="00E86095"/>
    <w:rsid w:val="00E866FF"/>
    <w:rsid w:val="00E86753"/>
    <w:rsid w:val="00E86BA8"/>
    <w:rsid w:val="00E8703D"/>
    <w:rsid w:val="00E8720C"/>
    <w:rsid w:val="00E874F8"/>
    <w:rsid w:val="00E87A52"/>
    <w:rsid w:val="00E87A90"/>
    <w:rsid w:val="00E87CF9"/>
    <w:rsid w:val="00E87DD4"/>
    <w:rsid w:val="00E9095D"/>
    <w:rsid w:val="00E90DA8"/>
    <w:rsid w:val="00E90E0D"/>
    <w:rsid w:val="00E9100A"/>
    <w:rsid w:val="00E9175C"/>
    <w:rsid w:val="00E91A96"/>
    <w:rsid w:val="00E91D30"/>
    <w:rsid w:val="00E91F0E"/>
    <w:rsid w:val="00E92040"/>
    <w:rsid w:val="00E922F7"/>
    <w:rsid w:val="00E928B4"/>
    <w:rsid w:val="00E92B86"/>
    <w:rsid w:val="00E93662"/>
    <w:rsid w:val="00E93A2C"/>
    <w:rsid w:val="00E93A7F"/>
    <w:rsid w:val="00E93DA4"/>
    <w:rsid w:val="00E940B8"/>
    <w:rsid w:val="00E94E77"/>
    <w:rsid w:val="00E95118"/>
    <w:rsid w:val="00E95420"/>
    <w:rsid w:val="00E95719"/>
    <w:rsid w:val="00E95974"/>
    <w:rsid w:val="00E95B80"/>
    <w:rsid w:val="00E9605A"/>
    <w:rsid w:val="00E96238"/>
    <w:rsid w:val="00E96341"/>
    <w:rsid w:val="00E96B48"/>
    <w:rsid w:val="00E96D32"/>
    <w:rsid w:val="00EA0298"/>
    <w:rsid w:val="00EA02F1"/>
    <w:rsid w:val="00EA032D"/>
    <w:rsid w:val="00EA0CA8"/>
    <w:rsid w:val="00EA0E36"/>
    <w:rsid w:val="00EA116D"/>
    <w:rsid w:val="00EA1436"/>
    <w:rsid w:val="00EA1941"/>
    <w:rsid w:val="00EA203D"/>
    <w:rsid w:val="00EA3297"/>
    <w:rsid w:val="00EA3D05"/>
    <w:rsid w:val="00EA3D2F"/>
    <w:rsid w:val="00EA3DCD"/>
    <w:rsid w:val="00EA4240"/>
    <w:rsid w:val="00EA428A"/>
    <w:rsid w:val="00EA439B"/>
    <w:rsid w:val="00EA50C6"/>
    <w:rsid w:val="00EA56F1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386"/>
    <w:rsid w:val="00EB1E79"/>
    <w:rsid w:val="00EB2920"/>
    <w:rsid w:val="00EB2CB7"/>
    <w:rsid w:val="00EB456B"/>
    <w:rsid w:val="00EB4C31"/>
    <w:rsid w:val="00EB4D72"/>
    <w:rsid w:val="00EB4FC7"/>
    <w:rsid w:val="00EB5983"/>
    <w:rsid w:val="00EB5A3E"/>
    <w:rsid w:val="00EB5F3B"/>
    <w:rsid w:val="00EB636A"/>
    <w:rsid w:val="00EB6370"/>
    <w:rsid w:val="00EB6D89"/>
    <w:rsid w:val="00EB7210"/>
    <w:rsid w:val="00EB72DE"/>
    <w:rsid w:val="00EB7CDA"/>
    <w:rsid w:val="00EC0087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441"/>
    <w:rsid w:val="00EC593C"/>
    <w:rsid w:val="00EC65F8"/>
    <w:rsid w:val="00EC6D08"/>
    <w:rsid w:val="00EC6F0A"/>
    <w:rsid w:val="00EC777F"/>
    <w:rsid w:val="00EC79BE"/>
    <w:rsid w:val="00EC7A04"/>
    <w:rsid w:val="00EC7BF9"/>
    <w:rsid w:val="00EC7F31"/>
    <w:rsid w:val="00ED0027"/>
    <w:rsid w:val="00ED0330"/>
    <w:rsid w:val="00ED0D59"/>
    <w:rsid w:val="00ED1207"/>
    <w:rsid w:val="00ED157E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46B"/>
    <w:rsid w:val="00ED597E"/>
    <w:rsid w:val="00ED6200"/>
    <w:rsid w:val="00ED630E"/>
    <w:rsid w:val="00ED67F7"/>
    <w:rsid w:val="00ED6CA4"/>
    <w:rsid w:val="00ED6CAA"/>
    <w:rsid w:val="00ED709B"/>
    <w:rsid w:val="00ED714E"/>
    <w:rsid w:val="00ED73D2"/>
    <w:rsid w:val="00ED7E26"/>
    <w:rsid w:val="00ED7EFB"/>
    <w:rsid w:val="00EE068E"/>
    <w:rsid w:val="00EE08C8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4F9F"/>
    <w:rsid w:val="00EE50C6"/>
    <w:rsid w:val="00EE5291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125"/>
    <w:rsid w:val="00EF1435"/>
    <w:rsid w:val="00EF1A16"/>
    <w:rsid w:val="00EF1A3F"/>
    <w:rsid w:val="00EF1A6A"/>
    <w:rsid w:val="00EF2131"/>
    <w:rsid w:val="00EF224A"/>
    <w:rsid w:val="00EF2356"/>
    <w:rsid w:val="00EF2553"/>
    <w:rsid w:val="00EF2A11"/>
    <w:rsid w:val="00EF2EBA"/>
    <w:rsid w:val="00EF2ED6"/>
    <w:rsid w:val="00EF3551"/>
    <w:rsid w:val="00EF39C5"/>
    <w:rsid w:val="00EF3BC2"/>
    <w:rsid w:val="00EF5002"/>
    <w:rsid w:val="00EF58C5"/>
    <w:rsid w:val="00EF58FF"/>
    <w:rsid w:val="00EF6019"/>
    <w:rsid w:val="00EF6FD6"/>
    <w:rsid w:val="00EF789D"/>
    <w:rsid w:val="00EF7A25"/>
    <w:rsid w:val="00EF7CE7"/>
    <w:rsid w:val="00F0055A"/>
    <w:rsid w:val="00F00902"/>
    <w:rsid w:val="00F00D57"/>
    <w:rsid w:val="00F00E8B"/>
    <w:rsid w:val="00F01AA9"/>
    <w:rsid w:val="00F01ABD"/>
    <w:rsid w:val="00F02611"/>
    <w:rsid w:val="00F02DED"/>
    <w:rsid w:val="00F033B3"/>
    <w:rsid w:val="00F03B0A"/>
    <w:rsid w:val="00F04A4D"/>
    <w:rsid w:val="00F05200"/>
    <w:rsid w:val="00F0529E"/>
    <w:rsid w:val="00F05314"/>
    <w:rsid w:val="00F055D1"/>
    <w:rsid w:val="00F05D45"/>
    <w:rsid w:val="00F05F28"/>
    <w:rsid w:val="00F06392"/>
    <w:rsid w:val="00F069AC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B48"/>
    <w:rsid w:val="00F11F8A"/>
    <w:rsid w:val="00F12461"/>
    <w:rsid w:val="00F12C31"/>
    <w:rsid w:val="00F12E0B"/>
    <w:rsid w:val="00F13758"/>
    <w:rsid w:val="00F1385B"/>
    <w:rsid w:val="00F13F23"/>
    <w:rsid w:val="00F142B5"/>
    <w:rsid w:val="00F142FB"/>
    <w:rsid w:val="00F14800"/>
    <w:rsid w:val="00F14AAC"/>
    <w:rsid w:val="00F14C53"/>
    <w:rsid w:val="00F14E44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766"/>
    <w:rsid w:val="00F209B5"/>
    <w:rsid w:val="00F21319"/>
    <w:rsid w:val="00F221BA"/>
    <w:rsid w:val="00F222AC"/>
    <w:rsid w:val="00F226F8"/>
    <w:rsid w:val="00F226FF"/>
    <w:rsid w:val="00F22CF5"/>
    <w:rsid w:val="00F23FEB"/>
    <w:rsid w:val="00F24F00"/>
    <w:rsid w:val="00F25BB8"/>
    <w:rsid w:val="00F25ED3"/>
    <w:rsid w:val="00F260FB"/>
    <w:rsid w:val="00F266DE"/>
    <w:rsid w:val="00F26C1F"/>
    <w:rsid w:val="00F270D6"/>
    <w:rsid w:val="00F279F6"/>
    <w:rsid w:val="00F27B73"/>
    <w:rsid w:val="00F30720"/>
    <w:rsid w:val="00F30C51"/>
    <w:rsid w:val="00F30FD7"/>
    <w:rsid w:val="00F313AA"/>
    <w:rsid w:val="00F31B31"/>
    <w:rsid w:val="00F31BDC"/>
    <w:rsid w:val="00F31D38"/>
    <w:rsid w:val="00F32079"/>
    <w:rsid w:val="00F32455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0E5"/>
    <w:rsid w:val="00F3613F"/>
    <w:rsid w:val="00F364F8"/>
    <w:rsid w:val="00F369ED"/>
    <w:rsid w:val="00F37753"/>
    <w:rsid w:val="00F37C03"/>
    <w:rsid w:val="00F37FB7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124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353"/>
    <w:rsid w:val="00F569E0"/>
    <w:rsid w:val="00F56DD7"/>
    <w:rsid w:val="00F57508"/>
    <w:rsid w:val="00F5761A"/>
    <w:rsid w:val="00F5772F"/>
    <w:rsid w:val="00F60CB2"/>
    <w:rsid w:val="00F60E7B"/>
    <w:rsid w:val="00F613D1"/>
    <w:rsid w:val="00F62391"/>
    <w:rsid w:val="00F627FD"/>
    <w:rsid w:val="00F6283D"/>
    <w:rsid w:val="00F635A3"/>
    <w:rsid w:val="00F642E2"/>
    <w:rsid w:val="00F6548F"/>
    <w:rsid w:val="00F6569D"/>
    <w:rsid w:val="00F657D6"/>
    <w:rsid w:val="00F65BE6"/>
    <w:rsid w:val="00F65C31"/>
    <w:rsid w:val="00F661A6"/>
    <w:rsid w:val="00F66691"/>
    <w:rsid w:val="00F66E9D"/>
    <w:rsid w:val="00F7024D"/>
    <w:rsid w:val="00F71684"/>
    <w:rsid w:val="00F71ABA"/>
    <w:rsid w:val="00F7221C"/>
    <w:rsid w:val="00F72223"/>
    <w:rsid w:val="00F72417"/>
    <w:rsid w:val="00F728C5"/>
    <w:rsid w:val="00F72DAF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5FDD"/>
    <w:rsid w:val="00F76449"/>
    <w:rsid w:val="00F7648C"/>
    <w:rsid w:val="00F76CB0"/>
    <w:rsid w:val="00F807E5"/>
    <w:rsid w:val="00F80887"/>
    <w:rsid w:val="00F80D1A"/>
    <w:rsid w:val="00F812D1"/>
    <w:rsid w:val="00F814A9"/>
    <w:rsid w:val="00F8153E"/>
    <w:rsid w:val="00F8224B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6F"/>
    <w:rsid w:val="00F958F3"/>
    <w:rsid w:val="00F95A46"/>
    <w:rsid w:val="00F95C1D"/>
    <w:rsid w:val="00F9661A"/>
    <w:rsid w:val="00F968EE"/>
    <w:rsid w:val="00F96ACC"/>
    <w:rsid w:val="00F96CB4"/>
    <w:rsid w:val="00F970C1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FEB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59A"/>
    <w:rsid w:val="00FB3AB4"/>
    <w:rsid w:val="00FB4236"/>
    <w:rsid w:val="00FB46FE"/>
    <w:rsid w:val="00FB481D"/>
    <w:rsid w:val="00FB4D3C"/>
    <w:rsid w:val="00FB53E1"/>
    <w:rsid w:val="00FB54AF"/>
    <w:rsid w:val="00FB5ACD"/>
    <w:rsid w:val="00FB603D"/>
    <w:rsid w:val="00FB63AA"/>
    <w:rsid w:val="00FB64DD"/>
    <w:rsid w:val="00FB67C9"/>
    <w:rsid w:val="00FB69BC"/>
    <w:rsid w:val="00FB6C28"/>
    <w:rsid w:val="00FB6D48"/>
    <w:rsid w:val="00FB74B6"/>
    <w:rsid w:val="00FB7590"/>
    <w:rsid w:val="00FB774B"/>
    <w:rsid w:val="00FC0A2E"/>
    <w:rsid w:val="00FC12FB"/>
    <w:rsid w:val="00FC191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42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866"/>
    <w:rsid w:val="00FC6911"/>
    <w:rsid w:val="00FC74E1"/>
    <w:rsid w:val="00FC7B85"/>
    <w:rsid w:val="00FD0337"/>
    <w:rsid w:val="00FD0443"/>
    <w:rsid w:val="00FD08CC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96C"/>
    <w:rsid w:val="00FD5FF3"/>
    <w:rsid w:val="00FD69BE"/>
    <w:rsid w:val="00FD6DA2"/>
    <w:rsid w:val="00FD7678"/>
    <w:rsid w:val="00FD7930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3D0"/>
    <w:rsid w:val="00FE385C"/>
    <w:rsid w:val="00FE38D3"/>
    <w:rsid w:val="00FE4B2A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7D0"/>
    <w:rsid w:val="00FF187E"/>
    <w:rsid w:val="00FF1D11"/>
    <w:rsid w:val="00FF23C1"/>
    <w:rsid w:val="00FF2AB8"/>
    <w:rsid w:val="00FF2B48"/>
    <w:rsid w:val="00FF3B4D"/>
    <w:rsid w:val="00FF3BCD"/>
    <w:rsid w:val="00FF3C98"/>
    <w:rsid w:val="00FF4192"/>
    <w:rsid w:val="00FF41CD"/>
    <w:rsid w:val="00FF426F"/>
    <w:rsid w:val="00FF4A84"/>
    <w:rsid w:val="00FF522D"/>
    <w:rsid w:val="00FF5354"/>
    <w:rsid w:val="00FF5674"/>
    <w:rsid w:val="00FF59C8"/>
    <w:rsid w:val="00FF5B9B"/>
    <w:rsid w:val="00FF6465"/>
    <w:rsid w:val="00FF6474"/>
    <w:rsid w:val="00FF6575"/>
    <w:rsid w:val="00FF664D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tabs>
        <w:tab w:val="num" w:pos="360"/>
      </w:tabs>
      <w:ind w:left="360" w:hanging="360"/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tabs>
        <w:tab w:val="num" w:pos="2458"/>
      </w:tabs>
      <w:spacing w:line="280" w:lineRule="atLeast"/>
      <w:ind w:left="2458" w:hanging="340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uiPriority w:val="99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461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60D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D13244"/>
    <w:rPr>
      <w:rFonts w:cs="Times New Roman"/>
      <w:sz w:val="22"/>
      <w:lang w:val="en-GB" w:bidi="ar-SA"/>
    </w:rPr>
  </w:style>
  <w:style w:type="paragraph" w:customStyle="1" w:styleId="31">
    <w:name w:val="ตาราง3ช่อง"/>
    <w:basedOn w:val="Normal"/>
    <w:rsid w:val="00AF73FD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AAD2E-23BF-4158-BAC0-4453384E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</TotalTime>
  <Pages>1</Pages>
  <Words>12497</Words>
  <Characters>71239</Characters>
  <Application>Microsoft Office Word</Application>
  <DocSecurity>0</DocSecurity>
  <Lines>593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83569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Nittaya, Puphato</cp:lastModifiedBy>
  <cp:revision>3</cp:revision>
  <cp:lastPrinted>2021-05-13T06:16:00Z</cp:lastPrinted>
  <dcterms:created xsi:type="dcterms:W3CDTF">2021-05-19T05:16:00Z</dcterms:created>
  <dcterms:modified xsi:type="dcterms:W3CDTF">2021-05-19T05:16:00Z</dcterms:modified>
</cp:coreProperties>
</file>