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CBDAD" w14:textId="77777777" w:rsidR="003E6A5C" w:rsidRPr="00254A81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Hlk72153937"/>
      <w:r w:rsidRPr="00254A8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54A81">
        <w:rPr>
          <w:rFonts w:ascii="Angsana New" w:hAnsi="Angsana New"/>
          <w:b w:val="0"/>
          <w:bCs/>
          <w:sz w:val="30"/>
          <w:szCs w:val="30"/>
        </w:rPr>
        <w:tab/>
      </w:r>
      <w:r w:rsidRPr="00254A8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02357B28" w14:textId="77777777" w:rsidR="003E6A5C" w:rsidRPr="00254A81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6"/>
          <w:szCs w:val="6"/>
          <w:lang w:bidi="th-TH"/>
        </w:rPr>
      </w:pPr>
    </w:p>
    <w:p w14:paraId="58C250D2" w14:textId="77777777" w:rsidR="003E6A5C" w:rsidRPr="00254A81" w:rsidRDefault="003E6A5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320" w:lineRule="exact"/>
        <w:ind w:left="1080" w:hanging="1080"/>
        <w:outlineLvl w:val="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31A37756" w14:textId="7CED000B" w:rsidR="001876D1" w:rsidRPr="00AB7DB7" w:rsidRDefault="001876D1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2B279D82" w14:textId="71B6E239" w:rsidR="00AB7DB7" w:rsidRPr="00254A81" w:rsidRDefault="00AB7DB7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725F010" w14:textId="77777777" w:rsidR="001876D1" w:rsidRDefault="001876D1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b/>
          <w:sz w:val="30"/>
          <w:szCs w:val="30"/>
        </w:rPr>
      </w:pPr>
      <w:r w:rsidRPr="00254A81">
        <w:rPr>
          <w:rFonts w:ascii="Angsana New" w:hAnsi="Angsana New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35777D24" w14:textId="77777777" w:rsidR="002175ED" w:rsidRPr="00254A81" w:rsidRDefault="00A52E36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b/>
          <w:sz w:val="30"/>
          <w:szCs w:val="30"/>
        </w:rPr>
      </w:pPr>
      <w:r w:rsidRPr="00A52E36">
        <w:rPr>
          <w:rFonts w:ascii="Angsana New" w:hAnsi="Angsana New"/>
          <w:b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="00E85D1C" w:rsidRPr="00C36B8E">
        <w:rPr>
          <w:rFonts w:ascii="Angsana New" w:hAnsi="Angsana New"/>
          <w:bCs/>
          <w:sz w:val="30"/>
          <w:szCs w:val="30"/>
          <w:lang w:bidi="th-TH"/>
        </w:rPr>
        <w:t>2019</w:t>
      </w:r>
      <w:r w:rsidRPr="00C36B8E">
        <w:rPr>
          <w:rFonts w:ascii="Angsana New" w:hAnsi="Angsana New"/>
          <w:bCs/>
          <w:sz w:val="30"/>
          <w:szCs w:val="30"/>
          <w:cs/>
          <w:lang w:bidi="th-TH"/>
        </w:rPr>
        <w:t xml:space="preserve"> (</w:t>
      </w:r>
      <w:r w:rsidRPr="00C36B8E">
        <w:rPr>
          <w:rFonts w:ascii="Angsana New" w:hAnsi="Angsana New"/>
          <w:bCs/>
          <w:sz w:val="30"/>
          <w:szCs w:val="30"/>
          <w:lang w:bidi="th-TH"/>
        </w:rPr>
        <w:t>Covid-</w:t>
      </w:r>
      <w:r w:rsidR="00E85D1C" w:rsidRPr="00C36B8E">
        <w:rPr>
          <w:rFonts w:ascii="Angsana New" w:hAnsi="Angsana New"/>
          <w:bCs/>
          <w:sz w:val="30"/>
          <w:szCs w:val="30"/>
          <w:lang w:bidi="th-TH"/>
        </w:rPr>
        <w:t>19</w:t>
      </w:r>
      <w:r w:rsidRPr="00C36B8E">
        <w:rPr>
          <w:rFonts w:ascii="Angsana New" w:hAnsi="Angsana New"/>
          <w:bCs/>
          <w:sz w:val="30"/>
          <w:szCs w:val="30"/>
          <w:lang w:bidi="th-TH"/>
        </w:rPr>
        <w:t>)</w:t>
      </w:r>
    </w:p>
    <w:p w14:paraId="44089410" w14:textId="77777777" w:rsidR="007A5E91" w:rsidRPr="00254A81" w:rsidRDefault="007A5E91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824F651" w14:textId="77777777" w:rsidR="00CD2DAE" w:rsidRPr="00254A81" w:rsidRDefault="00CD2DAE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D0A465C" w14:textId="77777777" w:rsidR="003E6A5C" w:rsidRPr="00254A81" w:rsidRDefault="003E6A5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6E3A1574" w14:textId="77777777" w:rsidR="00CD2DAE" w:rsidRPr="00254A81" w:rsidRDefault="00CD2DAE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455601C5" w14:textId="77777777" w:rsidR="009B5E50" w:rsidRPr="00254A81" w:rsidRDefault="009B5E50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</w:rPr>
        <w:t>เงินลงทุน</w:t>
      </w:r>
      <w:r w:rsidR="001D6DE8" w:rsidRPr="00254A81">
        <w:rPr>
          <w:rFonts w:ascii="Angsana New" w:hAnsi="Angsana New"/>
          <w:sz w:val="30"/>
          <w:szCs w:val="30"/>
          <w:cs/>
          <w:lang w:bidi="th-TH"/>
        </w:rPr>
        <w:t>ในบริษัทร่วม</w:t>
      </w:r>
    </w:p>
    <w:p w14:paraId="0F8EBB82" w14:textId="4DB60BEE" w:rsidR="003E6A5C" w:rsidRDefault="003E6A5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71BC3501" w14:textId="3DFEAFE5" w:rsidR="00B61432" w:rsidRPr="009271DC" w:rsidRDefault="009271DC" w:rsidP="009271DC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5C4A4BD7" w14:textId="77777777" w:rsidR="003E6A5C" w:rsidRPr="00254A81" w:rsidRDefault="005E1EF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322BF0B" w14:textId="77777777" w:rsidR="003E6A5C" w:rsidRPr="00254A81" w:rsidRDefault="003E6A5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14:paraId="1708084D" w14:textId="77777777" w:rsidR="000122A5" w:rsidRPr="00254A81" w:rsidRDefault="000122A5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เจ้าหนี้อื่น</w:t>
      </w:r>
    </w:p>
    <w:p w14:paraId="0AB1561A" w14:textId="0146C8DE" w:rsidR="00C91C33" w:rsidRPr="009271DC" w:rsidRDefault="007E6B9C" w:rsidP="009271DC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040E90E" w14:textId="77777777" w:rsidR="00C91C33" w:rsidRPr="00254A81" w:rsidRDefault="00C91C33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14:paraId="65398E1B" w14:textId="77777777" w:rsidR="00C91C33" w:rsidRPr="00254A81" w:rsidRDefault="00C91C33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ส่วนงา</w:t>
      </w:r>
      <w:r w:rsidR="001D6DE8" w:rsidRPr="00254A81">
        <w:rPr>
          <w:rFonts w:ascii="Angsana New" w:hAnsi="Angsana New"/>
          <w:sz w:val="30"/>
          <w:szCs w:val="30"/>
          <w:cs/>
          <w:lang w:bidi="th-TH"/>
        </w:rPr>
        <w:t>น</w:t>
      </w:r>
      <w:r w:rsidR="00EC3994" w:rsidRPr="00254A81">
        <w:rPr>
          <w:rFonts w:ascii="Angsana New" w:hAnsi="Angsana New"/>
          <w:sz w:val="30"/>
          <w:szCs w:val="30"/>
          <w:cs/>
          <w:lang w:bidi="th-TH"/>
        </w:rPr>
        <w:t>ดำเนินงาน</w:t>
      </w:r>
    </w:p>
    <w:p w14:paraId="6C0DA1B5" w14:textId="77777777" w:rsidR="00B11286" w:rsidRPr="00254A81" w:rsidRDefault="00B11286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2019F47" w14:textId="77777777" w:rsidR="00B11286" w:rsidRPr="00254A81" w:rsidRDefault="00B11286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734850D0" w14:textId="51E37ED0" w:rsidR="00B11286" w:rsidRPr="00254A81" w:rsidRDefault="00B11286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38513C97" w14:textId="77777777" w:rsidR="003E6A5C" w:rsidRPr="00254A81" w:rsidRDefault="003E6A5C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1F8E3E9B" w14:textId="77777777" w:rsidR="00DA3E81" w:rsidRPr="00254A81" w:rsidRDefault="00DA3E81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2F047A4E" w14:textId="77777777" w:rsidR="00470577" w:rsidRPr="00254A81" w:rsidRDefault="00470577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59D4CC70" w14:textId="77777777" w:rsidR="00B11286" w:rsidRPr="00254A81" w:rsidRDefault="00B11286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  <w:r w:rsidR="00702340" w:rsidRPr="00254A81">
        <w:rPr>
          <w:rFonts w:ascii="Angsana New" w:hAnsi="Angsana New"/>
          <w:sz w:val="30"/>
          <w:szCs w:val="30"/>
          <w:cs/>
          <w:lang w:bidi="th-TH"/>
        </w:rPr>
        <w:t>และหนี้สินที่อาจเกิดขึ้น</w:t>
      </w:r>
      <w:r w:rsidRPr="00254A81">
        <w:rPr>
          <w:rFonts w:ascii="Angsana New" w:hAnsi="Angsana New"/>
          <w:sz w:val="30"/>
          <w:szCs w:val="30"/>
          <w:cs/>
          <w:lang w:bidi="th-TH"/>
        </w:rPr>
        <w:t xml:space="preserve">กับกิจการที่ไม่เกี่ยวข้องกัน  </w:t>
      </w:r>
    </w:p>
    <w:p w14:paraId="53B3D72D" w14:textId="32EDB444" w:rsidR="00156FFC" w:rsidRPr="00B5443E" w:rsidRDefault="00C30795" w:rsidP="004B670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bookmarkEnd w:id="0"/>
    <w:p w14:paraId="3552C82B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br w:type="page"/>
      </w:r>
      <w:r w:rsidR="00777B4A" w:rsidRPr="00254A81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43D5E5E6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E17EF2" w14:textId="7CC1C325" w:rsidR="003E6A5C" w:rsidRPr="00254A81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ab/>
      </w:r>
      <w:r w:rsidRPr="00254A81">
        <w:rPr>
          <w:rFonts w:ascii="Angsana New" w:hAnsi="Angsana New"/>
          <w:sz w:val="30"/>
          <w:szCs w:val="30"/>
          <w:cs/>
        </w:rPr>
        <w:tab/>
      </w:r>
      <w:r w:rsidR="00777B4A" w:rsidRPr="00B5443E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FF7770">
        <w:rPr>
          <w:rFonts w:ascii="Angsana New" w:hAnsi="Angsana New" w:hint="cs"/>
          <w:sz w:val="30"/>
          <w:szCs w:val="30"/>
          <w:cs/>
        </w:rPr>
        <w:t xml:space="preserve"> </w:t>
      </w:r>
      <w:r w:rsidR="00FF7770" w:rsidRPr="00FF7770">
        <w:rPr>
          <w:rFonts w:ascii="Angsana New" w:hAnsi="Angsana New"/>
          <w:sz w:val="30"/>
          <w:szCs w:val="30"/>
          <w:cs/>
        </w:rPr>
        <w:t>25 พฤษภาคม 2564</w:t>
      </w:r>
    </w:p>
    <w:p w14:paraId="08CFF451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CDC7835" w14:textId="77777777" w:rsidR="003E6A5C" w:rsidRPr="00254A81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3E6A5C" w:rsidRPr="00254A8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20FC463F" w14:textId="77777777" w:rsidR="003E6A5C" w:rsidRPr="00254A81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91FB32F" w14:textId="7C574C03" w:rsidR="00C85C47" w:rsidRPr="00A81F3D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  <w:lang w:val="th-TH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บริษัท </w:t>
      </w:r>
      <w:r w:rsidR="00FB28A9">
        <w:rPr>
          <w:rFonts w:ascii="Angsana New" w:hAnsi="Angsana New" w:hint="cs"/>
          <w:sz w:val="30"/>
          <w:szCs w:val="30"/>
          <w:cs/>
        </w:rPr>
        <w:t>เบอร์ล่า คาร์บอน (ไทยแลนด์)</w:t>
      </w:r>
      <w:r w:rsidRPr="00254A81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254A81">
        <w:rPr>
          <w:rFonts w:ascii="Angsana New" w:hAnsi="Angsana New"/>
          <w:sz w:val="30"/>
          <w:szCs w:val="30"/>
        </w:rPr>
        <w:t xml:space="preserve"> “</w:t>
      </w:r>
      <w:r w:rsidRPr="00254A81">
        <w:rPr>
          <w:rFonts w:ascii="Angsana New" w:hAnsi="Angsana New"/>
          <w:sz w:val="30"/>
          <w:szCs w:val="30"/>
          <w:cs/>
        </w:rPr>
        <w:t>บริษัท</w:t>
      </w:r>
      <w:r w:rsidRPr="00254A81">
        <w:rPr>
          <w:rFonts w:ascii="Angsana New" w:hAnsi="Angsana New"/>
          <w:sz w:val="30"/>
          <w:szCs w:val="30"/>
        </w:rPr>
        <w:t xml:space="preserve">” </w:t>
      </w:r>
      <w:r w:rsidRPr="00254A81">
        <w:rPr>
          <w:rFonts w:ascii="Angsana New" w:hAnsi="Angsana New"/>
          <w:sz w:val="30"/>
          <w:szCs w:val="30"/>
          <w:cs/>
          <w:lang w:val="th-TH"/>
        </w:rPr>
        <w:t xml:space="preserve">เป็นนิติบุคคลที่จัดตั้งขึ้นในประเทศไทย </w:t>
      </w:r>
      <w:r w:rsidR="00A81F3D" w:rsidRPr="00A81F3D">
        <w:rPr>
          <w:rFonts w:ascii="Angsana New" w:hAnsi="Angsana New"/>
          <w:sz w:val="28"/>
          <w:szCs w:val="28"/>
          <w:cs/>
        </w:rPr>
        <w:t xml:space="preserve">ไทย </w:t>
      </w:r>
      <w:r w:rsidR="00A81F3D" w:rsidRPr="00A81F3D">
        <w:rPr>
          <w:rFonts w:ascii="Angsana New" w:hAnsi="Angsana New"/>
          <w:sz w:val="30"/>
          <w:szCs w:val="30"/>
          <w:cs/>
          <w:lang w:val="th-TH"/>
        </w:rPr>
        <w:t>และจดทะเบียนกับตลาดหลักทรัพย์แห่งประเทศไทย</w:t>
      </w:r>
      <w:r w:rsidR="00A81F3D">
        <w:rPr>
          <w:rFonts w:ascii="Angsana New" w:hAnsi="Angsana New" w:hint="cs"/>
          <w:sz w:val="30"/>
          <w:szCs w:val="30"/>
          <w:cs/>
          <w:lang w:val="th-TH"/>
        </w:rPr>
        <w:t xml:space="preserve">เมื่อปี </w:t>
      </w:r>
      <w:r w:rsidR="00A81F3D">
        <w:rPr>
          <w:rFonts w:ascii="Angsana New" w:hAnsi="Angsana New"/>
          <w:sz w:val="30"/>
          <w:szCs w:val="30"/>
        </w:rPr>
        <w:t>25</w:t>
      </w:r>
      <w:r w:rsidR="00FF7770">
        <w:rPr>
          <w:rFonts w:ascii="Angsana New" w:hAnsi="Angsana New"/>
          <w:sz w:val="30"/>
          <w:szCs w:val="30"/>
        </w:rPr>
        <w:t>33</w:t>
      </w:r>
      <w:r w:rsidR="00A81F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81F3D" w:rsidRPr="00A81F3D">
        <w:rPr>
          <w:rFonts w:ascii="Angsana New" w:hAnsi="Angsana New"/>
          <w:sz w:val="30"/>
          <w:szCs w:val="30"/>
          <w:cs/>
          <w:lang w:val="th-TH"/>
        </w:rPr>
        <w:t>โดยมีที่อยู่จดทะเบียน</w:t>
      </w:r>
      <w:r w:rsidRPr="00254A81">
        <w:rPr>
          <w:rFonts w:ascii="Angsana New" w:hAnsi="Angsana New"/>
          <w:sz w:val="30"/>
          <w:szCs w:val="30"/>
          <w:cs/>
          <w:lang w:val="th-TH"/>
        </w:rPr>
        <w:t>ของสำนักงานและโรงงานดังนี้</w:t>
      </w:r>
    </w:p>
    <w:p w14:paraId="2029D2D1" w14:textId="77777777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/>
          <w:sz w:val="30"/>
          <w:szCs w:val="30"/>
        </w:rPr>
      </w:pPr>
    </w:p>
    <w:p w14:paraId="7F894D00" w14:textId="77777777" w:rsidR="00C85C47" w:rsidRPr="00254A81" w:rsidRDefault="00C85C47" w:rsidP="00A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627" w:right="29" w:hanging="1080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t>สำนักงาน</w:t>
      </w:r>
      <w:r w:rsidR="00A946D8" w:rsidRPr="00254A81">
        <w:rPr>
          <w:rFonts w:ascii="Angsana New" w:hAnsi="Angsana New"/>
          <w:sz w:val="30"/>
          <w:szCs w:val="30"/>
          <w:cs/>
        </w:rPr>
        <w:t>ใหญ่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:</w:t>
      </w:r>
      <w:r w:rsidR="00153E23"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pacing w:val="-20"/>
          <w:sz w:val="30"/>
          <w:szCs w:val="30"/>
        </w:rPr>
        <w:t>888/122</w:t>
      </w:r>
      <w:r w:rsidR="00E20304" w:rsidRPr="00254A81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="008E3431" w:rsidRPr="00254A81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="00B50B9E" w:rsidRPr="00254A81">
        <w:rPr>
          <w:rFonts w:ascii="Angsana New" w:hAnsi="Angsana New"/>
          <w:spacing w:val="-20"/>
          <w:sz w:val="30"/>
          <w:szCs w:val="30"/>
          <w:cs/>
        </w:rPr>
        <w:t>และ</w:t>
      </w:r>
      <w:r w:rsidR="00E20304" w:rsidRPr="00254A81">
        <w:rPr>
          <w:rFonts w:ascii="Angsana New" w:hAnsi="Angsana New"/>
          <w:color w:val="FFFFFF"/>
          <w:spacing w:val="-20"/>
          <w:sz w:val="30"/>
          <w:szCs w:val="30"/>
        </w:rPr>
        <w:t>_</w:t>
      </w:r>
      <w:r w:rsidR="00B50B9E" w:rsidRPr="00254A81">
        <w:rPr>
          <w:rFonts w:ascii="Angsana New" w:hAnsi="Angsana New"/>
          <w:sz w:val="30"/>
          <w:szCs w:val="30"/>
        </w:rPr>
        <w:t>128</w:t>
      </w:r>
      <w:r w:rsidR="00E20304" w:rsidRPr="00254A81">
        <w:rPr>
          <w:rFonts w:ascii="Angsana New" w:hAnsi="Angsana New"/>
          <w:color w:val="FFFFFF"/>
          <w:spacing w:val="-20"/>
          <w:sz w:val="30"/>
          <w:szCs w:val="30"/>
        </w:rPr>
        <w:t>_</w:t>
      </w:r>
      <w:r w:rsidR="00B50B9E" w:rsidRPr="00254A81">
        <w:rPr>
          <w:rFonts w:ascii="Angsana New" w:hAnsi="Angsana New"/>
          <w:spacing w:val="-20"/>
          <w:sz w:val="30"/>
          <w:szCs w:val="30"/>
          <w:cs/>
        </w:rPr>
        <w:t>อ</w:t>
      </w:r>
      <w:r w:rsidR="00B50B9E" w:rsidRPr="00254A81">
        <w:rPr>
          <w:rFonts w:ascii="Angsana New" w:hAnsi="Angsana New"/>
          <w:sz w:val="30"/>
          <w:szCs w:val="30"/>
          <w:cs/>
        </w:rPr>
        <w:t>าคา</w:t>
      </w:r>
      <w:r w:rsidR="00B50B9E" w:rsidRPr="00254A81">
        <w:rPr>
          <w:rFonts w:ascii="Angsana New" w:hAnsi="Angsana New"/>
          <w:spacing w:val="-20"/>
          <w:sz w:val="30"/>
          <w:szCs w:val="30"/>
          <w:cs/>
        </w:rPr>
        <w:t>ร</w:t>
      </w:r>
      <w:r w:rsidR="00B50B9E" w:rsidRPr="00254A81">
        <w:rPr>
          <w:rFonts w:ascii="Angsana New" w:hAnsi="Angsana New"/>
          <w:sz w:val="30"/>
          <w:szCs w:val="30"/>
          <w:cs/>
        </w:rPr>
        <w:t>มหาทุนพลาซ่า</w:t>
      </w:r>
      <w:r w:rsidR="00E20304" w:rsidRPr="00254A81">
        <w:rPr>
          <w:rFonts w:ascii="Angsana New" w:hAnsi="Angsana New"/>
          <w:sz w:val="30"/>
          <w:szCs w:val="30"/>
          <w:cs/>
        </w:rPr>
        <w:t xml:space="preserve"> </w:t>
      </w:r>
      <w:r w:rsidR="00B50B9E" w:rsidRPr="00254A81">
        <w:rPr>
          <w:rFonts w:ascii="Angsana New" w:hAnsi="Angsana New"/>
          <w:sz w:val="30"/>
          <w:szCs w:val="30"/>
          <w:cs/>
        </w:rPr>
        <w:t>ชั้น</w:t>
      </w:r>
      <w:r w:rsidR="00E20304" w:rsidRPr="00254A81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pacing w:val="-20"/>
          <w:sz w:val="30"/>
          <w:szCs w:val="30"/>
        </w:rPr>
        <w:t>16</w:t>
      </w:r>
      <w:r w:rsidR="00E20304" w:rsidRPr="00254A81">
        <w:rPr>
          <w:rFonts w:ascii="Angsana New" w:hAnsi="Angsana New"/>
          <w:spacing w:val="-20"/>
          <w:sz w:val="30"/>
          <w:szCs w:val="30"/>
          <w:cs/>
        </w:rPr>
        <w:t xml:space="preserve">  </w:t>
      </w:r>
      <w:r w:rsidR="00B50B9E" w:rsidRPr="00254A81">
        <w:rPr>
          <w:rFonts w:ascii="Angsana New" w:hAnsi="Angsana New"/>
          <w:sz w:val="30"/>
          <w:szCs w:val="30"/>
          <w:cs/>
        </w:rPr>
        <w:t>ถนนเพลินจิต</w:t>
      </w:r>
      <w:r w:rsidR="00E20304" w:rsidRPr="00254A81">
        <w:rPr>
          <w:rFonts w:ascii="Angsana New" w:hAnsi="Angsana New"/>
          <w:color w:val="FFFFFF"/>
          <w:spacing w:val="-20"/>
          <w:sz w:val="30"/>
          <w:szCs w:val="30"/>
        </w:rPr>
        <w:t xml:space="preserve"> </w:t>
      </w:r>
      <w:r w:rsidR="00B50B9E" w:rsidRPr="00254A81">
        <w:rPr>
          <w:rFonts w:ascii="Angsana New" w:hAnsi="Angsana New"/>
          <w:sz w:val="30"/>
          <w:szCs w:val="30"/>
          <w:cs/>
        </w:rPr>
        <w:t>แขวงลุมพินี</w:t>
      </w:r>
      <w:r w:rsidR="00E20304" w:rsidRPr="00254A81">
        <w:rPr>
          <w:rFonts w:ascii="Angsana New" w:hAnsi="Angsana New"/>
          <w:sz w:val="30"/>
          <w:szCs w:val="30"/>
        </w:rPr>
        <w:t xml:space="preserve"> </w:t>
      </w:r>
      <w:r w:rsidR="00A946D8" w:rsidRPr="00254A81">
        <w:rPr>
          <w:rFonts w:ascii="Angsana New" w:hAnsi="Angsana New"/>
          <w:sz w:val="30"/>
          <w:szCs w:val="30"/>
          <w:cs/>
        </w:rPr>
        <w:t>เขตปทุมวัน</w:t>
      </w:r>
      <w:r w:rsidR="00A946D8" w:rsidRPr="00254A81">
        <w:rPr>
          <w:rFonts w:ascii="Angsana New" w:hAnsi="Angsana New"/>
          <w:sz w:val="30"/>
          <w:szCs w:val="30"/>
          <w:cs/>
        </w:rPr>
        <w:br/>
        <w:t xml:space="preserve">     </w:t>
      </w:r>
      <w:r w:rsidR="00E20304" w:rsidRPr="00254A81">
        <w:rPr>
          <w:rFonts w:ascii="Angsana New" w:hAnsi="Angsana New"/>
          <w:sz w:val="30"/>
          <w:szCs w:val="30"/>
          <w:cs/>
        </w:rPr>
        <w:t>กรุ</w:t>
      </w:r>
      <w:r w:rsidRPr="00254A81">
        <w:rPr>
          <w:rFonts w:ascii="Angsana New" w:hAnsi="Angsana New"/>
          <w:sz w:val="30"/>
          <w:szCs w:val="30"/>
          <w:cs/>
        </w:rPr>
        <w:t>งเทพมหานคร</w:t>
      </w:r>
      <w:r w:rsidR="00117CE5" w:rsidRPr="00254A81">
        <w:rPr>
          <w:rFonts w:ascii="Angsana New" w:hAnsi="Angsana New"/>
          <w:sz w:val="30"/>
          <w:szCs w:val="30"/>
        </w:rPr>
        <w:t xml:space="preserve"> 10330</w:t>
      </w:r>
    </w:p>
    <w:p w14:paraId="515BF83A" w14:textId="77777777" w:rsidR="00C85C47" w:rsidRPr="00254A81" w:rsidRDefault="00C85C47" w:rsidP="00B5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620" w:right="29" w:hanging="1073"/>
        <w:jc w:val="thaiDistribute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โรงงาน </w:t>
      </w:r>
      <w:r w:rsidRPr="00254A81">
        <w:rPr>
          <w:rFonts w:ascii="Angsana New" w:hAnsi="Angsana New"/>
          <w:sz w:val="30"/>
          <w:szCs w:val="30"/>
        </w:rPr>
        <w:tab/>
      </w:r>
      <w:r w:rsidR="00A946D8" w:rsidRPr="00254A81">
        <w:rPr>
          <w:rFonts w:ascii="Angsana New" w:hAnsi="Angsana New"/>
          <w:sz w:val="30"/>
          <w:szCs w:val="30"/>
          <w:cs/>
        </w:rPr>
        <w:tab/>
        <w:t xml:space="preserve">   </w:t>
      </w:r>
      <w:r w:rsidRPr="00254A81">
        <w:rPr>
          <w:rFonts w:ascii="Angsana New" w:hAnsi="Angsana New"/>
          <w:sz w:val="30"/>
          <w:szCs w:val="30"/>
        </w:rPr>
        <w:t xml:space="preserve">: 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44</w:t>
      </w:r>
      <w:r w:rsidRPr="00254A81">
        <w:rPr>
          <w:rFonts w:ascii="Angsana New" w:hAnsi="Angsana New"/>
          <w:sz w:val="30"/>
          <w:szCs w:val="30"/>
          <w:cs/>
        </w:rPr>
        <w:t xml:space="preserve"> หมู่ </w:t>
      </w:r>
      <w:r w:rsidRPr="00254A81">
        <w:rPr>
          <w:rFonts w:ascii="Angsana New" w:hAnsi="Angsana New"/>
          <w:sz w:val="30"/>
          <w:szCs w:val="30"/>
        </w:rPr>
        <w:t>1</w:t>
      </w:r>
      <w:r w:rsidRPr="00254A81">
        <w:rPr>
          <w:rFonts w:ascii="Angsana New" w:hAnsi="Angsana New"/>
          <w:sz w:val="30"/>
          <w:szCs w:val="30"/>
          <w:cs/>
        </w:rPr>
        <w:t xml:space="preserve"> ถนนอยุธยา</w:t>
      </w:r>
      <w:r w:rsidRPr="00254A81">
        <w:rPr>
          <w:rFonts w:ascii="Angsana New" w:hAnsi="Angsana New"/>
          <w:sz w:val="30"/>
          <w:szCs w:val="30"/>
        </w:rPr>
        <w:t>-</w:t>
      </w:r>
      <w:r w:rsidRPr="00254A81">
        <w:rPr>
          <w:rFonts w:ascii="Angsana New" w:hAnsi="Angsana New"/>
          <w:sz w:val="30"/>
          <w:szCs w:val="30"/>
          <w:cs/>
        </w:rPr>
        <w:t>อ่างทอง ตำบลโพสะ อำเภอเมือง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อ่างทอง</w:t>
      </w:r>
      <w:r w:rsidR="00117CE5" w:rsidRPr="00254A81">
        <w:rPr>
          <w:rFonts w:ascii="Angsana New" w:hAnsi="Angsana New"/>
          <w:sz w:val="30"/>
          <w:szCs w:val="30"/>
        </w:rPr>
        <w:t xml:space="preserve"> 14000</w:t>
      </w:r>
    </w:p>
    <w:p w14:paraId="504EB365" w14:textId="77777777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/>
          <w:sz w:val="30"/>
          <w:szCs w:val="30"/>
        </w:rPr>
      </w:pPr>
    </w:p>
    <w:p w14:paraId="7644F9DD" w14:textId="77777777" w:rsidR="00117CE5" w:rsidRPr="00254A81" w:rsidRDefault="00117CE5" w:rsidP="00117CE5">
      <w:pPr>
        <w:tabs>
          <w:tab w:val="clear" w:pos="227"/>
          <w:tab w:val="clear" w:pos="454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ผู้ถือหุ้นรายใหญ่ในระหว่างปีได้แก่ </w:t>
      </w:r>
      <w:r w:rsidRPr="00254A81">
        <w:rPr>
          <w:rFonts w:ascii="Angsana New" w:hAnsi="Angsana New"/>
          <w:spacing w:val="-6"/>
          <w:sz w:val="30"/>
          <w:szCs w:val="30"/>
        </w:rPr>
        <w:t>SKI Carbon Black (Mauritius) Limited (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ถือหุ้นร้อยละ </w:t>
      </w:r>
      <w:r w:rsidRPr="00254A81">
        <w:rPr>
          <w:rFonts w:ascii="Angsana New" w:hAnsi="Angsana New"/>
          <w:spacing w:val="-6"/>
          <w:sz w:val="30"/>
          <w:szCs w:val="30"/>
        </w:rPr>
        <w:t>32.24)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 บริษัท ไทยเร</w:t>
      </w:r>
      <w:r w:rsidRPr="00254A81">
        <w:rPr>
          <w:rFonts w:ascii="Angsana New" w:hAnsi="Angsana New"/>
          <w:sz w:val="30"/>
          <w:szCs w:val="30"/>
          <w:cs/>
        </w:rPr>
        <w:t xml:space="preserve">ยอนจำกัด (มหาชน) </w:t>
      </w:r>
      <w:r w:rsidRPr="00254A81">
        <w:rPr>
          <w:rFonts w:ascii="Angsana New" w:hAnsi="Angsana New"/>
          <w:sz w:val="30"/>
          <w:szCs w:val="30"/>
        </w:rPr>
        <w:t>(</w:t>
      </w:r>
      <w:r w:rsidRPr="00254A81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254A81">
        <w:rPr>
          <w:rFonts w:ascii="Angsana New" w:hAnsi="Angsana New"/>
          <w:sz w:val="30"/>
          <w:szCs w:val="30"/>
        </w:rPr>
        <w:t xml:space="preserve">24.98) </w:t>
      </w:r>
      <w:r w:rsidRPr="00254A81">
        <w:rPr>
          <w:rFonts w:ascii="Angsana New" w:hAnsi="Angsana New"/>
          <w:sz w:val="30"/>
          <w:szCs w:val="30"/>
          <w:cs/>
        </w:rPr>
        <w:t xml:space="preserve">และ </w:t>
      </w:r>
      <w:r w:rsidR="006313B4" w:rsidRPr="00254A81">
        <w:rPr>
          <w:rFonts w:ascii="Angsana New" w:hAnsi="Angsana New"/>
          <w:sz w:val="30"/>
          <w:szCs w:val="30"/>
        </w:rPr>
        <w:t xml:space="preserve">Asian </w:t>
      </w:r>
      <w:proofErr w:type="spellStart"/>
      <w:r w:rsidR="006313B4" w:rsidRPr="00254A81">
        <w:rPr>
          <w:rFonts w:ascii="Angsana New" w:hAnsi="Angsana New"/>
          <w:sz w:val="30"/>
          <w:szCs w:val="30"/>
        </w:rPr>
        <w:t>Opps</w:t>
      </w:r>
      <w:proofErr w:type="spellEnd"/>
      <w:r w:rsidR="006313B4" w:rsidRPr="00254A81">
        <w:rPr>
          <w:rFonts w:ascii="Angsana New" w:hAnsi="Angsana New"/>
          <w:sz w:val="30"/>
          <w:szCs w:val="30"/>
        </w:rPr>
        <w:t xml:space="preserve"> I </w:t>
      </w:r>
      <w:r w:rsidRPr="00254A81">
        <w:rPr>
          <w:rFonts w:ascii="Angsana New" w:hAnsi="Angsana New"/>
          <w:sz w:val="30"/>
          <w:szCs w:val="30"/>
        </w:rPr>
        <w:t>Limited (</w:t>
      </w:r>
      <w:r w:rsidRPr="00254A81">
        <w:rPr>
          <w:rFonts w:ascii="Angsana New" w:hAnsi="Angsana New"/>
          <w:sz w:val="30"/>
          <w:szCs w:val="30"/>
          <w:cs/>
        </w:rPr>
        <w:t>ถือหุ้นร้อยละ</w:t>
      </w:r>
      <w:r w:rsidR="006313B4" w:rsidRPr="00254A81">
        <w:rPr>
          <w:rFonts w:ascii="Angsana New" w:hAnsi="Angsana New"/>
          <w:sz w:val="30"/>
          <w:szCs w:val="30"/>
        </w:rPr>
        <w:t>15</w:t>
      </w:r>
      <w:r w:rsidRPr="00254A81">
        <w:rPr>
          <w:rFonts w:ascii="Angsana New" w:hAnsi="Angsana New"/>
          <w:sz w:val="30"/>
          <w:szCs w:val="30"/>
        </w:rPr>
        <w:t>.</w:t>
      </w:r>
      <w:r w:rsidR="006313B4" w:rsidRPr="00254A81">
        <w:rPr>
          <w:rFonts w:ascii="Angsana New" w:hAnsi="Angsana New"/>
          <w:sz w:val="30"/>
          <w:szCs w:val="30"/>
        </w:rPr>
        <w:t>99</w:t>
      </w:r>
      <w:r w:rsidRPr="00254A81">
        <w:rPr>
          <w:rFonts w:ascii="Angsana New" w:hAnsi="Angsana New"/>
          <w:sz w:val="30"/>
          <w:szCs w:val="30"/>
        </w:rPr>
        <w:t>)</w:t>
      </w:r>
    </w:p>
    <w:p w14:paraId="4F327AC3" w14:textId="77777777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9C5ED5" w14:textId="288D14F8"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254A81">
        <w:rPr>
          <w:rFonts w:ascii="Angsana New" w:hAnsi="Angsana New"/>
          <w:sz w:val="30"/>
          <w:szCs w:val="30"/>
          <w:cs/>
        </w:rPr>
        <w:t>กลุ่มบริษัทดำเนินธุรกิจหลักในการผลิตและจำหน่ายผงคาร์บอน รายละเอียดของบริษัทย่อยและบ</w:t>
      </w:r>
      <w:r w:rsidR="00422D3B" w:rsidRPr="00254A81">
        <w:rPr>
          <w:rFonts w:ascii="Angsana New" w:hAnsi="Angsana New"/>
          <w:sz w:val="30"/>
          <w:szCs w:val="30"/>
          <w:cs/>
        </w:rPr>
        <w:t xml:space="preserve">ริษัทร่วม ณ วันที่ </w:t>
      </w:r>
      <w:r w:rsidR="00422D3B" w:rsidRPr="00254A81">
        <w:rPr>
          <w:rFonts w:ascii="Angsana New" w:hAnsi="Angsana New"/>
          <w:sz w:val="30"/>
          <w:szCs w:val="30"/>
        </w:rPr>
        <w:t>31</w:t>
      </w:r>
      <w:r w:rsidR="00422D3B"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="00700CF8">
        <w:rPr>
          <w:rFonts w:ascii="Angsana New" w:hAnsi="Angsana New"/>
          <w:sz w:val="30"/>
          <w:szCs w:val="30"/>
        </w:rPr>
        <w:t>256</w:t>
      </w:r>
      <w:r w:rsidR="00BE0B29">
        <w:rPr>
          <w:rFonts w:ascii="Angsana New" w:hAnsi="Angsana New"/>
          <w:sz w:val="30"/>
          <w:szCs w:val="30"/>
        </w:rPr>
        <w:t>4</w:t>
      </w:r>
      <w:r w:rsidR="00700CF8">
        <w:rPr>
          <w:rFonts w:ascii="Angsana New" w:hAnsi="Angsana New"/>
          <w:sz w:val="30"/>
          <w:szCs w:val="30"/>
        </w:rPr>
        <w:t xml:space="preserve">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700CF8">
        <w:rPr>
          <w:rFonts w:ascii="Angsana New" w:hAnsi="Angsana New"/>
          <w:sz w:val="30"/>
          <w:szCs w:val="30"/>
        </w:rPr>
        <w:t>256</w:t>
      </w:r>
      <w:r w:rsidR="00BE0B29">
        <w:rPr>
          <w:rFonts w:ascii="Angsana New" w:hAnsi="Angsana New"/>
          <w:sz w:val="30"/>
          <w:szCs w:val="30"/>
        </w:rPr>
        <w:t>3</w:t>
      </w:r>
      <w:r w:rsidRPr="00254A81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ได้เปิดเผยไว้ในหมายเหตุประกอบงบการเงินข้อ </w:t>
      </w:r>
      <w:r w:rsidR="003D6542">
        <w:rPr>
          <w:rFonts w:ascii="Angsana New" w:hAnsi="Angsana New"/>
          <w:sz w:val="30"/>
          <w:szCs w:val="30"/>
        </w:rPr>
        <w:t>10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 xml:space="preserve">และ </w:t>
      </w:r>
      <w:r w:rsidR="00716259" w:rsidRPr="00254A81">
        <w:rPr>
          <w:rFonts w:ascii="Angsana New" w:hAnsi="Angsana New"/>
          <w:sz w:val="30"/>
          <w:szCs w:val="30"/>
        </w:rPr>
        <w:t>1</w:t>
      </w:r>
      <w:r w:rsidR="003D6542">
        <w:rPr>
          <w:rFonts w:ascii="Angsana New" w:hAnsi="Angsana New"/>
          <w:sz w:val="30"/>
          <w:szCs w:val="30"/>
        </w:rPr>
        <w:t>1</w:t>
      </w:r>
      <w:r w:rsidRPr="00254A81">
        <w:rPr>
          <w:rFonts w:ascii="Angsana New" w:hAnsi="Angsana New"/>
          <w:sz w:val="30"/>
          <w:szCs w:val="30"/>
        </w:rPr>
        <w:t xml:space="preserve"> </w:t>
      </w:r>
    </w:p>
    <w:p w14:paraId="2FEF02F9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F51CC04" w14:textId="77777777" w:rsidR="003E6A5C" w:rsidRPr="00254A81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54A81">
        <w:rPr>
          <w:rFonts w:ascii="Angsana New" w:hAnsi="Angsana New"/>
          <w:sz w:val="30"/>
          <w:szCs w:val="30"/>
          <w:u w:val="none"/>
        </w:rPr>
        <w:t>2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E07E6F" w:rsidRPr="00254A81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E07E6F" w:rsidRPr="00254A81">
        <w:rPr>
          <w:rFonts w:ascii="Angsana New" w:hAnsi="Angsana New"/>
          <w:i/>
          <w:iCs/>
          <w:sz w:val="30"/>
          <w:szCs w:val="30"/>
          <w:u w:val="none"/>
          <w:cs/>
        </w:rPr>
        <w:t xml:space="preserve"> </w:t>
      </w:r>
      <w:r w:rsidR="00E07E6F" w:rsidRPr="00254A81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000CB330" w14:textId="77777777"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242E420" w14:textId="77777777" w:rsidR="00AF1B65" w:rsidRPr="00254A81" w:rsidRDefault="00AF1B65" w:rsidP="00E2175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5B364F21" w14:textId="77777777" w:rsidR="00AF1B65" w:rsidRPr="00254A81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8692A0" w14:textId="02F7BFDF" w:rsidR="00AF1B65" w:rsidRDefault="00BA2680" w:rsidP="00D9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10"/>
          <w:sz w:val="30"/>
          <w:szCs w:val="30"/>
        </w:rPr>
      </w:pPr>
      <w:r w:rsidRPr="00BA2680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</w:t>
      </w:r>
      <w:r w:rsidRPr="00D9650A">
        <w:rPr>
          <w:rFonts w:ascii="Angsana New" w:hAnsi="Angsana New"/>
          <w:spacing w:val="10"/>
          <w:sz w:val="30"/>
          <w:szCs w:val="30"/>
          <w:cs/>
        </w:rPr>
        <w:t xml:space="preserve">วิชาชีพบัญชีฯ </w:t>
      </w:r>
      <w:r w:rsidR="001C1D00">
        <w:rPr>
          <w:rFonts w:ascii="Angsana New" w:hAnsi="Angsana New"/>
          <w:spacing w:val="10"/>
          <w:sz w:val="30"/>
          <w:szCs w:val="30"/>
        </w:rPr>
        <w:t>(</w:t>
      </w:r>
      <w:r w:rsidR="001C1D00">
        <w:rPr>
          <w:rFonts w:ascii="Angsana New" w:hAnsi="Angsana New" w:hint="cs"/>
          <w:spacing w:val="10"/>
          <w:sz w:val="30"/>
          <w:szCs w:val="30"/>
          <w:cs/>
        </w:rPr>
        <w:t xml:space="preserve">สภาวิชาชีพบัญชี) </w:t>
      </w:r>
      <w:r w:rsidRPr="00D9650A">
        <w:rPr>
          <w:rFonts w:ascii="Angsana New" w:hAnsi="Angsana New"/>
          <w:spacing w:val="10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5323FF8" w14:textId="69C5FBA6" w:rsidR="00FF7770" w:rsidRDefault="00FF7770" w:rsidP="00D9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3890E7AD" w14:textId="4E2C28FC" w:rsidR="00EE1497" w:rsidRDefault="00BE0B29" w:rsidP="00D9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10"/>
          <w:sz w:val="30"/>
          <w:szCs w:val="30"/>
        </w:rPr>
      </w:pPr>
      <w:r w:rsidRPr="00BE0B29">
        <w:rPr>
          <w:rFonts w:ascii="Angsana New" w:hAnsi="Angsana New"/>
          <w:spacing w:val="10"/>
          <w:sz w:val="30"/>
          <w:szCs w:val="30"/>
          <w:cs/>
        </w:rPr>
        <w:t>มาตรฐานการรายงานทางการเงิน</w:t>
      </w:r>
      <w:r w:rsidR="009628C5">
        <w:rPr>
          <w:rFonts w:ascii="Angsana New" w:hAnsi="Angsana New" w:hint="cs"/>
          <w:spacing w:val="10"/>
          <w:sz w:val="30"/>
          <w:szCs w:val="30"/>
          <w:cs/>
        </w:rPr>
        <w:t>ฉบับใหม่และ</w:t>
      </w:r>
      <w:r w:rsidRPr="00BE0B29">
        <w:rPr>
          <w:rFonts w:ascii="Angsana New" w:hAnsi="Angsana New"/>
          <w:spacing w:val="10"/>
          <w:sz w:val="30"/>
          <w:szCs w:val="30"/>
          <w:cs/>
        </w:rPr>
        <w:t xml:space="preserve">ฉบับปรับปรุงซึ่งมีผลบังคับใช้ตั้งแต่รอบระยะเวลาบัญชีที่เริ่มในหรือหลังวันที่ </w:t>
      </w:r>
      <w:r w:rsidRPr="00BE0B29">
        <w:rPr>
          <w:rFonts w:ascii="Angsana New" w:hAnsi="Angsana New"/>
          <w:spacing w:val="10"/>
          <w:sz w:val="30"/>
          <w:szCs w:val="30"/>
        </w:rPr>
        <w:t xml:space="preserve">1 </w:t>
      </w:r>
      <w:r w:rsidR="00531739">
        <w:rPr>
          <w:rFonts w:ascii="Angsana New" w:hAnsi="Angsana New" w:hint="cs"/>
          <w:spacing w:val="10"/>
          <w:sz w:val="30"/>
          <w:szCs w:val="30"/>
          <w:cs/>
        </w:rPr>
        <w:t>เมษายน</w:t>
      </w:r>
      <w:r w:rsidR="00531739" w:rsidRPr="00BE0B29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BE0B29">
        <w:rPr>
          <w:rFonts w:ascii="Angsana New" w:hAnsi="Angsana New"/>
          <w:spacing w:val="10"/>
          <w:sz w:val="30"/>
          <w:szCs w:val="30"/>
        </w:rPr>
        <w:t xml:space="preserve">2563 </w:t>
      </w:r>
      <w:r w:rsidR="00EE1497" w:rsidRPr="00EE1497">
        <w:rPr>
          <w:rFonts w:ascii="Angsana New" w:hAnsi="Angsana New"/>
          <w:spacing w:val="10"/>
          <w:sz w:val="30"/>
          <w:szCs w:val="30"/>
          <w:cs/>
        </w:rPr>
        <w:t>การถือปฏิบัติตามมาตรฐานการรายงานทางการเงิน</w:t>
      </w:r>
      <w:r w:rsidR="00EE1497">
        <w:rPr>
          <w:rFonts w:ascii="Angsana New" w:hAnsi="Angsana New" w:hint="cs"/>
          <w:spacing w:val="10"/>
          <w:sz w:val="30"/>
          <w:szCs w:val="30"/>
          <w:cs/>
        </w:rPr>
        <w:t>ฉบับใหม่</w:t>
      </w:r>
      <w:r w:rsidR="00EE1497" w:rsidRPr="00EE1497">
        <w:rPr>
          <w:rFonts w:ascii="Angsana New" w:hAnsi="Angsana New"/>
          <w:spacing w:val="10"/>
          <w:sz w:val="30"/>
          <w:szCs w:val="30"/>
          <w:cs/>
        </w:rPr>
        <w:t>และ</w:t>
      </w:r>
      <w:r w:rsidR="00EE1497">
        <w:rPr>
          <w:rFonts w:ascii="Angsana New" w:hAnsi="Angsana New" w:hint="cs"/>
          <w:spacing w:val="10"/>
          <w:sz w:val="30"/>
          <w:szCs w:val="30"/>
          <w:cs/>
        </w:rPr>
        <w:t>ฉบับ</w:t>
      </w:r>
      <w:r w:rsidR="00EE1497" w:rsidRPr="00EE1497">
        <w:rPr>
          <w:rFonts w:ascii="Angsana New" w:hAnsi="Angsana New"/>
          <w:spacing w:val="10"/>
          <w:sz w:val="30"/>
          <w:szCs w:val="30"/>
          <w:cs/>
        </w:rPr>
        <w:t>ปรับปรุง</w:t>
      </w:r>
      <w:r w:rsidR="00EE1497">
        <w:rPr>
          <w:rFonts w:ascii="Angsana New" w:hAnsi="Angsana New" w:hint="cs"/>
          <w:spacing w:val="10"/>
          <w:sz w:val="30"/>
          <w:szCs w:val="30"/>
          <w:cs/>
        </w:rPr>
        <w:t>เป็น</w:t>
      </w:r>
      <w:r w:rsidR="00EE1497" w:rsidRPr="00EE1497">
        <w:rPr>
          <w:rFonts w:ascii="Angsana New" w:hAnsi="Angsana New"/>
          <w:spacing w:val="10"/>
          <w:sz w:val="30"/>
          <w:szCs w:val="30"/>
          <w:cs/>
        </w:rPr>
        <w:t>ครั้งแรกส่งผลให้นโยบายการบัญชีของกลุ่มบริษัทมีการเปลี่ยนแปลง</w:t>
      </w:r>
    </w:p>
    <w:p w14:paraId="398D88F3" w14:textId="05CBA54D" w:rsidR="00EE1497" w:rsidRDefault="00EE1497" w:rsidP="00D9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70913856" w14:textId="0E2B3262" w:rsidR="00EE1497" w:rsidRDefault="00EE1497" w:rsidP="00D9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2A3885E3" w14:textId="0C1BF339" w:rsidR="00EE1497" w:rsidRDefault="00EE1497" w:rsidP="00D9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10"/>
          <w:sz w:val="30"/>
          <w:szCs w:val="30"/>
        </w:rPr>
      </w:pPr>
      <w:r w:rsidRPr="00EE1497">
        <w:rPr>
          <w:rFonts w:ascii="Angsana New" w:hAnsi="Angsana New"/>
          <w:spacing w:val="10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</w:t>
      </w:r>
      <w:r>
        <w:rPr>
          <w:rFonts w:ascii="Angsana New" w:hAnsi="Angsana New" w:hint="cs"/>
          <w:spacing w:val="10"/>
          <w:sz w:val="30"/>
          <w:szCs w:val="30"/>
          <w:cs/>
        </w:rPr>
        <w:t>กลุ่มเครื่องมือทางการเงิน</w:t>
      </w:r>
      <w:r w:rsidR="00673E6D">
        <w:rPr>
          <w:rFonts w:ascii="Angsana New" w:hAnsi="Angsana New" w:hint="cs"/>
          <w:spacing w:val="10"/>
          <w:sz w:val="30"/>
          <w:szCs w:val="30"/>
          <w:cs/>
        </w:rPr>
        <w:t xml:space="preserve"> ซึ่งประกอบด้วย</w:t>
      </w:r>
      <w:r w:rsidR="00673E6D" w:rsidRPr="00673E6D">
        <w:rPr>
          <w:rFonts w:ascii="Angsana New" w:hAnsi="Angsana New"/>
          <w:spacing w:val="10"/>
          <w:sz w:val="30"/>
          <w:szCs w:val="30"/>
          <w:cs/>
        </w:rPr>
        <w:t>เครื่องมือทางการเงิน</w:t>
      </w:r>
      <w:r w:rsidR="00673E6D" w:rsidRPr="00673E6D">
        <w:t xml:space="preserve"> </w:t>
      </w:r>
      <w:r w:rsidR="00673E6D">
        <w:t>(</w:t>
      </w:r>
      <w:r w:rsidR="00673E6D" w:rsidRPr="00673E6D">
        <w:rPr>
          <w:rFonts w:ascii="Angsana New" w:hAnsi="Angsana New"/>
          <w:spacing w:val="10"/>
          <w:sz w:val="30"/>
          <w:szCs w:val="30"/>
        </w:rPr>
        <w:t xml:space="preserve">TFRS </w:t>
      </w:r>
      <w:r w:rsidR="00673E6D" w:rsidRPr="00673E6D">
        <w:rPr>
          <w:rFonts w:ascii="Angsana New" w:hAnsi="Angsana New"/>
          <w:spacing w:val="10"/>
          <w:sz w:val="30"/>
          <w:szCs w:val="30"/>
          <w:cs/>
        </w:rPr>
        <w:t>9</w:t>
      </w:r>
      <w:r w:rsidR="00673E6D">
        <w:rPr>
          <w:rFonts w:ascii="Angsana New" w:hAnsi="Angsana New"/>
          <w:spacing w:val="10"/>
          <w:sz w:val="30"/>
          <w:szCs w:val="30"/>
        </w:rPr>
        <w:t>)</w:t>
      </w:r>
      <w:r w:rsidR="007876FD">
        <w:rPr>
          <w:rFonts w:ascii="Angsana New" w:hAnsi="Angsana New"/>
          <w:spacing w:val="10"/>
          <w:sz w:val="30"/>
          <w:szCs w:val="30"/>
        </w:rPr>
        <w:t xml:space="preserve"> </w:t>
      </w:r>
      <w:r w:rsidR="00673E6D" w:rsidRPr="00673E6D">
        <w:rPr>
          <w:rFonts w:ascii="Angsana New" w:hAnsi="Angsana New"/>
          <w:spacing w:val="10"/>
          <w:sz w:val="30"/>
          <w:szCs w:val="30"/>
          <w:cs/>
        </w:rPr>
        <w:t>และมาตรฐานที่เกี่ยวข้อง</w:t>
      </w:r>
      <w:r w:rsidR="00673E6D">
        <w:rPr>
          <w:rFonts w:ascii="Angsana New" w:hAnsi="Angsana New" w:hint="cs"/>
          <w:spacing w:val="10"/>
          <w:sz w:val="30"/>
          <w:szCs w:val="30"/>
          <w:cs/>
        </w:rPr>
        <w:t>และ</w:t>
      </w:r>
      <w:r w:rsidR="00673E6D" w:rsidRPr="00673E6D">
        <w:rPr>
          <w:rFonts w:ascii="Angsana New" w:hAnsi="Angsana New"/>
          <w:spacing w:val="10"/>
          <w:sz w:val="30"/>
          <w:szCs w:val="30"/>
          <w:cs/>
        </w:rPr>
        <w:t>การตีความมาตรฐาน</w:t>
      </w:r>
      <w:r w:rsidR="00673E6D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Pr="00EE1497">
        <w:rPr>
          <w:rFonts w:ascii="Angsana New" w:hAnsi="Angsana New"/>
          <w:spacing w:val="10"/>
          <w:sz w:val="30"/>
          <w:szCs w:val="30"/>
          <w:cs/>
        </w:rPr>
        <w:t>ซึ่งได้เปิดเผยผลกระทบจากการเปลี่ยนแปลงนโยบายการบัญชีไว้ในหมายเหตุข้อ 3</w:t>
      </w:r>
    </w:p>
    <w:p w14:paraId="001FF4CA" w14:textId="77777777" w:rsidR="00EE1497" w:rsidRDefault="00EE1497" w:rsidP="00D9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47BEB95E" w14:textId="4858D39A" w:rsidR="00BA2680" w:rsidRDefault="006D7F0B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7F0B">
        <w:rPr>
          <w:rFonts w:ascii="Angsana New" w:hAnsi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7ADA388A" w14:textId="77777777" w:rsidR="00BC21C7" w:rsidRPr="006D7F0B" w:rsidRDefault="00BC21C7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B80DD5" w14:textId="77777777" w:rsidR="00AF1B65" w:rsidRPr="00254A81" w:rsidRDefault="00AF1B65" w:rsidP="00E21751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555C44"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4FF7560E" w14:textId="77777777" w:rsidR="00AF1B65" w:rsidRPr="006D7F0B" w:rsidRDefault="00AF1B6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B04973" w14:textId="1B14796E" w:rsidR="006B5B81" w:rsidRDefault="006D7F0B" w:rsidP="00407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6D7F0B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6D7F0B">
        <w:rPr>
          <w:rFonts w:ascii="Angsana New" w:hAnsi="Angsana New"/>
          <w:sz w:val="30"/>
          <w:szCs w:val="30"/>
          <w:cs/>
        </w:rPr>
        <w:t>ข้อมูลทางการเงินทั้งหมดท</w:t>
      </w:r>
      <w:r>
        <w:rPr>
          <w:rFonts w:ascii="Angsana New" w:hAnsi="Angsana New" w:hint="cs"/>
          <w:sz w:val="30"/>
          <w:szCs w:val="30"/>
          <w:cs/>
        </w:rPr>
        <w:t>ี่นำเสนอ</w:t>
      </w:r>
      <w:r w:rsidRPr="006D7F0B">
        <w:rPr>
          <w:rFonts w:ascii="Angsana New" w:hAnsi="Angsana New"/>
          <w:sz w:val="30"/>
          <w:szCs w:val="30"/>
          <w:cs/>
        </w:rPr>
        <w:t>เป็นสกุลเงินบาทได้รับการปัดเศษในหมายเหตุประกอบงบการเงินให้ใกล้เคียงหลักพันที่สุด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7F0B">
        <w:rPr>
          <w:rFonts w:ascii="Angsana New" w:hAnsi="Angsana New"/>
          <w:sz w:val="30"/>
          <w:szCs w:val="30"/>
          <w:cs/>
        </w:rPr>
        <w:t>เว้นแต่จะระบุไว้เป็นอย่างอื่น</w:t>
      </w:r>
    </w:p>
    <w:p w14:paraId="2423B5D1" w14:textId="77777777" w:rsidR="00DC6881" w:rsidRPr="006D7F0B" w:rsidRDefault="00DC6881" w:rsidP="00407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00FE8604" w14:textId="12BA9623" w:rsidR="00AF1B65" w:rsidRPr="00BD66A4" w:rsidRDefault="00AF1B65" w:rsidP="00BD66A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4F340D"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F340D"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BD66A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3F67F4A3" w14:textId="77777777" w:rsidR="00AF1B65" w:rsidRPr="006D7F0B" w:rsidRDefault="00AF1B6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168D6E" w14:textId="43DEF4D8" w:rsidR="00CD27CA" w:rsidRPr="00757CCC" w:rsidRDefault="00DC6881" w:rsidP="00DC6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6881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</w:t>
      </w:r>
      <w:r>
        <w:rPr>
          <w:rFonts w:ascii="Angsana New" w:hAnsi="Angsana New"/>
          <w:sz w:val="30"/>
          <w:szCs w:val="30"/>
        </w:rPr>
        <w:t xml:space="preserve"> </w:t>
      </w:r>
      <w:r w:rsidRPr="00DC6881">
        <w:rPr>
          <w:rFonts w:ascii="Angsana New" w:hAnsi="Angsana New"/>
          <w:sz w:val="30"/>
          <w:szCs w:val="30"/>
          <w:cs/>
        </w:rPr>
        <w:t xml:space="preserve">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ข้อมูลที่เกี่ยวข้องกับเรื่องดังกล่าวได้เปิดเผยใน หมายเหตุข้อต่อไปนี้ </w:t>
      </w:r>
    </w:p>
    <w:p w14:paraId="1A3C8B48" w14:textId="77777777" w:rsidR="00DD533A" w:rsidRPr="006D7F0B" w:rsidRDefault="00DD533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6210"/>
      </w:tblGrid>
      <w:tr w:rsidR="00F9391D" w:rsidRPr="00757CCC" w14:paraId="5CE07413" w14:textId="77777777" w:rsidTr="00BD66A4">
        <w:tc>
          <w:tcPr>
            <w:tcW w:w="3060" w:type="dxa"/>
          </w:tcPr>
          <w:p w14:paraId="1FB8063A" w14:textId="30073387" w:rsidR="00F9391D" w:rsidRPr="00757CCC" w:rsidRDefault="00F9391D" w:rsidP="0056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7CC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DC688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10" w:type="dxa"/>
          </w:tcPr>
          <w:p w14:paraId="71D393F8" w14:textId="40412680" w:rsidR="00F9391D" w:rsidRPr="00AC5669" w:rsidRDefault="00DC6881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881">
              <w:rPr>
                <w:rFonts w:ascii="Angsana New" w:hAnsi="Angsana New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 2019 (</w:t>
            </w:r>
            <w:proofErr w:type="spellStart"/>
            <w:r w:rsidRPr="00DC6881">
              <w:rPr>
                <w:rFonts w:ascii="Angsana New" w:hAnsi="Angsana New"/>
                <w:sz w:val="30"/>
                <w:szCs w:val="30"/>
              </w:rPr>
              <w:t>Covid</w:t>
            </w:r>
            <w:proofErr w:type="spellEnd"/>
            <w:r w:rsidRPr="00DC6881">
              <w:rPr>
                <w:rFonts w:ascii="Angsana New" w:hAnsi="Angsana New"/>
                <w:sz w:val="30"/>
                <w:szCs w:val="30"/>
              </w:rPr>
              <w:t>-</w:t>
            </w:r>
            <w:r w:rsidRPr="00DC6881">
              <w:rPr>
                <w:rFonts w:ascii="Angsana New" w:hAnsi="Angsana New"/>
                <w:sz w:val="30"/>
                <w:szCs w:val="30"/>
                <w:cs/>
              </w:rPr>
              <w:t>19)</w:t>
            </w:r>
          </w:p>
        </w:tc>
      </w:tr>
      <w:tr w:rsidR="00182FB3" w:rsidRPr="00757CCC" w14:paraId="0E4630A1" w14:textId="77777777" w:rsidTr="00BD66A4">
        <w:tc>
          <w:tcPr>
            <w:tcW w:w="3060" w:type="dxa"/>
          </w:tcPr>
          <w:p w14:paraId="41D5555E" w14:textId="7CD109DF" w:rsidR="00182FB3" w:rsidRPr="00757CCC" w:rsidRDefault="00182FB3" w:rsidP="0056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156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BA156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210" w:type="dxa"/>
          </w:tcPr>
          <w:p w14:paraId="3038CE11" w14:textId="14E5A58C" w:rsidR="00182FB3" w:rsidRPr="00DC6881" w:rsidRDefault="00BA1561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1A16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การวัดมูลค่าค่าเผื่อผลขาดทุนด้านเครดิตที่คาดว่าจะเกิดขึ้นของ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เงินให้กู้ยืมแก่กิจการที่เกี่ยวข้องกันและดอกเบี้ยค้างรับ</w:t>
            </w:r>
          </w:p>
        </w:tc>
      </w:tr>
      <w:tr w:rsidR="00DC6881" w:rsidRPr="00757CCC" w14:paraId="63203EAE" w14:textId="77777777" w:rsidTr="00BD66A4">
        <w:tc>
          <w:tcPr>
            <w:tcW w:w="3060" w:type="dxa"/>
          </w:tcPr>
          <w:p w14:paraId="4CA95007" w14:textId="3FB5316D" w:rsidR="00DC6881" w:rsidRPr="00757CCC" w:rsidRDefault="00DC6881" w:rsidP="0056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88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210" w:type="dxa"/>
          </w:tcPr>
          <w:p w14:paraId="16700944" w14:textId="5AE84841" w:rsidR="00DC6881" w:rsidRPr="00757CCC" w:rsidRDefault="006D7F0B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F0B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DC6881" w:rsidRPr="00757CCC" w14:paraId="1E84248D" w14:textId="77777777" w:rsidTr="00BD66A4">
        <w:tc>
          <w:tcPr>
            <w:tcW w:w="3060" w:type="dxa"/>
          </w:tcPr>
          <w:p w14:paraId="22C4A1AB" w14:textId="77777777" w:rsidR="00DC6881" w:rsidRDefault="00DC6881" w:rsidP="0056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88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  <w:p w14:paraId="7B85154B" w14:textId="77777777" w:rsidR="00DC6881" w:rsidRDefault="00DC6881" w:rsidP="00DC6881">
            <w:pPr>
              <w:rPr>
                <w:rFonts w:ascii="Angsana New" w:hAnsi="Angsana New"/>
                <w:sz w:val="30"/>
                <w:szCs w:val="30"/>
              </w:rPr>
            </w:pPr>
          </w:p>
          <w:p w14:paraId="5D81B7E1" w14:textId="40A23389" w:rsidR="00DC6881" w:rsidRPr="00DC6881" w:rsidRDefault="00DC6881" w:rsidP="00DC68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688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DC6881">
              <w:rPr>
                <w:rFonts w:ascii="Angsana New" w:hAnsi="Angsana New"/>
                <w:sz w:val="30"/>
                <w:szCs w:val="30"/>
              </w:rPr>
              <w:t>2</w:t>
            </w:r>
            <w:r w:rsidR="00B54A2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210" w:type="dxa"/>
          </w:tcPr>
          <w:p w14:paraId="1D4B6CFD" w14:textId="70746161" w:rsidR="00DC6881" w:rsidRDefault="00DC6881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881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 และ</w:t>
            </w:r>
          </w:p>
          <w:p w14:paraId="547819D7" w14:textId="1CD9D82F" w:rsidR="00DC6881" w:rsidRPr="00DC6881" w:rsidRDefault="00DC6881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C6881">
              <w:rPr>
                <w:rFonts w:ascii="Angsana New" w:hAnsi="Angsana New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29D1D4CB" w14:textId="77777777" w:rsidR="00B331B9" w:rsidRPr="00233E56" w:rsidRDefault="00F9391D" w:rsidP="00BC7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  <w:r w:rsidRPr="00233E56">
        <w:rPr>
          <w:rFonts w:ascii="Angsana New" w:hAnsi="Angsana New"/>
          <w:cs/>
        </w:rPr>
        <w:tab/>
      </w:r>
    </w:p>
    <w:p w14:paraId="71DD4C0E" w14:textId="11D9F3D4" w:rsidR="00B91DCD" w:rsidRDefault="00233E56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/>
          <w:sz w:val="30"/>
          <w:szCs w:val="30"/>
        </w:rPr>
        <w:br w:type="page"/>
      </w:r>
      <w:r w:rsidR="00B54A2C">
        <w:rPr>
          <w:rFonts w:ascii="Angsana New" w:hAnsi="Angsana New"/>
          <w:bCs w:val="0"/>
          <w:sz w:val="30"/>
          <w:szCs w:val="30"/>
          <w:u w:val="none"/>
          <w:lang w:val="en-US"/>
        </w:rPr>
        <w:lastRenderedPageBreak/>
        <w:t>3</w:t>
      </w:r>
      <w:r w:rsidR="004A101D" w:rsidRPr="00254A81">
        <w:rPr>
          <w:rFonts w:ascii="Angsana New" w:hAnsi="Angsana New"/>
          <w:bCs w:val="0"/>
          <w:sz w:val="30"/>
          <w:szCs w:val="30"/>
          <w:u w:val="none"/>
          <w:cs/>
        </w:rPr>
        <w:tab/>
      </w:r>
      <w:r w:rsidR="00B54A2C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6EF865C2" w14:textId="77777777" w:rsidR="00B54A2C" w:rsidRPr="00521B58" w:rsidRDefault="00B54A2C" w:rsidP="00B54A2C">
      <w:pPr>
        <w:rPr>
          <w:sz w:val="30"/>
          <w:szCs w:val="30"/>
          <w:cs/>
          <w:lang w:val="th-TH" w:eastAsia="x-none"/>
        </w:rPr>
      </w:pPr>
    </w:p>
    <w:p w14:paraId="4D9950E3" w14:textId="226DCE29" w:rsidR="00B54A2C" w:rsidRPr="00205B19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205B19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205B19">
        <w:rPr>
          <w:rFonts w:ascii="Angsana New" w:hAnsi="Angsana New" w:hint="cs"/>
          <w:sz w:val="30"/>
          <w:szCs w:val="30"/>
        </w:rPr>
        <w:t xml:space="preserve">1 </w:t>
      </w:r>
      <w:r w:rsidRPr="00205B1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05B19">
        <w:rPr>
          <w:rFonts w:ascii="Angsana New" w:hAnsi="Angsana New" w:hint="cs"/>
          <w:sz w:val="30"/>
          <w:szCs w:val="30"/>
        </w:rPr>
        <w:t xml:space="preserve">2563 </w:t>
      </w:r>
      <w:r w:rsidRPr="00205B1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0749A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205B19">
        <w:rPr>
          <w:rFonts w:ascii="Angsana New" w:hAnsi="Angsana New" w:hint="cs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ได้ถือปฏิบัติตามมาตรฐานการรายงานทางการเงินกลุ่มเครื่องมือทางการเงินเป็นครั้งแรก </w:t>
      </w:r>
    </w:p>
    <w:p w14:paraId="0DC0F44D" w14:textId="77777777" w:rsidR="00B54A2C" w:rsidRPr="00521B58" w:rsidRDefault="00B54A2C" w:rsidP="00B54A2C">
      <w:pPr>
        <w:pStyle w:val="BodyText2"/>
        <w:tabs>
          <w:tab w:val="left" w:pos="540"/>
        </w:tabs>
        <w:spacing w:line="200" w:lineRule="exac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900"/>
        <w:gridCol w:w="1980"/>
        <w:gridCol w:w="180"/>
        <w:gridCol w:w="1980"/>
      </w:tblGrid>
      <w:tr w:rsidR="00B54A2C" w:rsidRPr="00EE7FAA" w14:paraId="324E9A17" w14:textId="77777777" w:rsidTr="00C808FD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3E68EDAA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72154155"/>
          </w:p>
        </w:tc>
        <w:tc>
          <w:tcPr>
            <w:tcW w:w="900" w:type="dxa"/>
          </w:tcPr>
          <w:p w14:paraId="5A72555E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F41E358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5B1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DBB8BE6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EF2C3CF" w14:textId="77777777" w:rsidR="00B54A2C" w:rsidRPr="00205B19" w:rsidRDefault="00B54A2C" w:rsidP="00C808FD">
            <w:pPr>
              <w:spacing w:line="340" w:lineRule="exact"/>
              <w:ind w:left="-8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5B1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A2C" w:rsidRPr="00EE7FAA" w14:paraId="3F60F5AF" w14:textId="77777777" w:rsidTr="00C808FD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0C7A3F8C" w14:textId="033366CD" w:rsidR="00B54A2C" w:rsidRPr="00CA43DC" w:rsidRDefault="00196571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00" w:type="dxa"/>
          </w:tcPr>
          <w:p w14:paraId="48E49382" w14:textId="77777777" w:rsidR="00B54A2C" w:rsidRPr="00205B19" w:rsidRDefault="00B54A2C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3FBBE2B" w14:textId="77777777" w:rsidR="00B54A2C" w:rsidRPr="00205B19" w:rsidRDefault="00B54A2C" w:rsidP="00C808FD">
            <w:pPr>
              <w:spacing w:line="340" w:lineRule="exact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0" w:type="dxa"/>
          </w:tcPr>
          <w:p w14:paraId="6BBB2639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5B6582A" w14:textId="77777777" w:rsidR="00B54A2C" w:rsidRPr="00205B19" w:rsidRDefault="00B54A2C" w:rsidP="00C808FD">
            <w:pPr>
              <w:spacing w:line="340" w:lineRule="exact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</w:tr>
      <w:tr w:rsidR="00B54A2C" w:rsidRPr="00EE7FAA" w14:paraId="5A779B04" w14:textId="77777777" w:rsidTr="00C808FD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05BE1DC8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894803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05B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140" w:type="dxa"/>
            <w:gridSpan w:val="3"/>
            <w:vAlign w:val="bottom"/>
          </w:tcPr>
          <w:p w14:paraId="529C8A6F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05B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05B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4A2C" w:rsidRPr="00EE7FAA" w14:paraId="246E13DD" w14:textId="77777777" w:rsidTr="00C808FD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982C85D" w14:textId="77777777" w:rsidR="00B54A2C" w:rsidRPr="00205B19" w:rsidRDefault="00B54A2C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05B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05B1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05B1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205B19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205B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05B1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205B19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694D5E71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82CF9E7" w14:textId="77777777" w:rsidR="00B54A2C" w:rsidRPr="0041048E" w:rsidRDefault="00B54A2C" w:rsidP="00C808FD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340" w:lineRule="exac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(1,887,939)</w:t>
            </w:r>
          </w:p>
        </w:tc>
        <w:tc>
          <w:tcPr>
            <w:tcW w:w="180" w:type="dxa"/>
            <w:vAlign w:val="bottom"/>
          </w:tcPr>
          <w:p w14:paraId="507BFF7D" w14:textId="77777777" w:rsidR="00B54A2C" w:rsidRPr="00205B19" w:rsidRDefault="00B54A2C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0053FD1" w14:textId="77777777" w:rsidR="00B54A2C" w:rsidRPr="00205B19" w:rsidRDefault="00B54A2C" w:rsidP="0000749A">
            <w:pPr>
              <w:pStyle w:val="acctfourfigures"/>
              <w:tabs>
                <w:tab w:val="clear" w:pos="765"/>
              </w:tabs>
              <w:spacing w:line="340" w:lineRule="exact"/>
              <w:ind w:right="4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4A2C" w:rsidRPr="00EE7FAA" w14:paraId="33E8C3E4" w14:textId="77777777" w:rsidTr="00C808FD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DFCBE15" w14:textId="330A4EE8" w:rsidR="00B54A2C" w:rsidRPr="00205B19" w:rsidRDefault="00B54A2C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05B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ลดลงเนื่องจาก</w:t>
            </w:r>
          </w:p>
        </w:tc>
        <w:tc>
          <w:tcPr>
            <w:tcW w:w="900" w:type="dxa"/>
            <w:vAlign w:val="bottom"/>
          </w:tcPr>
          <w:p w14:paraId="5414F954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3ADF337" w14:textId="77777777" w:rsidR="00B54A2C" w:rsidRPr="0041048E" w:rsidRDefault="00B54A2C" w:rsidP="00C808FD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340" w:lineRule="exac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586DCF" w14:textId="77777777" w:rsidR="00B54A2C" w:rsidRPr="00205B19" w:rsidRDefault="00B54A2C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2795618" w14:textId="77777777" w:rsidR="00B54A2C" w:rsidRPr="0041048E" w:rsidRDefault="00B54A2C" w:rsidP="00C808FD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340" w:lineRule="exact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54A2C" w:rsidRPr="00EE7FAA" w14:paraId="4E9B60F7" w14:textId="77777777" w:rsidTr="00C808FD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3AFCE55" w14:textId="77777777" w:rsidR="00B54A2C" w:rsidRPr="00205B19" w:rsidRDefault="00B54A2C" w:rsidP="00C808FD">
            <w:pPr>
              <w:spacing w:line="340" w:lineRule="exact"/>
              <w:ind w:left="190" w:right="-108" w:hanging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05B19">
              <w:rPr>
                <w:rFonts w:ascii="Angsana New" w:hAnsi="Angsana New" w:hint="cs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</w:p>
        </w:tc>
        <w:tc>
          <w:tcPr>
            <w:tcW w:w="900" w:type="dxa"/>
            <w:vAlign w:val="bottom"/>
          </w:tcPr>
          <w:p w14:paraId="0A8B57D1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EB4A49A" w14:textId="77777777" w:rsidR="00B54A2C" w:rsidRPr="0041048E" w:rsidRDefault="00B54A2C" w:rsidP="00C808FD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340" w:lineRule="exac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1B59DA" w14:textId="77777777" w:rsidR="00B54A2C" w:rsidRPr="00205B19" w:rsidRDefault="00B54A2C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B52B2A0" w14:textId="77777777" w:rsidR="00B54A2C" w:rsidRPr="0041048E" w:rsidRDefault="00B54A2C" w:rsidP="00C808FD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340" w:lineRule="exact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54A2C" w:rsidRPr="00EE7FAA" w14:paraId="5295F37B" w14:textId="77777777" w:rsidTr="00C808FD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9E3D074" w14:textId="77777777" w:rsidR="00B54A2C" w:rsidRPr="00205B19" w:rsidRDefault="00B54A2C" w:rsidP="00C808FD">
            <w:pPr>
              <w:spacing w:line="340" w:lineRule="exact"/>
              <w:ind w:left="1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05B19">
              <w:rPr>
                <w:rFonts w:ascii="Angsana New" w:hAnsi="Angsana New" w:hint="cs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73C0BB1E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3D76AF4" w14:textId="77777777" w:rsidR="00B54A2C" w:rsidRPr="0041048E" w:rsidRDefault="00B54A2C" w:rsidP="00C808FD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340" w:lineRule="exac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2EF2A0" w14:textId="77777777" w:rsidR="00B54A2C" w:rsidRPr="00205B19" w:rsidRDefault="00B54A2C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61EB1C0" w14:textId="77777777" w:rsidR="00B54A2C" w:rsidRPr="0041048E" w:rsidRDefault="00B54A2C" w:rsidP="00C808FD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340" w:lineRule="exact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54A2C" w:rsidRPr="00EE7FAA" w14:paraId="0699E135" w14:textId="77777777" w:rsidTr="00C808FD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DAAA2A1" w14:textId="77777777" w:rsidR="00B54A2C" w:rsidRPr="00205B19" w:rsidRDefault="00B54A2C" w:rsidP="00C808FD">
            <w:pPr>
              <w:spacing w:line="340" w:lineRule="exact"/>
              <w:ind w:left="1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05B19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762DD85F" w14:textId="7993B817" w:rsidR="00B54A2C" w:rsidRPr="00BE7222" w:rsidRDefault="0000749A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74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(ก.1)</w:t>
            </w:r>
          </w:p>
        </w:tc>
        <w:tc>
          <w:tcPr>
            <w:tcW w:w="1980" w:type="dxa"/>
            <w:vAlign w:val="bottom"/>
          </w:tcPr>
          <w:p w14:paraId="57D2A534" w14:textId="77777777" w:rsidR="00B54A2C" w:rsidRPr="0041048E" w:rsidRDefault="00B54A2C" w:rsidP="00C808FD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340" w:lineRule="exact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(134,525)</w:t>
            </w:r>
          </w:p>
        </w:tc>
        <w:tc>
          <w:tcPr>
            <w:tcW w:w="180" w:type="dxa"/>
            <w:vAlign w:val="bottom"/>
          </w:tcPr>
          <w:p w14:paraId="47189CEC" w14:textId="77777777" w:rsidR="00B54A2C" w:rsidRPr="00205B19" w:rsidRDefault="00B54A2C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648EC31" w14:textId="77777777" w:rsidR="00B54A2C" w:rsidRPr="0041048E" w:rsidRDefault="00B54A2C" w:rsidP="00C808FD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340" w:lineRule="exact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(134,525)</w:t>
            </w:r>
          </w:p>
        </w:tc>
      </w:tr>
      <w:tr w:rsidR="00B54A2C" w:rsidRPr="00EE7FAA" w14:paraId="38AFE39F" w14:textId="77777777" w:rsidTr="00C808FD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86153B8" w14:textId="77777777" w:rsidR="00B54A2C" w:rsidRPr="00205B19" w:rsidRDefault="00B54A2C" w:rsidP="00C808FD">
            <w:pPr>
              <w:spacing w:line="340" w:lineRule="exact"/>
              <w:ind w:left="1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05B1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14:paraId="28D58CCB" w14:textId="77777777" w:rsidR="00B54A2C" w:rsidRPr="00205B19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386FE25" w14:textId="77777777" w:rsidR="00B54A2C" w:rsidRPr="0041048E" w:rsidRDefault="00B54A2C" w:rsidP="00C808FD">
            <w:pPr>
              <w:pStyle w:val="acctfourfigures"/>
              <w:tabs>
                <w:tab w:val="clear" w:pos="76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26,905</w:t>
            </w:r>
          </w:p>
        </w:tc>
        <w:tc>
          <w:tcPr>
            <w:tcW w:w="180" w:type="dxa"/>
            <w:vAlign w:val="bottom"/>
          </w:tcPr>
          <w:p w14:paraId="0CD0A657" w14:textId="77777777" w:rsidR="00B54A2C" w:rsidRPr="00205B19" w:rsidRDefault="00B54A2C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B8A035D" w14:textId="77777777" w:rsidR="00B54A2C" w:rsidRPr="0041048E" w:rsidRDefault="00B54A2C" w:rsidP="00C808FD">
            <w:pPr>
              <w:pStyle w:val="acctfourfigures"/>
              <w:tabs>
                <w:tab w:val="clear" w:pos="76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26,905</w:t>
            </w:r>
          </w:p>
        </w:tc>
      </w:tr>
      <w:tr w:rsidR="00B54A2C" w:rsidRPr="0000749A" w14:paraId="09E0098E" w14:textId="77777777" w:rsidTr="00C808FD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EBC26A0" w14:textId="77777777" w:rsidR="00B54A2C" w:rsidRPr="0000749A" w:rsidRDefault="00B54A2C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74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749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0074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00749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2563 - </w:t>
            </w:r>
            <w:r w:rsidRPr="000074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23229621" w14:textId="77777777" w:rsidR="00B54A2C" w:rsidRPr="0000749A" w:rsidRDefault="00B54A2C" w:rsidP="00C808FD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626D7" w14:textId="77777777" w:rsidR="00B54A2C" w:rsidRPr="0000749A" w:rsidRDefault="00B54A2C" w:rsidP="00C808FD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340" w:lineRule="exac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074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(1,995,559)</w:t>
            </w:r>
          </w:p>
        </w:tc>
        <w:tc>
          <w:tcPr>
            <w:tcW w:w="180" w:type="dxa"/>
            <w:vAlign w:val="bottom"/>
          </w:tcPr>
          <w:p w14:paraId="186CB816" w14:textId="77777777" w:rsidR="00B54A2C" w:rsidRPr="0000749A" w:rsidRDefault="00B54A2C" w:rsidP="00C808FD">
            <w:pPr>
              <w:spacing w:line="34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EDD64" w14:textId="77777777" w:rsidR="00B54A2C" w:rsidRPr="0000749A" w:rsidRDefault="00B54A2C" w:rsidP="00C808FD">
            <w:pPr>
              <w:pStyle w:val="acctfourfigures"/>
              <w:tabs>
                <w:tab w:val="clear" w:pos="765"/>
                <w:tab w:val="decimal" w:pos="731"/>
                <w:tab w:val="decimal" w:pos="1540"/>
              </w:tabs>
              <w:spacing w:line="340" w:lineRule="exac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0749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(107,620)</w:t>
            </w:r>
          </w:p>
        </w:tc>
      </w:tr>
      <w:bookmarkEnd w:id="1"/>
    </w:tbl>
    <w:p w14:paraId="72DB3B9A" w14:textId="77777777" w:rsidR="00B54A2C" w:rsidRPr="00521B58" w:rsidRDefault="00B54A2C" w:rsidP="00B54A2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F8A6F2D" w14:textId="77777777" w:rsidR="00B54A2C" w:rsidRPr="0000749A" w:rsidRDefault="00B54A2C" w:rsidP="00B54A2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bookmarkStart w:id="2" w:name="_Hlk72154188"/>
      <w:r w:rsidRPr="0000749A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bookmarkEnd w:id="2"/>
    <w:p w14:paraId="5CD80D0E" w14:textId="77777777" w:rsidR="00B54A2C" w:rsidRPr="00521B58" w:rsidRDefault="00B54A2C" w:rsidP="00B54A2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1D95F76" w14:textId="484A5AAE" w:rsidR="00521B58" w:rsidRDefault="00521B58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21B58">
        <w:rPr>
          <w:rFonts w:asciiTheme="majorBidi" w:hAnsi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521B58">
        <w:rPr>
          <w:rFonts w:asciiTheme="majorBidi" w:hAnsiTheme="majorBidi"/>
          <w:sz w:val="30"/>
          <w:szCs w:val="30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องค์ประกอบอื่นของส่วนของผู้ถือหุ้น ณ วันที่ 1 </w:t>
      </w:r>
      <w:r>
        <w:rPr>
          <w:rFonts w:asciiTheme="majorBidi" w:hAnsiTheme="majorBidi" w:hint="cs"/>
          <w:sz w:val="30"/>
          <w:szCs w:val="30"/>
          <w:cs/>
        </w:rPr>
        <w:t>เมษายน</w:t>
      </w:r>
      <w:r w:rsidRPr="00521B58">
        <w:rPr>
          <w:rFonts w:asciiTheme="majorBidi" w:hAnsiTheme="majorBidi"/>
          <w:sz w:val="30"/>
          <w:szCs w:val="30"/>
          <w:cs/>
        </w:rPr>
        <w:t xml:space="preserve"> 2563 ดังนั้น กลุ่มบริษัท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521B58">
        <w:rPr>
          <w:rFonts w:asciiTheme="majorBidi" w:hAnsiTheme="majorBidi"/>
          <w:sz w:val="30"/>
          <w:szCs w:val="30"/>
          <w:cs/>
        </w:rPr>
        <w:t>บริษัทจึงไม่ปรับปรุงข้อมูลที่นำเสนอสำหรับปีสิ้นสุดวันที่ 31 มีนาคม 2563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41219C24" w14:textId="77777777" w:rsidR="00B54A2C" w:rsidRPr="00521B58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72ED6" w14:textId="0ED32FF4" w:rsidR="00521B58" w:rsidRDefault="00521B58" w:rsidP="00B54A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9"/>
        <w:jc w:val="thaiDistribute"/>
        <w:rPr>
          <w:rFonts w:asciiTheme="majorBidi" w:hAnsiTheme="majorBidi"/>
          <w:b/>
          <w:sz w:val="30"/>
          <w:szCs w:val="30"/>
        </w:rPr>
      </w:pPr>
      <w:r w:rsidRPr="00521B58">
        <w:rPr>
          <w:rFonts w:asciiTheme="majorBidi" w:hAnsiTheme="majorBidi"/>
          <w:b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โดยรายละเอียดของนโยบายการบัญชีเปิดเผยในหมายเหตุข้อ 4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56E35D69" w14:textId="5B318396" w:rsidR="00521B58" w:rsidRDefault="00521B58" w:rsidP="00B54A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591F034" w14:textId="1AB8C526" w:rsidR="00521B58" w:rsidRDefault="00521B58" w:rsidP="00B54A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D6FF681" w14:textId="0B509972" w:rsidR="00521B58" w:rsidRDefault="00521B58" w:rsidP="00B54A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E1B5114" w14:textId="69023B9D" w:rsidR="00521B58" w:rsidRDefault="00521B58" w:rsidP="00B54A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5B5DD97" w14:textId="7D029E60" w:rsidR="00521B58" w:rsidRDefault="00521B58" w:rsidP="00B54A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882D5BD" w14:textId="77777777" w:rsidR="00521B58" w:rsidRPr="00521B58" w:rsidRDefault="00521B58" w:rsidP="00B54A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261227" w14:textId="77777777" w:rsidR="00B54A2C" w:rsidRPr="001832C1" w:rsidRDefault="00B54A2C" w:rsidP="00B54A2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32C1">
        <w:rPr>
          <w:rFonts w:asciiTheme="majorBidi" w:hAnsiTheme="majorBidi" w:cstheme="majorBidi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C9345E5" w14:textId="77777777" w:rsidR="00B54A2C" w:rsidRPr="00521B58" w:rsidRDefault="00B54A2C" w:rsidP="00B54A2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D5953" w14:textId="2798E26D" w:rsidR="00B54A2C" w:rsidRPr="001832C1" w:rsidRDefault="00521B58" w:rsidP="00B54A2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521B58">
        <w:rPr>
          <w:rFonts w:asciiTheme="majorBidi" w:hAnsiTheme="majorBidi" w:cstheme="majorBidi"/>
          <w:sz w:val="30"/>
          <w:szCs w:val="30"/>
        </w:rPr>
        <w:t xml:space="preserve">TFRS </w:t>
      </w:r>
      <w:r w:rsidRPr="00521B58">
        <w:rPr>
          <w:rFonts w:asciiTheme="majorBidi" w:hAnsiTheme="majorBidi"/>
          <w:sz w:val="30"/>
          <w:szCs w:val="30"/>
          <w:cs/>
        </w:rPr>
        <w:t xml:space="preserve">9 กำหนดการจัดประเภทสินทรัพย์ทางการเงินเป็น </w:t>
      </w:r>
      <w:r w:rsidR="00314187">
        <w:rPr>
          <w:rFonts w:asciiTheme="majorBidi" w:hAnsiTheme="majorBidi"/>
          <w:sz w:val="30"/>
          <w:szCs w:val="30"/>
        </w:rPr>
        <w:t>3</w:t>
      </w:r>
      <w:r w:rsidRPr="00521B58">
        <w:rPr>
          <w:rFonts w:asciiTheme="majorBidi" w:hAnsiTheme="majorBidi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521B58">
        <w:rPr>
          <w:rFonts w:asciiTheme="majorBidi" w:hAnsiTheme="majorBidi" w:cstheme="majorBidi"/>
          <w:sz w:val="30"/>
          <w:szCs w:val="30"/>
        </w:rPr>
        <w:t xml:space="preserve">FVOCI) </w:t>
      </w:r>
      <w:r w:rsidRPr="00521B58">
        <w:rPr>
          <w:rFonts w:asciiTheme="majorBidi" w:hAnsiTheme="majorBidi"/>
          <w:sz w:val="30"/>
          <w:szCs w:val="30"/>
          <w:cs/>
        </w:rPr>
        <w:t>และมูลค่ายุติธรรมผ่านกำไรหรือขาดทุน (</w:t>
      </w:r>
      <w:r w:rsidRPr="00521B58">
        <w:rPr>
          <w:rFonts w:asciiTheme="majorBidi" w:hAnsiTheme="majorBidi" w:cstheme="majorBidi"/>
          <w:sz w:val="30"/>
          <w:szCs w:val="30"/>
        </w:rPr>
        <w:t xml:space="preserve">FVTPL) </w:t>
      </w:r>
      <w:proofErr w:type="gramStart"/>
      <w:r w:rsidRPr="00521B58">
        <w:rPr>
          <w:rFonts w:asciiTheme="majorBidi" w:hAnsiTheme="majorBidi"/>
          <w:sz w:val="30"/>
          <w:szCs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 </w:t>
      </w:r>
      <w:r w:rsidRPr="00521B58">
        <w:rPr>
          <w:rFonts w:asciiTheme="majorBidi" w:hAnsiTheme="majorBidi" w:cstheme="majorBidi"/>
          <w:sz w:val="30"/>
          <w:szCs w:val="30"/>
        </w:rPr>
        <w:t>TFRS</w:t>
      </w:r>
      <w:proofErr w:type="gramEnd"/>
      <w:r w:rsidRPr="00521B58">
        <w:rPr>
          <w:rFonts w:asciiTheme="majorBidi" w:hAnsiTheme="majorBidi" w:cstheme="majorBidi"/>
          <w:sz w:val="30"/>
          <w:szCs w:val="30"/>
        </w:rPr>
        <w:t xml:space="preserve"> </w:t>
      </w:r>
      <w:r w:rsidR="00314187">
        <w:rPr>
          <w:rFonts w:asciiTheme="majorBidi" w:hAnsiTheme="majorBidi"/>
          <w:sz w:val="30"/>
          <w:szCs w:val="30"/>
        </w:rPr>
        <w:t>9</w:t>
      </w:r>
      <w:r w:rsidRPr="00521B58">
        <w:rPr>
          <w:rFonts w:asciiTheme="majorBidi" w:hAnsiTheme="majorBidi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314187">
        <w:rPr>
          <w:rFonts w:asciiTheme="majorBidi" w:hAnsiTheme="majorBidi"/>
          <w:sz w:val="30"/>
          <w:szCs w:val="30"/>
        </w:rPr>
        <w:t>105</w:t>
      </w:r>
      <w:r w:rsidRPr="00521B58">
        <w:rPr>
          <w:rFonts w:asciiTheme="majorBidi" w:hAnsiTheme="majorBidi"/>
          <w:sz w:val="30"/>
          <w:szCs w:val="30"/>
          <w:cs/>
        </w:rPr>
        <w:t xml:space="preserve"> (</w:t>
      </w:r>
      <w:r w:rsidRPr="00521B58">
        <w:rPr>
          <w:rFonts w:asciiTheme="majorBidi" w:hAnsiTheme="majorBidi" w:cstheme="majorBidi"/>
          <w:sz w:val="30"/>
          <w:szCs w:val="30"/>
        </w:rPr>
        <w:t xml:space="preserve">TAS </w:t>
      </w:r>
      <w:r w:rsidR="00314187">
        <w:rPr>
          <w:rFonts w:asciiTheme="majorBidi" w:hAnsiTheme="majorBidi" w:cstheme="majorBidi"/>
          <w:sz w:val="30"/>
          <w:szCs w:val="30"/>
        </w:rPr>
        <w:t>105</w:t>
      </w:r>
      <w:r w:rsidRPr="00521B58">
        <w:rPr>
          <w:rFonts w:asciiTheme="majorBidi" w:hAnsiTheme="majorBidi"/>
          <w:sz w:val="30"/>
          <w:szCs w:val="30"/>
          <w:cs/>
        </w:rPr>
        <w:t>)</w:t>
      </w:r>
    </w:p>
    <w:p w14:paraId="7488BE29" w14:textId="11C1CB7E" w:rsidR="00B54A2C" w:rsidRDefault="00B54A2C" w:rsidP="00B54A2C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865C8" w14:textId="2F333CDA" w:rsidR="00521B58" w:rsidRDefault="00521B58" w:rsidP="00B54A2C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21B58">
        <w:rPr>
          <w:rFonts w:asciiTheme="majorBidi" w:hAnsiTheme="majorBidi"/>
          <w:sz w:val="30"/>
          <w:szCs w:val="30"/>
          <w:cs/>
        </w:rPr>
        <w:t xml:space="preserve">ตาม </w:t>
      </w:r>
      <w:r w:rsidRPr="00521B58">
        <w:rPr>
          <w:rFonts w:asciiTheme="majorBidi" w:hAnsiTheme="majorBidi" w:cstheme="majorBidi"/>
          <w:sz w:val="30"/>
          <w:szCs w:val="30"/>
        </w:rPr>
        <w:t xml:space="preserve">TFRS 9 </w:t>
      </w:r>
      <w:r w:rsidRPr="00521B58">
        <w:rPr>
          <w:rFonts w:asciiTheme="majorBidi" w:hAnsiTheme="majorBidi"/>
          <w:sz w:val="30"/>
          <w:szCs w:val="30"/>
          <w:cs/>
        </w:rPr>
        <w:t xml:space="preserve">สินทรัพย์และหนี้สินทางการเงินที่วัดมูลค่าด้วยราคาทุนตัดจำหน่ายจะรับรู้ดอกเบี้ยรับและดอกเบี้ยจ่ายด้วยวิธีดอกเบี้ยที่แท้จริง </w:t>
      </w:r>
      <w:r w:rsidR="000650AE" w:rsidRPr="000650AE">
        <w:rPr>
          <w:rFonts w:asciiTheme="majorBidi" w:hAnsiTheme="majorBidi"/>
          <w:sz w:val="30"/>
          <w:szCs w:val="30"/>
          <w:cs/>
        </w:rPr>
        <w:t xml:space="preserve">การถือปฏิบัติตามมาตรฐานการรายงานทางการเงินฉบับที่ </w:t>
      </w:r>
      <w:r w:rsidR="00314187">
        <w:rPr>
          <w:rFonts w:asciiTheme="majorBidi" w:hAnsiTheme="majorBidi"/>
          <w:sz w:val="30"/>
          <w:szCs w:val="30"/>
          <w:lang w:val="en-US"/>
        </w:rPr>
        <w:t>9</w:t>
      </w:r>
      <w:r w:rsidR="000650AE" w:rsidRPr="000650AE">
        <w:rPr>
          <w:rFonts w:asciiTheme="majorBidi" w:hAnsiTheme="majorBidi"/>
          <w:sz w:val="30"/>
          <w:szCs w:val="30"/>
          <w:cs/>
        </w:rPr>
        <w:t xml:space="preserve"> ไม่มีผลกระทบอย่างมีสาระสำคัญต่องบการเงินรวมและงบการเงินเฉพาะกิจการของกลุ่มบริษัท และ บริษัท</w:t>
      </w:r>
    </w:p>
    <w:p w14:paraId="7A68FAF7" w14:textId="77777777" w:rsidR="00B54A2C" w:rsidRPr="001832C1" w:rsidRDefault="00B54A2C" w:rsidP="00B54A2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70DAA8" w14:textId="5BB23516" w:rsidR="00B54A2C" w:rsidRPr="001832C1" w:rsidRDefault="000650AE" w:rsidP="00B54A2C">
      <w:pPr>
        <w:pStyle w:val="BodyText2"/>
        <w:ind w:left="99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650AE">
        <w:rPr>
          <w:rFonts w:asciiTheme="majorBidi" w:hAnsiTheme="majorBidi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0650AE">
        <w:rPr>
          <w:rFonts w:asciiTheme="majorBidi" w:hAnsiTheme="majorBidi" w:cstheme="majorBidi"/>
          <w:sz w:val="30"/>
          <w:szCs w:val="30"/>
        </w:rPr>
        <w:t xml:space="preserve">TAS </w:t>
      </w:r>
      <w:r w:rsidR="00314187">
        <w:rPr>
          <w:rFonts w:asciiTheme="majorBidi" w:hAnsiTheme="majorBidi"/>
          <w:sz w:val="30"/>
          <w:szCs w:val="30"/>
          <w:lang w:val="en-US"/>
        </w:rPr>
        <w:t>105</w:t>
      </w:r>
      <w:r w:rsidRPr="000650AE">
        <w:rPr>
          <w:rFonts w:asciiTheme="majorBidi" w:hAnsiTheme="majorBidi"/>
          <w:sz w:val="30"/>
          <w:szCs w:val="30"/>
          <w:cs/>
        </w:rPr>
        <w:t xml:space="preserve"> และ </w:t>
      </w:r>
      <w:r w:rsidRPr="000650AE">
        <w:rPr>
          <w:rFonts w:asciiTheme="majorBidi" w:hAnsiTheme="majorBidi" w:cstheme="majorBidi"/>
          <w:sz w:val="30"/>
          <w:szCs w:val="30"/>
        </w:rPr>
        <w:t xml:space="preserve">TFRS </w:t>
      </w:r>
      <w:r w:rsidRPr="000650AE">
        <w:rPr>
          <w:rFonts w:asciiTheme="majorBidi" w:hAnsiTheme="majorBidi"/>
          <w:sz w:val="30"/>
          <w:szCs w:val="30"/>
          <w:cs/>
        </w:rPr>
        <w:t>9</w:t>
      </w:r>
    </w:p>
    <w:p w14:paraId="0C811B80" w14:textId="77777777" w:rsidR="00B54A2C" w:rsidRPr="001832C1" w:rsidRDefault="00B54A2C" w:rsidP="00B54A2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640" w:type="dxa"/>
        <w:tblInd w:w="900" w:type="dxa"/>
        <w:tblLook w:val="04A0" w:firstRow="1" w:lastRow="0" w:firstColumn="1" w:lastColumn="0" w:noHBand="0" w:noVBand="1"/>
      </w:tblPr>
      <w:tblGrid>
        <w:gridCol w:w="3510"/>
        <w:gridCol w:w="2610"/>
        <w:gridCol w:w="262"/>
        <w:gridCol w:w="2258"/>
      </w:tblGrid>
      <w:tr w:rsidR="00B54A2C" w:rsidRPr="001832C1" w14:paraId="5013C078" w14:textId="77777777" w:rsidTr="00BD66A4">
        <w:trPr>
          <w:tblHeader/>
        </w:trPr>
        <w:tc>
          <w:tcPr>
            <w:tcW w:w="3510" w:type="dxa"/>
            <w:vAlign w:val="bottom"/>
          </w:tcPr>
          <w:p w14:paraId="5008C761" w14:textId="77777777" w:rsidR="00B54A2C" w:rsidRPr="001832C1" w:rsidRDefault="00B54A2C" w:rsidP="00C808FD">
            <w:pPr>
              <w:spacing w:line="38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3"/>
            <w:vAlign w:val="bottom"/>
          </w:tcPr>
          <w:p w14:paraId="7BD5B1D2" w14:textId="77777777" w:rsidR="00B54A2C" w:rsidRPr="001832C1" w:rsidRDefault="00B54A2C" w:rsidP="00C808FD">
            <w:pPr>
              <w:spacing w:line="38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2C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54A2C" w:rsidRPr="001832C1" w14:paraId="4B92CFEC" w14:textId="77777777" w:rsidTr="00BD66A4">
        <w:trPr>
          <w:tblHeader/>
        </w:trPr>
        <w:tc>
          <w:tcPr>
            <w:tcW w:w="3510" w:type="dxa"/>
            <w:vAlign w:val="center"/>
          </w:tcPr>
          <w:p w14:paraId="20CBAD1D" w14:textId="77777777" w:rsidR="00B54A2C" w:rsidRPr="001832C1" w:rsidRDefault="00B54A2C" w:rsidP="00C808FD">
            <w:pPr>
              <w:spacing w:line="38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vAlign w:val="center"/>
          </w:tcPr>
          <w:p w14:paraId="40BCEC21" w14:textId="77777777" w:rsidR="00B54A2C" w:rsidRPr="001832C1" w:rsidRDefault="00B54A2C" w:rsidP="00C808FD">
            <w:pPr>
              <w:spacing w:line="380" w:lineRule="atLeas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การจัดประเภทตามมาตรฐานเดิม ณ วันที่ </w:t>
            </w: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2ABB897A" w14:textId="77777777" w:rsidR="00B54A2C" w:rsidRPr="001832C1" w:rsidRDefault="00B54A2C" w:rsidP="00C808FD">
            <w:pPr>
              <w:spacing w:line="38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  <w:vAlign w:val="bottom"/>
          </w:tcPr>
          <w:p w14:paraId="7795DED7" w14:textId="77777777" w:rsidR="00B54A2C" w:rsidRPr="001832C1" w:rsidRDefault="00B54A2C" w:rsidP="00C808FD">
            <w:pPr>
              <w:spacing w:line="380" w:lineRule="atLeast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เมษายน</w:t>
            </w: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B54A2C" w:rsidRPr="001832C1" w14:paraId="4DAC1336" w14:textId="77777777" w:rsidTr="00BD66A4">
        <w:trPr>
          <w:tblHeader/>
        </w:trPr>
        <w:tc>
          <w:tcPr>
            <w:tcW w:w="3510" w:type="dxa"/>
            <w:vAlign w:val="bottom"/>
          </w:tcPr>
          <w:p w14:paraId="5A3F6746" w14:textId="77777777" w:rsidR="00B54A2C" w:rsidRPr="001832C1" w:rsidRDefault="00B54A2C" w:rsidP="00C808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4D69E0C4" w14:textId="77777777" w:rsidR="00B54A2C" w:rsidRPr="001832C1" w:rsidRDefault="00B54A2C" w:rsidP="00C808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2" w:type="dxa"/>
          </w:tcPr>
          <w:p w14:paraId="71E08E1A" w14:textId="77777777" w:rsidR="00B54A2C" w:rsidRPr="001832C1" w:rsidRDefault="00B54A2C" w:rsidP="00C808FD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vAlign w:val="bottom"/>
          </w:tcPr>
          <w:p w14:paraId="4EB85F8D" w14:textId="77777777" w:rsidR="00B54A2C" w:rsidRPr="001832C1" w:rsidRDefault="00B54A2C" w:rsidP="00C808F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1236717A" w14:textId="77777777" w:rsidR="00B54A2C" w:rsidRPr="001832C1" w:rsidRDefault="00B54A2C" w:rsidP="00C808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</w:tr>
      <w:tr w:rsidR="00B54A2C" w:rsidRPr="001832C1" w14:paraId="5BFC53C5" w14:textId="77777777" w:rsidTr="00BD66A4">
        <w:trPr>
          <w:tblHeader/>
        </w:trPr>
        <w:tc>
          <w:tcPr>
            <w:tcW w:w="3510" w:type="dxa"/>
          </w:tcPr>
          <w:p w14:paraId="5D69D9CE" w14:textId="77777777" w:rsidR="00B54A2C" w:rsidRPr="001832C1" w:rsidRDefault="00B54A2C" w:rsidP="00C808FD">
            <w:pPr>
              <w:spacing w:line="38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3"/>
          </w:tcPr>
          <w:p w14:paraId="40D58FD9" w14:textId="77777777" w:rsidR="00B54A2C" w:rsidRPr="001832C1" w:rsidRDefault="00B54A2C" w:rsidP="00C808FD">
            <w:pPr>
              <w:spacing w:line="38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32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4A2C" w:rsidRPr="001832C1" w14:paraId="5A4B9C82" w14:textId="77777777" w:rsidTr="00BD66A4">
        <w:tc>
          <w:tcPr>
            <w:tcW w:w="3510" w:type="dxa"/>
          </w:tcPr>
          <w:p w14:paraId="7A268188" w14:textId="77777777" w:rsidR="00B54A2C" w:rsidRPr="001832C1" w:rsidRDefault="00B54A2C" w:rsidP="00C808FD">
            <w:pPr>
              <w:spacing w:line="38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610" w:type="dxa"/>
            <w:vAlign w:val="bottom"/>
          </w:tcPr>
          <w:p w14:paraId="32443DDC" w14:textId="77777777" w:rsidR="00B54A2C" w:rsidRPr="001832C1" w:rsidRDefault="00B54A2C" w:rsidP="00C808FD">
            <w:pPr>
              <w:spacing w:line="380" w:lineRule="atLeast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F05F9B5" w14:textId="77777777" w:rsidR="00B54A2C" w:rsidRPr="001832C1" w:rsidRDefault="00B54A2C" w:rsidP="00C808FD">
            <w:pPr>
              <w:spacing w:line="38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vAlign w:val="bottom"/>
          </w:tcPr>
          <w:p w14:paraId="23499E53" w14:textId="77777777" w:rsidR="00B54A2C" w:rsidRPr="001832C1" w:rsidRDefault="00B54A2C" w:rsidP="00C808FD">
            <w:pPr>
              <w:spacing w:line="380" w:lineRule="atLeast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4A2C" w:rsidRPr="001832C1" w14:paraId="1F74777B" w14:textId="77777777" w:rsidTr="00BD66A4">
        <w:tc>
          <w:tcPr>
            <w:tcW w:w="3510" w:type="dxa"/>
          </w:tcPr>
          <w:p w14:paraId="21C01692" w14:textId="77777777" w:rsidR="00B54A2C" w:rsidRPr="001832C1" w:rsidRDefault="00B54A2C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ind w:left="25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</w:t>
            </w:r>
          </w:p>
        </w:tc>
        <w:tc>
          <w:tcPr>
            <w:tcW w:w="2610" w:type="dxa"/>
            <w:vAlign w:val="bottom"/>
          </w:tcPr>
          <w:p w14:paraId="612EB5BB" w14:textId="77777777" w:rsidR="00B54A2C" w:rsidRPr="001832C1" w:rsidRDefault="00B54A2C" w:rsidP="00C808FD">
            <w:pPr>
              <w:spacing w:line="380" w:lineRule="atLeast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57FEA6D7" w14:textId="77777777" w:rsidR="00B54A2C" w:rsidRPr="001832C1" w:rsidRDefault="00B54A2C" w:rsidP="00C808FD">
            <w:pPr>
              <w:spacing w:line="38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vAlign w:val="bottom"/>
          </w:tcPr>
          <w:p w14:paraId="5F537320" w14:textId="77777777" w:rsidR="00B54A2C" w:rsidRPr="001832C1" w:rsidRDefault="00B54A2C" w:rsidP="00C808FD">
            <w:pPr>
              <w:spacing w:line="380" w:lineRule="atLeast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4A2C" w:rsidRPr="001832C1" w14:paraId="7E662E6A" w14:textId="77777777" w:rsidTr="00BD66A4">
        <w:tc>
          <w:tcPr>
            <w:tcW w:w="3510" w:type="dxa"/>
          </w:tcPr>
          <w:p w14:paraId="52186FE4" w14:textId="77777777" w:rsidR="00B54A2C" w:rsidRPr="001832C1" w:rsidRDefault="00B54A2C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atLeast"/>
              <w:ind w:left="25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Pr="00183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2610" w:type="dxa"/>
            <w:vAlign w:val="bottom"/>
          </w:tcPr>
          <w:p w14:paraId="0E895F3D" w14:textId="77777777" w:rsidR="00B54A2C" w:rsidRPr="001832C1" w:rsidRDefault="00B54A2C" w:rsidP="00C808FD">
            <w:pPr>
              <w:spacing w:line="380" w:lineRule="atLeast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2C1">
              <w:rPr>
                <w:rFonts w:asciiTheme="majorBidi" w:hAnsiTheme="majorBidi" w:cstheme="majorBidi"/>
                <w:sz w:val="30"/>
                <w:szCs w:val="30"/>
              </w:rPr>
              <w:t>223,204</w:t>
            </w:r>
          </w:p>
        </w:tc>
        <w:tc>
          <w:tcPr>
            <w:tcW w:w="262" w:type="dxa"/>
          </w:tcPr>
          <w:p w14:paraId="47175FBB" w14:textId="77777777" w:rsidR="00B54A2C" w:rsidRPr="001832C1" w:rsidRDefault="00B54A2C" w:rsidP="00C808FD">
            <w:pPr>
              <w:spacing w:line="38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vAlign w:val="bottom"/>
          </w:tcPr>
          <w:p w14:paraId="66C06817" w14:textId="77777777" w:rsidR="00B54A2C" w:rsidRPr="001832C1" w:rsidRDefault="00B54A2C" w:rsidP="00C808FD">
            <w:pPr>
              <w:spacing w:line="380" w:lineRule="atLeast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2C1">
              <w:rPr>
                <w:rFonts w:asciiTheme="majorBidi" w:hAnsiTheme="majorBidi" w:cstheme="majorBidi"/>
                <w:sz w:val="30"/>
                <w:szCs w:val="30"/>
              </w:rPr>
              <w:t>88,679</w:t>
            </w:r>
          </w:p>
        </w:tc>
      </w:tr>
      <w:tr w:rsidR="00B54A2C" w:rsidRPr="001832C1" w14:paraId="407CD88C" w14:textId="77777777" w:rsidTr="00BD66A4">
        <w:tc>
          <w:tcPr>
            <w:tcW w:w="3510" w:type="dxa"/>
          </w:tcPr>
          <w:p w14:paraId="310FA693" w14:textId="77777777" w:rsidR="00B54A2C" w:rsidRPr="001832C1" w:rsidRDefault="00B54A2C" w:rsidP="00C808FD">
            <w:pPr>
              <w:spacing w:line="38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2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617DD" w14:textId="77777777" w:rsidR="00B54A2C" w:rsidRPr="001832C1" w:rsidRDefault="00B54A2C" w:rsidP="00C808FD">
            <w:pPr>
              <w:spacing w:line="38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223,204</w:t>
            </w:r>
          </w:p>
        </w:tc>
        <w:tc>
          <w:tcPr>
            <w:tcW w:w="262" w:type="dxa"/>
          </w:tcPr>
          <w:p w14:paraId="0D7E578C" w14:textId="77777777" w:rsidR="00B54A2C" w:rsidRPr="001832C1" w:rsidRDefault="00B54A2C" w:rsidP="00C808FD">
            <w:pPr>
              <w:spacing w:line="38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15CAB" w14:textId="77777777" w:rsidR="00B54A2C" w:rsidRPr="001832C1" w:rsidRDefault="00B54A2C" w:rsidP="00C808FD">
            <w:pPr>
              <w:spacing w:line="38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2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88,679</w:t>
            </w:r>
          </w:p>
        </w:tc>
      </w:tr>
    </w:tbl>
    <w:p w14:paraId="108C5731" w14:textId="77777777" w:rsidR="00B54A2C" w:rsidRPr="001832C1" w:rsidRDefault="00B54A2C" w:rsidP="00B54A2C">
      <w:pPr>
        <w:pStyle w:val="BodyText2"/>
        <w:ind w:left="99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51E5E5" w14:textId="194B4207" w:rsidR="000650AE" w:rsidRDefault="000650AE" w:rsidP="00BD66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650AE">
        <w:rPr>
          <w:rFonts w:asciiTheme="majorBidi" w:hAnsiTheme="majorBidi"/>
          <w:b/>
          <w:sz w:val="30"/>
          <w:szCs w:val="30"/>
          <w:cs/>
        </w:rPr>
        <w:t xml:space="preserve">กลุ่มบริษัทและบริษัทตั้งใจจะถือตราสารทุนที่ไม่อยู่ในความต้องการของตลาดจำนวน </w:t>
      </w:r>
      <w:r w:rsidRPr="000650AE">
        <w:rPr>
          <w:rFonts w:asciiTheme="majorBidi" w:hAnsiTheme="majorBidi"/>
          <w:bCs/>
          <w:sz w:val="30"/>
          <w:szCs w:val="30"/>
          <w:lang w:val="en-US"/>
        </w:rPr>
        <w:t>89</w:t>
      </w:r>
      <w:r w:rsidRPr="000650A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650AE">
        <w:rPr>
          <w:rFonts w:asciiTheme="majorBidi" w:hAnsiTheme="majorBidi"/>
          <w:b/>
          <w:sz w:val="30"/>
          <w:szCs w:val="30"/>
          <w:cs/>
        </w:rPr>
        <w:t>ล้านบาท เพื่อวัตถุประสงค์ทางกลยุทธ์ในระยะยาว กลุ่มบริษัท</w:t>
      </w:r>
      <w:r>
        <w:rPr>
          <w:rFonts w:asciiTheme="majorBidi" w:hAnsiTheme="majorBidi" w:hint="cs"/>
          <w:b/>
          <w:sz w:val="30"/>
          <w:szCs w:val="30"/>
          <w:cs/>
          <w:lang w:val="en-US"/>
        </w:rPr>
        <w:t>และ</w:t>
      </w:r>
      <w:r w:rsidRPr="000650AE">
        <w:rPr>
          <w:rFonts w:asciiTheme="majorBidi" w:hAnsiTheme="majorBidi"/>
          <w:b/>
          <w:sz w:val="30"/>
          <w:szCs w:val="30"/>
          <w:cs/>
        </w:rPr>
        <w:t>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0C781218" w14:textId="77777777" w:rsidR="00086401" w:rsidRPr="00254A81" w:rsidRDefault="00086401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4EA11B" w14:textId="0B056868" w:rsidR="00793491" w:rsidRDefault="00B54A2C" w:rsidP="00B54A2C">
      <w:pPr>
        <w:pStyle w:val="BodyText2"/>
        <w:tabs>
          <w:tab w:val="left" w:pos="540"/>
        </w:tabs>
        <w:ind w:left="0" w:firstLine="0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B54A2C">
        <w:rPr>
          <w:rFonts w:ascii="Angsana New" w:hAnsi="Angsana New"/>
          <w:b/>
          <w:sz w:val="30"/>
          <w:szCs w:val="30"/>
          <w:lang w:val="en-US"/>
        </w:rPr>
        <w:lastRenderedPageBreak/>
        <w:t>4</w:t>
      </w:r>
      <w:r>
        <w:rPr>
          <w:rFonts w:ascii="Angsana New" w:hAnsi="Angsana New"/>
          <w:bCs/>
          <w:sz w:val="30"/>
          <w:szCs w:val="30"/>
          <w:lang w:val="en-US"/>
        </w:rPr>
        <w:t xml:space="preserve"> </w:t>
      </w:r>
      <w:r w:rsidRPr="00254A81">
        <w:rPr>
          <w:rFonts w:ascii="Angsana New" w:hAnsi="Angsana New"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นโยบายการบัญชีที่สำคัญ</w:t>
      </w:r>
    </w:p>
    <w:p w14:paraId="69831A52" w14:textId="77777777" w:rsidR="00B54A2C" w:rsidRPr="007A2AE9" w:rsidRDefault="00B54A2C" w:rsidP="00B54A2C">
      <w:pPr>
        <w:pStyle w:val="BodyText2"/>
        <w:tabs>
          <w:tab w:val="left" w:pos="540"/>
        </w:tabs>
        <w:ind w:left="0" w:firstLine="0"/>
        <w:rPr>
          <w:rFonts w:ascii="Angsana New" w:hAnsi="Angsana New"/>
          <w:sz w:val="24"/>
          <w:szCs w:val="24"/>
          <w:cs/>
        </w:rPr>
      </w:pPr>
    </w:p>
    <w:p w14:paraId="38878005" w14:textId="2A188225" w:rsidR="00793491" w:rsidRDefault="00B54A2C" w:rsidP="00497787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  <w:r w:rsidRPr="00B54A2C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9458CB4" w14:textId="77777777" w:rsidR="00B54A2C" w:rsidRPr="007A2AE9" w:rsidRDefault="00B54A2C" w:rsidP="00497787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4"/>
          <w:szCs w:val="24"/>
        </w:rPr>
      </w:pPr>
    </w:p>
    <w:p w14:paraId="2ABC3539" w14:textId="77777777" w:rsidR="00B54A2C" w:rsidRPr="007A2AE9" w:rsidRDefault="00B54A2C" w:rsidP="00B54A2C">
      <w:pPr>
        <w:pStyle w:val="Heading8"/>
        <w:numPr>
          <w:ilvl w:val="1"/>
          <w:numId w:val="26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A2AE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15297C3" w14:textId="77777777" w:rsidR="00B54A2C" w:rsidRPr="007A2AE9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2894D554" w14:textId="77777777" w:rsidR="00B54A2C" w:rsidRPr="00B54A2C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B54A2C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B54A2C">
        <w:rPr>
          <w:rFonts w:asciiTheme="majorBidi" w:hAnsiTheme="majorBidi" w:cstheme="majorBidi"/>
          <w:sz w:val="30"/>
          <w:szCs w:val="30"/>
          <w:cs/>
        </w:rPr>
        <w:t>เงินของบริษัท</w:t>
      </w:r>
      <w:r w:rsidRPr="00B54A2C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B54A2C">
        <w:rPr>
          <w:rFonts w:asciiTheme="majorBidi" w:hAnsiTheme="majorBidi" w:cstheme="majorBidi"/>
          <w:sz w:val="30"/>
          <w:szCs w:val="30"/>
          <w:cs/>
        </w:rPr>
        <w:t xml:space="preserve">บริษัทย่อย (รวมกันเรียกว่า </w:t>
      </w:r>
      <w:r w:rsidRPr="00B54A2C">
        <w:rPr>
          <w:rFonts w:asciiTheme="majorBidi" w:hAnsiTheme="majorBidi" w:cstheme="majorBidi"/>
          <w:sz w:val="30"/>
          <w:szCs w:val="30"/>
        </w:rPr>
        <w:t>“</w:t>
      </w:r>
      <w:r w:rsidRPr="00B54A2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54A2C">
        <w:rPr>
          <w:rFonts w:asciiTheme="majorBidi" w:hAnsiTheme="majorBidi" w:cstheme="majorBidi"/>
          <w:sz w:val="30"/>
          <w:szCs w:val="30"/>
        </w:rPr>
        <w:t>”</w:t>
      </w:r>
      <w:r w:rsidRPr="00B54A2C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70C8C7E9" w14:textId="77777777" w:rsidR="00B54A2C" w:rsidRPr="007A2AE9" w:rsidRDefault="00B54A2C" w:rsidP="00B54A2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AA3206" w14:textId="77777777" w:rsidR="00B54A2C" w:rsidRPr="00B54A2C" w:rsidRDefault="00B54A2C" w:rsidP="00B54A2C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B54A2C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B54A2C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</w:p>
    <w:p w14:paraId="594DFE19" w14:textId="77777777" w:rsidR="00B54A2C" w:rsidRPr="007A2AE9" w:rsidRDefault="00B54A2C" w:rsidP="00B54A2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19F0D5" w14:textId="77777777" w:rsidR="00B54A2C" w:rsidRPr="00B54A2C" w:rsidRDefault="00B54A2C" w:rsidP="00B54A2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54A2C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E38D680" w14:textId="77777777" w:rsidR="00B54A2C" w:rsidRPr="007A2AE9" w:rsidRDefault="00B54A2C" w:rsidP="00B54A2C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89AC0B" w14:textId="77777777" w:rsidR="00B54A2C" w:rsidRPr="00B54A2C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54A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0D99D6AD" w14:textId="77777777" w:rsidR="00B54A2C" w:rsidRPr="007A2AE9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61CD528F" w14:textId="77777777" w:rsidR="00B54A2C" w:rsidRPr="00B54A2C" w:rsidRDefault="00B54A2C" w:rsidP="00B54A2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B54A2C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1CE51C21" w14:textId="77777777" w:rsidR="00B54A2C" w:rsidRPr="007A2AE9" w:rsidRDefault="00B54A2C" w:rsidP="00B54A2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74F236" w14:textId="77777777" w:rsidR="00B54A2C" w:rsidRPr="00B54A2C" w:rsidRDefault="00B54A2C" w:rsidP="00B54A2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4A2C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</w:t>
      </w:r>
      <w:r w:rsidRPr="00B54A2C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B54A2C">
        <w:rPr>
          <w:rFonts w:asciiTheme="majorBidi" w:hAnsiTheme="majorBidi" w:cstheme="majorBidi"/>
          <w:sz w:val="30"/>
          <w:szCs w:val="30"/>
          <w:cs/>
        </w:rPr>
        <w:t>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4D7CBB63" w14:textId="77777777" w:rsidR="00B54A2C" w:rsidRPr="007A2AE9" w:rsidRDefault="00B54A2C" w:rsidP="00B54A2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2DA087" w14:textId="77777777" w:rsidR="00B54A2C" w:rsidRPr="00B54A2C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54A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  <w:r w:rsidRPr="00B54A2C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0274338A" w14:textId="77777777" w:rsidR="00B54A2C" w:rsidRPr="007A2AE9" w:rsidRDefault="00B54A2C" w:rsidP="00B54A2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3EE9D61A" w14:textId="0F2D34D3" w:rsidR="00B54A2C" w:rsidRPr="00B54A2C" w:rsidRDefault="00B54A2C" w:rsidP="00B54A2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54A2C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B54A2C">
        <w:rPr>
          <w:rFonts w:asciiTheme="majorBidi" w:hAnsiTheme="majorBidi"/>
          <w:sz w:val="30"/>
          <w:szCs w:val="30"/>
          <w:cs/>
        </w:rPr>
        <w:t xml:space="preserve"> </w:t>
      </w:r>
      <w:r w:rsidRPr="00B54A2C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B54A2C">
        <w:rPr>
          <w:rFonts w:asciiTheme="majorBidi" w:hAnsiTheme="majorBidi"/>
          <w:sz w:val="30"/>
          <w:szCs w:val="30"/>
          <w:cs/>
        </w:rPr>
        <w:t xml:space="preserve"> </w:t>
      </w:r>
      <w:r w:rsidRPr="00B54A2C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B54A2C">
        <w:rPr>
          <w:rFonts w:asciiTheme="majorBidi" w:hAnsiTheme="majorBidi"/>
          <w:sz w:val="30"/>
          <w:szCs w:val="30"/>
          <w:cs/>
        </w:rPr>
        <w:t xml:space="preserve"> </w:t>
      </w:r>
      <w:r w:rsidRPr="00B54A2C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  <w:r w:rsidRPr="00B54A2C">
        <w:rPr>
          <w:rFonts w:asciiTheme="majorBidi" w:hAnsiTheme="majorBidi"/>
          <w:sz w:val="30"/>
          <w:szCs w:val="30"/>
          <w:cs/>
        </w:rPr>
        <w:t xml:space="preserve"> </w:t>
      </w:r>
      <w:r w:rsidRPr="00B54A2C">
        <w:rPr>
          <w:rFonts w:asciiTheme="majorBidi" w:hAnsiTheme="majorBidi" w:hint="cs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B54A2C">
        <w:rPr>
          <w:rFonts w:asciiTheme="majorBidi" w:hAnsiTheme="majorBidi"/>
          <w:sz w:val="30"/>
          <w:szCs w:val="30"/>
          <w:cs/>
        </w:rPr>
        <w:t xml:space="preserve">  </w:t>
      </w:r>
      <w:r w:rsidRPr="00B54A2C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B54A2C">
        <w:rPr>
          <w:rFonts w:asciiTheme="majorBidi" w:hAnsiTheme="majorBidi"/>
          <w:sz w:val="30"/>
          <w:szCs w:val="30"/>
          <w:cs/>
        </w:rPr>
        <w:t xml:space="preserve"> </w:t>
      </w:r>
      <w:r w:rsidRPr="00B54A2C">
        <w:rPr>
          <w:rFonts w:asciiTheme="majorBidi" w:hAnsiTheme="majorBidi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  <w:r w:rsidRPr="00B54A2C">
        <w:rPr>
          <w:rFonts w:asciiTheme="majorBidi" w:hAnsiTheme="majorBidi"/>
          <w:sz w:val="30"/>
          <w:szCs w:val="30"/>
          <w:cs/>
        </w:rPr>
        <w:t xml:space="preserve">   </w:t>
      </w:r>
    </w:p>
    <w:p w14:paraId="1EAB475F" w14:textId="54503DFF" w:rsidR="00B54A2C" w:rsidRPr="00B54A2C" w:rsidRDefault="00B54A2C" w:rsidP="00B54A2C">
      <w:pPr>
        <w:pStyle w:val="Heading8"/>
        <w:numPr>
          <w:ilvl w:val="1"/>
          <w:numId w:val="2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bookmarkStart w:id="3" w:name="_Hlk72154266"/>
      <w:r w:rsidRPr="00B54A2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เงินลงทุน</w:t>
      </w:r>
      <w:bookmarkStart w:id="4" w:name="_Hlk72154283"/>
      <w:r w:rsidRPr="00B54A2C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ในบริษัท</w:t>
      </w:r>
      <w:r w:rsidRPr="00B54A2C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ย่อย</w:t>
      </w:r>
      <w:r w:rsidRPr="00B54A2C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 xml:space="preserve"> </w:t>
      </w:r>
      <w:r w:rsidR="00B44524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และ</w:t>
      </w:r>
      <w:r w:rsidRPr="00B54A2C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บริษัท</w:t>
      </w:r>
      <w:r w:rsidRPr="00B54A2C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ร่วม</w:t>
      </w:r>
      <w:bookmarkEnd w:id="4"/>
    </w:p>
    <w:bookmarkEnd w:id="3"/>
    <w:p w14:paraId="2BDDBCDD" w14:textId="77777777" w:rsidR="00B54A2C" w:rsidRPr="00B54A2C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A32A59" w14:textId="7DBD69FB" w:rsidR="00B54A2C" w:rsidRPr="00B54A2C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5" w:name="_Hlk72154301"/>
      <w:r w:rsidRPr="00B54A2C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Pr="00B54A2C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Pr="00B54A2C">
        <w:rPr>
          <w:rFonts w:asciiTheme="majorBidi" w:hAnsiTheme="majorBidi" w:cstheme="majorBidi"/>
          <w:sz w:val="30"/>
          <w:szCs w:val="30"/>
          <w:cs/>
        </w:rPr>
        <w:t>และ</w:t>
      </w:r>
      <w:r w:rsidR="00B44524" w:rsidRPr="00B54A2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44524" w:rsidRPr="00B54A2C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B54A2C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Pr="007A2AE9">
        <w:rPr>
          <w:rFonts w:asciiTheme="majorBidi" w:hAnsiTheme="majorBidi" w:cstheme="majorBidi"/>
          <w:sz w:val="30"/>
          <w:szCs w:val="30"/>
          <w:cs/>
        </w:rPr>
        <w:t>เฉพาะกิจการวัดมูลค่าด้วยราคาทุนหักค่าเผื่อการด้อยค่า</w:t>
      </w:r>
      <w:r w:rsidRPr="007A2A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2AE9">
        <w:rPr>
          <w:rFonts w:asciiTheme="majorBidi" w:hAnsiTheme="majorBidi" w:cstheme="majorBidi"/>
          <w:sz w:val="30"/>
          <w:szCs w:val="30"/>
          <w:cs/>
        </w:rPr>
        <w:t>กำไรขาดทุนจาก</w:t>
      </w:r>
      <w:r w:rsidRPr="007A2AE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A2AE9">
        <w:rPr>
          <w:rFonts w:asciiTheme="majorBidi" w:hAnsiTheme="majorBidi" w:cstheme="majorBidi"/>
          <w:sz w:val="30"/>
          <w:szCs w:val="30"/>
          <w:cs/>
        </w:rPr>
        <w:t>ขายเงินลงทุนบันทึกในกำไรหรือขาดทุน</w:t>
      </w:r>
      <w:bookmarkEnd w:id="5"/>
      <w:r w:rsidRPr="00B54A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1471948" w14:textId="77777777" w:rsidR="00793491" w:rsidRPr="00B54A2C" w:rsidRDefault="00793491" w:rsidP="00497787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14:paraId="3136C701" w14:textId="4358AFD3" w:rsidR="005D3E24" w:rsidRPr="00B54A2C" w:rsidRDefault="005D3E24" w:rsidP="00B54A2C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54A2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D7D48E2" w14:textId="77777777" w:rsidR="005D3E24" w:rsidRPr="00B54A2C" w:rsidRDefault="005D3E24" w:rsidP="00CC212A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14:paraId="6A61BF92" w14:textId="77777777" w:rsidR="005D3E24" w:rsidRPr="00B54A2C" w:rsidRDefault="005D3E24" w:rsidP="00A86171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B54A2C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2FF2A17" w14:textId="77777777" w:rsidR="005D3E24" w:rsidRPr="00B54A2C" w:rsidRDefault="005D3E24" w:rsidP="00A86171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14:paraId="4774E138" w14:textId="77777777" w:rsidR="00B54A2C" w:rsidRPr="00B54A2C" w:rsidRDefault="00B54A2C" w:rsidP="00B54A2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54A2C">
        <w:rPr>
          <w:rFonts w:ascii="Angsana New" w:hAnsi="Angsana New"/>
          <w:sz w:val="30"/>
          <w:szCs w:val="30"/>
          <w:cs/>
        </w:rPr>
        <w:t xml:space="preserve"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69F10585" w14:textId="77777777" w:rsidR="00B54A2C" w:rsidRPr="00B54A2C" w:rsidRDefault="00B54A2C" w:rsidP="00B54A2C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5E6DB9E6" w14:textId="77777777" w:rsidR="00B54A2C" w:rsidRPr="00B54A2C" w:rsidRDefault="00B54A2C" w:rsidP="00B54A2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54A2C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32818CB0" w14:textId="072345C2" w:rsidR="00B54A2C" w:rsidRPr="007A2AE9" w:rsidRDefault="00B54A2C" w:rsidP="00BD66A4">
      <w:pPr>
        <w:pStyle w:val="BodyText2"/>
        <w:ind w:left="900" w:right="43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B54A2C">
        <w:rPr>
          <w:rFonts w:ascii="Angsana New" w:hAnsi="Angsana New"/>
          <w:sz w:val="30"/>
          <w:szCs w:val="30"/>
          <w:cs/>
        </w:rPr>
        <w:t>-</w:t>
      </w:r>
      <w:r w:rsidRPr="00B54A2C">
        <w:rPr>
          <w:rFonts w:ascii="Angsana New" w:hAnsi="Angsana New"/>
          <w:sz w:val="30"/>
          <w:szCs w:val="30"/>
          <w:cs/>
        </w:rPr>
        <w:tab/>
        <w:t>เงินลงทุนในตราสารทุนที่กำหนดให้วัดมูลค่าด้วยมูลค่ายุติธรรมผ่านกำไรขาดทุน</w:t>
      </w:r>
      <w:r w:rsidRPr="007D53AE">
        <w:rPr>
          <w:rFonts w:ascii="Angsana New" w:hAnsi="Angsana New"/>
          <w:sz w:val="30"/>
          <w:szCs w:val="30"/>
          <w:cs/>
        </w:rPr>
        <w:t>เบ็ดเสร็จอื่น</w:t>
      </w:r>
      <w:r w:rsidR="003710EC">
        <w:rPr>
          <w:rFonts w:ascii="Angsana New" w:hAnsi="Angsana New"/>
          <w:sz w:val="30"/>
          <w:szCs w:val="30"/>
          <w:cs/>
        </w:rPr>
        <w:br/>
      </w:r>
      <w:r w:rsidRPr="007D53AE">
        <w:rPr>
          <w:rFonts w:ascii="Angsana New" w:hAnsi="Angsana New"/>
          <w:i/>
          <w:iCs/>
          <w:sz w:val="30"/>
          <w:szCs w:val="30"/>
          <w:cs/>
        </w:rPr>
        <w:t>(2563:</w:t>
      </w:r>
      <w:r w:rsidR="003710E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D53AE" w:rsidRPr="00101A16">
        <w:rPr>
          <w:rFonts w:ascii="Angsana New" w:hAnsi="Angsana New"/>
          <w:i/>
          <w:iCs/>
          <w:sz w:val="30"/>
          <w:szCs w:val="30"/>
          <w:cs/>
        </w:rPr>
        <w:t>เงินลงทุนระยะยาวอื่น</w:t>
      </w:r>
      <w:r w:rsidR="007A2AE9" w:rsidRPr="007D53AE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2EFF1780" w14:textId="77777777" w:rsidR="00B54A2C" w:rsidRPr="00B54A2C" w:rsidRDefault="00B54A2C" w:rsidP="00B54A2C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754148B" w14:textId="247A26AF" w:rsidR="0016388D" w:rsidRPr="00B54A2C" w:rsidRDefault="00B54A2C" w:rsidP="00B54A2C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B54A2C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3BDA821B" w14:textId="77777777" w:rsidR="007A2AE9" w:rsidRDefault="007A2AE9" w:rsidP="00B54A2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9FD149C" w14:textId="0FEE164F" w:rsidR="00B54A2C" w:rsidRPr="00B54A2C" w:rsidRDefault="00B54A2C" w:rsidP="00B54A2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54A2C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</w:t>
      </w:r>
    </w:p>
    <w:p w14:paraId="1D0C5527" w14:textId="77777777" w:rsidR="00B54A2C" w:rsidRPr="00B54A2C" w:rsidRDefault="00B54A2C" w:rsidP="00B54A2C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7D2B80A5" w14:textId="77777777" w:rsidR="00B54A2C" w:rsidRPr="00B54A2C" w:rsidRDefault="00B54A2C" w:rsidP="00B54A2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54A2C">
        <w:rPr>
          <w:rFonts w:ascii="Angsana New" w:hAnsi="Angsana New"/>
          <w:sz w:val="30"/>
          <w:szCs w:val="30"/>
          <w:cs/>
        </w:rPr>
        <w:t xml:space="preserve"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08F34516" w14:textId="77777777" w:rsidR="00B54A2C" w:rsidRPr="00B54A2C" w:rsidRDefault="00B54A2C" w:rsidP="00B54A2C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77AE1C4E" w14:textId="77777777" w:rsidR="00B54A2C" w:rsidRPr="00B54A2C" w:rsidRDefault="00B54A2C" w:rsidP="00B54A2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54A2C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6D80C8D4" w14:textId="40F03F65" w:rsidR="007F48BB" w:rsidRDefault="007F4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0A56DD2" w14:textId="77777777" w:rsidR="00B54A2C" w:rsidRPr="00B54A2C" w:rsidRDefault="00B54A2C" w:rsidP="00B54A2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54A2C">
        <w:rPr>
          <w:rFonts w:ascii="Angsana New" w:hAnsi="Angsana New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 หากกลุ่มบริษัทจำหน่ายเงินลงทุนในบริษัทร่วม[หรือการร่วมค้า]เพียงบางส่วนโดยที่กลุ่มบริษัทยังคงมีอิทธิพล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6572CE0E" w14:textId="77777777" w:rsidR="00B54A2C" w:rsidRPr="00B54A2C" w:rsidRDefault="00B54A2C" w:rsidP="00B54A2C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4F759C7C" w14:textId="3E859DF4" w:rsidR="00CD1377" w:rsidRDefault="00CD1377" w:rsidP="00CD1377">
      <w:pPr>
        <w:pStyle w:val="BodyText2"/>
        <w:numPr>
          <w:ilvl w:val="1"/>
          <w:numId w:val="26"/>
        </w:numPr>
        <w:spacing w:line="240" w:lineRule="atLeast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D137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7096459" w14:textId="77777777" w:rsidR="00CD1377" w:rsidRDefault="00CD1377" w:rsidP="00CD1377">
      <w:pPr>
        <w:pStyle w:val="BodyText2"/>
        <w:spacing w:line="240" w:lineRule="atLeast"/>
        <w:ind w:left="518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A7DD27" w14:textId="46782295" w:rsidR="00CD1377" w:rsidRDefault="00CD1377" w:rsidP="00CD1377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D137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 1 เมษายน 2563</w:t>
      </w:r>
    </w:p>
    <w:p w14:paraId="53BE4C0B" w14:textId="6CEC2576" w:rsidR="00CD1377" w:rsidRDefault="00CD1377" w:rsidP="00CD1377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6D62BE" w14:textId="77777777" w:rsidR="00CD1377" w:rsidRPr="00CD1377" w:rsidRDefault="00CD1377" w:rsidP="00CD137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bookmarkStart w:id="6" w:name="_Hlk72155040"/>
      <w:r w:rsidRPr="00CD1377">
        <w:rPr>
          <w:rFonts w:asciiTheme="majorBidi" w:eastAsia="EucrosiaUPCBold" w:hAnsiTheme="majorBidi" w:cstheme="majorBidi"/>
          <w:i/>
          <w:iCs/>
          <w:sz w:val="32"/>
          <w:szCs w:val="32"/>
        </w:rPr>
        <w:t>(</w:t>
      </w:r>
      <w:r w:rsidRPr="00CD137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D13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CD13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Pr="00CD137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จัดประเภท</w:t>
      </w:r>
      <w:r w:rsidRPr="00CD13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3BFC1DED" w14:textId="77777777" w:rsidR="001C71AD" w:rsidRDefault="001C71AD" w:rsidP="001C71AD">
      <w:pPr>
        <w:pStyle w:val="BodyText2"/>
        <w:tabs>
          <w:tab w:val="left" w:pos="900"/>
        </w:tabs>
        <w:spacing w:line="240" w:lineRule="atLeast"/>
        <w:ind w:left="900" w:right="43" w:firstLine="2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bookmarkStart w:id="7" w:name="_Hlk65750396"/>
    </w:p>
    <w:p w14:paraId="3A6607DE" w14:textId="3FE47F80" w:rsidR="00CD1377" w:rsidRPr="00CD1377" w:rsidRDefault="00CD1377" w:rsidP="001C71AD">
      <w:pPr>
        <w:pStyle w:val="BodyText2"/>
        <w:tabs>
          <w:tab w:val="left" w:pos="900"/>
        </w:tabs>
        <w:spacing w:line="240" w:lineRule="atLeast"/>
        <w:ind w:left="900" w:right="43" w:firstLine="2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137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น (นอกเหนือจากลูกหนี้การค้า (ดูหมายเหตุข้อ </w:t>
      </w:r>
      <w:r w:rsidRPr="00CD1377">
        <w:rPr>
          <w:rFonts w:asciiTheme="majorBidi" w:hAnsiTheme="majorBidi" w:cstheme="majorBidi"/>
          <w:color w:val="000000"/>
          <w:sz w:val="30"/>
          <w:szCs w:val="30"/>
        </w:rPr>
        <w:t>8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) 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</w:rPr>
        <w:t>อกลุ่มบริษัท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สัญญา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นั้น</w:t>
      </w:r>
      <w:r w:rsidRPr="00CD137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CD1377">
        <w:rPr>
          <w:rFonts w:asciiTheme="majorBidi" w:hAnsiTheme="majorBidi" w:cstheme="majorBidi" w:hint="cs"/>
          <w:sz w:val="30"/>
          <w:szCs w:val="30"/>
          <w:cs/>
          <w:lang w:val="en-GB"/>
        </w:rPr>
        <w:t>และวัดมูลค่า</w:t>
      </w:r>
      <w:r w:rsidRPr="00CD1377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CD1377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CD1377">
        <w:rPr>
          <w:rFonts w:asciiTheme="majorBidi" w:hAnsiTheme="majorBidi" w:cstheme="majorBidi"/>
          <w:sz w:val="30"/>
          <w:szCs w:val="30"/>
          <w:cs/>
        </w:rPr>
        <w:t>ต้นทุนการทำรายการ</w:t>
      </w:r>
      <w:r w:rsidRPr="00CD137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D1377">
        <w:rPr>
          <w:rFonts w:asciiTheme="majorBidi" w:hAnsiTheme="majorBidi" w:cstheme="majorBidi"/>
          <w:sz w:val="30"/>
          <w:szCs w:val="30"/>
          <w:cs/>
        </w:rPr>
        <w:t>เกี่ยวข้องโดยตรงกับการได้มา</w:t>
      </w:r>
      <w:r w:rsidRPr="00CD1377">
        <w:rPr>
          <w:rFonts w:asciiTheme="majorBidi" w:hAnsiTheme="majorBidi" w:cstheme="majorBidi" w:hint="cs"/>
          <w:sz w:val="30"/>
          <w:szCs w:val="30"/>
          <w:cs/>
        </w:rPr>
        <w:t xml:space="preserve"> เว้นแต่</w:t>
      </w:r>
      <w:r w:rsidRPr="00CD1377">
        <w:rPr>
          <w:rFonts w:asciiTheme="majorBidi" w:hAnsiTheme="majorBidi" w:cstheme="majorBidi"/>
          <w:sz w:val="30"/>
          <w:szCs w:val="30"/>
          <w:cs/>
        </w:rPr>
        <w:t>สินทรัพย์ทางการเงิน</w:t>
      </w:r>
      <w:r w:rsidRPr="00CD1377">
        <w:rPr>
          <w:rFonts w:asciiTheme="majorBidi" w:hAnsiTheme="majorBidi" w:cstheme="majorBidi" w:hint="cs"/>
          <w:sz w:val="30"/>
          <w:szCs w:val="30"/>
          <w:cs/>
        </w:rPr>
        <w:t xml:space="preserve">และหนี้สินทางการเงิน 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CD13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และภายหลัง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bookmarkEnd w:id="7"/>
      <w:r w:rsidRPr="00CD1377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CD1377">
        <w:rPr>
          <w:rFonts w:asciiTheme="majorBidi" w:hAnsiTheme="majorBidi" w:cstheme="majorBidi"/>
          <w:sz w:val="30"/>
          <w:szCs w:val="30"/>
          <w:cs/>
        </w:rPr>
        <w:t>ต้นทุนการทำรายการ</w:t>
      </w:r>
      <w:r w:rsidRPr="00CD137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D1377">
        <w:rPr>
          <w:rFonts w:asciiTheme="majorBidi" w:hAnsiTheme="majorBidi" w:cstheme="majorBidi"/>
          <w:sz w:val="30"/>
          <w:szCs w:val="30"/>
          <w:cs/>
        </w:rPr>
        <w:t>เกี่ยวข้องโดยตรงกับการได้ม</w:t>
      </w:r>
      <w:r w:rsidRPr="00CD1377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CD1377">
        <w:rPr>
          <w:rFonts w:asciiTheme="majorBidi" w:hAnsiTheme="majorBidi" w:cstheme="majorBidi"/>
          <w:sz w:val="30"/>
          <w:szCs w:val="30"/>
          <w:cs/>
        </w:rPr>
        <w:t>นั้น</w:t>
      </w:r>
      <w:r w:rsidRPr="00CD1377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</w:rPr>
        <w:t>ในกำไรหรือ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bookmarkEnd w:id="6"/>
    </w:p>
    <w:p w14:paraId="0E57FD0F" w14:textId="730A1599" w:rsidR="00CD1377" w:rsidRPr="00CD1377" w:rsidRDefault="00CD1377" w:rsidP="001C71AD">
      <w:pPr>
        <w:pStyle w:val="BodyText2"/>
        <w:tabs>
          <w:tab w:val="left" w:pos="900"/>
        </w:tabs>
        <w:spacing w:line="240" w:lineRule="atLeast"/>
        <w:ind w:left="900" w:right="43" w:firstLine="2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0C6ED4C" w14:textId="1E07FB43" w:rsidR="00CD1377" w:rsidRDefault="00CD1377" w:rsidP="001C71AD">
      <w:pPr>
        <w:pStyle w:val="BodyText2"/>
        <w:tabs>
          <w:tab w:val="left" w:pos="900"/>
        </w:tabs>
        <w:spacing w:line="240" w:lineRule="atLeast"/>
        <w:ind w:left="900" w:right="43" w:firstLine="22"/>
        <w:jc w:val="thaiDistribute"/>
        <w:rPr>
          <w:rFonts w:asciiTheme="majorBidi" w:hAnsiTheme="majorBidi" w:cstheme="majorBidi"/>
          <w:sz w:val="30"/>
          <w:szCs w:val="30"/>
        </w:rPr>
      </w:pPr>
      <w:r w:rsidRPr="00CD137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CD1377">
        <w:rPr>
          <w:rFonts w:asciiTheme="majorBidi" w:hAnsiTheme="majorBidi" w:cstheme="majorBidi"/>
          <w:sz w:val="30"/>
          <w:szCs w:val="30"/>
        </w:rPr>
        <w:t xml:space="preserve"> </w:t>
      </w:r>
      <w:r w:rsidRPr="00CD1377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CD1377">
        <w:rPr>
          <w:rFonts w:asciiTheme="majorBidi" w:hAnsiTheme="majorBidi" w:cstheme="majorBidi"/>
          <w:sz w:val="30"/>
          <w:szCs w:val="30"/>
        </w:rPr>
        <w:t xml:space="preserve"> </w:t>
      </w:r>
      <w:r w:rsidRPr="00CD137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</w:t>
      </w:r>
      <w:r w:rsidRPr="00CD1377">
        <w:rPr>
          <w:rFonts w:asciiTheme="majorBidi" w:hAnsiTheme="majorBidi" w:cstheme="majorBidi" w:hint="cs"/>
          <w:sz w:val="30"/>
          <w:szCs w:val="30"/>
          <w:cs/>
        </w:rPr>
        <w:t>แต่กลุ่มบริษัท</w:t>
      </w:r>
      <w:r w:rsidRPr="00CD1377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CD1377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CD1377">
        <w:rPr>
          <w:rFonts w:asciiTheme="majorBidi" w:hAnsiTheme="majorBidi" w:cstheme="majorBidi"/>
          <w:sz w:val="30"/>
          <w:szCs w:val="30"/>
          <w:cs/>
        </w:rPr>
        <w:t>วั</w:t>
      </w:r>
      <w:r w:rsidRPr="00CD1377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333F0A90" w14:textId="2A09B9D2" w:rsidR="002C6767" w:rsidRDefault="002C6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A58D019" w14:textId="45B0785B" w:rsidR="00CD1377" w:rsidRDefault="00CD1377" w:rsidP="001C71AD">
      <w:pPr>
        <w:pStyle w:val="BodyText"/>
        <w:shd w:val="clear" w:color="auto" w:fill="FFFFFF"/>
        <w:tabs>
          <w:tab w:val="clear" w:pos="907"/>
          <w:tab w:val="left" w:pos="900"/>
        </w:tabs>
        <w:spacing w:after="0" w:line="240" w:lineRule="auto"/>
        <w:ind w:left="900" w:firstLine="2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137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CD13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ตามวิธีดอกเบี้ยที่แท้จริงหรือมูลค่ายุติธรรมผ่านกำไรหรือขาดทุน 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</w:t>
      </w:r>
      <w:r w:rsidRPr="00CD1377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CD13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1E06254F" w14:textId="10F7881C" w:rsidR="00A13A2E" w:rsidRPr="00BD66A4" w:rsidRDefault="00A13A2E" w:rsidP="00CD1377">
      <w:pPr>
        <w:pStyle w:val="BodyText"/>
        <w:shd w:val="clear" w:color="auto" w:fill="FFFFFF"/>
        <w:spacing w:after="0" w:line="240" w:lineRule="auto"/>
        <w:ind w:left="454"/>
        <w:jc w:val="thaiDistribute"/>
        <w:rPr>
          <w:rFonts w:asciiTheme="majorBidi" w:hAnsiTheme="majorBidi"/>
          <w:sz w:val="24"/>
          <w:szCs w:val="24"/>
        </w:rPr>
      </w:pPr>
    </w:p>
    <w:tbl>
      <w:tblPr>
        <w:tblStyle w:val="TableGrid"/>
        <w:tblW w:w="914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6"/>
        <w:gridCol w:w="236"/>
        <w:gridCol w:w="6694"/>
      </w:tblGrid>
      <w:tr w:rsidR="00A13A2E" w:rsidRPr="00A13A2E" w14:paraId="273AA9DD" w14:textId="77777777" w:rsidTr="001C71AD">
        <w:tc>
          <w:tcPr>
            <w:tcW w:w="2216" w:type="dxa"/>
          </w:tcPr>
          <w:p w14:paraId="7F6CC3EB" w14:textId="77777777" w:rsidR="00A13A2E" w:rsidRPr="00A13A2E" w:rsidRDefault="00A13A2E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13A2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สินทรัพย์ทางการเงินที่วัด</w:t>
            </w:r>
            <w:r w:rsidRPr="00A1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A13A2E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0AA4FD32" w14:textId="77777777" w:rsidR="00A13A2E" w:rsidRPr="00A13A2E" w:rsidRDefault="00A13A2E" w:rsidP="00C808F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76922414" w14:textId="77777777" w:rsidR="00A13A2E" w:rsidRPr="00A13A2E" w:rsidRDefault="00A13A2E" w:rsidP="00C808F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13A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</w:t>
            </w:r>
            <w:r w:rsidRPr="00A13A2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 กำไรและขาดทุนจากอัตราแลกเปลี่ยน ผลขาดทุน</w:t>
            </w:r>
            <w:r w:rsidRPr="00A1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A1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กำไรหรือขาดทุนที่เกิดจากการตัดรายการออกจากบัญชีรับรู้ในกำไรหรือขาดทุน</w:t>
            </w:r>
            <w:r w:rsidRPr="00A1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F7F06F4" w14:textId="77777777" w:rsidR="00A13A2E" w:rsidRPr="00BD66A4" w:rsidRDefault="00A13A2E" w:rsidP="00C808F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4"/>
                <w:szCs w:val="24"/>
              </w:rPr>
            </w:pPr>
          </w:p>
        </w:tc>
      </w:tr>
      <w:tr w:rsidR="00A13A2E" w:rsidRPr="00A13A2E" w14:paraId="112775BA" w14:textId="77777777" w:rsidTr="001C71AD">
        <w:tc>
          <w:tcPr>
            <w:tcW w:w="2216" w:type="dxa"/>
          </w:tcPr>
          <w:p w14:paraId="10935A5B" w14:textId="77777777" w:rsidR="00A13A2E" w:rsidRPr="00A13A2E" w:rsidRDefault="00A13A2E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1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</w:t>
            </w:r>
            <w:r w:rsidRPr="00A1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A13A2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FFE0B14" w14:textId="77777777" w:rsidR="00A13A2E" w:rsidRPr="00A13A2E" w:rsidRDefault="00A13A2E" w:rsidP="00C808F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694" w:type="dxa"/>
          </w:tcPr>
          <w:p w14:paraId="4FFBFD0B" w14:textId="77777777" w:rsidR="00A13A2E" w:rsidRPr="00A13A2E" w:rsidRDefault="00A13A2E" w:rsidP="00C808F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A13A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A13A2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A13A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032D6448" w14:textId="424160D4" w:rsidR="00A13A2E" w:rsidRPr="00BD66A4" w:rsidRDefault="00A13A2E" w:rsidP="00CD1377">
      <w:pPr>
        <w:pStyle w:val="BodyText"/>
        <w:shd w:val="clear" w:color="auto" w:fill="FFFFFF"/>
        <w:spacing w:after="0" w:line="240" w:lineRule="auto"/>
        <w:ind w:left="454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04B1F639" w14:textId="77777777" w:rsidR="00A13A2E" w:rsidRPr="00A13A2E" w:rsidRDefault="00A13A2E" w:rsidP="00A13A2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1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1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1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A1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3758E65" w14:textId="77777777" w:rsidR="001C71AD" w:rsidRPr="00BD66A4" w:rsidRDefault="001C71AD" w:rsidP="001C71AD">
      <w:pPr>
        <w:pStyle w:val="BodyText"/>
        <w:shd w:val="clear" w:color="auto" w:fill="FFFFFF"/>
        <w:tabs>
          <w:tab w:val="clear" w:pos="454"/>
          <w:tab w:val="left" w:pos="630"/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12C89DE" w14:textId="101FEA8B" w:rsidR="00A13A2E" w:rsidRDefault="00A13A2E" w:rsidP="001C71AD">
      <w:pPr>
        <w:pStyle w:val="BodyText"/>
        <w:shd w:val="clear" w:color="auto" w:fill="FFFFFF"/>
        <w:tabs>
          <w:tab w:val="clear" w:pos="454"/>
          <w:tab w:val="left" w:pos="630"/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A13A2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</w:t>
      </w:r>
      <w:r w:rsidRPr="00A13A2E">
        <w:rPr>
          <w:rFonts w:asciiTheme="majorBidi" w:hAnsiTheme="majorBidi" w:cstheme="majorBidi" w:hint="cs"/>
          <w:color w:val="000000"/>
          <w:sz w:val="30"/>
          <w:szCs w:val="30"/>
          <w:cs/>
        </w:rPr>
        <w:t>่กลุ่มบริษัท</w:t>
      </w:r>
      <w:r w:rsidRPr="00A13A2E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939E05A" w14:textId="6C60C152" w:rsidR="00A13A2E" w:rsidRPr="00BD66A4" w:rsidRDefault="00A13A2E" w:rsidP="001C71AD">
      <w:pPr>
        <w:pStyle w:val="BodyText"/>
        <w:shd w:val="clear" w:color="auto" w:fill="FFFFFF"/>
        <w:tabs>
          <w:tab w:val="clear" w:pos="454"/>
          <w:tab w:val="left" w:pos="630"/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6E564D1" w14:textId="513426CA" w:rsidR="00A13A2E" w:rsidRDefault="00A13A2E" w:rsidP="001C71AD">
      <w:pPr>
        <w:pStyle w:val="BodyText"/>
        <w:shd w:val="clear" w:color="auto" w:fill="FFFFFF"/>
        <w:tabs>
          <w:tab w:val="clear" w:pos="454"/>
          <w:tab w:val="left" w:pos="630"/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3A2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กลุ่มบริษัทตั</w:t>
      </w:r>
      <w:r w:rsidRPr="00A13A2E">
        <w:rPr>
          <w:rFonts w:asciiTheme="majorBidi" w:hAnsiTheme="majorBidi" w:cstheme="majorBidi"/>
          <w:color w:val="000000"/>
          <w:sz w:val="30"/>
          <w:szCs w:val="30"/>
          <w:cs/>
        </w:rPr>
        <w:t>ดรายการหนี้สินทางการเงินออกจากบัญชีเมื่อภาระผูกพันตามสัญญาสิ้นสุดลง ยกเลิก หรือหมดอาย</w:t>
      </w:r>
      <w:r w:rsidRPr="00A13A2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ุกลุ่มบริษัท </w:t>
      </w:r>
      <w:r w:rsidRPr="00A13A2E">
        <w:rPr>
          <w:rFonts w:asciiTheme="majorBidi" w:hAnsiTheme="majorBidi" w:cstheme="majorBidi"/>
          <w:color w:val="000000"/>
          <w:sz w:val="30"/>
          <w:szCs w:val="30"/>
          <w:cs/>
        </w:rPr>
        <w:t>รายการหนี้สินทางการเงินออกจากบัญชีหากมีการเปลี่ยนแปลงเงื่อนไขและกระแส</w:t>
      </w:r>
      <w:r w:rsidRPr="00A13A2E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A13A2E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8C0EBDF" w14:textId="7C25B7B4" w:rsidR="00A13A2E" w:rsidRPr="00BD66A4" w:rsidRDefault="00A13A2E" w:rsidP="001C71AD">
      <w:pPr>
        <w:pStyle w:val="BodyText"/>
        <w:shd w:val="clear" w:color="auto" w:fill="FFFFFF"/>
        <w:tabs>
          <w:tab w:val="clear" w:pos="454"/>
          <w:tab w:val="left" w:pos="630"/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E057198" w14:textId="6F7020EA" w:rsidR="00A13A2E" w:rsidRDefault="00A13A2E" w:rsidP="001C71AD">
      <w:pPr>
        <w:pStyle w:val="BodyText"/>
        <w:shd w:val="clear" w:color="auto" w:fill="FFFFFF"/>
        <w:tabs>
          <w:tab w:val="clear" w:pos="454"/>
          <w:tab w:val="left" w:pos="630"/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13A2E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A13A2E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A13A2E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Pr="00A13A2E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A13A2E">
        <w:rPr>
          <w:rFonts w:asciiTheme="majorBidi" w:hAnsiTheme="majorBidi" w:cstheme="majorBidi"/>
          <w:color w:val="000000"/>
          <w:sz w:val="30"/>
          <w:szCs w:val="30"/>
          <w:cs/>
        </w:rPr>
        <w:t>ต้องจ่าย รับรู้ในกำไรหรือขาดทุน</w:t>
      </w:r>
    </w:p>
    <w:p w14:paraId="3BAB999C" w14:textId="2B9531C9" w:rsidR="00A13A2E" w:rsidRPr="00BD66A4" w:rsidRDefault="00A13A2E" w:rsidP="001C71AD">
      <w:pPr>
        <w:pStyle w:val="BodyText"/>
        <w:shd w:val="clear" w:color="auto" w:fill="FFFFFF"/>
        <w:tabs>
          <w:tab w:val="clear" w:pos="454"/>
          <w:tab w:val="left" w:pos="630"/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F6B9A0F" w14:textId="33607B9A" w:rsidR="00A13A2E" w:rsidRPr="00A13A2E" w:rsidRDefault="00A13A2E" w:rsidP="001C71AD">
      <w:pPr>
        <w:pStyle w:val="BodyText"/>
        <w:tabs>
          <w:tab w:val="clear" w:pos="454"/>
          <w:tab w:val="left" w:pos="630"/>
          <w:tab w:val="left" w:pos="720"/>
          <w:tab w:val="left" w:pos="1530"/>
        </w:tabs>
        <w:spacing w:after="0" w:line="240" w:lineRule="auto"/>
        <w:ind w:left="900"/>
        <w:jc w:val="thaiDistribute"/>
        <w:rPr>
          <w:b/>
          <w:bCs/>
          <w:color w:val="0000FF"/>
          <w:sz w:val="30"/>
          <w:szCs w:val="30"/>
        </w:rPr>
      </w:pPr>
      <w:r w:rsidRPr="00A13A2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A13A2E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</w:t>
      </w:r>
      <w:r w:rsidRPr="00A13A2E">
        <w:rPr>
          <w:rFonts w:asciiTheme="majorBidi" w:hAnsiTheme="majorBidi" w:cstheme="majorBidi" w:hint="cs"/>
          <w:sz w:val="30"/>
          <w:szCs w:val="30"/>
          <w:cs/>
        </w:rPr>
        <w:t>อกลุ่มบริษัท</w:t>
      </w:r>
      <w:r w:rsidRPr="00A13A2E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</w:t>
      </w:r>
      <w:r w:rsidRPr="00A13A2E">
        <w:rPr>
          <w:rFonts w:asciiTheme="majorBidi" w:hAnsiTheme="majorBidi" w:cstheme="majorBidi" w:hint="cs"/>
          <w:sz w:val="30"/>
          <w:szCs w:val="30"/>
          <w:cs/>
        </w:rPr>
        <w:t>ะกลุ่มบริษัท</w:t>
      </w:r>
      <w:r w:rsidRPr="00A13A2E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A13A2E">
        <w:rPr>
          <w:rFonts w:asciiTheme="majorBidi" w:hAnsiTheme="majorBidi" w:cstheme="majorBidi"/>
          <w:sz w:val="30"/>
          <w:szCs w:val="30"/>
        </w:rPr>
        <w:t xml:space="preserve"> </w:t>
      </w:r>
    </w:p>
    <w:p w14:paraId="15A3B48E" w14:textId="029599AA" w:rsidR="00A13A2E" w:rsidRPr="00101A16" w:rsidRDefault="00A13A2E" w:rsidP="00A13A2E">
      <w:pPr>
        <w:pStyle w:val="BodyText"/>
        <w:shd w:val="clear" w:color="auto" w:fill="FFFFFF"/>
        <w:spacing w:after="0" w:line="240" w:lineRule="auto"/>
        <w:ind w:left="454"/>
        <w:jc w:val="thaiDistribute"/>
        <w:rPr>
          <w:rFonts w:asciiTheme="majorBidi" w:hAnsiTheme="majorBidi"/>
        </w:rPr>
      </w:pPr>
    </w:p>
    <w:p w14:paraId="318FE4B7" w14:textId="77777777" w:rsidR="00A13A2E" w:rsidRPr="00A13A2E" w:rsidRDefault="00A13A2E" w:rsidP="00A13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13A2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13A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A13A2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A13A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845FCB8" w14:textId="77777777" w:rsidR="00A13A2E" w:rsidRPr="00101A16" w:rsidRDefault="00A13A2E" w:rsidP="00A13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2C27699B" w14:textId="7F0B2776" w:rsidR="002C6767" w:rsidRDefault="00A13A2E" w:rsidP="00101A16">
      <w:pPr>
        <w:pStyle w:val="BodyText"/>
        <w:shd w:val="clear" w:color="auto" w:fill="FFFFFF"/>
        <w:tabs>
          <w:tab w:val="clear" w:pos="454"/>
          <w:tab w:val="left" w:pos="1080"/>
        </w:tabs>
        <w:spacing w:after="0" w:line="240" w:lineRule="auto"/>
        <w:ind w:left="918" w:firstLine="4"/>
        <w:jc w:val="thaiDistribute"/>
        <w:rPr>
          <w:rFonts w:asciiTheme="majorBidi" w:hAnsiTheme="majorBidi"/>
          <w:sz w:val="30"/>
          <w:szCs w:val="30"/>
          <w:cs/>
        </w:rPr>
      </w:pPr>
      <w:r w:rsidRPr="00A13A2E">
        <w:rPr>
          <w:rFonts w:asciiTheme="majorBidi" w:hAnsi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A13A2E">
        <w:rPr>
          <w:rFonts w:asciiTheme="majorBidi" w:hAnsiTheme="majorBidi" w:hint="cs"/>
          <w:sz w:val="30"/>
          <w:szCs w:val="30"/>
          <w:cs/>
        </w:rPr>
        <w:t>ทุ</w:t>
      </w:r>
      <w:r w:rsidRPr="00A13A2E">
        <w:rPr>
          <w:rFonts w:asciiTheme="majorBidi" w:hAnsiTheme="majorBidi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2C6767">
        <w:rPr>
          <w:rFonts w:asciiTheme="majorBidi" w:hAnsiTheme="majorBidi"/>
          <w:sz w:val="30"/>
          <w:szCs w:val="30"/>
          <w:cs/>
        </w:rPr>
        <w:br w:type="page"/>
      </w:r>
    </w:p>
    <w:p w14:paraId="17A331E7" w14:textId="77777777" w:rsidR="00A13A2E" w:rsidRPr="00BD66A4" w:rsidRDefault="00A13A2E" w:rsidP="001C71AD">
      <w:pPr>
        <w:pStyle w:val="BodyText2"/>
        <w:tabs>
          <w:tab w:val="left" w:pos="540"/>
          <w:tab w:val="left" w:pos="108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66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BD66A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BD66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เมษายน </w:t>
      </w:r>
      <w:r w:rsidRPr="00BD66A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55D27CA" w14:textId="527BE157" w:rsidR="00A13A2E" w:rsidRPr="00101A16" w:rsidRDefault="00A13A2E" w:rsidP="001C71AD">
      <w:pPr>
        <w:pStyle w:val="BodyText"/>
        <w:shd w:val="clear" w:color="auto" w:fill="FFFFFF"/>
        <w:tabs>
          <w:tab w:val="clear" w:pos="454"/>
          <w:tab w:val="left" w:pos="1080"/>
        </w:tabs>
        <w:spacing w:after="0" w:line="240" w:lineRule="auto"/>
        <w:ind w:left="454"/>
        <w:jc w:val="thaiDistribute"/>
        <w:rPr>
          <w:rFonts w:asciiTheme="majorBidi" w:hAnsiTheme="majorBidi"/>
          <w:sz w:val="24"/>
          <w:szCs w:val="24"/>
        </w:rPr>
      </w:pPr>
    </w:p>
    <w:p w14:paraId="6475319E" w14:textId="77777777" w:rsidR="00A13A2E" w:rsidRPr="00BD66A4" w:rsidRDefault="00A13A2E" w:rsidP="001C7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BD66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เงินลงทุนในตราสารทุนอื่น </w:t>
      </w:r>
    </w:p>
    <w:p w14:paraId="5FD7E641" w14:textId="77777777" w:rsidR="001C71AD" w:rsidRPr="00101A16" w:rsidRDefault="001C71AD" w:rsidP="001C7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CC34666" w14:textId="05D88E4D" w:rsidR="00A13A2E" w:rsidRPr="00BD66A4" w:rsidRDefault="00A13A2E" w:rsidP="001C7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D66A4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874CFCB" w14:textId="77777777" w:rsidR="00A13A2E" w:rsidRPr="00101A16" w:rsidRDefault="00A13A2E" w:rsidP="001C7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580ACE1" w14:textId="33B1C4DA" w:rsidR="00A13A2E" w:rsidRPr="00CA43DC" w:rsidRDefault="00A13A2E" w:rsidP="00BD66A4">
      <w:pPr>
        <w:pStyle w:val="BodyText"/>
        <w:shd w:val="clear" w:color="auto" w:fill="FFFFFF"/>
        <w:tabs>
          <w:tab w:val="clear" w:pos="454"/>
          <w:tab w:val="left" w:pos="108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D66A4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7F73B97F" w14:textId="77777777" w:rsidR="00A13A2E" w:rsidRPr="00101A16" w:rsidRDefault="00A13A2E" w:rsidP="001C71AD">
      <w:pPr>
        <w:pStyle w:val="BodyText"/>
        <w:shd w:val="clear" w:color="auto" w:fill="FFFFFF"/>
        <w:tabs>
          <w:tab w:val="clear" w:pos="454"/>
          <w:tab w:val="left" w:pos="1080"/>
        </w:tabs>
        <w:spacing w:after="0" w:line="240" w:lineRule="auto"/>
        <w:ind w:left="454"/>
        <w:jc w:val="thaiDistribute"/>
        <w:rPr>
          <w:rFonts w:asciiTheme="majorBidi" w:hAnsiTheme="majorBidi"/>
          <w:sz w:val="24"/>
          <w:szCs w:val="24"/>
        </w:rPr>
      </w:pPr>
    </w:p>
    <w:p w14:paraId="29AFB785" w14:textId="77777777" w:rsidR="00A13A2E" w:rsidRPr="00BD66A4" w:rsidRDefault="00A13A2E" w:rsidP="001C71AD">
      <w:pPr>
        <w:pStyle w:val="BodyText2"/>
        <w:tabs>
          <w:tab w:val="left" w:pos="540"/>
          <w:tab w:val="left" w:pos="108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D66A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อนุพันธ์</w:t>
      </w:r>
    </w:p>
    <w:p w14:paraId="0E3C4BBA" w14:textId="77777777" w:rsidR="001C71AD" w:rsidRPr="00101A16" w:rsidRDefault="001C71AD" w:rsidP="001C71AD">
      <w:pPr>
        <w:pStyle w:val="BodyText2"/>
        <w:tabs>
          <w:tab w:val="left" w:pos="540"/>
          <w:tab w:val="left" w:pos="108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1A1B592A" w14:textId="78A933FC" w:rsidR="00A13A2E" w:rsidRPr="00BD66A4" w:rsidRDefault="00A13A2E" w:rsidP="001C71AD">
      <w:pPr>
        <w:pStyle w:val="BodyText2"/>
        <w:tabs>
          <w:tab w:val="left" w:pos="540"/>
          <w:tab w:val="left" w:pos="108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D66A4">
        <w:rPr>
          <w:rFonts w:asciiTheme="majorBidi" w:hAnsiTheme="majorBidi" w:cstheme="majorBidi"/>
          <w:sz w:val="30"/>
          <w:szCs w:val="30"/>
          <w:cs/>
          <w:lang w:val="th-TH"/>
        </w:rPr>
        <w:t>อนุพันธ์รับรู้รายการเมื่อใช้สิทธิในอนุพันธ์ดังกล่าว</w:t>
      </w:r>
    </w:p>
    <w:p w14:paraId="43C407D5" w14:textId="77777777" w:rsidR="00BE4B6B" w:rsidRPr="00101A16" w:rsidRDefault="00BE4B6B" w:rsidP="00F939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sz w:val="24"/>
          <w:szCs w:val="24"/>
        </w:rPr>
      </w:pPr>
    </w:p>
    <w:p w14:paraId="526D5157" w14:textId="7B13201A" w:rsidR="005D3E24" w:rsidRPr="00A13A2E" w:rsidRDefault="005D3E24" w:rsidP="00A13A2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13A2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  <w:r w:rsidRPr="00A13A2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6D66413" w14:textId="77777777" w:rsidR="00BB6D53" w:rsidRPr="00101A16" w:rsidRDefault="00BB6D53" w:rsidP="00CC212A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24"/>
          <w:szCs w:val="24"/>
        </w:rPr>
      </w:pPr>
    </w:p>
    <w:p w14:paraId="29CA1534" w14:textId="77777777" w:rsidR="00A9725E" w:rsidRPr="00254A81" w:rsidRDefault="005D3E24" w:rsidP="00E1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="00FD72FA" w:rsidRPr="00254A81">
        <w:rPr>
          <w:rFonts w:ascii="Angsana New" w:hAnsi="Angsana New"/>
          <w:sz w:val="30"/>
          <w:szCs w:val="30"/>
        </w:rPr>
        <w:t xml:space="preserve">    </w:t>
      </w:r>
      <w:r w:rsidRPr="00254A81">
        <w:rPr>
          <w:rFonts w:ascii="Angsana New" w:hAnsi="Angsana New"/>
          <w:sz w:val="30"/>
          <w:szCs w:val="30"/>
          <w:cs/>
        </w:rPr>
        <w:t>ส่วนหนึ่งของ</w:t>
      </w:r>
      <w:r w:rsidR="0012160F" w:rsidRPr="00254A81">
        <w:rPr>
          <w:rFonts w:ascii="Angsana New" w:hAnsi="Angsana New"/>
          <w:sz w:val="30"/>
          <w:szCs w:val="30"/>
          <w:cs/>
        </w:rPr>
        <w:t>กิจกรรมจัดหาเงิน</w:t>
      </w:r>
      <w:r w:rsidRPr="00254A81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489C3FBC" w14:textId="77777777" w:rsidR="009919C4" w:rsidRPr="00101A16" w:rsidRDefault="009919C4" w:rsidP="009919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D45F2F4" w14:textId="1E2F07F3" w:rsidR="005D3E24" w:rsidRPr="00A13A2E" w:rsidRDefault="005D3E24" w:rsidP="00A13A2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13A2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6F864471" w14:textId="77777777" w:rsidR="005D3E24" w:rsidRPr="00101A16" w:rsidRDefault="005D3E2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C93203A" w14:textId="77777777" w:rsidR="00A13A2E" w:rsidRPr="00A13A2E" w:rsidRDefault="00A13A2E" w:rsidP="00A13A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13A2E">
        <w:rPr>
          <w:rFonts w:ascii="Angsana New" w:hAnsi="Angsana New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73482031" w14:textId="77777777" w:rsidR="00A13A2E" w:rsidRPr="00101A16" w:rsidRDefault="00A13A2E" w:rsidP="00A13A2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107F0D0" w14:textId="77777777" w:rsidR="00A13A2E" w:rsidRPr="00A13A2E" w:rsidRDefault="00A13A2E" w:rsidP="00A13A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13A2E">
        <w:rPr>
          <w:rFonts w:ascii="Angsana New" w:hAnsi="Angsana New"/>
          <w:sz w:val="30"/>
          <w:szCs w:val="30"/>
          <w:cs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</w:t>
      </w:r>
      <w:r w:rsidRPr="00A13A2E">
        <w:rPr>
          <w:rFonts w:ascii="Angsana New" w:hAnsi="Angsana New"/>
          <w:i/>
          <w:iCs/>
          <w:sz w:val="30"/>
          <w:szCs w:val="30"/>
          <w:cs/>
        </w:rPr>
        <w:t>(2563: ค่าเผื่อหนี้สงสัยจะสูญ ซึ่งประเมินโดยการวิเคราะห์ประวัติการชำระหนี้)</w:t>
      </w:r>
      <w:r w:rsidRPr="00A13A2E">
        <w:rPr>
          <w:rFonts w:ascii="Angsana New" w:hAnsi="Angsana New"/>
          <w:sz w:val="30"/>
          <w:szCs w:val="30"/>
          <w:cs/>
        </w:rPr>
        <w:t xml:space="preserve"> หนี้สูญจะถูกตัดจำหน่ายเมื่อเกิดขึ้น </w:t>
      </w:r>
    </w:p>
    <w:p w14:paraId="18AE1C87" w14:textId="65BF06FA" w:rsidR="008E084A" w:rsidRPr="00101A16" w:rsidRDefault="008E0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962EE9D" w14:textId="2B91320C" w:rsidR="006B588D" w:rsidRPr="006B588D" w:rsidRDefault="00A13A2E" w:rsidP="00A13A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13A2E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6B588D" w:rsidRPr="006B588D">
        <w:rPr>
          <w:rFonts w:ascii="Angsana New" w:hAnsi="Angsana New"/>
          <w:sz w:val="30"/>
          <w:szCs w:val="30"/>
          <w:cs/>
        </w:rPr>
        <w:t xml:space="preserve"> </w:t>
      </w:r>
    </w:p>
    <w:p w14:paraId="0368BB28" w14:textId="77777777" w:rsidR="00A86C18" w:rsidRPr="00254A81" w:rsidRDefault="00A86C18" w:rsidP="00A33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E090E5" w14:textId="6415E50E" w:rsidR="005D3E24" w:rsidRPr="00A13A2E" w:rsidRDefault="005D3E24" w:rsidP="00A13A2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13A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39239734" w14:textId="77777777" w:rsidR="005D3E24" w:rsidRPr="00254A81" w:rsidRDefault="005D3E2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56C82F4" w14:textId="77777777" w:rsidR="005D3E24" w:rsidRPr="00254A81" w:rsidRDefault="005D3E24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สินค้าคงเหลือ</w:t>
      </w:r>
      <w:r w:rsidR="0090123A" w:rsidRPr="00254A81">
        <w:rPr>
          <w:rFonts w:ascii="Angsana New" w:hAnsi="Angsana New"/>
          <w:sz w:val="30"/>
          <w:szCs w:val="30"/>
          <w:cs/>
        </w:rPr>
        <w:t>วัดมูลค่าด้วย</w:t>
      </w:r>
      <w:r w:rsidRPr="00254A81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</w:p>
    <w:p w14:paraId="4EE8950B" w14:textId="77777777" w:rsidR="005D3E24" w:rsidRPr="00254A81" w:rsidRDefault="005D3E24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BAAAEFF" w14:textId="3AC38C07" w:rsidR="00C67A94" w:rsidRPr="00254A81" w:rsidRDefault="00A13A2E" w:rsidP="00C67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jc w:val="thaiDistribute"/>
        <w:rPr>
          <w:rFonts w:ascii="Angsana New" w:hAnsi="Angsana New"/>
          <w:sz w:val="30"/>
          <w:szCs w:val="30"/>
          <w:cs/>
        </w:rPr>
      </w:pPr>
      <w:r w:rsidRPr="00A13A2E">
        <w:rPr>
          <w:rFonts w:ascii="Angsana New" w:hAnsi="Angsana New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ต้นทุนสินค้าคำนวนโดยการใช้ต้นทุนมาตรฐานซึ่งได้รัรบการปรับปรุงให้ใกล้เคียงกับราคาทุนถัวเฉลี่บ รวมการปันส่วนของค่าโสหุ้ยการผลิตอย่างเหมาะสมโดยคำนึงถึงระดับกำลังการผลิตตามปกติ </w:t>
      </w:r>
    </w:p>
    <w:p w14:paraId="6E084AF8" w14:textId="77777777" w:rsidR="00DA12F5" w:rsidRPr="00254A81" w:rsidRDefault="00DA12F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F31003B" w14:textId="77777777" w:rsidR="00E665E8" w:rsidRDefault="005D3E24" w:rsidP="000E1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B006EF2" w14:textId="77777777" w:rsidR="000E1051" w:rsidRPr="00254A81" w:rsidRDefault="000E1051" w:rsidP="009E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AD1434" w14:textId="48C8F3CA" w:rsidR="00D61FEC" w:rsidRPr="009E0FC1" w:rsidRDefault="00D61FEC" w:rsidP="009E0FC1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0FC1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6AAC8C1E" w14:textId="77777777" w:rsidR="00D61FEC" w:rsidRPr="00254A81" w:rsidRDefault="00D61FEC" w:rsidP="009E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8884704" w14:textId="77777777" w:rsidR="003D63F5" w:rsidRDefault="00D61FEC" w:rsidP="003D63F5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54A81">
        <w:rPr>
          <w:rFonts w:ascii="Angsana New" w:hAnsi="Angsana New" w:cs="Angsana New"/>
          <w:b w:val="0"/>
          <w:bCs w:val="0"/>
          <w:sz w:val="30"/>
          <w:szCs w:val="30"/>
          <w:cs/>
        </w:rPr>
        <w:t>ที่ดิน อาคารและอุปกรณ์</w:t>
      </w:r>
      <w:r w:rsidR="0090123A" w:rsidRPr="00254A81">
        <w:rPr>
          <w:rFonts w:ascii="Angsana New" w:hAnsi="Angsana New" w:cs="Angsana New"/>
          <w:b w:val="0"/>
          <w:bCs w:val="0"/>
          <w:sz w:val="30"/>
          <w:szCs w:val="30"/>
          <w:cs/>
        </w:rPr>
        <w:t>วัดมูลค่า</w:t>
      </w:r>
      <w:r w:rsidRPr="00254A81">
        <w:rPr>
          <w:rFonts w:ascii="Angsana New" w:hAnsi="Angsana New" w:cs="Angsana New"/>
          <w:b w:val="0"/>
          <w:bCs w:val="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F1968C7" w14:textId="77777777" w:rsidR="003D63F5" w:rsidRDefault="003D63F5" w:rsidP="003D63F5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CD56BBE" w14:textId="77777777" w:rsidR="00D61FEC" w:rsidRPr="003D63F5" w:rsidRDefault="00D61FEC" w:rsidP="003D63F5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ราคาทุนรวมถึงต้นทุนทางตรง</w:t>
      </w:r>
      <w:r w:rsidRPr="003D63F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D63F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แ</w:t>
      </w:r>
      <w:r w:rsidR="00AC5669"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รงงานทางตรง และต้นทุนทางตรงอื่น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3D63F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การขนย้าย</w:t>
      </w:r>
      <w:r w:rsidRPr="003D63F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การบูรณะสถานที่ตั้</w:t>
      </w:r>
      <w:r w:rsidR="00CD27CA"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งของสินทรัพย์และต้นทุนการกู้ยืม 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เครื่องมือที่ควบคุมโดยลิขสิทธิ์ซอฟแวร์ซึ่งไม่สามารถทำงานได้โดยปราศจากลิขสิทธิ์ซอฟแวร์นั้นให้ถือว่า   ลิขสิทธิ์ซอฟแวร์ดังกล่าวเป็นส่วนหนึ่งของอุปกรณ์</w:t>
      </w:r>
      <w:r w:rsidRPr="003D63F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14:paraId="12931C83" w14:textId="77777777" w:rsidR="00866154" w:rsidRPr="003D63F5" w:rsidRDefault="0086615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0B981D1" w14:textId="77777777" w:rsidR="00D61FEC" w:rsidRPr="00254A81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254A81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254A8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254A81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254A8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254A81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254A8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57B5F98E" w14:textId="77777777" w:rsidR="00F06CCB" w:rsidRPr="001C71AD" w:rsidRDefault="00F06CCB" w:rsidP="00A86171">
      <w:pPr>
        <w:pStyle w:val="Default"/>
        <w:ind w:left="540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7B339320" w14:textId="77777777" w:rsidR="00724A6B" w:rsidRPr="00254A81" w:rsidRDefault="0090123A" w:rsidP="0090123A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4A81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7EE0C3FC" w14:textId="6A44D02D" w:rsidR="00F462A3" w:rsidRDefault="00F4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04A02AF7" w14:textId="252E5E34" w:rsidR="00D61FEC" w:rsidRPr="00254A81" w:rsidRDefault="00D61FE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0F9CEE6B" w14:textId="77777777" w:rsidR="00D61FEC" w:rsidRPr="001C71AD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12734A8D" w14:textId="77777777" w:rsidR="00D61FEC" w:rsidRPr="00254A81" w:rsidRDefault="00D61FEC" w:rsidP="00A86171">
      <w:pPr>
        <w:pStyle w:val="Default"/>
        <w:ind w:left="540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="000225C2"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 xml:space="preserve">อาคารและอุปกรณ์ 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ถ้ามีความเป็นไปได้</w:t>
      </w:r>
      <w:r w:rsidR="00C712AF"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ค่อนข้างแน่ที่กลุ่มบริษัท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จะได้รับประโยชน์เ</w:t>
      </w:r>
      <w:r w:rsidR="000225C2"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ชิงเศรษฐกิจในอนาคตจากรายการนั้น</w:t>
      </w:r>
      <w:r w:rsidR="00724A6B" w:rsidRPr="00254A8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และสามารถวัดมูลค่าต้นทุนขอ</w:t>
      </w:r>
      <w:r w:rsidR="004F340D"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 xml:space="preserve">งรายการนั้นได้อย่างน่าเชื่อถือ 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ชิ้นส่วนที่ถูกเปลี่ยนแทนจะ</w:t>
      </w:r>
      <w:r w:rsidR="004F340D"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 xml:space="preserve">ถูกตัดจำหน่ายตามมูลค่าตามบัญชี 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ต้นทุนที่เกิดขึ้นในการซ่อมบำรุงที่ดิน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6BFFC83B" w14:textId="77777777" w:rsidR="000E1051" w:rsidRPr="001C71AD" w:rsidRDefault="000E1051" w:rsidP="00845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4EB16470" w14:textId="77777777" w:rsidR="00D61FEC" w:rsidRPr="00254A81" w:rsidRDefault="00D61FEC" w:rsidP="00845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666F0D6" w14:textId="77777777" w:rsidR="00D61FEC" w:rsidRPr="001C71AD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631F48B" w14:textId="3169E22A" w:rsidR="00D61FEC" w:rsidRPr="00254A81" w:rsidRDefault="009E0FC1" w:rsidP="00A86171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E0FC1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และรับรู้ในกำไรหรือขาดทุนด้วยวิธีเส้นตรงตามเกณฑ์อายุการให้ประโยชน์โดยประมาณของแต่ละส่วนประกอบของสินทรัพย์ 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 ไม่คิดค่าเสื่อมราคาสำหรับที่ดินและสินทรัพย์ที่อยู่ระหว่างการก่อสร้าง  </w:t>
      </w:r>
    </w:p>
    <w:p w14:paraId="357F582E" w14:textId="77777777" w:rsidR="008364BE" w:rsidRPr="001C71AD" w:rsidRDefault="008364BE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7166B4D3" w14:textId="4CF7FAB2" w:rsidR="00D61FEC" w:rsidRPr="00254A81" w:rsidRDefault="009E0FC1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9E0FC1">
        <w:rPr>
          <w:rFonts w:ascii="Angsana New" w:hAnsi="Angsana New"/>
          <w:spacing w:val="-8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0C33F3DF" w14:textId="77777777" w:rsidR="00D61FEC" w:rsidRPr="001C71AD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61FEC" w:rsidRPr="00254A81" w14:paraId="2A74CEE5" w14:textId="77777777" w:rsidTr="00B66D4A">
        <w:tc>
          <w:tcPr>
            <w:tcW w:w="5390" w:type="dxa"/>
            <w:vAlign w:val="bottom"/>
          </w:tcPr>
          <w:p w14:paraId="401F772C" w14:textId="77777777" w:rsidR="00D61FEC" w:rsidRPr="00254A81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FB0D13" w:rsidRPr="00254A81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C26E50" w:rsidRPr="00254A81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195" w:type="dxa"/>
          </w:tcPr>
          <w:p w14:paraId="122B9F90" w14:textId="77777777" w:rsidR="00D61FEC" w:rsidRPr="00254A81" w:rsidRDefault="00FB0D13" w:rsidP="0090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2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85D1C" w:rsidRPr="00E85D1C">
              <w:rPr>
                <w:rFonts w:ascii="Angsana New" w:hAnsi="Angsana New"/>
                <w:sz w:val="30"/>
                <w:szCs w:val="30"/>
              </w:rPr>
              <w:t>2</w:t>
            </w:r>
            <w:r w:rsidRPr="00254A81">
              <w:rPr>
                <w:rFonts w:ascii="Angsana New" w:hAnsi="Angsana New"/>
                <w:sz w:val="30"/>
                <w:szCs w:val="30"/>
              </w:rPr>
              <w:t>5</w:t>
            </w:r>
            <w:r w:rsidR="00D61FEC"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2E952337" w14:textId="77777777" w:rsidR="00D61FEC" w:rsidRPr="00254A81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4D3" w:rsidRPr="00254A81" w14:paraId="42C87D83" w14:textId="77777777" w:rsidTr="00B66D4A">
        <w:tc>
          <w:tcPr>
            <w:tcW w:w="5390" w:type="dxa"/>
            <w:vAlign w:val="bottom"/>
          </w:tcPr>
          <w:p w14:paraId="5E31FFD4" w14:textId="77777777" w:rsidR="009364D3" w:rsidRPr="00254A81" w:rsidRDefault="00C26E50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3F3063A6" w14:textId="77777777" w:rsidR="009364D3" w:rsidRPr="00254A81" w:rsidRDefault="00FB0D13" w:rsidP="0090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3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85D1C" w:rsidRPr="00E85D1C">
              <w:rPr>
                <w:rFonts w:ascii="Angsana New" w:hAnsi="Angsana New"/>
                <w:sz w:val="30"/>
                <w:szCs w:val="30"/>
              </w:rPr>
              <w:t>5</w:t>
            </w:r>
            <w:r w:rsidR="00C26E50"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0123A" w:rsidRPr="00254A81">
              <w:rPr>
                <w:rFonts w:ascii="Angsana New" w:hAnsi="Angsana New"/>
                <w:sz w:val="30"/>
                <w:szCs w:val="30"/>
              </w:rPr>
              <w:t>-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3B73" w:rsidRPr="00254A81">
              <w:rPr>
                <w:rFonts w:ascii="Angsana New" w:hAnsi="Angsana New"/>
                <w:sz w:val="30"/>
                <w:szCs w:val="30"/>
              </w:rPr>
              <w:t>25</w:t>
            </w:r>
            <w:r w:rsidR="009364D3"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3E6BA5E8" w14:textId="77777777" w:rsidR="009364D3" w:rsidRPr="00254A81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4D3" w:rsidRPr="00254A81" w14:paraId="1D60EC5F" w14:textId="77777777" w:rsidTr="00B66D4A">
        <w:tc>
          <w:tcPr>
            <w:tcW w:w="5390" w:type="dxa"/>
            <w:vAlign w:val="bottom"/>
          </w:tcPr>
          <w:p w14:paraId="2083E854" w14:textId="77777777" w:rsidR="009364D3" w:rsidRPr="00254A81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7F749AE7" w14:textId="77777777" w:rsidR="009364D3" w:rsidRPr="00254A81" w:rsidRDefault="009364D3" w:rsidP="00E6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AF3B73" w:rsidRPr="00254A81">
              <w:rPr>
                <w:rFonts w:ascii="Angsana New" w:hAnsi="Angsana New"/>
                <w:sz w:val="30"/>
                <w:szCs w:val="30"/>
              </w:rPr>
              <w:t>5</w:t>
            </w:r>
            <w:r w:rsidR="00E64656"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75" w:type="dxa"/>
          </w:tcPr>
          <w:p w14:paraId="37679F8E" w14:textId="77777777" w:rsidR="009364D3" w:rsidRPr="00254A81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61FEC" w:rsidRPr="00254A81" w14:paraId="530FD3CC" w14:textId="77777777" w:rsidTr="00B66D4A">
        <w:tc>
          <w:tcPr>
            <w:tcW w:w="5390" w:type="dxa"/>
            <w:shd w:val="clear" w:color="auto" w:fill="auto"/>
            <w:vAlign w:val="bottom"/>
          </w:tcPr>
          <w:p w14:paraId="2A58AD90" w14:textId="77777777" w:rsidR="00D61FEC" w:rsidRPr="00254A81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70737DE" w14:textId="77777777" w:rsidR="00D61FEC" w:rsidRPr="00254A81" w:rsidRDefault="00D61FEC" w:rsidP="00695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2"/>
                <w:tab w:val="right" w:pos="90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85D1C" w:rsidRPr="00E85D1C">
              <w:rPr>
                <w:rFonts w:ascii="Angsana New" w:hAnsi="Angsana New"/>
                <w:sz w:val="30"/>
                <w:szCs w:val="30"/>
              </w:rPr>
              <w:t>5</w:t>
            </w:r>
            <w:r w:rsidR="00695E8A"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5AF70F39" w14:textId="77777777" w:rsidR="00D61FEC" w:rsidRPr="00254A81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E80404B" w14:textId="77777777" w:rsidR="00866154" w:rsidRPr="001C71AD" w:rsidRDefault="00866154" w:rsidP="009E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92F4D32" w14:textId="628BA8F5" w:rsidR="00440332" w:rsidRPr="009E0FC1" w:rsidRDefault="00440332" w:rsidP="009E0FC1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E0FC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16B149BD" w14:textId="77777777" w:rsidR="004C18BC" w:rsidRPr="001C71AD" w:rsidRDefault="004C18BC" w:rsidP="004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A669195" w14:textId="7D02AD75" w:rsidR="004C18BC" w:rsidRDefault="009E0FC1" w:rsidP="004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0FC1">
        <w:rPr>
          <w:rFonts w:ascii="Angsana New" w:hAnsi="Angsana New"/>
          <w:sz w:val="30"/>
          <w:szCs w:val="30"/>
          <w:cs/>
        </w:rPr>
        <w:t>สินทรัพย์ไม่มีตัวตนอื่นๆ ที่มีอายุการใช้งานจำกัด วัดมูลค่าด้วยราคาทุนหักค่าตัดจำหน่ายสะสมและผลขาดทุนจากการด้อยค่าสะสม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4C18BC" w:rsidRPr="00254A81">
        <w:rPr>
          <w:rFonts w:ascii="Angsana New" w:hAnsi="Angsana New"/>
          <w:sz w:val="30"/>
          <w:szCs w:val="30"/>
        </w:rPr>
        <w:t xml:space="preserve"> </w:t>
      </w:r>
    </w:p>
    <w:p w14:paraId="6AC568AC" w14:textId="324D8266" w:rsidR="005942CA" w:rsidRDefault="005942CA" w:rsidP="004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905CE4" w14:textId="2EF393EB" w:rsidR="00F462A3" w:rsidRDefault="00F4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7EF5501" w14:textId="3AAECAA2" w:rsidR="004C18BC" w:rsidRPr="00254A81" w:rsidRDefault="009E0FC1" w:rsidP="004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E0FC1">
        <w:rPr>
          <w:rFonts w:ascii="Angsana New" w:eastAsia="Calibri" w:hAnsi="Angsana New"/>
          <w:sz w:val="30"/>
          <w:szCs w:val="30"/>
          <w:cs/>
        </w:rPr>
        <w:lastRenderedPageBreak/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 และ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339CF25D" w14:textId="77777777" w:rsidR="00F03260" w:rsidRDefault="00F03260" w:rsidP="00845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CC7BB8" w14:textId="36BAC487" w:rsidR="000E4F5B" w:rsidRPr="00254A81" w:rsidRDefault="009E0FC1" w:rsidP="000E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0FC1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6B329C5" w14:textId="77777777" w:rsidR="000E4F5B" w:rsidRPr="00254A81" w:rsidRDefault="000E4F5B" w:rsidP="000E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590"/>
        <w:gridCol w:w="1080"/>
        <w:gridCol w:w="3303"/>
      </w:tblGrid>
      <w:tr w:rsidR="000E4F5B" w:rsidRPr="00254A81" w14:paraId="6C2F7AF0" w14:textId="77777777" w:rsidTr="000B3A52">
        <w:tc>
          <w:tcPr>
            <w:tcW w:w="4590" w:type="dxa"/>
          </w:tcPr>
          <w:p w14:paraId="125641F0" w14:textId="77777777" w:rsidR="000E4F5B" w:rsidRPr="00254A81" w:rsidRDefault="000E4F5B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ค่าลิขสิทธิ์ซอฟท์แวร์</w:t>
            </w:r>
          </w:p>
        </w:tc>
        <w:tc>
          <w:tcPr>
            <w:tcW w:w="1080" w:type="dxa"/>
          </w:tcPr>
          <w:p w14:paraId="122C3FB9" w14:textId="77777777" w:rsidR="000E4F5B" w:rsidRPr="00254A81" w:rsidRDefault="000E4F5B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303" w:type="dxa"/>
          </w:tcPr>
          <w:p w14:paraId="46956423" w14:textId="77777777" w:rsidR="000E4F5B" w:rsidRPr="00254A81" w:rsidRDefault="000E4F5B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A353120" w14:textId="77777777" w:rsidR="008A3CCA" w:rsidRPr="00254A81" w:rsidRDefault="008A3CCA" w:rsidP="009E0FC1">
      <w:pPr>
        <w:jc w:val="thaiDistribute"/>
        <w:rPr>
          <w:rFonts w:ascii="Angsana New" w:hAnsi="Angsana New"/>
          <w:sz w:val="30"/>
          <w:szCs w:val="30"/>
        </w:rPr>
      </w:pPr>
    </w:p>
    <w:p w14:paraId="58ACC7F5" w14:textId="7395EDC4" w:rsidR="009E0FC1" w:rsidRPr="009E0FC1" w:rsidRDefault="009E0FC1" w:rsidP="00BD66A4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8" w:name="OLE_LINK7"/>
      <w:bookmarkStart w:id="9" w:name="OLE_LINK8"/>
      <w:r w:rsidRPr="009E0FC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การด้อยค่าสินทรัพย์ทางการเงินนอกเหนือจากลูกหนี้การค้า  </w:t>
      </w:r>
    </w:p>
    <w:p w14:paraId="590514C1" w14:textId="3EA9F836" w:rsidR="00607EC4" w:rsidRPr="00254A81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bookmarkEnd w:id="8"/>
    <w:bookmarkEnd w:id="9"/>
    <w:p w14:paraId="536A547A" w14:textId="5D4FC76B" w:rsidR="009E0FC1" w:rsidRDefault="009E0FC1" w:rsidP="0050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E0FC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 1 เมษายน 2563</w:t>
      </w:r>
    </w:p>
    <w:p w14:paraId="58A23B92" w14:textId="1EAC5F32" w:rsidR="009E0FC1" w:rsidRDefault="009E0FC1" w:rsidP="0050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5CCB3E4" w14:textId="236238C8" w:rsidR="009E0FC1" w:rsidRDefault="009E0FC1" w:rsidP="00C5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0FC1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53E598A" w14:textId="73FDF2FF" w:rsidR="009E0FC1" w:rsidRDefault="009E0FC1" w:rsidP="0050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060282E" w14:textId="0420C71B" w:rsidR="009E0FC1" w:rsidRDefault="009E0FC1" w:rsidP="00C5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0FC1">
        <w:rPr>
          <w:rFonts w:ascii="Angsana New" w:hAnsi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8830F3A" w14:textId="56EC1BA8" w:rsidR="009E0FC1" w:rsidRDefault="009E0FC1" w:rsidP="0050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AEDD1FA" w14:textId="673ED887" w:rsidR="009E0FC1" w:rsidRDefault="00C550A8" w:rsidP="00C5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50A8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1AE70FA" w14:textId="0C310575" w:rsidR="009E0FC1" w:rsidRDefault="009E0FC1" w:rsidP="0050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FAB1CCA" w14:textId="0E2849FE" w:rsidR="009E0FC1" w:rsidRDefault="009E0FC1" w:rsidP="00C5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0FC1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12 เดือนข้างหน้า</w:t>
      </w:r>
    </w:p>
    <w:p w14:paraId="3AAB5EC7" w14:textId="71C62406" w:rsidR="007E79D8" w:rsidRDefault="007E7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24077C" w14:textId="2CA15862" w:rsidR="009E0FC1" w:rsidRDefault="009E0FC1" w:rsidP="00C5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0FC1">
        <w:rPr>
          <w:rFonts w:ascii="Angsana New" w:hAnsi="Angsana New"/>
          <w:sz w:val="30"/>
          <w:szCs w:val="30"/>
          <w:cs/>
        </w:rPr>
        <w:lastRenderedPageBreak/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30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4C8821E" w14:textId="5B34938F" w:rsidR="009E0FC1" w:rsidRPr="004E3E6F" w:rsidRDefault="009E0FC1" w:rsidP="0050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29D7334" w14:textId="5EAB682E" w:rsidR="00B3065E" w:rsidRPr="00B3065E" w:rsidRDefault="00B3065E" w:rsidP="00B3065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3065E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B3065E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B3065E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B3065E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B3065E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B3065E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B3065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3D595554" w14:textId="6B8BD321" w:rsidR="00B3065E" w:rsidRPr="00B3065E" w:rsidRDefault="00B3065E" w:rsidP="00B3065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3065E">
        <w:rPr>
          <w:rFonts w:asciiTheme="majorBidi" w:hAnsiTheme="majorBidi" w:cstheme="majorBidi" w:hint="cs"/>
          <w:color w:val="000000"/>
          <w:sz w:val="30"/>
          <w:szCs w:val="30"/>
          <w:cs/>
        </w:rPr>
        <w:t>ผู้</w:t>
      </w:r>
      <w:r w:rsidRPr="00B3065E">
        <w:rPr>
          <w:rFonts w:asciiTheme="majorBidi" w:hAnsiTheme="majorBidi"/>
          <w:color w:val="000000"/>
          <w:sz w:val="30"/>
          <w:szCs w:val="30"/>
          <w:cs/>
        </w:rPr>
        <w:t>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272B3D47" w14:textId="77777777" w:rsidR="00B3065E" w:rsidRPr="00B3065E" w:rsidRDefault="00B3065E" w:rsidP="00B3065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i/>
          <w:iCs/>
          <w:color w:val="000000"/>
          <w:sz w:val="30"/>
          <w:szCs w:val="30"/>
        </w:rPr>
      </w:pPr>
      <w:r w:rsidRPr="00B3065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B3065E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B3065E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4FD87456" w14:textId="3DF3F1F1" w:rsidR="009E0FC1" w:rsidRPr="004E3E6F" w:rsidRDefault="009E0FC1" w:rsidP="009E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2957734" w14:textId="78E64E0A" w:rsidR="009E0FC1" w:rsidRPr="00B3065E" w:rsidRDefault="009E0FC1" w:rsidP="009E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3065E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</w:p>
    <w:p w14:paraId="0B536947" w14:textId="77777777" w:rsidR="009E0FC1" w:rsidRPr="004E3E6F" w:rsidRDefault="009E0FC1" w:rsidP="009E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</w:p>
    <w:p w14:paraId="62663E93" w14:textId="73951ACC" w:rsidR="00B3065E" w:rsidRPr="00B3065E" w:rsidRDefault="00B3065E" w:rsidP="009E0FC1">
      <w:pPr>
        <w:pStyle w:val="BodyText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3065E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948C1C8" w14:textId="77777777" w:rsidR="00B3065E" w:rsidRPr="004E3E6F" w:rsidRDefault="00B3065E" w:rsidP="00B30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173ECB3C" w14:textId="77777777" w:rsidR="00B3065E" w:rsidRPr="00B3065E" w:rsidRDefault="00B3065E" w:rsidP="00B30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0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B30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B3065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B3065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เมษายน</w:t>
      </w:r>
      <w:r w:rsidRPr="00B306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B3065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A31F51A" w14:textId="2994BCFD" w:rsidR="00B3065E" w:rsidRPr="004E3E6F" w:rsidRDefault="00B3065E" w:rsidP="009E0FC1">
      <w:pPr>
        <w:pStyle w:val="BodyText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4A2307E2" w14:textId="19792F6B" w:rsidR="00B3065E" w:rsidRPr="00B3065E" w:rsidRDefault="00B3065E" w:rsidP="009E0FC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B3065E">
        <w:rPr>
          <w:rFonts w:asciiTheme="majorBidi" w:hAnsi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7D87778A" w14:textId="77777777" w:rsidR="00B3065E" w:rsidRPr="004E3E6F" w:rsidRDefault="00B3065E" w:rsidP="009E0FC1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1E6F794" w14:textId="7EA2D6B2" w:rsidR="00B3065E" w:rsidRPr="00B3065E" w:rsidRDefault="00B3065E" w:rsidP="009E0F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3065E">
        <w:rPr>
          <w:rFonts w:asciiTheme="majorBidi" w:hAnsi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B3065E">
        <w:rPr>
          <w:rFonts w:asciiTheme="majorBidi" w:hAnsiTheme="majorBidi"/>
          <w:sz w:val="30"/>
          <w:szCs w:val="30"/>
          <w:cs/>
          <w:lang w:val="en-US"/>
        </w:rPr>
        <w:t>ผลขาดทุนจากการด้อยค่ารับรู้ในกำไรหรือขาดทุน</w:t>
      </w:r>
    </w:p>
    <w:p w14:paraId="6B78AD84" w14:textId="77777777" w:rsidR="004E3E6F" w:rsidRPr="004E3E6F" w:rsidRDefault="004E3E6F" w:rsidP="004E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CAEF51C" w14:textId="1A6F5A08" w:rsidR="004E3E6F" w:rsidRDefault="004E3E6F" w:rsidP="004E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77E2E">
        <w:rPr>
          <w:rFonts w:asciiTheme="majorBidi" w:hAnsiTheme="majorBidi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 </w:t>
      </w:r>
    </w:p>
    <w:p w14:paraId="0FB656E1" w14:textId="579A1978" w:rsidR="00B2523D" w:rsidRDefault="00B2523D" w:rsidP="004E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DCFED81" w14:textId="3CD750B2" w:rsidR="00B2523D" w:rsidRDefault="00B2523D" w:rsidP="004E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3F868C" w14:textId="77777777" w:rsidR="00B2523D" w:rsidRPr="00D77E2E" w:rsidRDefault="00B2523D" w:rsidP="004E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9EB8349" w14:textId="77777777" w:rsidR="009E0FC1" w:rsidRDefault="009E0FC1" w:rsidP="009E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0E05ED5" w14:textId="77777777" w:rsidR="008A3CCA" w:rsidRDefault="008A3CCA" w:rsidP="0050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0EF492E" w14:textId="177CF4AC" w:rsidR="009E0FC1" w:rsidRPr="00A55280" w:rsidRDefault="009E0FC1" w:rsidP="009E0FC1">
      <w:pPr>
        <w:pStyle w:val="ListParagraph"/>
        <w:numPr>
          <w:ilvl w:val="1"/>
          <w:numId w:val="26"/>
        </w:numPr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460E53BB" w14:textId="77777777" w:rsidR="00D77E2E" w:rsidRPr="00BD66A4" w:rsidRDefault="00D77E2E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59401CD5" w14:textId="56278B0D" w:rsidR="00607EC4" w:rsidRPr="00A55280" w:rsidRDefault="009E0FC1" w:rsidP="00D77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11BBB5D9" w14:textId="693C013F" w:rsidR="009E0FC1" w:rsidRPr="00BD66A4" w:rsidRDefault="009E0FC1" w:rsidP="00D77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E08CFAA" w14:textId="2F6ADEB2" w:rsidR="009E0FC1" w:rsidRPr="00A55280" w:rsidRDefault="009E0FC1" w:rsidP="00D77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</w:t>
      </w:r>
    </w:p>
    <w:p w14:paraId="31EE0C49" w14:textId="145A1A26" w:rsidR="009E0FC1" w:rsidRPr="00BD66A4" w:rsidRDefault="009E0FC1" w:rsidP="00D77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FA9DE2C" w14:textId="2EAEF6E4" w:rsidR="009E0FC1" w:rsidRPr="00A55280" w:rsidRDefault="009E0FC1" w:rsidP="00D77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</w:t>
      </w:r>
    </w:p>
    <w:p w14:paraId="7254F708" w14:textId="4095F17B" w:rsidR="009E0FC1" w:rsidRPr="00BD66A4" w:rsidRDefault="009E0FC1" w:rsidP="00D77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35DD406" w14:textId="7C499D96" w:rsidR="009E0FC1" w:rsidRPr="00A55280" w:rsidRDefault="009E0FC1" w:rsidP="00D77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2CE3D00" w14:textId="31F638EA" w:rsidR="009E0FC1" w:rsidRPr="00BD66A4" w:rsidRDefault="009E0FC1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19CDF802" w14:textId="55654693" w:rsidR="00854B8B" w:rsidRPr="00A55280" w:rsidRDefault="00854B8B" w:rsidP="00854B8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55280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295155D6" w14:textId="77777777" w:rsidR="00854B8B" w:rsidRPr="00BD66A4" w:rsidRDefault="00854B8B" w:rsidP="00854B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b/>
          <w:bCs/>
          <w:sz w:val="28"/>
          <w:szCs w:val="28"/>
        </w:rPr>
      </w:pPr>
    </w:p>
    <w:p w14:paraId="3B12ACBB" w14:textId="4100C3D3" w:rsidR="00854B8B" w:rsidRPr="00A55280" w:rsidRDefault="00854B8B" w:rsidP="00854B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1D890C55" w14:textId="77777777" w:rsidR="00854B8B" w:rsidRPr="00BD66A4" w:rsidRDefault="00854B8B" w:rsidP="00854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54BD9B4F" w14:textId="6E179577" w:rsidR="00607EC4" w:rsidRPr="00A55280" w:rsidRDefault="00607EC4" w:rsidP="00854B8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08FC07A2" w14:textId="77777777" w:rsidR="00C26E50" w:rsidRPr="00BD66A4" w:rsidRDefault="00C26E50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7BD94D6" w14:textId="77777777" w:rsidR="00536E96" w:rsidRPr="00A55280" w:rsidRDefault="00536E96" w:rsidP="00536E9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55280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4F03BE6B" w14:textId="77777777" w:rsidR="00536E96" w:rsidRPr="00BD66A4" w:rsidRDefault="00536E96" w:rsidP="00536E9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8"/>
          <w:szCs w:val="28"/>
        </w:rPr>
      </w:pPr>
    </w:p>
    <w:p w14:paraId="5DACDF31" w14:textId="7FBAC819" w:rsidR="00E17535" w:rsidRDefault="00E17535" w:rsidP="00E175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A55280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A55280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3B9B61E4" w14:textId="77777777" w:rsidR="00326417" w:rsidRPr="00A55280" w:rsidRDefault="00326417" w:rsidP="00E175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</w:p>
    <w:p w14:paraId="034119A9" w14:textId="794D8C72" w:rsidR="00E17535" w:rsidRPr="00A55280" w:rsidRDefault="00E17535" w:rsidP="00A552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55280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3822D67" w14:textId="77777777" w:rsidR="00E17535" w:rsidRPr="00A55280" w:rsidRDefault="00E17535" w:rsidP="00E17535">
      <w:pPr>
        <w:ind w:left="540"/>
        <w:rPr>
          <w:rFonts w:ascii="Angsana New" w:hAnsi="Angsana New"/>
          <w:i/>
          <w:sz w:val="30"/>
          <w:szCs w:val="30"/>
        </w:rPr>
      </w:pPr>
    </w:p>
    <w:p w14:paraId="6414AD6C" w14:textId="4BF60C93" w:rsidR="00E17535" w:rsidRPr="00A55280" w:rsidRDefault="00854B8B" w:rsidP="00E17535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55280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   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55E00B6D" w14:textId="77777777" w:rsidR="00E17535" w:rsidRPr="00A55280" w:rsidRDefault="00E17535" w:rsidP="00854B8B">
      <w:pPr>
        <w:jc w:val="thaiDistribute"/>
        <w:rPr>
          <w:rFonts w:ascii="Angsana New" w:hAnsi="Angsana New"/>
          <w:i/>
          <w:sz w:val="30"/>
          <w:szCs w:val="30"/>
        </w:rPr>
      </w:pPr>
    </w:p>
    <w:p w14:paraId="0F232D04" w14:textId="77777777" w:rsidR="00E17535" w:rsidRPr="00A55280" w:rsidRDefault="00E17535" w:rsidP="00E1753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A55280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A55280">
        <w:rPr>
          <w:rFonts w:ascii="Angsana New" w:hAnsi="Angsana New"/>
          <w:i/>
          <w:sz w:val="30"/>
          <w:szCs w:val="30"/>
        </w:rPr>
        <w:t xml:space="preserve"> </w:t>
      </w:r>
      <w:r w:rsidRPr="00A55280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55280">
        <w:rPr>
          <w:rFonts w:ascii="Angsana New" w:hAnsi="Angsana New"/>
          <w:i/>
          <w:sz w:val="30"/>
          <w:szCs w:val="30"/>
        </w:rPr>
        <w:t xml:space="preserve"> </w:t>
      </w:r>
      <w:r w:rsidRPr="00A55280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Pr="00A55280">
        <w:rPr>
          <w:rFonts w:ascii="Angsana New" w:hAnsi="Angsana New"/>
          <w:i/>
          <w:sz w:val="30"/>
          <w:szCs w:val="30"/>
        </w:rPr>
        <w:t xml:space="preserve">   </w:t>
      </w:r>
      <w:r w:rsidRPr="00A55280">
        <w:rPr>
          <w:rFonts w:ascii="Angsana New" w:hAnsi="Angsana New"/>
          <w:i/>
          <w:sz w:val="30"/>
          <w:szCs w:val="30"/>
          <w:cs/>
        </w:rPr>
        <w:t xml:space="preserve">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5382B2D1" w14:textId="77777777" w:rsidR="00E17535" w:rsidRPr="00A55280" w:rsidRDefault="00E17535" w:rsidP="00E1753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812D6E3" w14:textId="77777777" w:rsidR="008A3CCA" w:rsidRPr="00A55280" w:rsidRDefault="00E17535" w:rsidP="008A3CCA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A55280">
        <w:rPr>
          <w:rFonts w:ascii="Angsana New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65CAAFEF" w14:textId="77777777" w:rsidR="008A3CCA" w:rsidRPr="00A55280" w:rsidRDefault="008A3CCA" w:rsidP="008A3CCA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2BCC4C20" w14:textId="77777777" w:rsidR="00E17535" w:rsidRPr="00A55280" w:rsidRDefault="00E17535" w:rsidP="008A3CCA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A55280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57913B78" w14:textId="77777777" w:rsidR="00E17535" w:rsidRPr="00A55280" w:rsidRDefault="00E17535" w:rsidP="00E17535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9A34E3F" w14:textId="77777777" w:rsidR="00E17535" w:rsidRPr="00A55280" w:rsidRDefault="00E17535" w:rsidP="00E17535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55280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ปีปัจจุบันและปี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08FDB70F" w14:textId="77777777" w:rsidR="00E17535" w:rsidRPr="00A55280" w:rsidRDefault="00E17535" w:rsidP="00E175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08646AC8" w14:textId="77777777" w:rsidR="00E17535" w:rsidRPr="00A55280" w:rsidRDefault="00E17535" w:rsidP="003F453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55280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0F613434" w14:textId="77777777" w:rsidR="00E17535" w:rsidRPr="00A55280" w:rsidRDefault="00E17535" w:rsidP="00E175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F1C758D" w14:textId="77777777" w:rsidR="00E17535" w:rsidRPr="00A55280" w:rsidRDefault="00E17535" w:rsidP="00E175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55280">
        <w:rPr>
          <w:rFonts w:ascii="Angsana New" w:hAnsi="Angsana New"/>
          <w:i/>
          <w:sz w:val="30"/>
          <w:szCs w:val="30"/>
        </w:rPr>
        <w:t xml:space="preserve"> </w:t>
      </w:r>
      <w:r w:rsidRPr="00A55280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A55280">
        <w:rPr>
          <w:rFonts w:ascii="Angsana New" w:hAnsi="Angsana New"/>
          <w:sz w:val="30"/>
          <w:szCs w:val="30"/>
        </w:rPr>
        <w:t xml:space="preserve"> </w:t>
      </w:r>
    </w:p>
    <w:p w14:paraId="21D660B7" w14:textId="74A72285" w:rsidR="003F4532" w:rsidRDefault="003F4532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AE44D9D" w14:textId="33825F45" w:rsidR="00A55280" w:rsidRDefault="00A55280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B8DAEBD" w14:textId="77777777" w:rsidR="00A55280" w:rsidRPr="00A55280" w:rsidRDefault="00A55280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384912B0" w14:textId="77777777" w:rsidR="00934F73" w:rsidRPr="00A55280" w:rsidRDefault="00934F73" w:rsidP="009E0F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ประมาณการหนี้สิน </w:t>
      </w:r>
    </w:p>
    <w:p w14:paraId="665ECB58" w14:textId="77777777" w:rsidR="00CC212A" w:rsidRPr="00A55280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5DABCDE7" w14:textId="530DDE55" w:rsidR="00394EF1" w:rsidRPr="00A55280" w:rsidRDefault="00854B8B" w:rsidP="00A55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 ส่วนที่เพิ่มขึ้นเนื่องจากเวลาที่ผ่านไปรับรู้เป็นต้นทุนทางการเงิน</w:t>
      </w:r>
      <w:r w:rsidR="00934F73" w:rsidRPr="00A55280">
        <w:rPr>
          <w:rFonts w:ascii="Angsana New" w:hAnsi="Angsana New"/>
          <w:sz w:val="30"/>
          <w:szCs w:val="30"/>
          <w:cs/>
        </w:rPr>
        <w:t xml:space="preserve"> </w:t>
      </w:r>
    </w:p>
    <w:p w14:paraId="7FDD6CF9" w14:textId="77777777" w:rsidR="00854B8B" w:rsidRPr="00A55280" w:rsidRDefault="00854B8B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5B6C93" w14:textId="0E2A9484" w:rsidR="00854B8B" w:rsidRPr="00A55280" w:rsidRDefault="00854B8B" w:rsidP="009E0F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2905217" w14:textId="02C78074" w:rsidR="00854B8B" w:rsidRPr="00A55280" w:rsidRDefault="00854B8B" w:rsidP="00854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97856F" w14:textId="0D0FF789" w:rsidR="00854B8B" w:rsidRPr="00A55280" w:rsidRDefault="00854B8B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897ECF4" w14:textId="376A3099" w:rsidR="00854B8B" w:rsidRPr="00A55280" w:rsidRDefault="00854B8B" w:rsidP="00854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076719" w14:textId="77777777" w:rsidR="00A55280" w:rsidRPr="00A55280" w:rsidRDefault="00854B8B" w:rsidP="00A5528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170B19CE" w14:textId="77777777" w:rsidR="00A55280" w:rsidRPr="00A55280" w:rsidRDefault="00A55280" w:rsidP="00A55280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A5528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E9A0A5" w14:textId="77777777" w:rsidR="00A55280" w:rsidRPr="00A55280" w:rsidRDefault="00A55280" w:rsidP="00A55280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0C4A53E" w14:textId="77777777" w:rsidR="00A55280" w:rsidRPr="00A55280" w:rsidRDefault="00A55280" w:rsidP="00A55280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55280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A5528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1995D45" w14:textId="73042A6A" w:rsidR="00854B8B" w:rsidRPr="00A55280" w:rsidRDefault="00854B8B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A13888" w14:textId="45630F92" w:rsidR="00854B8B" w:rsidRPr="00A55280" w:rsidRDefault="00854B8B" w:rsidP="00854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4591E86" w14:textId="69F49CEB" w:rsidR="00854B8B" w:rsidRPr="00A55280" w:rsidRDefault="00854B8B" w:rsidP="00854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834E3F2" w14:textId="43C931DC" w:rsidR="00854B8B" w:rsidRDefault="00854B8B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88AA6C8" w14:textId="77777777" w:rsidR="00A55280" w:rsidRPr="00A55280" w:rsidRDefault="00A55280" w:rsidP="00854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BCC6D48" w14:textId="77777777" w:rsidR="00A55280" w:rsidRDefault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6821515" w14:textId="1A2D02AD" w:rsidR="00854B8B" w:rsidRPr="00BD66A4" w:rsidRDefault="00854B8B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D66A4">
        <w:rPr>
          <w:rFonts w:ascii="Angsana New" w:hAnsi="Angsana New"/>
          <w:spacing w:val="-2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B35322D" w14:textId="77777777" w:rsidR="00854B8B" w:rsidRPr="00A55280" w:rsidRDefault="00854B8B" w:rsidP="00854B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8FBBD5" w14:textId="16454702" w:rsidR="00854B8B" w:rsidRPr="00A55280" w:rsidRDefault="00854B8B" w:rsidP="009E0F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764C2D6E" w14:textId="77777777" w:rsidR="00CC212A" w:rsidRPr="00A55280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6377BDC9" w14:textId="1E3C3B4A" w:rsidR="007270CC" w:rsidRPr="00A55280" w:rsidRDefault="00854B8B" w:rsidP="00A55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="00A55280" w:rsidRPr="00A55280">
        <w:rPr>
          <w:rFonts w:ascii="Angsana New" w:hAnsi="Angsana New"/>
          <w:sz w:val="30"/>
          <w:szCs w:val="30"/>
          <w:lang w:val="en-US"/>
        </w:rPr>
        <w:t xml:space="preserve">   </w:t>
      </w:r>
      <w:r w:rsidRPr="00A55280">
        <w:rPr>
          <w:rFonts w:ascii="Angsana New" w:hAnsi="Angsana New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 </w:t>
      </w:r>
    </w:p>
    <w:p w14:paraId="78EFE00B" w14:textId="77777777" w:rsidR="00CC212A" w:rsidRPr="00A55280" w:rsidRDefault="00CC212A" w:rsidP="00854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lang w:val="x-none" w:eastAsia="x-none"/>
        </w:rPr>
      </w:pPr>
    </w:p>
    <w:p w14:paraId="25731111" w14:textId="1EBDE569" w:rsidR="009A76C0" w:rsidRPr="00A55280" w:rsidRDefault="00854B8B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 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4A627172" w14:textId="77777777" w:rsidR="00BC333D" w:rsidRPr="00A55280" w:rsidRDefault="00BC333D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A70C10" w14:textId="7EBE7010" w:rsidR="00DD2F83" w:rsidRPr="00A55280" w:rsidRDefault="00DD2F83" w:rsidP="009E0F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B77C5C"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14:paraId="4C869FFF" w14:textId="77777777" w:rsidR="00DD2F83" w:rsidRPr="00A55280" w:rsidRDefault="00DD2F83" w:rsidP="00DD2F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3B4DFD6" w14:textId="34D68382" w:rsidR="00DD2F83" w:rsidRPr="00A55280" w:rsidRDefault="00B77C5C" w:rsidP="00DD2F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รายได้อื่นซึ่งประกอบด้วยเงินปันผล ดอกเบี้ยรับและอื่นๆ 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</w:t>
      </w:r>
    </w:p>
    <w:p w14:paraId="2CFC0BA8" w14:textId="77777777" w:rsidR="00DD2F83" w:rsidRPr="00A55280" w:rsidRDefault="00DD2F83" w:rsidP="00DD2F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57E99F" w14:textId="543F4D79" w:rsidR="00D23539" w:rsidRPr="00A55280" w:rsidRDefault="00E31C1D" w:rsidP="009E0F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1B8BF121" w14:textId="69B109A6" w:rsidR="00E31C1D" w:rsidRPr="00A55280" w:rsidRDefault="00E31C1D" w:rsidP="00E31C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CC042A" w14:textId="38FA4D24" w:rsidR="00E31C1D" w:rsidRPr="00A55280" w:rsidRDefault="00E31C1D" w:rsidP="00E31C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 1 เมษายน 2563</w:t>
      </w:r>
    </w:p>
    <w:p w14:paraId="756E29FA" w14:textId="77777777" w:rsidR="00E31C1D" w:rsidRPr="00A55280" w:rsidRDefault="00E31C1D" w:rsidP="00E31C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949C19F" w14:textId="17E3B10B" w:rsidR="00E31C1D" w:rsidRPr="00A55280" w:rsidRDefault="00E31C1D" w:rsidP="00A55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50BB157" w14:textId="6379DC64" w:rsidR="00E31C1D" w:rsidRDefault="00E31C1D" w:rsidP="00E31C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508DF9D" w14:textId="77777777" w:rsidR="008C187B" w:rsidRDefault="008C187B" w:rsidP="00E31C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7D0953" w14:textId="6539D044" w:rsidR="00E31C1D" w:rsidRPr="00A55280" w:rsidRDefault="00E31C1D" w:rsidP="00A55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นโยบายการบัญชีที่ถือปฏิบัติก่อนวันที่ 1 เมษายน 2563</w:t>
      </w:r>
    </w:p>
    <w:p w14:paraId="75F79D2A" w14:textId="77777777" w:rsidR="00E31C1D" w:rsidRPr="00A55280" w:rsidRDefault="00E31C1D" w:rsidP="00A55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6852C0" w14:textId="176B87B3" w:rsidR="00E31C1D" w:rsidRPr="00A55280" w:rsidRDefault="00E31C1D" w:rsidP="00A55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ดอกเบี้ยรับรับรู้ในกำไรหรือขาดทุนในอัตราที่ระบุในสัญญา 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13419182" w14:textId="77777777" w:rsidR="00E31C1D" w:rsidRPr="00A55280" w:rsidRDefault="00E31C1D" w:rsidP="00E31C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FE9961B" w14:textId="7A9813B0" w:rsidR="00E31C1D" w:rsidRPr="00A55280" w:rsidRDefault="00E31C1D" w:rsidP="009E0FC1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37383E26" w14:textId="613DD0BD" w:rsidR="00E31C1D" w:rsidRPr="00A55280" w:rsidRDefault="00E31C1D" w:rsidP="00E3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7DD740" w14:textId="03D8381F" w:rsidR="00E31C1D" w:rsidRPr="00A55280" w:rsidRDefault="00E31C1D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18EDA008" w14:textId="6F21112B" w:rsidR="00E31C1D" w:rsidRPr="00A55280" w:rsidRDefault="00E31C1D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9C9CA6" w14:textId="781DF49B" w:rsidR="00E31C1D" w:rsidRPr="00A55280" w:rsidRDefault="00E31C1D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A55280">
        <w:rPr>
          <w:rFonts w:ascii="Angsana New" w:hAnsi="Angsana New" w:hint="cs"/>
          <w:sz w:val="30"/>
          <w:szCs w:val="30"/>
          <w:cs/>
        </w:rPr>
        <w:t xml:space="preserve"> </w:t>
      </w:r>
      <w:r w:rsidRPr="00A55280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FB47215" w14:textId="58897B00" w:rsidR="00E31C1D" w:rsidRPr="00A55280" w:rsidRDefault="00E31C1D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9401" w14:textId="26DCA66F" w:rsidR="00E31C1D" w:rsidRPr="00A55280" w:rsidRDefault="00E31C1D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A55280">
        <w:rPr>
          <w:rFonts w:ascii="Angsana New" w:hAnsi="Angsana New" w:hint="cs"/>
          <w:sz w:val="30"/>
          <w:szCs w:val="30"/>
          <w:cs/>
        </w:rPr>
        <w:t xml:space="preserve"> </w:t>
      </w:r>
      <w:r w:rsidRPr="00A55280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9E9A585" w14:textId="137FDE2C" w:rsidR="000618D4" w:rsidRPr="00A55280" w:rsidRDefault="000618D4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7B0565" w14:textId="0D9F83B1" w:rsidR="000618D4" w:rsidRPr="00A55280" w:rsidRDefault="000618D4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B8BE396" w14:textId="00A6B382" w:rsidR="000618D4" w:rsidRPr="00A55280" w:rsidRDefault="000618D4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4136AE" w14:textId="0543BD97" w:rsidR="000618D4" w:rsidRPr="00A55280" w:rsidRDefault="000618D4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2CD0EA5" w14:textId="5FB779AD" w:rsidR="000618D4" w:rsidRPr="00A55280" w:rsidRDefault="000618D4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C3C25C" w14:textId="77777777" w:rsidR="000618D4" w:rsidRPr="00A55280" w:rsidRDefault="000618D4" w:rsidP="00061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C91594" w14:textId="77777777" w:rsidR="00BC61F1" w:rsidRPr="00A55280" w:rsidRDefault="00BC61F1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4DBB0A" w14:textId="514939EF" w:rsidR="008610F1" w:rsidRPr="00A55280" w:rsidRDefault="008610F1" w:rsidP="00A5528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กำไรต่อหุ้น </w:t>
      </w:r>
    </w:p>
    <w:p w14:paraId="4D416557" w14:textId="77777777" w:rsidR="000618D4" w:rsidRPr="00BD66A4" w:rsidRDefault="000618D4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14044367" w14:textId="77777777" w:rsidR="000618D4" w:rsidRPr="00A55280" w:rsidRDefault="000618D4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</w:p>
    <w:p w14:paraId="01407732" w14:textId="60D9865B" w:rsidR="000618D4" w:rsidRPr="00A55280" w:rsidRDefault="000618D4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29C2913F" w14:textId="77777777" w:rsidR="000618D4" w:rsidRPr="00BD66A4" w:rsidRDefault="000618D4" w:rsidP="00A5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E21C9D8" w14:textId="0D8715B8" w:rsidR="000618D4" w:rsidRPr="00A55280" w:rsidRDefault="000618D4" w:rsidP="00A5528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1258EBE5" w14:textId="785E5E92" w:rsidR="000618D4" w:rsidRPr="00BD66A4" w:rsidRDefault="000618D4" w:rsidP="00A55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75EF196" w14:textId="3C3814D5" w:rsidR="000618D4" w:rsidRPr="00A55280" w:rsidRDefault="000618D4" w:rsidP="00A55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E8416A1" w14:textId="77777777" w:rsidR="000618D4" w:rsidRPr="00BD66A4" w:rsidRDefault="000618D4" w:rsidP="00A55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2651A75" w14:textId="39369364" w:rsidR="000618D4" w:rsidRPr="00A55280" w:rsidRDefault="000618D4" w:rsidP="00A5528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52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7DC137D8" w14:textId="65411A5D" w:rsidR="000618D4" w:rsidRPr="00BD66A4" w:rsidRDefault="000618D4" w:rsidP="00A552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9738C3E" w14:textId="5F83CE31" w:rsidR="000618D4" w:rsidRPr="00A55280" w:rsidRDefault="000618D4" w:rsidP="00A55280">
      <w:pPr>
        <w:ind w:left="454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</w:p>
    <w:p w14:paraId="5B2A0631" w14:textId="77777777" w:rsidR="003A617E" w:rsidRPr="00BD66A4" w:rsidRDefault="003A617E" w:rsidP="00A55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763C76CA" w14:textId="1D0BD983" w:rsidR="009D06DE" w:rsidRPr="00A55280" w:rsidRDefault="001048CD" w:rsidP="00A5528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A55280"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B91DCD" w:rsidRPr="00A55280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C94D61" w:rsidRPr="00A55280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ผลกระทบจากการแพร่ระบาดของโรคติดเชื้อโคโรนา </w:t>
      </w:r>
      <w:r w:rsidR="00E85D1C" w:rsidRPr="00A55280">
        <w:rPr>
          <w:rFonts w:ascii="Angsana New" w:hAnsi="Angsana New"/>
          <w:sz w:val="30"/>
          <w:szCs w:val="30"/>
          <w:u w:val="none"/>
          <w:lang w:val="en-US"/>
        </w:rPr>
        <w:t>2019</w:t>
      </w:r>
      <w:r w:rsidR="00C94D61" w:rsidRPr="00A55280">
        <w:rPr>
          <w:rFonts w:ascii="Angsana New" w:hAnsi="Angsana New"/>
          <w:sz w:val="30"/>
          <w:szCs w:val="30"/>
          <w:u w:val="none"/>
          <w:cs/>
          <w:lang w:val="th-TH"/>
        </w:rPr>
        <w:t xml:space="preserve"> (</w:t>
      </w:r>
      <w:r w:rsidR="00C94D61" w:rsidRPr="00A55280">
        <w:rPr>
          <w:rFonts w:ascii="Angsana New" w:hAnsi="Angsana New"/>
          <w:sz w:val="30"/>
          <w:szCs w:val="30"/>
          <w:u w:val="none"/>
          <w:lang w:val="th-TH"/>
        </w:rPr>
        <w:t>Covid-</w:t>
      </w:r>
      <w:r w:rsidR="00E85D1C" w:rsidRPr="00A55280">
        <w:rPr>
          <w:rFonts w:ascii="Angsana New" w:hAnsi="Angsana New"/>
          <w:sz w:val="30"/>
          <w:szCs w:val="30"/>
          <w:u w:val="none"/>
          <w:lang w:val="en-US"/>
        </w:rPr>
        <w:t>19</w:t>
      </w:r>
      <w:r w:rsidR="00C94D61" w:rsidRPr="00A55280">
        <w:rPr>
          <w:rFonts w:ascii="Angsana New" w:hAnsi="Angsana New"/>
          <w:sz w:val="30"/>
          <w:szCs w:val="30"/>
          <w:u w:val="none"/>
          <w:cs/>
          <w:lang w:val="th-TH"/>
        </w:rPr>
        <w:t>)</w:t>
      </w:r>
    </w:p>
    <w:p w14:paraId="08A6204B" w14:textId="77777777" w:rsidR="00553B4C" w:rsidRPr="00BD66A4" w:rsidRDefault="00553B4C" w:rsidP="00A55280">
      <w:pPr>
        <w:jc w:val="thaiDistribute"/>
        <w:rPr>
          <w:sz w:val="28"/>
          <w:szCs w:val="28"/>
          <w:cs/>
          <w:lang w:val="th-TH" w:eastAsia="x-none"/>
        </w:rPr>
      </w:pPr>
    </w:p>
    <w:p w14:paraId="683188ED" w14:textId="5831FD25" w:rsidR="00C94D61" w:rsidRPr="00A55280" w:rsidRDefault="000618D4" w:rsidP="00A55280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55280">
        <w:rPr>
          <w:rFonts w:asciiTheme="majorBidi" w:hAnsiTheme="majorBidi" w:cstheme="majorBidi"/>
          <w:b/>
          <w:sz w:val="30"/>
          <w:szCs w:val="30"/>
          <w:cs/>
        </w:rPr>
        <w:t xml:space="preserve">สถานการณ์การแพร่ระบาดของ </w:t>
      </w:r>
      <w:r w:rsidRPr="00A55280">
        <w:rPr>
          <w:rFonts w:asciiTheme="majorBidi" w:hAnsiTheme="majorBidi" w:cstheme="majorBidi"/>
          <w:bCs/>
          <w:sz w:val="30"/>
          <w:szCs w:val="30"/>
        </w:rPr>
        <w:t>COVID-</w:t>
      </w:r>
      <w:r w:rsidRPr="00A55280">
        <w:rPr>
          <w:rFonts w:asciiTheme="majorBidi" w:hAnsiTheme="majorBidi" w:cstheme="majorBidi"/>
          <w:b/>
          <w:sz w:val="30"/>
          <w:szCs w:val="30"/>
          <w:cs/>
        </w:rPr>
        <w:t xml:space="preserve">19 ยังคงเกิดขึ้นอย่างต่อเนื่อง โดยเริ่มมีการแจกจ่ายวัคซีนในระหว่างปี 2564 </w:t>
      </w:r>
      <w:r w:rsidR="008D5250">
        <w:rPr>
          <w:rFonts w:asciiTheme="majorBidi" w:hAnsiTheme="majorBidi" w:cstheme="majorBidi" w:hint="cs"/>
          <w:b/>
          <w:sz w:val="30"/>
          <w:szCs w:val="30"/>
          <w:cs/>
        </w:rPr>
        <w:t>เนื่อง</w:t>
      </w:r>
      <w:r w:rsidRPr="00A55280">
        <w:rPr>
          <w:rFonts w:asciiTheme="majorBidi" w:hAnsiTheme="majorBidi" w:cstheme="majorBidi"/>
          <w:b/>
          <w:sz w:val="30"/>
          <w:szCs w:val="30"/>
          <w:cs/>
        </w:rPr>
        <w:t xml:space="preserve">จากความไม่แน่นอนของสถานการณ์ในปี 2563 กลุ่มบริษัทจึงจัดทำงบการเงินสำหรับปีสิ้นสุดวันที่ </w:t>
      </w:r>
      <w:r w:rsidRPr="000758A8">
        <w:rPr>
          <w:rFonts w:asciiTheme="majorBidi" w:hAnsiTheme="majorBidi" w:cstheme="majorBidi"/>
          <w:b/>
          <w:sz w:val="30"/>
          <w:szCs w:val="30"/>
          <w:cs/>
        </w:rPr>
        <w:t xml:space="preserve">31 มีนาคม </w:t>
      </w:r>
      <w:r w:rsidR="00033B44" w:rsidRPr="00A55280">
        <w:rPr>
          <w:rFonts w:asciiTheme="majorBidi" w:hAnsiTheme="majorBidi" w:cstheme="majorBidi"/>
          <w:b/>
          <w:sz w:val="30"/>
          <w:szCs w:val="30"/>
          <w:cs/>
        </w:rPr>
        <w:t>2563</w:t>
      </w:r>
      <w:r w:rsidRPr="000758A8">
        <w:rPr>
          <w:rFonts w:asciiTheme="majorBidi" w:hAnsiTheme="majorBidi" w:cstheme="majorBidi"/>
          <w:b/>
          <w:sz w:val="30"/>
          <w:szCs w:val="30"/>
          <w:cs/>
        </w:rPr>
        <w:t xml:space="preserve"> โดย</w:t>
      </w:r>
      <w:r w:rsidRPr="00A55280">
        <w:rPr>
          <w:rFonts w:asciiTheme="majorBidi" w:hAnsiTheme="majorBidi" w:cstheme="majorBidi"/>
          <w:b/>
          <w:sz w:val="30"/>
          <w:szCs w:val="30"/>
          <w:cs/>
        </w:rPr>
        <w:t>ถือปฏิบัติตามแนวปฏิบัติทางการบัญชี</w:t>
      </w:r>
      <w:r w:rsidR="008D5250">
        <w:rPr>
          <w:rFonts w:asciiTheme="majorBidi" w:hAnsiTheme="majorBidi" w:cstheme="majorBidi" w:hint="cs"/>
          <w:b/>
          <w:sz w:val="30"/>
          <w:szCs w:val="30"/>
          <w:cs/>
        </w:rPr>
        <w:t>ตาม</w:t>
      </w:r>
      <w:r w:rsidRPr="00A55280">
        <w:rPr>
          <w:rFonts w:asciiTheme="majorBidi" w:hAnsiTheme="majorBidi" w:cstheme="majorBidi"/>
          <w:b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ในเรื่องการไม่นำสถานการณ์ </w:t>
      </w:r>
      <w:r w:rsidRPr="00A55280">
        <w:rPr>
          <w:rFonts w:asciiTheme="majorBidi" w:hAnsiTheme="majorBidi" w:cstheme="majorBidi"/>
          <w:bCs/>
          <w:sz w:val="30"/>
          <w:szCs w:val="30"/>
        </w:rPr>
        <w:t>COVID-</w:t>
      </w:r>
      <w:r w:rsidRPr="00A55280">
        <w:rPr>
          <w:rFonts w:asciiTheme="majorBidi" w:hAnsiTheme="majorBidi" w:cstheme="majorBidi"/>
          <w:b/>
          <w:sz w:val="30"/>
          <w:szCs w:val="30"/>
          <w:cs/>
        </w:rPr>
        <w:t>19 มาพิจารณาในเรื่อง</w:t>
      </w:r>
      <w:r w:rsidR="00A55280">
        <w:rPr>
          <w:rFonts w:asciiTheme="majorBidi" w:hAnsiTheme="majorBidi" w:cstheme="majorBidi" w:hint="cs"/>
          <w:b/>
          <w:sz w:val="30"/>
          <w:szCs w:val="30"/>
          <w:cs/>
        </w:rPr>
        <w:t>การด้อยค่าของที่ดิน อาคาร และอุปกรณ์</w:t>
      </w:r>
      <w:r w:rsidRPr="00A552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5280">
        <w:rPr>
          <w:rFonts w:asciiTheme="majorBidi" w:hAnsiTheme="majorBidi" w:cstheme="majorBidi"/>
          <w:b/>
          <w:sz w:val="30"/>
          <w:szCs w:val="30"/>
          <w:cs/>
        </w:rPr>
        <w:t xml:space="preserve">แนวปฏิบัติดังกล่าวสิ้นสุดการมีผลบังคับใช้ </w:t>
      </w:r>
      <w:r w:rsidR="008D5250">
        <w:rPr>
          <w:rFonts w:asciiTheme="majorBidi" w:hAnsiTheme="majorBidi" w:cstheme="majorBidi" w:hint="cs"/>
          <w:b/>
          <w:sz w:val="30"/>
          <w:szCs w:val="30"/>
          <w:cs/>
        </w:rPr>
        <w:t>เมื่อ</w:t>
      </w:r>
      <w:r w:rsidRPr="00A55280">
        <w:rPr>
          <w:rFonts w:asciiTheme="majorBidi" w:hAnsiTheme="majorBidi" w:cstheme="majorBidi"/>
          <w:b/>
          <w:sz w:val="30"/>
          <w:szCs w:val="30"/>
          <w:cs/>
        </w:rPr>
        <w:t>วันที่ 31 ธันวาคม 2563</w:t>
      </w:r>
    </w:p>
    <w:p w14:paraId="4F5EE854" w14:textId="77777777" w:rsidR="00553B4C" w:rsidRPr="00BD66A4" w:rsidRDefault="00553B4C" w:rsidP="00A55280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0703BE81" w14:textId="4EB2D520" w:rsidR="000618D4" w:rsidRPr="00A55280" w:rsidRDefault="000618D4" w:rsidP="00A55280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55280">
        <w:rPr>
          <w:rFonts w:ascii="Angsana New" w:hAnsi="Angsana New"/>
          <w:b/>
          <w:sz w:val="30"/>
          <w:szCs w:val="30"/>
          <w:cs/>
        </w:rPr>
        <w:t>ภายหลังวันที่ 31 มีนาคม 2564 การแพร่ระบาดของโรคโควิด 19 ยังคงอยู่ โดยมีการตรวจพบผู้ติดเชื้อเป็นจำนวนเพิ่มขึ้นอย่างต่อเนื่องและมีการแพร่ระบาดไปทั่วประเทศไทย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26B99E02" w14:textId="3B21AF7B" w:rsidR="003E6A5C" w:rsidRPr="00254A81" w:rsidRDefault="00DA3B3E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br w:type="page"/>
      </w:r>
      <w:r w:rsidR="001048CD"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 w:rsidR="009D06DE">
        <w:rPr>
          <w:rFonts w:ascii="Angsana New" w:hAnsi="Angsana New"/>
          <w:sz w:val="30"/>
          <w:szCs w:val="30"/>
          <w:u w:val="none"/>
          <w:lang w:val="en-US"/>
        </w:rPr>
        <w:tab/>
      </w:r>
      <w:r w:rsidR="009172C3" w:rsidRPr="00254A81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9EF6A40" w14:textId="77777777" w:rsidR="0079044B" w:rsidRPr="00AD4B0E" w:rsidRDefault="0079044B" w:rsidP="00A86171">
      <w:pPr>
        <w:spacing w:line="240" w:lineRule="auto"/>
        <w:ind w:left="540" w:right="-108"/>
        <w:jc w:val="thaiDistribute"/>
        <w:rPr>
          <w:rFonts w:ascii="Angsana New" w:hAnsi="Angsana New"/>
          <w:b/>
          <w:sz w:val="22"/>
          <w:szCs w:val="22"/>
        </w:rPr>
      </w:pPr>
    </w:p>
    <w:p w14:paraId="30CBE395" w14:textId="43E01247" w:rsidR="00CF6C42" w:rsidRDefault="008C334B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54A81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F51E71" w:rsidRPr="00254A81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A9157A" w:rsidRPr="00254A81">
        <w:rPr>
          <w:rFonts w:ascii="Angsana New" w:hAnsi="Angsana New"/>
          <w:b/>
          <w:sz w:val="30"/>
          <w:szCs w:val="30"/>
          <w:cs/>
        </w:rPr>
        <w:t>และบริษัทร่วม</w:t>
      </w:r>
      <w:r w:rsidR="00F51E71" w:rsidRPr="00254A81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0A04AB">
        <w:rPr>
          <w:rFonts w:ascii="Angsana New" w:hAnsi="Angsana New"/>
          <w:bCs/>
          <w:sz w:val="30"/>
          <w:szCs w:val="30"/>
          <w:lang w:val="en-US"/>
        </w:rPr>
        <w:t>10</w:t>
      </w:r>
      <w:r w:rsidR="00A9157A" w:rsidRPr="003F37CF">
        <w:rPr>
          <w:rFonts w:ascii="Angsana New" w:hAnsi="Angsana New"/>
          <w:b/>
          <w:sz w:val="30"/>
          <w:szCs w:val="30"/>
        </w:rPr>
        <w:t xml:space="preserve"> </w:t>
      </w:r>
      <w:r w:rsidR="00A9157A" w:rsidRPr="00254A81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16259" w:rsidRPr="003F37CF">
        <w:rPr>
          <w:rFonts w:ascii="Angsana New" w:hAnsi="Angsana New"/>
          <w:bCs/>
          <w:sz w:val="30"/>
          <w:szCs w:val="30"/>
        </w:rPr>
        <w:t>1</w:t>
      </w:r>
      <w:r w:rsidR="000A04AB">
        <w:rPr>
          <w:rFonts w:ascii="Angsana New" w:hAnsi="Angsana New"/>
          <w:bCs/>
          <w:sz w:val="30"/>
          <w:szCs w:val="30"/>
          <w:lang w:val="en-US"/>
        </w:rPr>
        <w:t>1</w:t>
      </w:r>
      <w:r w:rsidR="00F51E71" w:rsidRPr="00254A81">
        <w:rPr>
          <w:rFonts w:ascii="Angsana New" w:hAnsi="Angsana New"/>
          <w:b/>
          <w:sz w:val="30"/>
          <w:szCs w:val="30"/>
        </w:rPr>
        <w:t xml:space="preserve"> </w:t>
      </w:r>
      <w:r w:rsidR="003F37CF" w:rsidRPr="003F37CF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8E685CD" w14:textId="77777777" w:rsidR="00E7342C" w:rsidRPr="00E7342C" w:rsidRDefault="00E7342C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378" w:type="dxa"/>
        <w:tblInd w:w="56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92"/>
        <w:gridCol w:w="1349"/>
        <w:gridCol w:w="4137"/>
      </w:tblGrid>
      <w:tr w:rsidR="00117CE5" w:rsidRPr="00254A81" w14:paraId="56A2CBAA" w14:textId="77777777" w:rsidTr="00E7342C">
        <w:trPr>
          <w:trHeight w:hRule="exact" w:val="792"/>
          <w:tblHeader/>
        </w:trPr>
        <w:tc>
          <w:tcPr>
            <w:tcW w:w="3892" w:type="dxa"/>
            <w:vAlign w:val="bottom"/>
            <w:hideMark/>
          </w:tcPr>
          <w:p w14:paraId="5EA7C590" w14:textId="77777777" w:rsidR="00117CE5" w:rsidRPr="00254A81" w:rsidRDefault="00BD4E8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</w:rPr>
              <w:br w:type="page"/>
            </w:r>
            <w:r w:rsidR="00117CE5"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1349" w:type="dxa"/>
            <w:vAlign w:val="bottom"/>
            <w:hideMark/>
          </w:tcPr>
          <w:p w14:paraId="65531913" w14:textId="77777777" w:rsidR="00117CE5" w:rsidRPr="00254A81" w:rsidRDefault="00117CE5">
            <w:pPr>
              <w:tabs>
                <w:tab w:val="decimal" w:pos="0"/>
              </w:tabs>
              <w:spacing w:after="260" w:line="26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ประเทศที่จัดตั้ง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สัญชาติ</w:t>
            </w:r>
          </w:p>
        </w:tc>
        <w:tc>
          <w:tcPr>
            <w:tcW w:w="4137" w:type="dxa"/>
            <w:vAlign w:val="bottom"/>
            <w:hideMark/>
          </w:tcPr>
          <w:p w14:paraId="3FF5E018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ลักษณะความสัมพันธ์</w:t>
            </w:r>
          </w:p>
        </w:tc>
      </w:tr>
      <w:tr w:rsidR="00CD140A" w:rsidRPr="00254A81" w14:paraId="7D8C587E" w14:textId="77777777" w:rsidTr="00E227E5">
        <w:tc>
          <w:tcPr>
            <w:tcW w:w="3892" w:type="dxa"/>
          </w:tcPr>
          <w:p w14:paraId="3E6C1585" w14:textId="77777777" w:rsidR="00CD140A" w:rsidRPr="00254A81" w:rsidRDefault="00CD140A" w:rsidP="00CD14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SKI Carbon Black (Mauritius) Limited</w:t>
            </w:r>
          </w:p>
        </w:tc>
        <w:tc>
          <w:tcPr>
            <w:tcW w:w="1349" w:type="dxa"/>
            <w:shd w:val="clear" w:color="auto" w:fill="auto"/>
          </w:tcPr>
          <w:p w14:paraId="53826436" w14:textId="77777777" w:rsidR="00CD140A" w:rsidRPr="00254A81" w:rsidRDefault="00CD140A" w:rsidP="00CD140A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มอริเชียส</w:t>
            </w:r>
          </w:p>
        </w:tc>
        <w:tc>
          <w:tcPr>
            <w:tcW w:w="4137" w:type="dxa"/>
          </w:tcPr>
          <w:p w14:paraId="4C4B3DBD" w14:textId="77777777" w:rsidR="00CD140A" w:rsidRPr="00254A81" w:rsidRDefault="00CD140A" w:rsidP="00CD14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เป็นผู้ถือหุ้นรายใหญ่ ถือหุ้นในบริษัทตั้งแต่   </w:t>
            </w:r>
            <w:r w:rsidR="004B670E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17CE5" w:rsidRPr="00254A81" w14:paraId="6BFB16BD" w14:textId="77777777" w:rsidTr="00E227E5">
        <w:tc>
          <w:tcPr>
            <w:tcW w:w="3892" w:type="dxa"/>
            <w:hideMark/>
          </w:tcPr>
          <w:p w14:paraId="0C2BDC01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ไทยเรยอน จำกัด (มหาชน)</w:t>
            </w:r>
          </w:p>
        </w:tc>
        <w:tc>
          <w:tcPr>
            <w:tcW w:w="1349" w:type="dxa"/>
            <w:shd w:val="clear" w:color="auto" w:fill="auto"/>
            <w:hideMark/>
          </w:tcPr>
          <w:p w14:paraId="09A3BA27" w14:textId="77777777"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4137" w:type="dxa"/>
            <w:hideMark/>
          </w:tcPr>
          <w:p w14:paraId="69292EF3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เป็นผู้ถือหุ้นรายใหญ่ ถือหุ้นในบริษัทตั้งแต่</w:t>
            </w:r>
            <w:r w:rsidR="004B670E">
              <w:rPr>
                <w:rFonts w:ascii="Angsana New" w:hAnsi="Angsana New"/>
                <w:sz w:val="30"/>
                <w:szCs w:val="30"/>
                <w:lang w:val="en-GB"/>
              </w:rPr>
              <w:t xml:space="preserve">    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F3DD6" w:rsidRPr="00254A81" w14:paraId="499DF225" w14:textId="77777777" w:rsidTr="00E227E5">
        <w:tc>
          <w:tcPr>
            <w:tcW w:w="3892" w:type="dxa"/>
          </w:tcPr>
          <w:p w14:paraId="1AA4312C" w14:textId="77777777" w:rsidR="001F3DD6" w:rsidRPr="00254A81" w:rsidRDefault="001F3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Asian </w:t>
            </w:r>
            <w:proofErr w:type="spellStart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Opps</w:t>
            </w:r>
            <w:proofErr w:type="spellEnd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 I Limited</w:t>
            </w:r>
          </w:p>
        </w:tc>
        <w:tc>
          <w:tcPr>
            <w:tcW w:w="1349" w:type="dxa"/>
            <w:shd w:val="clear" w:color="auto" w:fill="auto"/>
          </w:tcPr>
          <w:p w14:paraId="27FF16AA" w14:textId="77777777" w:rsidR="001F3DD6" w:rsidRPr="00254A81" w:rsidRDefault="001F3DD6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ฮ่องกง</w:t>
            </w:r>
          </w:p>
        </w:tc>
        <w:tc>
          <w:tcPr>
            <w:tcW w:w="4137" w:type="dxa"/>
          </w:tcPr>
          <w:p w14:paraId="00153BA6" w14:textId="77777777" w:rsidR="001F3DD6" w:rsidRPr="00254A81" w:rsidRDefault="001F3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เป็นผู้ถือหุ้นรายใหญ่ ถือหุ้นในบริษัทตั้งแต่   </w:t>
            </w:r>
            <w:r w:rsidR="004B670E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17CE5" w:rsidRPr="00254A81" w14:paraId="71079029" w14:textId="77777777" w:rsidTr="00E227E5">
        <w:trPr>
          <w:trHeight w:val="128"/>
        </w:trPr>
        <w:tc>
          <w:tcPr>
            <w:tcW w:w="3892" w:type="dxa"/>
            <w:hideMark/>
          </w:tcPr>
          <w:p w14:paraId="4B5F610A" w14:textId="77777777" w:rsidR="00117CE5" w:rsidRPr="00254A81" w:rsidRDefault="00596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</w:t>
            </w:r>
            <w:r w:rsidR="00B90BFE"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117CE5"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ไทยอคริลิค ไฟเบอร์ จำกัด</w:t>
            </w:r>
          </w:p>
        </w:tc>
        <w:tc>
          <w:tcPr>
            <w:tcW w:w="1349" w:type="dxa"/>
            <w:hideMark/>
          </w:tcPr>
          <w:p w14:paraId="251A9DD1" w14:textId="77777777"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4137" w:type="dxa"/>
            <w:hideMark/>
          </w:tcPr>
          <w:p w14:paraId="092524F5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บริษัทถือหุ้นร้อยละ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และมีกรรมการร่วมกัน</w:t>
            </w:r>
          </w:p>
        </w:tc>
      </w:tr>
      <w:tr w:rsidR="00117CE5" w:rsidRPr="00254A81" w14:paraId="79096CFA" w14:textId="77777777" w:rsidTr="00E227E5">
        <w:trPr>
          <w:trHeight w:val="128"/>
        </w:trPr>
        <w:tc>
          <w:tcPr>
            <w:tcW w:w="3892" w:type="dxa"/>
            <w:hideMark/>
          </w:tcPr>
          <w:p w14:paraId="4A3267D6" w14:textId="77777777" w:rsidR="00117CE5" w:rsidRPr="00254A81" w:rsidRDefault="00117CE5" w:rsidP="00AD3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Alexandria </w:t>
            </w:r>
            <w:proofErr w:type="spellStart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Fiber</w:t>
            </w:r>
            <w:proofErr w:type="spellEnd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CD140A" w:rsidRPr="00254A81">
              <w:rPr>
                <w:rFonts w:ascii="Angsana New" w:hAnsi="Angsana New"/>
                <w:sz w:val="30"/>
                <w:szCs w:val="30"/>
              </w:rPr>
              <w:t xml:space="preserve">Co., </w:t>
            </w: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S.A.E.</w:t>
            </w:r>
          </w:p>
        </w:tc>
        <w:tc>
          <w:tcPr>
            <w:tcW w:w="1349" w:type="dxa"/>
            <w:hideMark/>
          </w:tcPr>
          <w:p w14:paraId="0AC648CC" w14:textId="77777777"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อียิปต์</w:t>
            </w:r>
          </w:p>
        </w:tc>
        <w:tc>
          <w:tcPr>
            <w:tcW w:w="4137" w:type="dxa"/>
            <w:hideMark/>
          </w:tcPr>
          <w:p w14:paraId="73E37B98" w14:textId="77777777"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บริษัทถือหุ้นร้อยละ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และมีกรรมการร่วมกัน</w:t>
            </w:r>
          </w:p>
        </w:tc>
      </w:tr>
      <w:tr w:rsidR="000763C4" w:rsidRPr="00254A81" w14:paraId="119F0A58" w14:textId="77777777" w:rsidTr="00E227E5">
        <w:tc>
          <w:tcPr>
            <w:tcW w:w="3892" w:type="dxa"/>
            <w:hideMark/>
          </w:tcPr>
          <w:p w14:paraId="79A6AF46" w14:textId="77777777"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Birla Carbon Europe GmbH</w:t>
            </w:r>
          </w:p>
        </w:tc>
        <w:tc>
          <w:tcPr>
            <w:tcW w:w="1349" w:type="dxa"/>
            <w:hideMark/>
          </w:tcPr>
          <w:p w14:paraId="0A9F0565" w14:textId="77777777" w:rsidR="000763C4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เยอรมัน</w:t>
            </w:r>
          </w:p>
        </w:tc>
        <w:tc>
          <w:tcPr>
            <w:tcW w:w="4137" w:type="dxa"/>
            <w:hideMark/>
          </w:tcPr>
          <w:p w14:paraId="119EBC00" w14:textId="77777777" w:rsidR="000763C4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0763C4" w:rsidRPr="00254A81" w14:paraId="5946F3CE" w14:textId="77777777" w:rsidTr="00E227E5">
        <w:tc>
          <w:tcPr>
            <w:tcW w:w="3892" w:type="dxa"/>
            <w:hideMark/>
          </w:tcPr>
          <w:p w14:paraId="1D5C8A3E" w14:textId="77777777"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Birla Carbon Korea Co., Ltd.</w:t>
            </w:r>
          </w:p>
        </w:tc>
        <w:tc>
          <w:tcPr>
            <w:tcW w:w="1349" w:type="dxa"/>
            <w:hideMark/>
          </w:tcPr>
          <w:p w14:paraId="02302FD0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เกาหลีใต้</w:t>
            </w:r>
          </w:p>
        </w:tc>
        <w:tc>
          <w:tcPr>
            <w:tcW w:w="4137" w:type="dxa"/>
            <w:hideMark/>
          </w:tcPr>
          <w:p w14:paraId="0DA6F663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0763C4" w:rsidRPr="00254A81" w14:paraId="0324B717" w14:textId="77777777" w:rsidTr="00E227E5">
        <w:tc>
          <w:tcPr>
            <w:tcW w:w="3892" w:type="dxa"/>
            <w:hideMark/>
          </w:tcPr>
          <w:p w14:paraId="12040D64" w14:textId="77777777"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 xml:space="preserve">Birla Carbon </w:t>
            </w:r>
            <w:proofErr w:type="spellStart"/>
            <w:r w:rsidRPr="00576B48">
              <w:rPr>
                <w:rFonts w:ascii="Angsana New" w:hAnsi="Angsana New"/>
                <w:sz w:val="30"/>
                <w:szCs w:val="30"/>
              </w:rPr>
              <w:t>Brasil</w:t>
            </w:r>
            <w:proofErr w:type="spellEnd"/>
            <w:r w:rsidRPr="00576B48">
              <w:rPr>
                <w:rFonts w:ascii="Angsana New" w:hAnsi="Angsana New"/>
                <w:sz w:val="30"/>
                <w:szCs w:val="30"/>
              </w:rPr>
              <w:t xml:space="preserve"> Ltda.</w:t>
            </w:r>
          </w:p>
        </w:tc>
        <w:tc>
          <w:tcPr>
            <w:tcW w:w="1349" w:type="dxa"/>
            <w:hideMark/>
          </w:tcPr>
          <w:p w14:paraId="408269DA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บราซิล</w:t>
            </w:r>
          </w:p>
        </w:tc>
        <w:tc>
          <w:tcPr>
            <w:tcW w:w="4137" w:type="dxa"/>
            <w:hideMark/>
          </w:tcPr>
          <w:p w14:paraId="6623B6B2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0763C4" w:rsidRPr="00254A81" w14:paraId="2149A989" w14:textId="77777777" w:rsidTr="00E227E5">
        <w:tc>
          <w:tcPr>
            <w:tcW w:w="3892" w:type="dxa"/>
            <w:hideMark/>
          </w:tcPr>
          <w:p w14:paraId="32909A77" w14:textId="77777777" w:rsidR="000763C4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Co</w:t>
            </w:r>
            <w:r>
              <w:rPr>
                <w:rFonts w:ascii="Angsana New" w:hAnsi="Angsana New"/>
                <w:sz w:val="30"/>
                <w:szCs w:val="30"/>
              </w:rPr>
              <w:t>lumbian International Chemicals</w:t>
            </w:r>
          </w:p>
          <w:p w14:paraId="7082880B" w14:textId="77777777"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49" w:type="dxa"/>
            <w:hideMark/>
          </w:tcPr>
          <w:p w14:paraId="5AAA0368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จอร์เจีย</w:t>
            </w:r>
          </w:p>
        </w:tc>
        <w:tc>
          <w:tcPr>
            <w:tcW w:w="4137" w:type="dxa"/>
            <w:hideMark/>
          </w:tcPr>
          <w:p w14:paraId="47519EE6" w14:textId="77777777"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433107E4" w14:textId="77777777" w:rsidTr="00E227E5">
        <w:tc>
          <w:tcPr>
            <w:tcW w:w="3892" w:type="dxa"/>
          </w:tcPr>
          <w:p w14:paraId="21F9A74A" w14:textId="77777777" w:rsidR="00383A8B" w:rsidRPr="00576B48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Birla Carbon Italy S.R.L.</w:t>
            </w:r>
          </w:p>
        </w:tc>
        <w:tc>
          <w:tcPr>
            <w:tcW w:w="1349" w:type="dxa"/>
          </w:tcPr>
          <w:p w14:paraId="01939668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อิตาลี</w:t>
            </w:r>
          </w:p>
        </w:tc>
        <w:tc>
          <w:tcPr>
            <w:tcW w:w="4137" w:type="dxa"/>
          </w:tcPr>
          <w:p w14:paraId="15FDC310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6F586048" w14:textId="77777777" w:rsidTr="00E227E5">
        <w:tc>
          <w:tcPr>
            <w:tcW w:w="3892" w:type="dxa"/>
          </w:tcPr>
          <w:p w14:paraId="4B089B51" w14:textId="77777777" w:rsidR="00383A8B" w:rsidRDefault="00383A8B" w:rsidP="004B670E">
            <w:pPr>
              <w:tabs>
                <w:tab w:val="clear" w:pos="3742"/>
              </w:tabs>
              <w:ind w:right="-71"/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Swiss Sing</w:t>
            </w:r>
            <w:r>
              <w:rPr>
                <w:rFonts w:ascii="Angsana New" w:hAnsi="Angsana New"/>
                <w:sz w:val="30"/>
                <w:szCs w:val="30"/>
              </w:rPr>
              <w:t>apore Overseas Enterprises Pte.</w:t>
            </w:r>
            <w:r w:rsidR="004B67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43B60B9" w14:textId="77777777" w:rsidR="00383A8B" w:rsidRPr="00576B48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49" w:type="dxa"/>
          </w:tcPr>
          <w:p w14:paraId="14FA5B12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สิงคโปร์</w:t>
            </w:r>
          </w:p>
        </w:tc>
        <w:tc>
          <w:tcPr>
            <w:tcW w:w="4137" w:type="dxa"/>
          </w:tcPr>
          <w:p w14:paraId="63848E6A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7A642A12" w14:textId="77777777" w:rsidTr="00E227E5">
        <w:tc>
          <w:tcPr>
            <w:tcW w:w="3892" w:type="dxa"/>
          </w:tcPr>
          <w:p w14:paraId="2C7299F3" w14:textId="77777777" w:rsidR="00383A8B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Aditya Bi</w:t>
            </w:r>
            <w:r>
              <w:rPr>
                <w:rFonts w:ascii="Angsana New" w:hAnsi="Angsana New"/>
                <w:sz w:val="30"/>
                <w:szCs w:val="30"/>
              </w:rPr>
              <w:t>rla Management Corporation Pvt.</w:t>
            </w:r>
          </w:p>
          <w:p w14:paraId="4388D96B" w14:textId="77777777" w:rsidR="00383A8B" w:rsidRPr="00576B48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49" w:type="dxa"/>
          </w:tcPr>
          <w:p w14:paraId="7409A50D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อินเดีย</w:t>
            </w:r>
          </w:p>
        </w:tc>
        <w:tc>
          <w:tcPr>
            <w:tcW w:w="4137" w:type="dxa"/>
          </w:tcPr>
          <w:p w14:paraId="310DD2FE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2F0CA9CD" w14:textId="77777777" w:rsidTr="00E227E5">
        <w:tc>
          <w:tcPr>
            <w:tcW w:w="3892" w:type="dxa"/>
          </w:tcPr>
          <w:p w14:paraId="6FAEDF89" w14:textId="77777777" w:rsidR="00383A8B" w:rsidRPr="00081721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85A4C">
              <w:rPr>
                <w:rFonts w:ascii="Angsana New" w:hAnsi="Angsana New"/>
                <w:sz w:val="30"/>
                <w:szCs w:val="30"/>
                <w:lang w:val="en-GB" w:bidi="ar-SA"/>
              </w:rPr>
              <w:t>Birla Carbon Spain, S.L.U.</w:t>
            </w:r>
          </w:p>
        </w:tc>
        <w:tc>
          <w:tcPr>
            <w:tcW w:w="1349" w:type="dxa"/>
          </w:tcPr>
          <w:p w14:paraId="22C2734C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สเปน</w:t>
            </w:r>
          </w:p>
        </w:tc>
        <w:tc>
          <w:tcPr>
            <w:tcW w:w="4137" w:type="dxa"/>
          </w:tcPr>
          <w:p w14:paraId="18CDED13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1BE2FCAA" w14:textId="77777777" w:rsidTr="00E227E5">
        <w:tc>
          <w:tcPr>
            <w:tcW w:w="3892" w:type="dxa"/>
          </w:tcPr>
          <w:p w14:paraId="13DAE448" w14:textId="77777777" w:rsidR="00383A8B" w:rsidRPr="00285A4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Sevalco</w:t>
            </w:r>
            <w:proofErr w:type="spellEnd"/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Ltd.</w:t>
            </w:r>
          </w:p>
        </w:tc>
        <w:tc>
          <w:tcPr>
            <w:tcW w:w="1349" w:type="dxa"/>
          </w:tcPr>
          <w:p w14:paraId="4F746A95" w14:textId="77777777" w:rsidR="00383A8B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อังกฤษ</w:t>
            </w:r>
          </w:p>
        </w:tc>
        <w:tc>
          <w:tcPr>
            <w:tcW w:w="4137" w:type="dxa"/>
          </w:tcPr>
          <w:p w14:paraId="4029BA75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14:paraId="0BAA9481" w14:textId="77777777" w:rsidTr="00E227E5">
        <w:tc>
          <w:tcPr>
            <w:tcW w:w="3892" w:type="dxa"/>
          </w:tcPr>
          <w:p w14:paraId="6E03B748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49" w:type="dxa"/>
          </w:tcPr>
          <w:p w14:paraId="1F9B47D5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137" w:type="dxa"/>
          </w:tcPr>
          <w:p w14:paraId="231F87D4" w14:textId="77777777" w:rsidR="00383A8B" w:rsidRPr="002B2684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83A8B" w:rsidRPr="00254A81" w14:paraId="20D05354" w14:textId="77777777" w:rsidTr="00E227E5">
        <w:tc>
          <w:tcPr>
            <w:tcW w:w="3892" w:type="dxa"/>
          </w:tcPr>
          <w:p w14:paraId="2A0FCD17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49" w:type="dxa"/>
          </w:tcPr>
          <w:p w14:paraId="3B3BB5FC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137" w:type="dxa"/>
          </w:tcPr>
          <w:p w14:paraId="7CC15B16" w14:textId="77777777" w:rsidR="00383A8B" w:rsidRPr="002B2684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83A8B" w:rsidRPr="00254A81" w14:paraId="3D05EAEC" w14:textId="77777777" w:rsidTr="00E227E5">
        <w:tc>
          <w:tcPr>
            <w:tcW w:w="3892" w:type="dxa"/>
          </w:tcPr>
          <w:p w14:paraId="73198C90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49" w:type="dxa"/>
          </w:tcPr>
          <w:p w14:paraId="3632625B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137" w:type="dxa"/>
          </w:tcPr>
          <w:p w14:paraId="45F40238" w14:textId="77777777" w:rsidR="00383A8B" w:rsidRPr="002B2684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83A8B" w:rsidRPr="00254A81" w14:paraId="4939EDD5" w14:textId="77777777" w:rsidTr="00E227E5">
        <w:tc>
          <w:tcPr>
            <w:tcW w:w="3892" w:type="dxa"/>
          </w:tcPr>
          <w:p w14:paraId="27122BA3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49" w:type="dxa"/>
          </w:tcPr>
          <w:p w14:paraId="7F20E620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137" w:type="dxa"/>
          </w:tcPr>
          <w:p w14:paraId="2C2958A1" w14:textId="77777777" w:rsidR="00383A8B" w:rsidRPr="002B2684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83A8B" w:rsidRPr="00254A81" w14:paraId="7FF07722" w14:textId="77777777" w:rsidTr="00E227E5">
        <w:tc>
          <w:tcPr>
            <w:tcW w:w="3892" w:type="dxa"/>
          </w:tcPr>
          <w:p w14:paraId="4E65D9F2" w14:textId="77777777" w:rsidR="00383A8B" w:rsidRPr="00081721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lastRenderedPageBreak/>
              <w:t>ผู้บริหารสำคัญ</w:t>
            </w:r>
            <w:r w:rsidRPr="0054487C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49" w:type="dxa"/>
          </w:tcPr>
          <w:p w14:paraId="34670363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อินเดีย</w:t>
            </w:r>
            <w:r w:rsidRPr="0054487C">
              <w:rPr>
                <w:rFonts w:ascii="Angsana New" w:hAnsi="Angsana New"/>
                <w:sz w:val="30"/>
                <w:szCs w:val="30"/>
              </w:rPr>
              <w:t>/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37" w:type="dxa"/>
          </w:tcPr>
          <w:p w14:paraId="6EF9CB12" w14:textId="77777777"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บุคคลที่มีอำนาจและความรับผิดชอบ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การวางแผนสั่งการและควบคุมกิจกรรมต่างๆของกลุ่มบริษัทไม่ว่าทางตรงหรือทางอ้อม ทั้งนี้ รวมถึงกรรมการ (ไม่ว่าจ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ะทำหน้าที่ในระดับบริหารหรือไม่)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ของกลุ่มบริษัท</w:t>
            </w:r>
          </w:p>
        </w:tc>
      </w:tr>
    </w:tbl>
    <w:p w14:paraId="47174E75" w14:textId="77777777" w:rsidR="005345E6" w:rsidRDefault="005345E6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6429C920" w14:textId="77777777" w:rsidR="003E6A5C" w:rsidRPr="00254A81" w:rsidRDefault="003E6A5C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254A81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="00860B29" w:rsidRPr="00254A81">
        <w:rPr>
          <w:rFonts w:ascii="Angsana New" w:hAnsi="Angsana New"/>
          <w:b/>
          <w:sz w:val="30"/>
          <w:szCs w:val="30"/>
          <w:cs/>
          <w:lang w:bidi="th-TH"/>
        </w:rPr>
        <w:t>กับบุคคลหรือกิจการที่เกี่ยวข้องกัน</w:t>
      </w:r>
      <w:r w:rsidRPr="00254A81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14:paraId="3215BCAC" w14:textId="77777777" w:rsidR="00D57C8A" w:rsidRPr="00E30801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4392"/>
        <w:gridCol w:w="4680"/>
      </w:tblGrid>
      <w:tr w:rsidR="003E6A5C" w:rsidRPr="00254A81" w14:paraId="734BA932" w14:textId="77777777" w:rsidTr="00BD66A4">
        <w:tc>
          <w:tcPr>
            <w:tcW w:w="4392" w:type="dxa"/>
          </w:tcPr>
          <w:p w14:paraId="06F3E97B" w14:textId="77777777" w:rsidR="003E6A5C" w:rsidRPr="00254A81" w:rsidRDefault="003E6A5C" w:rsidP="00452923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4680" w:type="dxa"/>
          </w:tcPr>
          <w:p w14:paraId="5650C2BD" w14:textId="77777777" w:rsidR="003E6A5C" w:rsidRPr="00254A81" w:rsidRDefault="003E6A5C" w:rsidP="00452923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1146FE" w:rsidRPr="00254A81" w14:paraId="62FC8324" w14:textId="77777777" w:rsidTr="00BD66A4">
        <w:tc>
          <w:tcPr>
            <w:tcW w:w="4392" w:type="dxa"/>
          </w:tcPr>
          <w:p w14:paraId="38A6C984" w14:textId="77777777" w:rsidR="001146FE" w:rsidRPr="00254A81" w:rsidRDefault="001146FE" w:rsidP="000B3A5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680" w:type="dxa"/>
          </w:tcPr>
          <w:p w14:paraId="718DAB96" w14:textId="77777777" w:rsidR="001146FE" w:rsidRPr="00254A81" w:rsidRDefault="001146FE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อ้างอิงราคาตลาด</w:t>
            </w:r>
          </w:p>
        </w:tc>
      </w:tr>
      <w:tr w:rsidR="001146FE" w:rsidRPr="00254A81" w14:paraId="0D1FCD5C" w14:textId="77777777" w:rsidTr="00BD66A4">
        <w:tc>
          <w:tcPr>
            <w:tcW w:w="4392" w:type="dxa"/>
          </w:tcPr>
          <w:p w14:paraId="0C3FDA6B" w14:textId="77777777" w:rsidR="001146FE" w:rsidRPr="00254A81" w:rsidRDefault="001146FE" w:rsidP="000B3A5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680" w:type="dxa"/>
          </w:tcPr>
          <w:p w14:paraId="1EB7D2D4" w14:textId="5FD92114" w:rsidR="001146FE" w:rsidRPr="00254A81" w:rsidRDefault="001146FE" w:rsidP="00A3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 xml:space="preserve">LIBOR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บวกร้อยละ</w:t>
            </w:r>
            <w:r w:rsidR="00331F60"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3.5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="00FE7C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E4052" w:rsidRPr="00FE7C7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(SOFR </w:t>
            </w:r>
            <w:r w:rsidR="00DE4052" w:rsidRPr="00FE7C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บวกร้อยละ </w:t>
            </w:r>
            <w:r w:rsidR="00DE4052" w:rsidRPr="00FE7C7A">
              <w:rPr>
                <w:rFonts w:ascii="Angsana New" w:hAnsi="Angsana New"/>
                <w:i/>
                <w:iCs/>
                <w:sz w:val="30"/>
                <w:szCs w:val="30"/>
              </w:rPr>
              <w:t>3.5</w:t>
            </w:r>
            <w:r w:rsidR="00DE4052" w:rsidRPr="00FE7C7A" w:rsidDel="00DE405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</w:tr>
      <w:tr w:rsidR="00DE4052" w:rsidRPr="00254A81" w14:paraId="71AB1345" w14:textId="77777777" w:rsidTr="00BD66A4">
        <w:tc>
          <w:tcPr>
            <w:tcW w:w="4392" w:type="dxa"/>
          </w:tcPr>
          <w:p w14:paraId="20192F4E" w14:textId="77777777" w:rsidR="00DE4052" w:rsidRPr="00254A81" w:rsidRDefault="00DE4052" w:rsidP="000B3A5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</w:tcPr>
          <w:p w14:paraId="01388DF8" w14:textId="307FE47F" w:rsidR="00DE4052" w:rsidRPr="00254A81" w:rsidRDefault="00DE4052" w:rsidP="0037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FE7C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เริ่มตั้งแต่</w:t>
            </w:r>
            <w:r w:rsidR="00973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2564</w:t>
            </w:r>
            <w:r w:rsidRPr="00FE7C7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="00BB3B4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</w:tr>
      <w:tr w:rsidR="00DE4052" w:rsidRPr="00254A81" w14:paraId="30E3D183" w14:textId="77777777" w:rsidTr="00BD66A4">
        <w:tc>
          <w:tcPr>
            <w:tcW w:w="4392" w:type="dxa"/>
          </w:tcPr>
          <w:p w14:paraId="1B199F9E" w14:textId="77777777" w:rsidR="00DE4052" w:rsidRPr="00254A81" w:rsidRDefault="00DE4052" w:rsidP="000B3A5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</w:tcPr>
          <w:p w14:paraId="410D28D2" w14:textId="10C9497D" w:rsidR="00DE4052" w:rsidRPr="00254A81" w:rsidRDefault="00DE4052" w:rsidP="00CA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1.8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742405" w:rsidRPr="00254A81" w14:paraId="7BD1E575" w14:textId="77777777" w:rsidTr="00BD66A4">
        <w:tc>
          <w:tcPr>
            <w:tcW w:w="4392" w:type="dxa"/>
          </w:tcPr>
          <w:p w14:paraId="1815FAB2" w14:textId="77777777" w:rsidR="00742405" w:rsidRPr="00254A81" w:rsidRDefault="00742405" w:rsidP="000B3A5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680" w:type="dxa"/>
            <w:shd w:val="clear" w:color="auto" w:fill="auto"/>
          </w:tcPr>
          <w:p w14:paraId="1E3F41F4" w14:textId="77777777" w:rsidR="00742405" w:rsidRPr="00254A81" w:rsidRDefault="00742405" w:rsidP="0074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อัตราตามที่กำหนดในประกาศ</w:t>
            </w:r>
          </w:p>
        </w:tc>
      </w:tr>
      <w:tr w:rsidR="001146FE" w:rsidRPr="00254A81" w14:paraId="6C2A3CF2" w14:textId="77777777" w:rsidTr="00BD66A4">
        <w:tc>
          <w:tcPr>
            <w:tcW w:w="4392" w:type="dxa"/>
          </w:tcPr>
          <w:p w14:paraId="3E5CC612" w14:textId="77777777" w:rsidR="001146FE" w:rsidRPr="0037105D" w:rsidRDefault="001146FE" w:rsidP="00D25D0A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105D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D25D0A" w:rsidRPr="0037105D">
              <w:rPr>
                <w:rFonts w:ascii="Angsana New" w:hAnsi="Angsana New"/>
                <w:sz w:val="30"/>
                <w:szCs w:val="30"/>
                <w:cs/>
              </w:rPr>
              <w:t>ลด</w:t>
            </w:r>
            <w:r w:rsidRPr="0037105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="00D25D0A" w:rsidRPr="0037105D">
              <w:rPr>
                <w:rFonts w:ascii="Angsana New" w:hAnsi="Angsana New"/>
                <w:sz w:val="30"/>
                <w:szCs w:val="30"/>
                <w:cs/>
              </w:rPr>
              <w:t>จากรายได้จาก</w:t>
            </w:r>
            <w:r w:rsidRPr="0037105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D25D0A" w:rsidRPr="0037105D">
              <w:rPr>
                <w:rFonts w:ascii="Angsana New" w:hAnsi="Angsana New"/>
                <w:sz w:val="30"/>
                <w:szCs w:val="30"/>
                <w:cs/>
              </w:rPr>
              <w:t>ขายไฟฟ้าและ</w:t>
            </w:r>
            <w:r w:rsidRPr="0037105D">
              <w:rPr>
                <w:rFonts w:ascii="Angsana New" w:hAnsi="Angsana New"/>
                <w:sz w:val="30"/>
                <w:szCs w:val="30"/>
                <w:cs/>
              </w:rPr>
              <w:t>ไอน้ำ</w:t>
            </w:r>
            <w:r w:rsidRPr="003710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680" w:type="dxa"/>
          </w:tcPr>
          <w:p w14:paraId="08277117" w14:textId="77777777" w:rsidR="001146FE" w:rsidRPr="0037105D" w:rsidRDefault="001146FE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105D">
              <w:rPr>
                <w:rFonts w:ascii="Angsana New" w:hAnsi="Angsana New"/>
                <w:sz w:val="30"/>
                <w:szCs w:val="30"/>
                <w:cs/>
              </w:rPr>
              <w:t>อ้างอิงราคาตลาด</w:t>
            </w:r>
          </w:p>
        </w:tc>
      </w:tr>
      <w:tr w:rsidR="00966CF3" w:rsidRPr="00254A81" w14:paraId="0986CD02" w14:textId="77777777" w:rsidTr="00BD66A4">
        <w:tc>
          <w:tcPr>
            <w:tcW w:w="4392" w:type="dxa"/>
          </w:tcPr>
          <w:p w14:paraId="2B70F598" w14:textId="77777777" w:rsidR="00966CF3" w:rsidRPr="0037105D" w:rsidRDefault="00966CF3" w:rsidP="00D25D0A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10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7105D">
              <w:rPr>
                <w:rFonts w:ascii="Angsana New" w:hAnsi="Angsana New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4680" w:type="dxa"/>
          </w:tcPr>
          <w:p w14:paraId="278A8E6E" w14:textId="77777777" w:rsidR="00966CF3" w:rsidRPr="0037105D" w:rsidRDefault="00966CF3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112E" w:rsidRPr="00254A81" w14:paraId="187A3B45" w14:textId="77777777" w:rsidTr="00BD66A4">
        <w:tc>
          <w:tcPr>
            <w:tcW w:w="4392" w:type="dxa"/>
          </w:tcPr>
          <w:p w14:paraId="13737E4D" w14:textId="77777777" w:rsidR="00E7112E" w:rsidRPr="0037105D" w:rsidRDefault="00D004A9" w:rsidP="002363D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105D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</w:t>
            </w:r>
            <w:r w:rsidR="002363D2" w:rsidRPr="0037105D">
              <w:rPr>
                <w:rFonts w:ascii="Angsana New" w:hAnsi="Angsana New"/>
                <w:sz w:val="30"/>
                <w:szCs w:val="30"/>
                <w:cs/>
              </w:rPr>
              <w:t>ไปยัง</w:t>
            </w:r>
            <w:r w:rsidR="00C14FEF" w:rsidRPr="0037105D">
              <w:rPr>
                <w:rFonts w:ascii="Angsana New" w:hAnsi="Angsana New"/>
                <w:sz w:val="30"/>
                <w:szCs w:val="30"/>
              </w:rPr>
              <w:t>/</w:t>
            </w:r>
            <w:r w:rsidR="00C14FEF" w:rsidRPr="0037105D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3710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680" w:type="dxa"/>
          </w:tcPr>
          <w:p w14:paraId="50C108C5" w14:textId="147A725F" w:rsidR="00E7112E" w:rsidRPr="0037105D" w:rsidRDefault="00D004A9" w:rsidP="00D0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105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37105D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="005478AE">
              <w:rPr>
                <w:rFonts w:ascii="Angsana New" w:hAnsi="Angsana New" w:hint="cs"/>
                <w:sz w:val="30"/>
                <w:szCs w:val="30"/>
                <w:cs/>
              </w:rPr>
              <w:t>ตามจริง</w:t>
            </w:r>
          </w:p>
        </w:tc>
      </w:tr>
      <w:tr w:rsidR="00D323EF" w:rsidRPr="00254A81" w14:paraId="7CC71FC8" w14:textId="77777777" w:rsidTr="00BD66A4">
        <w:tc>
          <w:tcPr>
            <w:tcW w:w="4392" w:type="dxa"/>
          </w:tcPr>
          <w:p w14:paraId="24408768" w14:textId="77777777" w:rsidR="00D323EF" w:rsidRPr="00254A81" w:rsidRDefault="002E018F" w:rsidP="002363D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E012C3" w:rsidRPr="00254A81">
              <w:rPr>
                <w:rFonts w:ascii="Angsana New" w:hAnsi="Angsana New"/>
                <w:sz w:val="30"/>
                <w:szCs w:val="30"/>
                <w:cs/>
              </w:rPr>
              <w:t>ลิข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  <w:r w:rsidR="00E012C3" w:rsidRPr="00254A81">
              <w:rPr>
                <w:rFonts w:ascii="Angsana New" w:hAnsi="Angsana New"/>
                <w:sz w:val="30"/>
                <w:szCs w:val="30"/>
                <w:cs/>
              </w:rPr>
              <w:t>์</w:t>
            </w:r>
          </w:p>
        </w:tc>
        <w:tc>
          <w:tcPr>
            <w:tcW w:w="4680" w:type="dxa"/>
          </w:tcPr>
          <w:p w14:paraId="5A97633E" w14:textId="77777777" w:rsidR="00D323EF" w:rsidRPr="00254A81" w:rsidRDefault="00ED04F8" w:rsidP="0042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ร้อย</w:t>
            </w:r>
            <w:r w:rsidR="002E018F" w:rsidRPr="00254A81">
              <w:rPr>
                <w:rFonts w:ascii="Angsana New" w:hAnsi="Angsana New"/>
                <w:sz w:val="30"/>
                <w:szCs w:val="30"/>
                <w:cs/>
              </w:rPr>
              <w:t xml:space="preserve">ละ </w:t>
            </w:r>
            <w:r w:rsidR="00F7431E">
              <w:rPr>
                <w:rFonts w:ascii="Angsana New" w:hAnsi="Angsana New"/>
                <w:sz w:val="30"/>
                <w:szCs w:val="30"/>
              </w:rPr>
              <w:t>4.5</w:t>
            </w:r>
            <w:r w:rsidR="002E018F"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ของยอดขายสุทธิหักด้วย</w:t>
            </w:r>
            <w:r w:rsidR="00E227E5" w:rsidRPr="00254A81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</w:p>
        </w:tc>
      </w:tr>
      <w:tr w:rsidR="00E227E5" w:rsidRPr="00254A81" w14:paraId="7FB1C852" w14:textId="77777777" w:rsidTr="00BD66A4">
        <w:tc>
          <w:tcPr>
            <w:tcW w:w="4392" w:type="dxa"/>
          </w:tcPr>
          <w:p w14:paraId="7E1B28D3" w14:textId="77777777" w:rsidR="00E227E5" w:rsidRPr="00254A81" w:rsidRDefault="00E227E5" w:rsidP="002363D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</w:tcPr>
          <w:p w14:paraId="72FA1984" w14:textId="77777777" w:rsidR="00E227E5" w:rsidRPr="00254A81" w:rsidRDefault="00E227E5" w:rsidP="00E0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25389" w:rsidRPr="00254A81">
              <w:rPr>
                <w:rFonts w:ascii="Angsana New" w:hAnsi="Angsana New"/>
                <w:sz w:val="30"/>
                <w:szCs w:val="30"/>
                <w:cs/>
              </w:rPr>
              <w:t>ของวัตถุดิบ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ตามจริงและค่าใช้จ่ายในการขาย</w:t>
            </w:r>
          </w:p>
        </w:tc>
      </w:tr>
    </w:tbl>
    <w:p w14:paraId="286DCDDE" w14:textId="77777777" w:rsidR="005345E6" w:rsidRDefault="005345E6" w:rsidP="00E308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1428907E" w14:textId="68F5580B" w:rsidR="00E03B6D" w:rsidRPr="00FE7C7A" w:rsidRDefault="00D52CB1" w:rsidP="00FE7C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67"/>
        <w:gridCol w:w="1094"/>
        <w:gridCol w:w="267"/>
        <w:gridCol w:w="1079"/>
        <w:gridCol w:w="251"/>
        <w:gridCol w:w="1107"/>
      </w:tblGrid>
      <w:tr w:rsidR="003E6A5C" w:rsidRPr="00254A81" w14:paraId="2051034E" w14:textId="77777777" w:rsidTr="00FE7C7A">
        <w:trPr>
          <w:tblHeader/>
        </w:trPr>
        <w:tc>
          <w:tcPr>
            <w:tcW w:w="2244" w:type="pct"/>
          </w:tcPr>
          <w:p w14:paraId="733BE41F" w14:textId="79FBBFA4" w:rsidR="005E14AB" w:rsidRPr="00254A81" w:rsidRDefault="00FE7C7A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5" w:type="pct"/>
            <w:gridSpan w:val="3"/>
          </w:tcPr>
          <w:p w14:paraId="5BAB7BDC" w14:textId="77777777"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5CBB97D6" w14:textId="77777777"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pct"/>
            <w:gridSpan w:val="3"/>
          </w:tcPr>
          <w:p w14:paraId="23BCE2AE" w14:textId="77777777"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004569" w:rsidRPr="00254A81" w14:paraId="4856D97F" w14:textId="77777777" w:rsidTr="00FE7C7A">
        <w:trPr>
          <w:tblHeader/>
        </w:trPr>
        <w:tc>
          <w:tcPr>
            <w:tcW w:w="2244" w:type="pct"/>
          </w:tcPr>
          <w:p w14:paraId="5EF895DC" w14:textId="77777777"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590" w:type="pct"/>
          </w:tcPr>
          <w:p w14:paraId="019A008D" w14:textId="77777777" w:rsidR="00004569" w:rsidRPr="00254A81" w:rsidRDefault="00700CF8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4B670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0C13DCB8" w14:textId="77777777"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1073ADC" w14:textId="77777777" w:rsidR="00004569" w:rsidRPr="00254A81" w:rsidRDefault="00700CF8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4B670E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3D6A0238" w14:textId="77777777"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6E3FCFB" w14:textId="77777777" w:rsidR="00004569" w:rsidRPr="00254A81" w:rsidRDefault="00700CF8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4B670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4" w:type="pct"/>
          </w:tcPr>
          <w:p w14:paraId="136CEC79" w14:textId="77777777"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4B895C7" w14:textId="77777777" w:rsidR="00004569" w:rsidRPr="00254A81" w:rsidRDefault="00700CF8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4B670E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004569" w:rsidRPr="00254A81" w14:paraId="5B577EB8" w14:textId="77777777" w:rsidTr="00FE7C7A">
        <w:trPr>
          <w:tblHeader/>
        </w:trPr>
        <w:tc>
          <w:tcPr>
            <w:tcW w:w="2244" w:type="pct"/>
          </w:tcPr>
          <w:p w14:paraId="46E2ADAF" w14:textId="77777777"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6" w:type="pct"/>
            <w:gridSpan w:val="7"/>
          </w:tcPr>
          <w:p w14:paraId="012DF688" w14:textId="77777777"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04569" w:rsidRPr="00254A81" w14:paraId="1D442961" w14:textId="77777777" w:rsidTr="00FE7C7A">
        <w:tc>
          <w:tcPr>
            <w:tcW w:w="2244" w:type="pct"/>
          </w:tcPr>
          <w:p w14:paraId="46A54557" w14:textId="77777777"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4D620082" w14:textId="77777777"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3BA5644" w14:textId="77777777"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E8C3CC7" w14:textId="77777777"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5048279" w14:textId="77777777"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90E302D" w14:textId="77777777"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05B0E7C" w14:textId="77777777"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0476040" w14:textId="77777777"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670E" w:rsidRPr="00254A81" w14:paraId="37CF40F1" w14:textId="77777777" w:rsidTr="00FE7C7A">
        <w:tc>
          <w:tcPr>
            <w:tcW w:w="2244" w:type="pct"/>
          </w:tcPr>
          <w:p w14:paraId="5AF43592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0" w:type="pct"/>
            <w:vAlign w:val="bottom"/>
          </w:tcPr>
          <w:p w14:paraId="65B7F8E1" w14:textId="621669EE" w:rsidR="004B670E" w:rsidRPr="001E76DB" w:rsidRDefault="000A04AB" w:rsidP="00011998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04AB">
              <w:rPr>
                <w:rFonts w:ascii="Angsana New" w:hAnsi="Angsana New"/>
                <w:sz w:val="30"/>
                <w:szCs w:val="30"/>
                <w:lang w:val="en-US"/>
              </w:rPr>
              <w:t>322,855</w:t>
            </w:r>
          </w:p>
        </w:tc>
        <w:tc>
          <w:tcPr>
            <w:tcW w:w="142" w:type="pct"/>
          </w:tcPr>
          <w:p w14:paraId="5DD3BD95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1F1CE1E9" w14:textId="77777777" w:rsidR="004B670E" w:rsidRPr="001E76DB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76DB">
              <w:rPr>
                <w:rFonts w:ascii="Angsana New" w:hAnsi="Angsana New"/>
                <w:sz w:val="30"/>
                <w:szCs w:val="30"/>
                <w:lang w:val="en-US"/>
              </w:rPr>
              <w:t>444,021</w:t>
            </w:r>
          </w:p>
        </w:tc>
        <w:tc>
          <w:tcPr>
            <w:tcW w:w="142" w:type="pct"/>
          </w:tcPr>
          <w:p w14:paraId="321366E3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2D5ED1A2" w14:textId="5A53DE20" w:rsidR="004B670E" w:rsidRPr="00B010C9" w:rsidRDefault="00576E6A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322,855</w:t>
            </w:r>
          </w:p>
        </w:tc>
        <w:tc>
          <w:tcPr>
            <w:tcW w:w="134" w:type="pct"/>
          </w:tcPr>
          <w:p w14:paraId="299CEC0D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04186B0B" w14:textId="77777777" w:rsidR="004B670E" w:rsidRPr="00B010C9" w:rsidRDefault="004B670E" w:rsidP="00011998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0C9">
              <w:rPr>
                <w:rFonts w:ascii="Angsana New" w:hAnsi="Angsana New"/>
                <w:sz w:val="30"/>
                <w:szCs w:val="30"/>
                <w:lang w:val="en-US"/>
              </w:rPr>
              <w:t>444,021</w:t>
            </w:r>
          </w:p>
        </w:tc>
      </w:tr>
      <w:tr w:rsidR="004B670E" w:rsidRPr="00254A81" w14:paraId="04CD017C" w14:textId="77777777" w:rsidTr="00FE7C7A">
        <w:tc>
          <w:tcPr>
            <w:tcW w:w="2244" w:type="pct"/>
          </w:tcPr>
          <w:p w14:paraId="24FB1D04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0" w:type="pct"/>
            <w:vAlign w:val="bottom"/>
          </w:tcPr>
          <w:p w14:paraId="5094F686" w14:textId="6DEFD778" w:rsidR="004B670E" w:rsidRPr="001E76DB" w:rsidRDefault="000A04AB" w:rsidP="00011998">
            <w:pPr>
              <w:pStyle w:val="30"/>
              <w:tabs>
                <w:tab w:val="clear" w:pos="360"/>
                <w:tab w:val="clear" w:pos="720"/>
                <w:tab w:val="decimal" w:pos="65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04A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DC244DF" w14:textId="77777777" w:rsidR="004B670E" w:rsidRPr="00254A81" w:rsidRDefault="004B670E" w:rsidP="004B670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20D9292F" w14:textId="77777777" w:rsidR="004B670E" w:rsidRPr="001E76DB" w:rsidRDefault="004B670E" w:rsidP="00011998">
            <w:pPr>
              <w:pStyle w:val="30"/>
              <w:tabs>
                <w:tab w:val="clear" w:pos="360"/>
                <w:tab w:val="clear" w:pos="720"/>
                <w:tab w:val="decimal" w:pos="644"/>
              </w:tabs>
              <w:ind w:left="158" w:right="-1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460DA174" w14:textId="77777777" w:rsidR="004B670E" w:rsidRPr="00254A81" w:rsidRDefault="004B670E" w:rsidP="004B670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13F7AD85" w14:textId="49A106F8" w:rsidR="004B670E" w:rsidRPr="00B010C9" w:rsidRDefault="00576E6A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 xml:space="preserve">     25,491</w:t>
            </w:r>
          </w:p>
        </w:tc>
        <w:tc>
          <w:tcPr>
            <w:tcW w:w="134" w:type="pct"/>
          </w:tcPr>
          <w:p w14:paraId="1FC87AA5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6915CFAD" w14:textId="77777777" w:rsidR="004B670E" w:rsidRPr="00B010C9" w:rsidRDefault="004B670E" w:rsidP="00011998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0C9">
              <w:rPr>
                <w:rFonts w:ascii="Angsana New" w:hAnsi="Angsana New"/>
                <w:sz w:val="30"/>
                <w:szCs w:val="30"/>
                <w:lang w:val="en-US"/>
              </w:rPr>
              <w:t>27,515</w:t>
            </w:r>
          </w:p>
        </w:tc>
      </w:tr>
      <w:tr w:rsidR="004B670E" w:rsidRPr="00254A81" w14:paraId="00F0A86E" w14:textId="77777777" w:rsidTr="00FE7C7A">
        <w:tc>
          <w:tcPr>
            <w:tcW w:w="2244" w:type="pct"/>
          </w:tcPr>
          <w:p w14:paraId="47BE9929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0" w:type="pct"/>
            <w:vAlign w:val="bottom"/>
          </w:tcPr>
          <w:p w14:paraId="76068CB0" w14:textId="2019CDCD" w:rsidR="004B670E" w:rsidRPr="001E76DB" w:rsidRDefault="000A04AB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04AB">
              <w:rPr>
                <w:rFonts w:ascii="Angsana New" w:hAnsi="Angsana New"/>
                <w:sz w:val="30"/>
                <w:szCs w:val="30"/>
                <w:lang w:val="en-US"/>
              </w:rPr>
              <w:t>1,067</w:t>
            </w:r>
          </w:p>
        </w:tc>
        <w:tc>
          <w:tcPr>
            <w:tcW w:w="142" w:type="pct"/>
          </w:tcPr>
          <w:p w14:paraId="7450311F" w14:textId="77777777" w:rsidR="004B670E" w:rsidRPr="00254A81" w:rsidRDefault="004B670E" w:rsidP="004B670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437975C3" w14:textId="77777777" w:rsidR="004B670E" w:rsidRPr="001E76DB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76DB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142" w:type="pct"/>
          </w:tcPr>
          <w:p w14:paraId="25A78B4A" w14:textId="77777777" w:rsidR="004B670E" w:rsidRPr="00254A81" w:rsidRDefault="004B670E" w:rsidP="004B670E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27975A5E" w14:textId="2DBB8426" w:rsidR="004B670E" w:rsidRPr="00B010C9" w:rsidRDefault="00576E6A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1,067</w:t>
            </w:r>
          </w:p>
        </w:tc>
        <w:tc>
          <w:tcPr>
            <w:tcW w:w="134" w:type="pct"/>
          </w:tcPr>
          <w:p w14:paraId="7472A2BC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6CD9F749" w14:textId="77777777" w:rsidR="004B670E" w:rsidRPr="00B010C9" w:rsidRDefault="004B670E" w:rsidP="00011998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0C9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</w:tr>
      <w:tr w:rsidR="004B670E" w:rsidRPr="00254A81" w14:paraId="25226A6F" w14:textId="77777777" w:rsidTr="00FE7C7A">
        <w:tc>
          <w:tcPr>
            <w:tcW w:w="2244" w:type="pct"/>
          </w:tcPr>
          <w:p w14:paraId="2B7A2FA5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ค่าใช้จ่ายเรียกเก็บจากกิจการที่เกี่ยวข้องกัน</w:t>
            </w:r>
          </w:p>
        </w:tc>
        <w:tc>
          <w:tcPr>
            <w:tcW w:w="590" w:type="pct"/>
            <w:vAlign w:val="bottom"/>
          </w:tcPr>
          <w:p w14:paraId="0982A2D0" w14:textId="16AA2655" w:rsidR="004B670E" w:rsidRPr="001E76DB" w:rsidRDefault="000A04AB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04AB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142" w:type="pct"/>
          </w:tcPr>
          <w:p w14:paraId="73ACCAAE" w14:textId="77777777" w:rsidR="004B670E" w:rsidRPr="00254A81" w:rsidRDefault="004B670E" w:rsidP="004B670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46E877D9" w14:textId="77777777" w:rsidR="004B670E" w:rsidRPr="001E76DB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76DB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42" w:type="pct"/>
          </w:tcPr>
          <w:p w14:paraId="5F4AA103" w14:textId="77777777" w:rsidR="004B670E" w:rsidRPr="00254A81" w:rsidRDefault="004B670E" w:rsidP="004B670E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4D0FE07B" w14:textId="10C91042" w:rsidR="004B670E" w:rsidRPr="00B010C9" w:rsidRDefault="00576E6A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134" w:type="pct"/>
          </w:tcPr>
          <w:p w14:paraId="7523BA34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76AB4FD4" w14:textId="77777777" w:rsidR="004B670E" w:rsidRPr="00B010C9" w:rsidRDefault="004B670E" w:rsidP="00011998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0C9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</w:tr>
      <w:tr w:rsidR="004B670E" w:rsidRPr="00254A81" w14:paraId="1CCAE324" w14:textId="77777777" w:rsidTr="00FE7C7A">
        <w:trPr>
          <w:trHeight w:hRule="exact" w:val="288"/>
        </w:trPr>
        <w:tc>
          <w:tcPr>
            <w:tcW w:w="2244" w:type="pct"/>
          </w:tcPr>
          <w:p w14:paraId="3459E5E3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7D50CD4" w14:textId="77777777" w:rsidR="004B670E" w:rsidRDefault="004B670E" w:rsidP="00011998">
            <w:pPr>
              <w:pStyle w:val="30"/>
              <w:tabs>
                <w:tab w:val="clear" w:pos="360"/>
                <w:tab w:val="clear" w:pos="720"/>
                <w:tab w:val="decimal" w:pos="523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35A1947" w14:textId="77777777" w:rsidR="004B670E" w:rsidRPr="00254A81" w:rsidRDefault="004B670E" w:rsidP="004B670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28880CC" w14:textId="77777777" w:rsidR="004B670E" w:rsidRDefault="004B670E" w:rsidP="00011998">
            <w:pPr>
              <w:pStyle w:val="30"/>
              <w:tabs>
                <w:tab w:val="clear" w:pos="360"/>
                <w:tab w:val="clear" w:pos="720"/>
                <w:tab w:val="decimal" w:pos="523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79C2014D" w14:textId="77777777" w:rsidR="004B670E" w:rsidRPr="00254A81" w:rsidRDefault="004B670E" w:rsidP="004B670E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22B8D618" w14:textId="77777777" w:rsidR="004B670E" w:rsidRDefault="004B670E" w:rsidP="00011998">
            <w:pPr>
              <w:pStyle w:val="30"/>
              <w:tabs>
                <w:tab w:val="clear" w:pos="360"/>
                <w:tab w:val="clear" w:pos="720"/>
                <w:tab w:val="decimal" w:pos="489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27FA1895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08DD901" w14:textId="77777777" w:rsidR="004B670E" w:rsidRDefault="004B670E" w:rsidP="00011998">
            <w:pPr>
              <w:pStyle w:val="30"/>
              <w:tabs>
                <w:tab w:val="clear" w:pos="360"/>
                <w:tab w:val="clear" w:pos="720"/>
                <w:tab w:val="decimal" w:pos="48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670E" w:rsidRPr="00254A81" w14:paraId="644EB6DC" w14:textId="77777777" w:rsidTr="00FE7C7A">
        <w:tc>
          <w:tcPr>
            <w:tcW w:w="2244" w:type="pct"/>
          </w:tcPr>
          <w:p w14:paraId="2E78A582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6572465D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793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6C024B54" w14:textId="77777777" w:rsidR="004B670E" w:rsidRPr="00254A81" w:rsidRDefault="004B670E" w:rsidP="004B670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2F10C4C9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793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15A22D2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69F696EC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3408C443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F5E00BA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670E" w:rsidRPr="00254A81" w14:paraId="1B8392AC" w14:textId="77777777" w:rsidTr="00FE7C7A">
        <w:tc>
          <w:tcPr>
            <w:tcW w:w="2244" w:type="pct"/>
          </w:tcPr>
          <w:p w14:paraId="3ACA0737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0" w:type="pct"/>
            <w:vAlign w:val="bottom"/>
          </w:tcPr>
          <w:p w14:paraId="73839508" w14:textId="18B46BB9" w:rsidR="004B670E" w:rsidRPr="004C7694" w:rsidRDefault="00576E6A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142" w:type="pct"/>
          </w:tcPr>
          <w:p w14:paraId="19F93BC2" w14:textId="77777777" w:rsidR="004B670E" w:rsidRPr="00254A81" w:rsidRDefault="004B670E" w:rsidP="004B670E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09765207" w14:textId="77777777" w:rsidR="004B670E" w:rsidRPr="004C7694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142" w:type="pct"/>
          </w:tcPr>
          <w:p w14:paraId="1B359423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7180C207" w14:textId="58250F92" w:rsidR="004B670E" w:rsidRPr="004C7694" w:rsidRDefault="00576E6A" w:rsidP="00011998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134" w:type="pct"/>
          </w:tcPr>
          <w:p w14:paraId="73A07309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6D6A2112" w14:textId="77777777" w:rsidR="004B670E" w:rsidRPr="004C7694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</w:tr>
      <w:tr w:rsidR="004B670E" w:rsidRPr="00254A81" w14:paraId="36A8F1CA" w14:textId="77777777" w:rsidTr="00FE7C7A">
        <w:tc>
          <w:tcPr>
            <w:tcW w:w="2244" w:type="pct"/>
          </w:tcPr>
          <w:p w14:paraId="219E8FF3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vAlign w:val="bottom"/>
          </w:tcPr>
          <w:p w14:paraId="5B053158" w14:textId="77777777" w:rsidR="004B670E" w:rsidRPr="004C7694" w:rsidRDefault="004B670E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7142F587" w14:textId="77777777" w:rsidR="004B670E" w:rsidRPr="00254A81" w:rsidRDefault="004B670E" w:rsidP="004B670E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30D21FD9" w14:textId="77777777" w:rsidR="004B670E" w:rsidRPr="004C7694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81C9F94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4D2298C7" w14:textId="77777777" w:rsidR="004B670E" w:rsidRPr="003F4CEA" w:rsidRDefault="004B670E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spacing w:before="120" w:line="240" w:lineRule="atLeast"/>
              <w:ind w:left="46" w:right="-153"/>
              <w:rPr>
                <w:rFonts w:cs="Times New Roman"/>
                <w:lang w:val="en-US"/>
              </w:rPr>
            </w:pPr>
          </w:p>
        </w:tc>
        <w:tc>
          <w:tcPr>
            <w:tcW w:w="134" w:type="pct"/>
          </w:tcPr>
          <w:p w14:paraId="434BE3FB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5175FE48" w14:textId="77777777" w:rsidR="004B670E" w:rsidRPr="003F4CEA" w:rsidRDefault="004B670E" w:rsidP="00011998">
            <w:pPr>
              <w:pStyle w:val="30"/>
              <w:tabs>
                <w:tab w:val="clear" w:pos="360"/>
                <w:tab w:val="clear" w:pos="720"/>
                <w:tab w:val="decimal" w:pos="816"/>
                <w:tab w:val="decimal" w:pos="882"/>
              </w:tabs>
              <w:spacing w:before="120" w:line="240" w:lineRule="atLeast"/>
              <w:ind w:right="77"/>
              <w:jc w:val="right"/>
              <w:rPr>
                <w:rFonts w:cs="Times New Roman"/>
                <w:lang w:val="en-US"/>
              </w:rPr>
            </w:pPr>
          </w:p>
        </w:tc>
      </w:tr>
      <w:tr w:rsidR="004B670E" w:rsidRPr="00254A81" w14:paraId="0F080FA2" w14:textId="77777777" w:rsidTr="00FE7C7A">
        <w:tc>
          <w:tcPr>
            <w:tcW w:w="2244" w:type="pct"/>
          </w:tcPr>
          <w:p w14:paraId="0A509FDD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0" w:type="pct"/>
            <w:vAlign w:val="bottom"/>
          </w:tcPr>
          <w:p w14:paraId="52118DB8" w14:textId="45E596F6" w:rsidR="004B670E" w:rsidRPr="004C7694" w:rsidRDefault="00576E6A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39,240</w:t>
            </w:r>
          </w:p>
        </w:tc>
        <w:tc>
          <w:tcPr>
            <w:tcW w:w="142" w:type="pct"/>
          </w:tcPr>
          <w:p w14:paraId="06769AAC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vAlign w:val="bottom"/>
          </w:tcPr>
          <w:p w14:paraId="0F186F43" w14:textId="77777777" w:rsidR="004B670E" w:rsidRPr="004C7694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38,283</w:t>
            </w:r>
          </w:p>
        </w:tc>
        <w:tc>
          <w:tcPr>
            <w:tcW w:w="142" w:type="pct"/>
          </w:tcPr>
          <w:p w14:paraId="37710859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65A2237" w14:textId="4CFD309D" w:rsidR="004B670E" w:rsidRPr="004C7694" w:rsidRDefault="00576E6A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39,240</w:t>
            </w:r>
          </w:p>
        </w:tc>
        <w:tc>
          <w:tcPr>
            <w:tcW w:w="134" w:type="pct"/>
          </w:tcPr>
          <w:p w14:paraId="4ADF5054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vAlign w:val="bottom"/>
          </w:tcPr>
          <w:p w14:paraId="741970C4" w14:textId="77777777" w:rsidR="004B670E" w:rsidRPr="004C7694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38,283</w:t>
            </w:r>
          </w:p>
        </w:tc>
      </w:tr>
      <w:tr w:rsidR="004B670E" w:rsidRPr="00254A81" w14:paraId="26859F43" w14:textId="77777777" w:rsidTr="00FE7C7A">
        <w:tc>
          <w:tcPr>
            <w:tcW w:w="2244" w:type="pct"/>
          </w:tcPr>
          <w:p w14:paraId="434C7A37" w14:textId="77777777" w:rsidR="004B670E" w:rsidRPr="009879E4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9879E4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96AF1" w14:textId="28F96640" w:rsidR="004B670E" w:rsidRPr="004C7694" w:rsidRDefault="00576E6A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39,240</w:t>
            </w:r>
          </w:p>
        </w:tc>
        <w:tc>
          <w:tcPr>
            <w:tcW w:w="142" w:type="pct"/>
          </w:tcPr>
          <w:p w14:paraId="66888D05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6E11E" w14:textId="77777777" w:rsidR="004B670E" w:rsidRPr="004C7694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38,283</w:t>
            </w:r>
          </w:p>
        </w:tc>
        <w:tc>
          <w:tcPr>
            <w:tcW w:w="142" w:type="pct"/>
          </w:tcPr>
          <w:p w14:paraId="7A470FBD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3CFAE" w14:textId="76BA43EE" w:rsidR="004B670E" w:rsidRPr="004C7694" w:rsidRDefault="00576E6A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39,240</w:t>
            </w:r>
          </w:p>
        </w:tc>
        <w:tc>
          <w:tcPr>
            <w:tcW w:w="134" w:type="pct"/>
          </w:tcPr>
          <w:p w14:paraId="45B3102A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FFFD1" w14:textId="77777777" w:rsidR="004B670E" w:rsidRPr="004C7694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38,283</w:t>
            </w:r>
          </w:p>
        </w:tc>
      </w:tr>
      <w:tr w:rsidR="004B670E" w:rsidRPr="00254A81" w14:paraId="35D194E6" w14:textId="77777777" w:rsidTr="00FE7C7A">
        <w:trPr>
          <w:trHeight w:val="288"/>
        </w:trPr>
        <w:tc>
          <w:tcPr>
            <w:tcW w:w="2244" w:type="pct"/>
          </w:tcPr>
          <w:p w14:paraId="6F3B98DE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C646596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</w:tcPr>
          <w:p w14:paraId="129A0123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92A66CB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</w:tcPr>
          <w:p w14:paraId="2AB653BD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2FB732E8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4" w:type="pct"/>
          </w:tcPr>
          <w:p w14:paraId="2228BF6E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044ADF0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4B670E" w:rsidRPr="00254A81" w14:paraId="54E0441A" w14:textId="77777777" w:rsidTr="00FE7C7A">
        <w:tc>
          <w:tcPr>
            <w:tcW w:w="2244" w:type="pct"/>
          </w:tcPr>
          <w:p w14:paraId="444A04AF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66A29233" w14:textId="45EBCC8C" w:rsidR="004B670E" w:rsidRPr="00C55693" w:rsidRDefault="00576E6A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3,582</w:t>
            </w:r>
          </w:p>
        </w:tc>
        <w:tc>
          <w:tcPr>
            <w:tcW w:w="142" w:type="pct"/>
          </w:tcPr>
          <w:p w14:paraId="05CFAC90" w14:textId="77777777" w:rsidR="004B670E" w:rsidRPr="00C55693" w:rsidRDefault="004B670E" w:rsidP="004B670E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0B1BB15C" w14:textId="77777777" w:rsidR="004B670E" w:rsidRPr="00C55693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950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</w:t>
            </w:r>
          </w:p>
        </w:tc>
        <w:tc>
          <w:tcPr>
            <w:tcW w:w="142" w:type="pct"/>
          </w:tcPr>
          <w:p w14:paraId="406FCDDE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1C39A760" w14:textId="4748D354" w:rsidR="004B670E" w:rsidRPr="00C55693" w:rsidRDefault="00576E6A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3,582</w:t>
            </w:r>
          </w:p>
        </w:tc>
        <w:tc>
          <w:tcPr>
            <w:tcW w:w="134" w:type="pct"/>
          </w:tcPr>
          <w:p w14:paraId="6AD6CCAA" w14:textId="77777777" w:rsidR="004B670E" w:rsidRPr="00C55693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4D7677D7" w14:textId="77777777" w:rsidR="004B670E" w:rsidRPr="00C55693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950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</w:t>
            </w:r>
          </w:p>
        </w:tc>
      </w:tr>
      <w:tr w:rsidR="004B670E" w:rsidRPr="00254A81" w14:paraId="328A2E1D" w14:textId="77777777" w:rsidTr="00FE7C7A">
        <w:trPr>
          <w:trHeight w:val="288"/>
        </w:trPr>
        <w:tc>
          <w:tcPr>
            <w:tcW w:w="2244" w:type="pct"/>
          </w:tcPr>
          <w:p w14:paraId="3AA180D9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pct"/>
          </w:tcPr>
          <w:p w14:paraId="60D8D1C8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4"/>
              </w:tabs>
              <w:ind w:left="-108" w:right="-23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</w:tcPr>
          <w:p w14:paraId="78F4D466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583" w:type="pct"/>
          </w:tcPr>
          <w:p w14:paraId="638538BA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</w:tcPr>
          <w:p w14:paraId="08DE122A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5" w:type="pct"/>
          </w:tcPr>
          <w:p w14:paraId="4A6B7986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3"/>
              </w:tabs>
              <w:ind w:left="46" w:right="-15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4" w:type="pct"/>
          </w:tcPr>
          <w:p w14:paraId="1821E03A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</w:tcPr>
          <w:p w14:paraId="66A3BCAD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ind w:right="77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4B670E" w:rsidRPr="00254A81" w14:paraId="5FEB4DBF" w14:textId="77777777" w:rsidTr="00FE7C7A">
        <w:tc>
          <w:tcPr>
            <w:tcW w:w="2244" w:type="pct"/>
          </w:tcPr>
          <w:p w14:paraId="7A17CC46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7E048D0A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FA3C354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18892963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61057376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92B4E0F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7D5E6744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ACA965" w14:textId="77777777" w:rsidR="004B670E" w:rsidRPr="00254A81" w:rsidRDefault="004B670E" w:rsidP="00011998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670E" w:rsidRPr="00254A81" w14:paraId="4D5F9F9C" w14:textId="77777777" w:rsidTr="00FE7C7A">
        <w:tc>
          <w:tcPr>
            <w:tcW w:w="2244" w:type="pct"/>
          </w:tcPr>
          <w:p w14:paraId="61129238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ส่วนลดต้นทุนจากรายได้จากการขายไฟฟ้า</w:t>
            </w:r>
          </w:p>
          <w:p w14:paraId="20805586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  และไอน้ำที่ได้จากกระบวนการผลิต</w:t>
            </w:r>
          </w:p>
        </w:tc>
        <w:tc>
          <w:tcPr>
            <w:tcW w:w="590" w:type="pct"/>
          </w:tcPr>
          <w:p w14:paraId="7F92B182" w14:textId="77777777" w:rsidR="004B670E" w:rsidRDefault="004B670E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65DADB9" w14:textId="003B6D9F" w:rsidR="00576E6A" w:rsidRPr="00576E6A" w:rsidRDefault="00576E6A" w:rsidP="00011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238"/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326,016</w:t>
            </w:r>
          </w:p>
        </w:tc>
        <w:tc>
          <w:tcPr>
            <w:tcW w:w="142" w:type="pct"/>
          </w:tcPr>
          <w:p w14:paraId="02DE8D51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2EE020B0" w14:textId="77777777" w:rsidR="004B670E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752C59F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339,472</w:t>
            </w:r>
          </w:p>
        </w:tc>
        <w:tc>
          <w:tcPr>
            <w:tcW w:w="142" w:type="pct"/>
          </w:tcPr>
          <w:p w14:paraId="6D7452C1" w14:textId="77777777" w:rsidR="004B670E" w:rsidRPr="00254A81" w:rsidRDefault="004B670E" w:rsidP="004B670E">
            <w:pPr>
              <w:tabs>
                <w:tab w:val="clear" w:pos="907"/>
                <w:tab w:val="decimal" w:pos="7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34D10E4" w14:textId="77777777" w:rsidR="004B670E" w:rsidRDefault="004B670E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297A8D5" w14:textId="735AE5BC" w:rsidR="00576E6A" w:rsidRPr="00576E6A" w:rsidRDefault="00576E6A" w:rsidP="000119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44" w:right="-252"/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326,016</w:t>
            </w:r>
          </w:p>
        </w:tc>
        <w:tc>
          <w:tcPr>
            <w:tcW w:w="134" w:type="pct"/>
          </w:tcPr>
          <w:p w14:paraId="2F34AA74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27BEB07" w14:textId="77777777" w:rsidR="004B670E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6F41893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339,472</w:t>
            </w:r>
          </w:p>
        </w:tc>
      </w:tr>
      <w:tr w:rsidR="004B670E" w:rsidRPr="00254A81" w14:paraId="72EDDC5B" w14:textId="77777777" w:rsidTr="00FE7C7A">
        <w:tc>
          <w:tcPr>
            <w:tcW w:w="2244" w:type="pct"/>
          </w:tcPr>
          <w:p w14:paraId="687B0633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ค่าใช้จ่ายเรียกเก็บไปยังกิจการที่เกี่ยวข้องกัน</w:t>
            </w:r>
          </w:p>
        </w:tc>
        <w:tc>
          <w:tcPr>
            <w:tcW w:w="590" w:type="pct"/>
          </w:tcPr>
          <w:p w14:paraId="52A9CD42" w14:textId="139D56DB" w:rsidR="004B670E" w:rsidRPr="00070A65" w:rsidRDefault="00576E6A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3,570</w:t>
            </w:r>
          </w:p>
        </w:tc>
        <w:tc>
          <w:tcPr>
            <w:tcW w:w="142" w:type="pct"/>
          </w:tcPr>
          <w:p w14:paraId="57344B0C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0C2FDEAF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83,416</w:t>
            </w:r>
          </w:p>
        </w:tc>
        <w:tc>
          <w:tcPr>
            <w:tcW w:w="142" w:type="pct"/>
          </w:tcPr>
          <w:p w14:paraId="237E9274" w14:textId="77777777" w:rsidR="004B670E" w:rsidRPr="00254A81" w:rsidRDefault="004B670E" w:rsidP="004B670E">
            <w:pPr>
              <w:tabs>
                <w:tab w:val="clear" w:pos="907"/>
                <w:tab w:val="decimal" w:pos="7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9C52C6E" w14:textId="19C78D05" w:rsidR="004B670E" w:rsidRPr="00070A65" w:rsidRDefault="00576E6A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3,570</w:t>
            </w:r>
          </w:p>
        </w:tc>
        <w:tc>
          <w:tcPr>
            <w:tcW w:w="134" w:type="pct"/>
          </w:tcPr>
          <w:p w14:paraId="2C464BF5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FDCC13C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83,416</w:t>
            </w:r>
          </w:p>
        </w:tc>
      </w:tr>
      <w:tr w:rsidR="004B670E" w:rsidRPr="00254A81" w14:paraId="11C6DFD3" w14:textId="77777777" w:rsidTr="00FE7C7A">
        <w:tc>
          <w:tcPr>
            <w:tcW w:w="2244" w:type="pct"/>
          </w:tcPr>
          <w:p w14:paraId="2A2B8CCA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0" w:type="pct"/>
          </w:tcPr>
          <w:p w14:paraId="63C4F36D" w14:textId="67BBD988" w:rsidR="004B670E" w:rsidRPr="00070A65" w:rsidRDefault="00576E6A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1,822,462</w:t>
            </w:r>
          </w:p>
        </w:tc>
        <w:tc>
          <w:tcPr>
            <w:tcW w:w="142" w:type="pct"/>
          </w:tcPr>
          <w:p w14:paraId="15BB98D5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58E2DCFF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1,216,897</w:t>
            </w:r>
          </w:p>
        </w:tc>
        <w:tc>
          <w:tcPr>
            <w:tcW w:w="142" w:type="pct"/>
          </w:tcPr>
          <w:p w14:paraId="124516A1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7F81D8DB" w14:textId="643D30F1" w:rsidR="004B670E" w:rsidRPr="00070A65" w:rsidRDefault="00576E6A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1,822,462</w:t>
            </w:r>
          </w:p>
        </w:tc>
        <w:tc>
          <w:tcPr>
            <w:tcW w:w="134" w:type="pct"/>
          </w:tcPr>
          <w:p w14:paraId="33693681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65CD0E5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1,216,897</w:t>
            </w:r>
          </w:p>
        </w:tc>
      </w:tr>
      <w:tr w:rsidR="004B670E" w:rsidRPr="00254A81" w14:paraId="3C69E536" w14:textId="77777777" w:rsidTr="00FE7C7A">
        <w:tc>
          <w:tcPr>
            <w:tcW w:w="2244" w:type="pct"/>
          </w:tcPr>
          <w:p w14:paraId="15855415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ค่าใช้จ่ายเรียกเก็บจากกิจการที่เกี่ยวข้องกัน</w:t>
            </w:r>
          </w:p>
        </w:tc>
        <w:tc>
          <w:tcPr>
            <w:tcW w:w="590" w:type="pct"/>
          </w:tcPr>
          <w:p w14:paraId="36F76679" w14:textId="7862BF2A" w:rsidR="004B670E" w:rsidRPr="00070A65" w:rsidRDefault="00576E6A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82,534</w:t>
            </w:r>
          </w:p>
        </w:tc>
        <w:tc>
          <w:tcPr>
            <w:tcW w:w="142" w:type="pct"/>
          </w:tcPr>
          <w:p w14:paraId="4C22F650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4504A67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52,199</w:t>
            </w:r>
          </w:p>
        </w:tc>
        <w:tc>
          <w:tcPr>
            <w:tcW w:w="142" w:type="pct"/>
          </w:tcPr>
          <w:p w14:paraId="47434E79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7C2657F0" w14:textId="76943220" w:rsidR="004B670E" w:rsidRPr="00070A65" w:rsidRDefault="00576E6A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 xml:space="preserve">       82,534</w:t>
            </w:r>
          </w:p>
        </w:tc>
        <w:tc>
          <w:tcPr>
            <w:tcW w:w="134" w:type="pct"/>
          </w:tcPr>
          <w:p w14:paraId="6608862D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0104D14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52,199</w:t>
            </w:r>
          </w:p>
        </w:tc>
      </w:tr>
      <w:tr w:rsidR="004B670E" w:rsidRPr="00254A81" w14:paraId="0CE9BCE4" w14:textId="77777777" w:rsidTr="00FE7C7A">
        <w:tc>
          <w:tcPr>
            <w:tcW w:w="2244" w:type="pct"/>
          </w:tcPr>
          <w:p w14:paraId="458B26A7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590" w:type="pct"/>
          </w:tcPr>
          <w:p w14:paraId="0656ACF0" w14:textId="1514FA1C" w:rsidR="004B670E" w:rsidRPr="00070A65" w:rsidRDefault="00973DF9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69,862</w:t>
            </w:r>
          </w:p>
        </w:tc>
        <w:tc>
          <w:tcPr>
            <w:tcW w:w="142" w:type="pct"/>
          </w:tcPr>
          <w:p w14:paraId="4635259D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FF0DB3D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94,963</w:t>
            </w:r>
          </w:p>
        </w:tc>
        <w:tc>
          <w:tcPr>
            <w:tcW w:w="142" w:type="pct"/>
          </w:tcPr>
          <w:p w14:paraId="56179FE1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635D6A28" w14:textId="60CBB267" w:rsidR="004B670E" w:rsidRPr="00070A65" w:rsidRDefault="00973DF9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69,862</w:t>
            </w:r>
          </w:p>
        </w:tc>
        <w:tc>
          <w:tcPr>
            <w:tcW w:w="134" w:type="pct"/>
          </w:tcPr>
          <w:p w14:paraId="11BE5E32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F305996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94,963</w:t>
            </w:r>
          </w:p>
        </w:tc>
      </w:tr>
      <w:tr w:rsidR="004B670E" w:rsidRPr="00254A81" w14:paraId="6A99D0AE" w14:textId="77777777" w:rsidTr="00FE7C7A">
        <w:tc>
          <w:tcPr>
            <w:tcW w:w="2244" w:type="pct"/>
          </w:tcPr>
          <w:p w14:paraId="514E6D51" w14:textId="77777777" w:rsidR="004B670E" w:rsidRPr="00254A81" w:rsidRDefault="004B670E" w:rsidP="004B6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90" w:type="pct"/>
          </w:tcPr>
          <w:p w14:paraId="48C4AA0C" w14:textId="6699B29D" w:rsidR="004B670E" w:rsidRPr="00070A65" w:rsidRDefault="00576E6A" w:rsidP="0001199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ind w:left="-108" w:right="-2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142" w:type="pct"/>
          </w:tcPr>
          <w:p w14:paraId="3BBC5E3C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4477EF66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142" w:type="pct"/>
          </w:tcPr>
          <w:p w14:paraId="48280075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41A671A1" w14:textId="100D7C46" w:rsidR="004B670E" w:rsidRPr="00070A65" w:rsidRDefault="00576E6A" w:rsidP="00011998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6E6A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134" w:type="pct"/>
          </w:tcPr>
          <w:p w14:paraId="29620143" w14:textId="77777777" w:rsidR="004B670E" w:rsidRPr="00254A81" w:rsidRDefault="004B670E" w:rsidP="004B670E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FD71DAA" w14:textId="77777777" w:rsidR="004B670E" w:rsidRPr="00070A65" w:rsidRDefault="004B670E" w:rsidP="00011998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</w:tr>
    </w:tbl>
    <w:p w14:paraId="29E79FD1" w14:textId="77777777" w:rsidR="00D9281F" w:rsidRPr="003E7387" w:rsidRDefault="00D9281F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5EAF163" w14:textId="77777777" w:rsidR="00670C7E" w:rsidRPr="00254A81" w:rsidRDefault="00670C7E" w:rsidP="00670C7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13B425A" w14:textId="77777777" w:rsidR="00670C7E" w:rsidRPr="003E7387" w:rsidRDefault="00670C7E" w:rsidP="00670C7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96D32F0" w14:textId="77777777" w:rsidR="005D4516" w:rsidRDefault="00670C7E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5D1C" w:rsidRPr="00E85D1C">
        <w:rPr>
          <w:rFonts w:ascii="Angsana New" w:hAnsi="Angsana New"/>
          <w:sz w:val="30"/>
          <w:szCs w:val="30"/>
        </w:rPr>
        <w:t>3</w:t>
      </w:r>
      <w:r w:rsidRPr="00254A81">
        <w:rPr>
          <w:rFonts w:ascii="Angsana New" w:hAnsi="Angsana New"/>
          <w:sz w:val="30"/>
          <w:szCs w:val="30"/>
        </w:rPr>
        <w:t>1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="00600566" w:rsidRPr="00254A81">
        <w:rPr>
          <w:rFonts w:ascii="Angsana New" w:hAnsi="Angsana New"/>
          <w:sz w:val="30"/>
          <w:szCs w:val="30"/>
          <w:cs/>
        </w:rPr>
        <w:t xml:space="preserve">มีนาคม </w:t>
      </w:r>
      <w:r w:rsidR="00E85D1C" w:rsidRPr="00E85D1C">
        <w:rPr>
          <w:rFonts w:ascii="Angsana New" w:hAnsi="Angsana New"/>
          <w:sz w:val="30"/>
          <w:szCs w:val="30"/>
        </w:rPr>
        <w:t>256</w:t>
      </w:r>
      <w:r w:rsidR="004B670E">
        <w:rPr>
          <w:rFonts w:ascii="Angsana New" w:hAnsi="Angsana New"/>
          <w:sz w:val="30"/>
          <w:szCs w:val="30"/>
        </w:rPr>
        <w:t>4</w:t>
      </w:r>
      <w:r w:rsidRPr="00254A81">
        <w:rPr>
          <w:rFonts w:ascii="Angsana New" w:hAnsi="Angsana New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D47FC86" w14:textId="77777777" w:rsidR="005D4516" w:rsidRDefault="005D451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E2A4608" w14:textId="77777777" w:rsidR="00D232EC" w:rsidRDefault="00D232EC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4F0782" w14:textId="77777777" w:rsidR="00D232EC" w:rsidRDefault="00D232EC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0194AC" w14:textId="77777777" w:rsidR="00D232EC" w:rsidRDefault="00D232EC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DAF8AA1" w14:textId="50E00A8D" w:rsidR="004932A6" w:rsidRPr="00254A81" w:rsidRDefault="004932A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สัญญาการให้บริการระหว่างกัน</w:t>
      </w:r>
    </w:p>
    <w:p w14:paraId="4266162F" w14:textId="77777777" w:rsidR="004932A6" w:rsidRPr="00652997" w:rsidRDefault="004932A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16DDECA" w14:textId="77777777" w:rsidR="004932A6" w:rsidRPr="00254A81" w:rsidRDefault="004932A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C17488" w:rsidRPr="00254A81">
        <w:rPr>
          <w:rFonts w:ascii="Angsana New" w:hAnsi="Angsana New"/>
          <w:sz w:val="30"/>
          <w:szCs w:val="30"/>
        </w:rPr>
        <w:t>2559</w:t>
      </w:r>
      <w:r w:rsidRPr="00254A81">
        <w:rPr>
          <w:rFonts w:ascii="Angsana New" w:hAnsi="Angsana New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</w:t>
      </w:r>
      <w:r w:rsidR="003E66CE" w:rsidRPr="00254A81">
        <w:rPr>
          <w:rFonts w:ascii="Angsana New" w:hAnsi="Angsana New"/>
          <w:sz w:val="30"/>
          <w:szCs w:val="30"/>
          <w:cs/>
        </w:rPr>
        <w:t>ที่เกี่ยวข้องกันดังกล่าว</w:t>
      </w:r>
      <w:r w:rsidRPr="00254A81">
        <w:rPr>
          <w:rFonts w:ascii="Angsana New" w:hAnsi="Angsana New"/>
          <w:sz w:val="30"/>
          <w:szCs w:val="30"/>
          <w:cs/>
        </w:rPr>
        <w:t xml:space="preserve">ตกลงที่จะให้บริการงานด้านการบริหาร </w:t>
      </w:r>
      <w:r w:rsidR="002363D2" w:rsidRPr="00254A81">
        <w:rPr>
          <w:rFonts w:ascii="Angsana New" w:hAnsi="Angsana New"/>
          <w:sz w:val="30"/>
          <w:szCs w:val="30"/>
          <w:cs/>
        </w:rPr>
        <w:t>ซึ่ง</w:t>
      </w:r>
      <w:r w:rsidRPr="00254A81">
        <w:rPr>
          <w:rFonts w:ascii="Angsana New" w:hAnsi="Angsana New"/>
          <w:sz w:val="30"/>
          <w:szCs w:val="30"/>
          <w:cs/>
        </w:rPr>
        <w:t>รวมถึงแต่ไม่จำกัดที่งานสนับสนุน</w:t>
      </w:r>
      <w:r w:rsidR="00B929A9">
        <w:rPr>
          <w:rFonts w:ascii="Angsana New" w:hAnsi="Angsana New"/>
          <w:sz w:val="30"/>
          <w:szCs w:val="30"/>
        </w:rPr>
        <w:br/>
      </w:r>
      <w:r w:rsidRPr="00254A81">
        <w:rPr>
          <w:rFonts w:ascii="Angsana New" w:hAnsi="Angsana New"/>
          <w:sz w:val="30"/>
          <w:szCs w:val="30"/>
          <w:cs/>
        </w:rPr>
        <w:t>ด้านบริหาร การเงิน การดำเนินงาน ทรัพยากรบุคคล การขายและการตลาด การจัดการทั่วไป และการบริการ</w:t>
      </w:r>
      <w:r w:rsidR="002363D2" w:rsidRPr="00254A81">
        <w:rPr>
          <w:rFonts w:ascii="Angsana New" w:hAnsi="Angsana New"/>
          <w:sz w:val="30"/>
          <w:szCs w:val="30"/>
          <w:cs/>
        </w:rPr>
        <w:t>สนับสนุน</w:t>
      </w:r>
      <w:r w:rsidRPr="00254A81">
        <w:rPr>
          <w:rFonts w:ascii="Angsana New" w:hAnsi="Angsana New"/>
          <w:sz w:val="30"/>
          <w:szCs w:val="30"/>
          <w:cs/>
        </w:rPr>
        <w:t>โครงการ ค่าธรรมเนียมการให้บริการเรียกเก็บตามที่ตกลงร่วมกัน</w:t>
      </w:r>
    </w:p>
    <w:p w14:paraId="4F08E3CB" w14:textId="77777777" w:rsidR="009D2F7B" w:rsidRPr="00652997" w:rsidRDefault="009D2F7B" w:rsidP="009D2F7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17B89E" w14:textId="77777777" w:rsidR="00A672AF" w:rsidRPr="00254A81" w:rsidRDefault="00A672AF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60123F04" w14:textId="77777777" w:rsidR="004D2BBC" w:rsidRPr="00652997" w:rsidRDefault="004D2BBC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7087071" w14:textId="0187F609" w:rsidR="00A672AF" w:rsidRDefault="0024330E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E85D1C" w:rsidRPr="00E85D1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="00A672AF" w:rsidRPr="00254A81">
        <w:rPr>
          <w:rFonts w:ascii="Angsana New" w:hAnsi="Angsana New"/>
          <w:sz w:val="30"/>
          <w:szCs w:val="30"/>
          <w:cs/>
        </w:rPr>
        <w:t xml:space="preserve"> บริษัทได้ลงนามทำ</w:t>
      </w:r>
      <w:r w:rsidR="00B929A9">
        <w:rPr>
          <w:rFonts w:ascii="Angsana New" w:hAnsi="Angsana New"/>
          <w:sz w:val="30"/>
          <w:szCs w:val="30"/>
          <w:cs/>
        </w:rPr>
        <w:t>สัญญาลิขสิทธิ์กับ</w:t>
      </w:r>
      <w:r w:rsidR="00B929A9" w:rsidRPr="00254A81">
        <w:rPr>
          <w:rFonts w:ascii="Angsana New" w:hAnsi="Angsana New"/>
          <w:sz w:val="30"/>
          <w:szCs w:val="30"/>
          <w:cs/>
        </w:rPr>
        <w:t>บริษัทที่เกี่ยวข้องกันแห่งหนึ่ง</w:t>
      </w:r>
      <w:r w:rsidR="00A672AF" w:rsidRPr="00254A81">
        <w:rPr>
          <w:rFonts w:ascii="Angsana New" w:hAnsi="Angsana New"/>
          <w:sz w:val="30"/>
          <w:szCs w:val="30"/>
        </w:rPr>
        <w:t xml:space="preserve"> </w:t>
      </w:r>
      <w:r w:rsidR="00B929A9" w:rsidRPr="00254A81">
        <w:rPr>
          <w:rFonts w:ascii="Angsana New" w:hAnsi="Angsana New"/>
          <w:sz w:val="30"/>
          <w:szCs w:val="30"/>
          <w:cs/>
        </w:rPr>
        <w:t>โดยที่บริษัทที่เกี่ยวข้องกันดังกล่าว</w:t>
      </w:r>
      <w:r w:rsidR="00A672AF" w:rsidRPr="00254A81">
        <w:rPr>
          <w:rFonts w:ascii="Angsana New" w:hAnsi="Angsana New"/>
          <w:sz w:val="30"/>
          <w:szCs w:val="30"/>
          <w:cs/>
        </w:rPr>
        <w:t>ตกลงที่จะสนับสนุนบริษัทในโครงการวิจัยและพัฒนาเกี่ยวกับผงคาร์บอนเกรดใหม่ และการพัฒนากระบวนการผลิตผงคาร์บอน โดยอนุญาตให้บริษัทใช้ข้อมูลท</w:t>
      </w:r>
      <w:r w:rsidR="00B929A9">
        <w:rPr>
          <w:rFonts w:ascii="Angsana New" w:hAnsi="Angsana New"/>
          <w:sz w:val="30"/>
          <w:szCs w:val="30"/>
          <w:cs/>
        </w:rPr>
        <w:t>างด้านเทคนิคและสิทธิบัตร บริษัท</w:t>
      </w:r>
      <w:r>
        <w:rPr>
          <w:rFonts w:ascii="Angsana New" w:hAnsi="Angsana New"/>
          <w:sz w:val="30"/>
          <w:szCs w:val="30"/>
          <w:cs/>
        </w:rPr>
        <w:t xml:space="preserve">จ่ายค่าลิขสิทธิ์ในอัตราร้อยละ </w:t>
      </w:r>
      <w:r>
        <w:rPr>
          <w:rFonts w:ascii="Angsana New" w:hAnsi="Angsana New"/>
          <w:sz w:val="30"/>
          <w:szCs w:val="30"/>
        </w:rPr>
        <w:t>4.5</w:t>
      </w:r>
      <w:r w:rsidR="005F37D8">
        <w:rPr>
          <w:rFonts w:ascii="Angsana New" w:hAnsi="Angsana New"/>
          <w:sz w:val="30"/>
          <w:szCs w:val="30"/>
        </w:rPr>
        <w:t xml:space="preserve"> </w:t>
      </w:r>
      <w:r w:rsidR="00A672AF" w:rsidRPr="00254A81">
        <w:rPr>
          <w:rFonts w:ascii="Angsana New" w:hAnsi="Angsana New"/>
          <w:sz w:val="30"/>
          <w:szCs w:val="30"/>
          <w:cs/>
        </w:rPr>
        <w:t>ของยอดขายสุทธิหักด</w:t>
      </w:r>
      <w:r w:rsidR="002D7527">
        <w:rPr>
          <w:rFonts w:ascii="Angsana New" w:hAnsi="Angsana New"/>
          <w:sz w:val="30"/>
          <w:szCs w:val="30"/>
          <w:cs/>
        </w:rPr>
        <w:t>้วย</w:t>
      </w:r>
      <w:r w:rsidR="00B929A9">
        <w:rPr>
          <w:rFonts w:ascii="Angsana New" w:hAnsi="Angsana New" w:hint="cs"/>
          <w:sz w:val="30"/>
          <w:szCs w:val="30"/>
          <w:cs/>
        </w:rPr>
        <w:t>ต้นทุนของวัตถุดิบตามจริงและค่าใช้จ่ายในการขาย</w:t>
      </w:r>
      <w:r w:rsidR="00405E41">
        <w:rPr>
          <w:rFonts w:ascii="Angsana New" w:hAnsi="Angsana New"/>
          <w:sz w:val="30"/>
          <w:szCs w:val="30"/>
        </w:rPr>
        <w:t xml:space="preserve"> </w:t>
      </w:r>
      <w:r w:rsidR="00405E41">
        <w:rPr>
          <w:rFonts w:ascii="Angsana New" w:hAnsi="Angsana New" w:hint="cs"/>
          <w:sz w:val="30"/>
          <w:szCs w:val="30"/>
          <w:cs/>
        </w:rPr>
        <w:t xml:space="preserve">เว้นแต่กำไรก่อนภาษีเท่ากับร้อยละ </w:t>
      </w:r>
      <w:r w:rsidR="00405E41">
        <w:rPr>
          <w:rFonts w:ascii="Angsana New" w:hAnsi="Angsana New"/>
          <w:sz w:val="30"/>
          <w:szCs w:val="30"/>
        </w:rPr>
        <w:t xml:space="preserve">4 </w:t>
      </w:r>
      <w:r w:rsidR="00405E41">
        <w:rPr>
          <w:rFonts w:ascii="Angsana New" w:hAnsi="Angsana New" w:hint="cs"/>
          <w:sz w:val="30"/>
          <w:szCs w:val="30"/>
          <w:cs/>
        </w:rPr>
        <w:t>หรือน้อยกว่าของยอดขาย</w:t>
      </w:r>
      <w:r w:rsidR="002D7527">
        <w:rPr>
          <w:rFonts w:ascii="Angsana New" w:hAnsi="Angsana New"/>
          <w:sz w:val="30"/>
          <w:szCs w:val="30"/>
          <w:cs/>
        </w:rPr>
        <w:t xml:space="preserve"> สัญญานี้มีระยะเวลา</w:t>
      </w:r>
      <w:r w:rsidR="00405E41">
        <w:rPr>
          <w:rFonts w:ascii="Angsana New" w:hAnsi="Angsana New" w:hint="cs"/>
          <w:sz w:val="30"/>
          <w:szCs w:val="30"/>
          <w:cs/>
        </w:rPr>
        <w:t xml:space="preserve"> </w:t>
      </w:r>
      <w:r w:rsidR="002D7527">
        <w:rPr>
          <w:rFonts w:ascii="Angsana New" w:hAnsi="Angsana New"/>
          <w:sz w:val="30"/>
          <w:szCs w:val="30"/>
        </w:rPr>
        <w:t>3</w:t>
      </w:r>
      <w:r w:rsidR="00A672AF" w:rsidRPr="00254A81">
        <w:rPr>
          <w:rFonts w:ascii="Angsana New" w:hAnsi="Angsana New"/>
          <w:sz w:val="30"/>
          <w:szCs w:val="30"/>
          <w:cs/>
        </w:rPr>
        <w:t xml:space="preserve"> ปี โดยมีผลบังคับใช้ตั้งแต่วันที่ในสัญญา</w:t>
      </w:r>
    </w:p>
    <w:p w14:paraId="59CE7FC8" w14:textId="77777777" w:rsidR="003E7387" w:rsidRPr="00652997" w:rsidRDefault="003E7387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209089A" w14:textId="77777777" w:rsidR="00F4336B" w:rsidRPr="00254A81" w:rsidRDefault="003E6A5C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ยอดคงเหลือ</w:t>
      </w:r>
      <w:r w:rsidR="006C00A9" w:rsidRPr="00254A81">
        <w:rPr>
          <w:rFonts w:ascii="Angsana New" w:hAnsi="Angsana New"/>
          <w:sz w:val="30"/>
          <w:szCs w:val="30"/>
          <w:cs/>
        </w:rPr>
        <w:t>กับ</w:t>
      </w:r>
      <w:r w:rsidR="00F4336B" w:rsidRPr="00254A81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="00F4336B" w:rsidRPr="00254A81">
        <w:rPr>
          <w:rFonts w:ascii="Angsana New" w:hAnsi="Angsana New"/>
          <w:sz w:val="30"/>
          <w:szCs w:val="30"/>
          <w:cs/>
        </w:rPr>
        <w:t>ณ วันที่</w:t>
      </w:r>
      <w:r w:rsidR="00F4336B" w:rsidRPr="00254A81">
        <w:rPr>
          <w:rFonts w:ascii="Angsana New" w:hAnsi="Angsana New"/>
          <w:sz w:val="30"/>
          <w:szCs w:val="30"/>
        </w:rPr>
        <w:t xml:space="preserve"> 31 </w:t>
      </w:r>
      <w:r w:rsidR="002C0E7F" w:rsidRPr="00254A81">
        <w:rPr>
          <w:rFonts w:ascii="Angsana New" w:hAnsi="Angsana New"/>
          <w:sz w:val="30"/>
          <w:szCs w:val="30"/>
          <w:cs/>
        </w:rPr>
        <w:t>มีนาคม</w:t>
      </w:r>
      <w:r w:rsidR="00D36A35" w:rsidRPr="00254A81">
        <w:rPr>
          <w:rFonts w:ascii="Angsana New" w:hAnsi="Angsana New"/>
          <w:sz w:val="30"/>
          <w:szCs w:val="30"/>
        </w:rPr>
        <w:t xml:space="preserve"> </w:t>
      </w:r>
      <w:r w:rsidR="00F4336B" w:rsidRPr="00254A81">
        <w:rPr>
          <w:rFonts w:ascii="Angsana New" w:hAnsi="Angsana New"/>
          <w:sz w:val="30"/>
          <w:szCs w:val="30"/>
          <w:cs/>
        </w:rPr>
        <w:t>มีดังนี้</w:t>
      </w:r>
    </w:p>
    <w:p w14:paraId="0F9BD9D5" w14:textId="066037AC" w:rsidR="004D2BBC" w:rsidRDefault="004D2BBC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37"/>
        <w:gridCol w:w="2195"/>
        <w:gridCol w:w="18"/>
        <w:gridCol w:w="1061"/>
        <w:gridCol w:w="288"/>
        <w:gridCol w:w="1083"/>
        <w:gridCol w:w="268"/>
        <w:gridCol w:w="1077"/>
        <w:gridCol w:w="253"/>
        <w:gridCol w:w="1098"/>
      </w:tblGrid>
      <w:tr w:rsidR="00444831" w:rsidRPr="00BB3056" w14:paraId="09CD44C1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41E5EBED" w14:textId="27D6D342" w:rsidR="00444831" w:rsidRPr="00BB3056" w:rsidRDefault="00444831" w:rsidP="00C808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10" w:name="_Hlk72158384"/>
          </w:p>
        </w:tc>
        <w:tc>
          <w:tcPr>
            <w:tcW w:w="1325" w:type="pct"/>
            <w:gridSpan w:val="3"/>
          </w:tcPr>
          <w:p w14:paraId="2C98C003" w14:textId="7165AE0A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B0AEF8E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6D950AD3" w14:textId="64D2A3DA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31" w:rsidRPr="00BB3056" w14:paraId="67847620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22D35C95" w14:textId="2C32B0DD" w:rsidR="00444831" w:rsidRPr="00CA43DC" w:rsidRDefault="00F11543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</w:tcPr>
          <w:p w14:paraId="21938A03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7" w:type="pct"/>
          </w:tcPr>
          <w:p w14:paraId="34224C50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D66DE2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17424242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F49892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398DF487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5EAB091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232EC" w:rsidRPr="00BB3056" w14:paraId="52DACB3F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5FB4A674" w14:textId="77777777" w:rsidR="00D232EC" w:rsidRPr="00BB3056" w:rsidRDefault="00D232EC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3062A182" w14:textId="77777777" w:rsidR="00D232EC" w:rsidRPr="00BB3056" w:rsidRDefault="00D232EC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831" w:rsidRPr="00BB3056" w14:paraId="2D0D2F96" w14:textId="77777777" w:rsidTr="00C808FD">
        <w:trPr>
          <w:trHeight w:hRule="exact" w:val="389"/>
        </w:trPr>
        <w:tc>
          <w:tcPr>
            <w:tcW w:w="2206" w:type="pct"/>
            <w:gridSpan w:val="3"/>
          </w:tcPr>
          <w:p w14:paraId="2EB4139E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4D61652C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67,668</w:t>
            </w:r>
          </w:p>
        </w:tc>
        <w:tc>
          <w:tcPr>
            <w:tcW w:w="157" w:type="pct"/>
            <w:vAlign w:val="bottom"/>
          </w:tcPr>
          <w:p w14:paraId="2C731B7B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56F216FF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84,999</w:t>
            </w:r>
          </w:p>
        </w:tc>
        <w:tc>
          <w:tcPr>
            <w:tcW w:w="146" w:type="pct"/>
            <w:vAlign w:val="bottom"/>
          </w:tcPr>
          <w:p w14:paraId="20692242" w14:textId="77777777" w:rsidR="00444831" w:rsidRPr="00BB3056" w:rsidRDefault="00444831" w:rsidP="00C808FD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C540DD9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67,668</w:t>
            </w:r>
          </w:p>
        </w:tc>
        <w:tc>
          <w:tcPr>
            <w:tcW w:w="138" w:type="pct"/>
            <w:vAlign w:val="bottom"/>
          </w:tcPr>
          <w:p w14:paraId="3FA42FCC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8CA8997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84,999</w:t>
            </w:r>
          </w:p>
        </w:tc>
      </w:tr>
      <w:tr w:rsidR="00D232EC" w:rsidRPr="00BB3056" w14:paraId="45CE871D" w14:textId="77777777" w:rsidTr="00C808FD">
        <w:trPr>
          <w:trHeight w:hRule="exact" w:val="389"/>
        </w:trPr>
        <w:tc>
          <w:tcPr>
            <w:tcW w:w="2206" w:type="pct"/>
            <w:gridSpan w:val="3"/>
          </w:tcPr>
          <w:p w14:paraId="5D587A60" w14:textId="6D7433A7" w:rsidR="00D232EC" w:rsidRPr="00BB3056" w:rsidRDefault="00D232EC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232EC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8" w:type="pct"/>
          </w:tcPr>
          <w:p w14:paraId="265B95D6" w14:textId="77777777" w:rsidR="00D232EC" w:rsidRPr="00BB3056" w:rsidRDefault="00D232EC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vAlign w:val="bottom"/>
          </w:tcPr>
          <w:p w14:paraId="228FE7DE" w14:textId="77777777" w:rsidR="00D232EC" w:rsidRPr="00BB3056" w:rsidRDefault="00D232EC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5BF012D" w14:textId="77777777" w:rsidR="00D232EC" w:rsidRPr="00BB3056" w:rsidRDefault="00D232EC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0B9CC071" w14:textId="77777777" w:rsidR="00D232EC" w:rsidRPr="00BB3056" w:rsidRDefault="00D232EC" w:rsidP="00C808FD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78F5F28" w14:textId="77777777" w:rsidR="00D232EC" w:rsidRPr="00BB3056" w:rsidRDefault="00D232EC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72424C88" w14:textId="77777777" w:rsidR="00D232EC" w:rsidRPr="00BB3056" w:rsidRDefault="00D232EC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47EF6CA" w14:textId="77777777" w:rsidR="00D232EC" w:rsidRPr="00BB3056" w:rsidRDefault="00D232EC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4831" w:rsidRPr="00BB3056" w14:paraId="0821C490" w14:textId="77777777" w:rsidTr="00C808FD">
        <w:trPr>
          <w:trHeight w:hRule="exact" w:val="389"/>
        </w:trPr>
        <w:tc>
          <w:tcPr>
            <w:tcW w:w="2206" w:type="pct"/>
            <w:gridSpan w:val="3"/>
          </w:tcPr>
          <w:p w14:paraId="6DE75D23" w14:textId="77736064" w:rsidR="00444831" w:rsidRPr="00D232EC" w:rsidRDefault="00D232EC" w:rsidP="00D2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32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444831" w:rsidRPr="00D232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proofErr w:type="gramStart"/>
            <w:r w:rsidR="00444831" w:rsidRPr="00D232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 :</w:t>
            </w:r>
            <w:proofErr w:type="gramEnd"/>
            <w:r w:rsidR="00444831" w:rsidRPr="00D232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444831" w:rsidRPr="00D23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="00444831" w:rsidRPr="00D232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FED0B23" w14:textId="77777777" w:rsidR="00444831" w:rsidRPr="00BB3056" w:rsidRDefault="00444831" w:rsidP="00011998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  <w:vAlign w:val="bottom"/>
          </w:tcPr>
          <w:p w14:paraId="23D12EA2" w14:textId="77777777" w:rsidR="00444831" w:rsidRPr="00BB3056" w:rsidRDefault="00444831" w:rsidP="00011998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AF6CC6D" w14:textId="77777777" w:rsidR="00444831" w:rsidRPr="00BB3056" w:rsidRDefault="00444831" w:rsidP="00011998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590D47B0" w14:textId="77777777" w:rsidR="00444831" w:rsidRPr="00BB3056" w:rsidRDefault="00444831" w:rsidP="00011998">
            <w:pPr>
              <w:tabs>
                <w:tab w:val="clear" w:pos="907"/>
                <w:tab w:val="decimal" w:pos="627"/>
                <w:tab w:val="decimal" w:pos="882"/>
              </w:tabs>
              <w:spacing w:line="240" w:lineRule="auto"/>
              <w:ind w:left="-126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D841FD3" w14:textId="77777777" w:rsidR="00444831" w:rsidRPr="00BB3056" w:rsidRDefault="00444831" w:rsidP="00011998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00C5C948" w14:textId="77777777" w:rsidR="00444831" w:rsidRPr="00BB3056" w:rsidRDefault="00444831" w:rsidP="00011998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EC78ABA" w14:textId="77777777" w:rsidR="00444831" w:rsidRPr="00BB3056" w:rsidRDefault="00444831" w:rsidP="00011998">
            <w:pPr>
              <w:pStyle w:val="a3"/>
              <w:tabs>
                <w:tab w:val="decimal" w:pos="6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44831" w:rsidRPr="00BB3056" w14:paraId="7B6F296A" w14:textId="77777777" w:rsidTr="00C808FD">
        <w:trPr>
          <w:trHeight w:hRule="exact" w:val="389"/>
        </w:trPr>
        <w:tc>
          <w:tcPr>
            <w:tcW w:w="2206" w:type="pct"/>
            <w:gridSpan w:val="3"/>
          </w:tcPr>
          <w:p w14:paraId="127E6FBA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790FAE1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67,668</w:t>
            </w:r>
          </w:p>
        </w:tc>
        <w:tc>
          <w:tcPr>
            <w:tcW w:w="157" w:type="pct"/>
            <w:vAlign w:val="bottom"/>
          </w:tcPr>
          <w:p w14:paraId="2FF54814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FDB05E6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84,999</w:t>
            </w:r>
          </w:p>
        </w:tc>
        <w:tc>
          <w:tcPr>
            <w:tcW w:w="146" w:type="pct"/>
            <w:vAlign w:val="bottom"/>
          </w:tcPr>
          <w:p w14:paraId="407E3234" w14:textId="77777777" w:rsidR="00444831" w:rsidRPr="00BB3056" w:rsidRDefault="00444831" w:rsidP="00C808FD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8D33A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67,668</w:t>
            </w:r>
          </w:p>
        </w:tc>
        <w:tc>
          <w:tcPr>
            <w:tcW w:w="138" w:type="pct"/>
            <w:vAlign w:val="bottom"/>
          </w:tcPr>
          <w:p w14:paraId="1EAC25D9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D34BE23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84,999</w:t>
            </w:r>
          </w:p>
        </w:tc>
      </w:tr>
      <w:tr w:rsidR="00444831" w:rsidRPr="00BB3056" w14:paraId="03AE25FF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7294CC81" w14:textId="77777777" w:rsidR="00444831" w:rsidRPr="00BB3056" w:rsidRDefault="00444831" w:rsidP="00C808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51765A96" w14:textId="77777777" w:rsidR="00444831" w:rsidRPr="00BB3056" w:rsidRDefault="00444831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47E11B8" w14:textId="77777777" w:rsidR="00444831" w:rsidRPr="00BB3056" w:rsidRDefault="00444831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337AA8E5" w14:textId="77777777" w:rsidR="00444831" w:rsidRPr="00BB3056" w:rsidRDefault="00444831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44831" w:rsidRPr="00BB3056" w14:paraId="350999B1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4AF46215" w14:textId="2045DF3B" w:rsidR="00444831" w:rsidRPr="00BB3056" w:rsidRDefault="00444831" w:rsidP="00C808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1C638D2F" w14:textId="7FE4C386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22BF77A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5BC1CE06" w14:textId="062DEA03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31" w:rsidRPr="00BB3056" w14:paraId="34E8B06A" w14:textId="77777777" w:rsidTr="00C808FD">
        <w:trPr>
          <w:trHeight w:hRule="exact" w:val="389"/>
          <w:tblHeader/>
        </w:trPr>
        <w:tc>
          <w:tcPr>
            <w:tcW w:w="2206" w:type="pct"/>
            <w:gridSpan w:val="3"/>
          </w:tcPr>
          <w:p w14:paraId="4C59E927" w14:textId="55334431" w:rsidR="00444831" w:rsidRPr="00CA43DC" w:rsidRDefault="00F11543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8" w:type="pct"/>
          </w:tcPr>
          <w:p w14:paraId="30524C72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7" w:type="pct"/>
          </w:tcPr>
          <w:p w14:paraId="604B6BA2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86D04DC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1960520D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38864E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5685200C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C2B51A9" w14:textId="77777777" w:rsidR="00444831" w:rsidRPr="00BB3056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232EC" w:rsidRPr="00BB3056" w14:paraId="56E7DACA" w14:textId="77777777" w:rsidTr="00D232EC">
        <w:trPr>
          <w:trHeight w:hRule="exact" w:val="389"/>
          <w:tblHeader/>
        </w:trPr>
        <w:tc>
          <w:tcPr>
            <w:tcW w:w="1000" w:type="pct"/>
          </w:tcPr>
          <w:p w14:paraId="49DA843B" w14:textId="7FA68462" w:rsidR="00D232EC" w:rsidRPr="00BB3056" w:rsidRDefault="00D232EC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pct"/>
          </w:tcPr>
          <w:p w14:paraId="5F0F9A1B" w14:textId="77777777" w:rsidR="00D232EC" w:rsidRPr="00BB3056" w:rsidRDefault="00D232EC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3" w:type="pct"/>
            <w:gridSpan w:val="8"/>
          </w:tcPr>
          <w:p w14:paraId="5A82619E" w14:textId="21357701" w:rsidR="00D232EC" w:rsidRPr="00BB3056" w:rsidRDefault="00D232EC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831" w:rsidRPr="00BB3056" w14:paraId="5D020C77" w14:textId="77777777" w:rsidTr="00C808FD">
        <w:trPr>
          <w:trHeight w:hRule="exact" w:val="389"/>
        </w:trPr>
        <w:tc>
          <w:tcPr>
            <w:tcW w:w="2206" w:type="pct"/>
            <w:gridSpan w:val="3"/>
          </w:tcPr>
          <w:p w14:paraId="17C162E8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0FC2ADB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4,763</w:t>
            </w:r>
          </w:p>
        </w:tc>
        <w:tc>
          <w:tcPr>
            <w:tcW w:w="157" w:type="pct"/>
            <w:vAlign w:val="bottom"/>
          </w:tcPr>
          <w:p w14:paraId="150505D4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CBD49A3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17,031</w:t>
            </w:r>
          </w:p>
        </w:tc>
        <w:tc>
          <w:tcPr>
            <w:tcW w:w="146" w:type="pct"/>
            <w:vAlign w:val="bottom"/>
          </w:tcPr>
          <w:p w14:paraId="04BEF831" w14:textId="77777777" w:rsidR="00444831" w:rsidRPr="00BB3056" w:rsidRDefault="00444831" w:rsidP="00C808FD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D441A96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4,763</w:t>
            </w:r>
          </w:p>
        </w:tc>
        <w:tc>
          <w:tcPr>
            <w:tcW w:w="138" w:type="pct"/>
            <w:vAlign w:val="bottom"/>
          </w:tcPr>
          <w:p w14:paraId="28BCBB78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B70AF4D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17,031</w:t>
            </w:r>
          </w:p>
        </w:tc>
      </w:tr>
      <w:tr w:rsidR="00444831" w:rsidRPr="00BB3056" w14:paraId="379373EA" w14:textId="77777777" w:rsidTr="00C808FD">
        <w:trPr>
          <w:trHeight w:hRule="exact" w:val="389"/>
        </w:trPr>
        <w:tc>
          <w:tcPr>
            <w:tcW w:w="2206" w:type="pct"/>
            <w:gridSpan w:val="3"/>
          </w:tcPr>
          <w:p w14:paraId="32A515DC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2447098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4,763</w:t>
            </w:r>
          </w:p>
        </w:tc>
        <w:tc>
          <w:tcPr>
            <w:tcW w:w="157" w:type="pct"/>
            <w:vAlign w:val="bottom"/>
          </w:tcPr>
          <w:p w14:paraId="16A01844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CFA028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17,031</w:t>
            </w:r>
          </w:p>
        </w:tc>
        <w:tc>
          <w:tcPr>
            <w:tcW w:w="146" w:type="pct"/>
            <w:vAlign w:val="bottom"/>
          </w:tcPr>
          <w:p w14:paraId="363FD288" w14:textId="77777777" w:rsidR="00444831" w:rsidRPr="00BB3056" w:rsidRDefault="00444831" w:rsidP="00C808FD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C877E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4,763</w:t>
            </w:r>
          </w:p>
        </w:tc>
        <w:tc>
          <w:tcPr>
            <w:tcW w:w="138" w:type="pct"/>
            <w:vAlign w:val="bottom"/>
          </w:tcPr>
          <w:p w14:paraId="4966CFAE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83A1710" w14:textId="77777777" w:rsidR="00444831" w:rsidRPr="00BB3056" w:rsidRDefault="00444831" w:rsidP="00C808FD">
            <w:pPr>
              <w:pStyle w:val="a3"/>
              <w:tabs>
                <w:tab w:val="decimal" w:pos="847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17,031</w:t>
            </w:r>
          </w:p>
        </w:tc>
      </w:tr>
      <w:bookmarkEnd w:id="10"/>
    </w:tbl>
    <w:p w14:paraId="34447915" w14:textId="4DF00EF5" w:rsidR="00444831" w:rsidRDefault="00444831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F1B0500" w14:textId="77777777" w:rsidR="00750954" w:rsidRDefault="00750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61"/>
        <w:gridCol w:w="286"/>
        <w:gridCol w:w="1083"/>
        <w:gridCol w:w="268"/>
        <w:gridCol w:w="1078"/>
        <w:gridCol w:w="252"/>
        <w:gridCol w:w="1101"/>
      </w:tblGrid>
      <w:tr w:rsidR="00444831" w:rsidRPr="00750954" w14:paraId="632278E5" w14:textId="77777777" w:rsidTr="00C808FD">
        <w:trPr>
          <w:trHeight w:hRule="exact" w:val="360"/>
        </w:trPr>
        <w:tc>
          <w:tcPr>
            <w:tcW w:w="2206" w:type="pct"/>
          </w:tcPr>
          <w:p w14:paraId="7351189A" w14:textId="2D721EC9" w:rsidR="00444831" w:rsidRPr="00750954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24" w:type="pct"/>
            <w:gridSpan w:val="3"/>
          </w:tcPr>
          <w:p w14:paraId="0929D0DF" w14:textId="62BA65B9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43EB77B" w14:textId="77777777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511B391" w14:textId="23DD6863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31" w:rsidRPr="00750954" w14:paraId="215BA07E" w14:textId="77777777" w:rsidTr="00C808FD">
        <w:trPr>
          <w:trHeight w:hRule="exact" w:val="346"/>
        </w:trPr>
        <w:tc>
          <w:tcPr>
            <w:tcW w:w="2206" w:type="pct"/>
          </w:tcPr>
          <w:p w14:paraId="3C84E460" w14:textId="740FA5DE" w:rsidR="00444831" w:rsidRPr="00750954" w:rsidRDefault="00F11543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 w:rsidR="001D5D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578" w:type="pct"/>
          </w:tcPr>
          <w:p w14:paraId="513A0207" w14:textId="77777777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6" w:type="pct"/>
          </w:tcPr>
          <w:p w14:paraId="396CA780" w14:textId="77777777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862B4FD" w14:textId="77777777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1DC61F6F" w14:textId="77777777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B0B0C7" w14:textId="77777777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197A98C3" w14:textId="77777777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F433BD9" w14:textId="77777777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44831" w:rsidRPr="00750954" w14:paraId="05A9B5B2" w14:textId="77777777" w:rsidTr="00C808FD">
        <w:trPr>
          <w:trHeight w:hRule="exact" w:val="346"/>
        </w:trPr>
        <w:tc>
          <w:tcPr>
            <w:tcW w:w="2206" w:type="pct"/>
          </w:tcPr>
          <w:p w14:paraId="5328BF24" w14:textId="77777777" w:rsidR="00444831" w:rsidRPr="00750954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5D3998D9" w14:textId="77777777" w:rsidR="00444831" w:rsidRPr="00750954" w:rsidRDefault="00444831" w:rsidP="00D23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831" w:rsidRPr="00750954" w14:paraId="673BB38E" w14:textId="77777777" w:rsidTr="00C808FD">
        <w:tc>
          <w:tcPr>
            <w:tcW w:w="2206" w:type="pct"/>
          </w:tcPr>
          <w:p w14:paraId="5AAC209D" w14:textId="77777777" w:rsidR="00444831" w:rsidRPr="00750954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186C14A8" w14:textId="04BE5158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056140E9" w14:textId="77777777" w:rsidR="00444831" w:rsidRPr="00750954" w:rsidRDefault="00444831" w:rsidP="00D2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03CFE1" w14:textId="1443504C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504AF581" w14:textId="77777777" w:rsidR="00444831" w:rsidRPr="00750954" w:rsidRDefault="00444831" w:rsidP="00D232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66B93EFC" w14:textId="756C375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6BB243AD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30DB46E6" w14:textId="53940C99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0B68" w:rsidRPr="00750954" w14:paraId="1ECB2BDD" w14:textId="77777777" w:rsidTr="00C808FD">
        <w:tc>
          <w:tcPr>
            <w:tcW w:w="2206" w:type="pct"/>
          </w:tcPr>
          <w:p w14:paraId="66638CF8" w14:textId="54896D46" w:rsidR="00DA0B68" w:rsidRPr="00750954" w:rsidRDefault="00DA0B68" w:rsidP="00DA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78" w:type="pct"/>
          </w:tcPr>
          <w:p w14:paraId="1423F2AB" w14:textId="49B75A45" w:rsidR="00DA0B68" w:rsidRPr="00750954" w:rsidRDefault="00DA0B68" w:rsidP="00DA0B68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5,389,684</w:t>
            </w:r>
          </w:p>
        </w:tc>
        <w:tc>
          <w:tcPr>
            <w:tcW w:w="156" w:type="pct"/>
            <w:vAlign w:val="bottom"/>
          </w:tcPr>
          <w:p w14:paraId="4221452A" w14:textId="77777777" w:rsidR="00DA0B68" w:rsidRPr="00750954" w:rsidRDefault="00DA0B68" w:rsidP="00DA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673B32" w14:textId="48490E46" w:rsidR="00DA0B68" w:rsidRPr="00750954" w:rsidRDefault="00DA0B68" w:rsidP="00DA0B68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5,623,461</w:t>
            </w:r>
          </w:p>
        </w:tc>
        <w:tc>
          <w:tcPr>
            <w:tcW w:w="146" w:type="pct"/>
            <w:vAlign w:val="bottom"/>
          </w:tcPr>
          <w:p w14:paraId="4056A5F6" w14:textId="77777777" w:rsidR="00DA0B68" w:rsidRPr="00750954" w:rsidRDefault="00DA0B68" w:rsidP="00DA0B6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57299C11" w14:textId="35B55D9C" w:rsidR="00DA0B68" w:rsidRPr="00750954" w:rsidRDefault="00DA0B68" w:rsidP="00DA0B68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5,389,684</w:t>
            </w:r>
          </w:p>
        </w:tc>
        <w:tc>
          <w:tcPr>
            <w:tcW w:w="137" w:type="pct"/>
            <w:vAlign w:val="bottom"/>
          </w:tcPr>
          <w:p w14:paraId="72551FE0" w14:textId="77777777" w:rsidR="00DA0B68" w:rsidRPr="00750954" w:rsidRDefault="00DA0B68" w:rsidP="00DA0B68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46B4BD33" w14:textId="09D4FCC5" w:rsidR="00DA0B68" w:rsidRPr="00750954" w:rsidRDefault="00DA0B68" w:rsidP="00DA0B68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5,623,461</w:t>
            </w:r>
          </w:p>
        </w:tc>
      </w:tr>
      <w:tr w:rsidR="00DA0B68" w:rsidRPr="00750954" w14:paraId="2FEBBCE9" w14:textId="77777777" w:rsidTr="00DA0B68">
        <w:tc>
          <w:tcPr>
            <w:tcW w:w="2206" w:type="pct"/>
          </w:tcPr>
          <w:p w14:paraId="62251A45" w14:textId="6E1ACC46" w:rsidR="00DA0B68" w:rsidRPr="00750954" w:rsidRDefault="00DA0B68" w:rsidP="00DA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46DBEB4" w14:textId="4AF1D5E7" w:rsidR="00DA0B68" w:rsidRPr="00750954" w:rsidRDefault="00DA0B68" w:rsidP="00DA0B68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2,920,103</w:t>
            </w:r>
          </w:p>
        </w:tc>
        <w:tc>
          <w:tcPr>
            <w:tcW w:w="156" w:type="pct"/>
            <w:vAlign w:val="bottom"/>
          </w:tcPr>
          <w:p w14:paraId="4139DFF9" w14:textId="77777777" w:rsidR="00DA0B68" w:rsidRPr="00750954" w:rsidRDefault="00DA0B68" w:rsidP="00DA0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4523277" w14:textId="3AA7CB92" w:rsidR="00DA0B68" w:rsidRPr="00750954" w:rsidRDefault="00DA0B68" w:rsidP="00DA0B68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2,705,646</w:t>
            </w:r>
          </w:p>
        </w:tc>
        <w:tc>
          <w:tcPr>
            <w:tcW w:w="146" w:type="pct"/>
            <w:vAlign w:val="bottom"/>
          </w:tcPr>
          <w:p w14:paraId="4066E55C" w14:textId="77777777" w:rsidR="00DA0B68" w:rsidRPr="00750954" w:rsidRDefault="00DA0B68" w:rsidP="00DA0B6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679C400" w14:textId="5E93F427" w:rsidR="00DA0B68" w:rsidRPr="00750954" w:rsidRDefault="00DA0B68" w:rsidP="00DA0B68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2,920,103</w:t>
            </w:r>
          </w:p>
        </w:tc>
        <w:tc>
          <w:tcPr>
            <w:tcW w:w="137" w:type="pct"/>
            <w:vAlign w:val="bottom"/>
          </w:tcPr>
          <w:p w14:paraId="48611C13" w14:textId="77777777" w:rsidR="00DA0B68" w:rsidRPr="00750954" w:rsidRDefault="00DA0B68" w:rsidP="00DA0B68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07EEA34" w14:textId="18141FE5" w:rsidR="00DA0B68" w:rsidRPr="00750954" w:rsidRDefault="00DA0B68" w:rsidP="00DA0B68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2,705,646</w:t>
            </w:r>
          </w:p>
        </w:tc>
      </w:tr>
      <w:tr w:rsidR="001D5D04" w:rsidRPr="00750954" w14:paraId="4498512B" w14:textId="77777777" w:rsidTr="00DA0B68">
        <w:tc>
          <w:tcPr>
            <w:tcW w:w="2206" w:type="pct"/>
          </w:tcPr>
          <w:p w14:paraId="70421209" w14:textId="7836A5E3" w:rsidR="001D5D04" w:rsidRPr="00750954" w:rsidRDefault="004E4ED4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31BACA72" w14:textId="242C3D7A" w:rsidR="001D5D04" w:rsidRPr="00750954" w:rsidRDefault="00DA0B68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8,309,787</w:t>
            </w:r>
          </w:p>
        </w:tc>
        <w:tc>
          <w:tcPr>
            <w:tcW w:w="156" w:type="pct"/>
            <w:vAlign w:val="bottom"/>
          </w:tcPr>
          <w:p w14:paraId="65F555E6" w14:textId="77777777" w:rsidR="001D5D04" w:rsidRPr="00750954" w:rsidRDefault="001D5D04" w:rsidP="00D2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0FED3445" w14:textId="3266D10F" w:rsidR="001D5D04" w:rsidRPr="00750954" w:rsidRDefault="00DA0B68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8,329,107</w:t>
            </w:r>
          </w:p>
        </w:tc>
        <w:tc>
          <w:tcPr>
            <w:tcW w:w="146" w:type="pct"/>
            <w:vAlign w:val="bottom"/>
          </w:tcPr>
          <w:p w14:paraId="19FAFB22" w14:textId="77777777" w:rsidR="001D5D04" w:rsidRPr="00750954" w:rsidRDefault="001D5D04" w:rsidP="00D232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4C810671" w14:textId="57DBAA9A" w:rsidR="001D5D04" w:rsidRPr="00750954" w:rsidRDefault="00DA0B68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8,309,787</w:t>
            </w:r>
          </w:p>
        </w:tc>
        <w:tc>
          <w:tcPr>
            <w:tcW w:w="137" w:type="pct"/>
            <w:vAlign w:val="bottom"/>
          </w:tcPr>
          <w:p w14:paraId="0CE0F4A5" w14:textId="77777777" w:rsidR="001D5D04" w:rsidRPr="00750954" w:rsidRDefault="001D5D04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D161E62" w14:textId="560993C5" w:rsidR="001D5D04" w:rsidRPr="00750954" w:rsidRDefault="00DA0B68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8,329,107</w:t>
            </w:r>
          </w:p>
        </w:tc>
      </w:tr>
      <w:tr w:rsidR="00DA0B68" w:rsidRPr="00750954" w14:paraId="25AA6416" w14:textId="77777777" w:rsidTr="00DA0B68">
        <w:tc>
          <w:tcPr>
            <w:tcW w:w="2206" w:type="pct"/>
          </w:tcPr>
          <w:p w14:paraId="73B421AD" w14:textId="77777777" w:rsidR="00DA0B68" w:rsidRPr="00750954" w:rsidRDefault="00DA0B6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07CDEBC" w14:textId="77777777" w:rsidR="00DA0B68" w:rsidRPr="00750954" w:rsidRDefault="00DA0B68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3179B9ED" w14:textId="77777777" w:rsidR="00DA0B68" w:rsidRPr="00750954" w:rsidRDefault="00DA0B68" w:rsidP="00D2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5DE7498" w14:textId="77777777" w:rsidR="00DA0B68" w:rsidRPr="00750954" w:rsidRDefault="00DA0B68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22BA73C" w14:textId="77777777" w:rsidR="00DA0B68" w:rsidRPr="00750954" w:rsidRDefault="00DA0B68" w:rsidP="00D232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FBB9598" w14:textId="77777777" w:rsidR="00DA0B68" w:rsidRPr="00750954" w:rsidRDefault="00DA0B68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1A66B82B" w14:textId="77777777" w:rsidR="00DA0B68" w:rsidRPr="00750954" w:rsidRDefault="00DA0B68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71B41C30" w14:textId="77777777" w:rsidR="00DA0B68" w:rsidRPr="00750954" w:rsidRDefault="00DA0B68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4831" w:rsidRPr="00750954" w14:paraId="3C004CF9" w14:textId="77777777" w:rsidTr="00C808FD">
        <w:tc>
          <w:tcPr>
            <w:tcW w:w="2206" w:type="pct"/>
          </w:tcPr>
          <w:p w14:paraId="78642BCB" w14:textId="77777777" w:rsidR="00444831" w:rsidRPr="00750954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35F10973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7B04609B" w14:textId="77777777" w:rsidR="00444831" w:rsidRPr="00750954" w:rsidRDefault="00444831" w:rsidP="00D2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1FB26B9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B097055" w14:textId="77777777" w:rsidR="00444831" w:rsidRPr="00750954" w:rsidRDefault="00444831" w:rsidP="00D232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442740B9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0EADCDD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3D27D417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0069" w:rsidRPr="00750954" w14:paraId="073592E9" w14:textId="77777777" w:rsidTr="00C808FD">
        <w:tc>
          <w:tcPr>
            <w:tcW w:w="2206" w:type="pct"/>
          </w:tcPr>
          <w:p w14:paraId="72F2D16D" w14:textId="22B72B93" w:rsidR="00460069" w:rsidRPr="00750954" w:rsidRDefault="0046006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78" w:type="pct"/>
          </w:tcPr>
          <w:p w14:paraId="685933D0" w14:textId="77777777" w:rsidR="00460069" w:rsidRPr="00750954" w:rsidRDefault="00460069" w:rsidP="00D232EC">
            <w:pPr>
              <w:pStyle w:val="30"/>
              <w:tabs>
                <w:tab w:val="clear" w:pos="360"/>
                <w:tab w:val="clear" w:pos="720"/>
                <w:tab w:val="decimal" w:pos="417"/>
              </w:tabs>
              <w:ind w:left="-108" w:right="12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41259E16" w14:textId="77777777" w:rsidR="00460069" w:rsidRPr="00750954" w:rsidRDefault="00460069" w:rsidP="00D2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2E7E91" w14:textId="77777777" w:rsidR="00460069" w:rsidRPr="00750954" w:rsidRDefault="00460069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21BA72F2" w14:textId="77777777" w:rsidR="00460069" w:rsidRPr="00750954" w:rsidRDefault="00460069" w:rsidP="00D232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08D86178" w14:textId="77777777" w:rsidR="00460069" w:rsidRPr="00750954" w:rsidRDefault="00460069" w:rsidP="00D232EC">
            <w:pPr>
              <w:pStyle w:val="30"/>
              <w:tabs>
                <w:tab w:val="clear" w:pos="360"/>
                <w:tab w:val="clear" w:pos="720"/>
                <w:tab w:val="decimal" w:pos="155"/>
              </w:tabs>
              <w:ind w:left="-108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701FEADE" w14:textId="77777777" w:rsidR="00460069" w:rsidRPr="00750954" w:rsidRDefault="00460069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3824248" w14:textId="77777777" w:rsidR="00460069" w:rsidRPr="00750954" w:rsidRDefault="00460069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4831" w:rsidRPr="00750954" w14:paraId="22C63858" w14:textId="77777777" w:rsidTr="00C808FD">
        <w:tc>
          <w:tcPr>
            <w:tcW w:w="2206" w:type="pct"/>
          </w:tcPr>
          <w:p w14:paraId="7295C565" w14:textId="11EA8F4B" w:rsidR="00444831" w:rsidRPr="00750954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46006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5095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8" w:type="pct"/>
          </w:tcPr>
          <w:p w14:paraId="76C2A4D5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417"/>
              </w:tabs>
              <w:ind w:left="-108" w:right="12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43A6402" w14:textId="77777777" w:rsidR="00444831" w:rsidRPr="00750954" w:rsidRDefault="00444831" w:rsidP="00D2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1B7877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4,750</w:t>
            </w:r>
          </w:p>
        </w:tc>
        <w:tc>
          <w:tcPr>
            <w:tcW w:w="146" w:type="pct"/>
            <w:vAlign w:val="bottom"/>
          </w:tcPr>
          <w:p w14:paraId="0BE961F9" w14:textId="77777777" w:rsidR="00444831" w:rsidRPr="00750954" w:rsidRDefault="00444831" w:rsidP="00D232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136040F0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155"/>
              </w:tabs>
              <w:ind w:left="-108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6EA7E27E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39A8FB87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4,750</w:t>
            </w:r>
          </w:p>
        </w:tc>
      </w:tr>
      <w:tr w:rsidR="00444831" w:rsidRPr="00750954" w14:paraId="7BDC600D" w14:textId="77777777" w:rsidTr="00C808FD">
        <w:tc>
          <w:tcPr>
            <w:tcW w:w="2206" w:type="pct"/>
          </w:tcPr>
          <w:p w14:paraId="296C5AB1" w14:textId="5E3EABE6" w:rsidR="00444831" w:rsidRPr="00750954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6006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50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ส่วนที่ไม่หมุนเวียน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CE00028" w14:textId="51B04126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344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7872DFC9" w14:textId="77777777" w:rsidR="00444831" w:rsidRPr="00750954" w:rsidRDefault="00444831" w:rsidP="00D2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A001961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6,116</w:t>
            </w:r>
          </w:p>
        </w:tc>
        <w:tc>
          <w:tcPr>
            <w:tcW w:w="146" w:type="pct"/>
            <w:vAlign w:val="bottom"/>
          </w:tcPr>
          <w:p w14:paraId="20DA85B7" w14:textId="77777777" w:rsidR="00444831" w:rsidRPr="00750954" w:rsidRDefault="00444831" w:rsidP="00D232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A489166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146"/>
              </w:tabs>
              <w:spacing w:line="240" w:lineRule="atLeast"/>
              <w:ind w:left="-108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4CFEE0AD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8FE38F8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6,116</w:t>
            </w:r>
          </w:p>
        </w:tc>
      </w:tr>
      <w:tr w:rsidR="00444831" w:rsidRPr="00750954" w14:paraId="1C1ABB73" w14:textId="77777777" w:rsidTr="00C808FD">
        <w:tc>
          <w:tcPr>
            <w:tcW w:w="2206" w:type="pct"/>
          </w:tcPr>
          <w:p w14:paraId="505DCA62" w14:textId="77777777" w:rsidR="00444831" w:rsidRPr="00750954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929EE97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407"/>
              </w:tabs>
              <w:ind w:left="-108" w:right="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8B2DA4B" w14:textId="77777777" w:rsidR="00444831" w:rsidRPr="00750954" w:rsidRDefault="00444831" w:rsidP="00D2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06D3502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10,866</w:t>
            </w:r>
          </w:p>
        </w:tc>
        <w:tc>
          <w:tcPr>
            <w:tcW w:w="146" w:type="pct"/>
            <w:vAlign w:val="bottom"/>
          </w:tcPr>
          <w:p w14:paraId="18974553" w14:textId="77777777" w:rsidR="00444831" w:rsidRPr="00750954" w:rsidRDefault="00444831" w:rsidP="00D232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E4B5272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164"/>
              </w:tabs>
              <w:ind w:left="-108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2AA6E2B1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F535CC4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10,866</w:t>
            </w:r>
          </w:p>
        </w:tc>
      </w:tr>
      <w:tr w:rsidR="00444831" w:rsidRPr="00750954" w14:paraId="6D904531" w14:textId="77777777" w:rsidTr="00C808FD">
        <w:tc>
          <w:tcPr>
            <w:tcW w:w="2206" w:type="pct"/>
          </w:tcPr>
          <w:p w14:paraId="0C7E184A" w14:textId="0179E367" w:rsidR="00D232EC" w:rsidRPr="00750954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0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50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591A0E" w:rsidRPr="00750954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  <w:r w:rsidRPr="007509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895E200" w14:textId="42A92B8C" w:rsidR="00444831" w:rsidRPr="00750954" w:rsidRDefault="00D232EC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0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="00444831" w:rsidRPr="007509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proofErr w:type="gramStart"/>
            <w:r w:rsidR="00444831" w:rsidRPr="007509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 :</w:t>
            </w:r>
            <w:proofErr w:type="gramEnd"/>
            <w:r w:rsidR="00444831" w:rsidRPr="007509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444831" w:rsidRPr="00750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="00444831" w:rsidRPr="007509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99247EC" w14:textId="77777777" w:rsidR="00D232EC" w:rsidRPr="00750954" w:rsidRDefault="00D232EC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90BEED2" w14:textId="09130422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132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9D5B972" w14:textId="77777777" w:rsidR="00444831" w:rsidRPr="00750954" w:rsidRDefault="00444831" w:rsidP="00D2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3CEB1F1" w14:textId="77777777" w:rsidR="00D232EC" w:rsidRPr="00750954" w:rsidRDefault="00D232EC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7380502" w14:textId="72655083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20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7B24F936" w14:textId="77777777" w:rsidR="00444831" w:rsidRPr="00750954" w:rsidRDefault="00444831" w:rsidP="00D232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665B7EA" w14:textId="77777777" w:rsidR="00D232EC" w:rsidRPr="00750954" w:rsidRDefault="00D232EC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4798480" w14:textId="1B8D4A3D" w:rsidR="00444831" w:rsidRPr="00750954" w:rsidRDefault="00444831" w:rsidP="00BB7BAF">
            <w:pPr>
              <w:pStyle w:val="30"/>
              <w:tabs>
                <w:tab w:val="clear" w:pos="360"/>
                <w:tab w:val="clear" w:pos="720"/>
                <w:tab w:val="decimal" w:pos="193"/>
              </w:tabs>
              <w:ind w:left="-108" w:right="-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14:paraId="54DD1451" w14:textId="77777777" w:rsidR="00444831" w:rsidRPr="00750954" w:rsidRDefault="00444831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D0A215E" w14:textId="77777777" w:rsidR="00D232EC" w:rsidRPr="00750954" w:rsidRDefault="00D232EC" w:rsidP="00D232EC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0613DE5" w14:textId="574D56DC" w:rsidR="00444831" w:rsidRPr="00750954" w:rsidRDefault="00444831" w:rsidP="00BB7BAF">
            <w:pPr>
              <w:pStyle w:val="30"/>
              <w:tabs>
                <w:tab w:val="clear" w:pos="360"/>
                <w:tab w:val="clear" w:pos="720"/>
                <w:tab w:val="decimal" w:pos="102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44831" w:rsidRPr="00750954" w14:paraId="0CE6E628" w14:textId="77777777" w:rsidTr="00C808FD">
        <w:trPr>
          <w:trHeight w:hRule="exact" w:val="389"/>
        </w:trPr>
        <w:tc>
          <w:tcPr>
            <w:tcW w:w="2206" w:type="pct"/>
          </w:tcPr>
          <w:p w14:paraId="52BB622F" w14:textId="77777777" w:rsidR="00444831" w:rsidRPr="00750954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0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288CD" w14:textId="71B43D7E" w:rsidR="00444831" w:rsidRPr="00750954" w:rsidRDefault="00460069" w:rsidP="00BB7BA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8,309,787</w:t>
            </w:r>
          </w:p>
        </w:tc>
        <w:tc>
          <w:tcPr>
            <w:tcW w:w="156" w:type="pct"/>
            <w:vAlign w:val="bottom"/>
          </w:tcPr>
          <w:p w14:paraId="5137179C" w14:textId="77777777" w:rsidR="00444831" w:rsidRPr="00750954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9918E51" w14:textId="2AA80AE7" w:rsidR="00444831" w:rsidRPr="00750954" w:rsidRDefault="00460069" w:rsidP="00BB7BA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8,339,973</w:t>
            </w:r>
          </w:p>
        </w:tc>
        <w:tc>
          <w:tcPr>
            <w:tcW w:w="146" w:type="pct"/>
            <w:vAlign w:val="bottom"/>
          </w:tcPr>
          <w:p w14:paraId="700DA0AD" w14:textId="77777777" w:rsidR="00444831" w:rsidRPr="00750954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5D9F23A" w14:textId="0BB70AC6" w:rsidR="00444831" w:rsidRPr="00750954" w:rsidRDefault="00460069" w:rsidP="00BB7BA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8,309,787</w:t>
            </w:r>
          </w:p>
        </w:tc>
        <w:tc>
          <w:tcPr>
            <w:tcW w:w="137" w:type="pct"/>
            <w:vAlign w:val="bottom"/>
          </w:tcPr>
          <w:p w14:paraId="252E6BC5" w14:textId="77777777" w:rsidR="00444831" w:rsidRPr="00750954" w:rsidRDefault="00444831" w:rsidP="00BB7BA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0E93019" w14:textId="08251304" w:rsidR="00444831" w:rsidRPr="00750954" w:rsidRDefault="00460069" w:rsidP="00BB7BA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8,339,973</w:t>
            </w:r>
          </w:p>
        </w:tc>
      </w:tr>
    </w:tbl>
    <w:p w14:paraId="6261E129" w14:textId="04FAEB6B" w:rsidR="0037784F" w:rsidRPr="00750954" w:rsidRDefault="0037784F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p w14:paraId="6007DFC6" w14:textId="77777777" w:rsidR="00A43A3C" w:rsidRDefault="00A43A3C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="003A5944" w:rsidRPr="00254A81">
        <w:rPr>
          <w:rFonts w:ascii="Angsana New" w:hAnsi="Angsana New"/>
          <w:sz w:val="30"/>
          <w:szCs w:val="30"/>
          <w:cs/>
        </w:rPr>
        <w:t>ระยะยาว</w:t>
      </w:r>
      <w:r w:rsidRPr="00254A81">
        <w:rPr>
          <w:rFonts w:ascii="Angsana New" w:hAnsi="Angsana New"/>
          <w:sz w:val="30"/>
          <w:szCs w:val="30"/>
          <w:cs/>
        </w:rPr>
        <w:t xml:space="preserve">แก่กิจการที่เกี่ยวข้องกันสำหรับปีสิ้นสุดวันที่ </w:t>
      </w:r>
      <w:r w:rsidR="00E85D1C" w:rsidRPr="00E85D1C">
        <w:rPr>
          <w:rFonts w:ascii="Angsana New" w:hAnsi="Angsana New"/>
          <w:sz w:val="30"/>
          <w:szCs w:val="30"/>
          <w:lang w:val="en-US"/>
        </w:rPr>
        <w:t>31</w:t>
      </w:r>
      <w:r w:rsidRPr="00254A81">
        <w:rPr>
          <w:rFonts w:ascii="Angsana New" w:hAnsi="Angsana New"/>
          <w:sz w:val="30"/>
          <w:szCs w:val="30"/>
          <w:cs/>
        </w:rPr>
        <w:t xml:space="preserve"> มีนาคม มีดังนี้</w:t>
      </w:r>
      <w:r w:rsidRPr="00254A81">
        <w:rPr>
          <w:rFonts w:ascii="Angsana New" w:hAnsi="Angsana New"/>
          <w:sz w:val="30"/>
          <w:szCs w:val="30"/>
        </w:rPr>
        <w:t xml:space="preserve">  </w:t>
      </w:r>
    </w:p>
    <w:p w14:paraId="29208EC4" w14:textId="77777777" w:rsidR="001A5F6D" w:rsidRPr="00AA02F8" w:rsidRDefault="001A5F6D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260"/>
        <w:gridCol w:w="1710"/>
        <w:gridCol w:w="180"/>
        <w:gridCol w:w="1800"/>
      </w:tblGrid>
      <w:tr w:rsidR="00444831" w:rsidRPr="00BB3056" w14:paraId="0447B059" w14:textId="77777777" w:rsidTr="00BD66A4">
        <w:trPr>
          <w:cantSplit/>
          <w:trHeight w:hRule="exact" w:val="389"/>
          <w:tblHeader/>
        </w:trPr>
        <w:tc>
          <w:tcPr>
            <w:tcW w:w="4151" w:type="dxa"/>
            <w:shd w:val="clear" w:color="auto" w:fill="FFFFFF"/>
          </w:tcPr>
          <w:p w14:paraId="263C7A97" w14:textId="0E13C3E3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37BB4F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10" w:type="dxa"/>
          </w:tcPr>
          <w:p w14:paraId="6A19B856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C1B825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DC25BC6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44831" w:rsidRPr="00BB3056" w14:paraId="73E0B831" w14:textId="77777777" w:rsidTr="00BD66A4">
        <w:trPr>
          <w:cantSplit/>
          <w:trHeight w:hRule="exact" w:val="389"/>
          <w:tblHeader/>
        </w:trPr>
        <w:tc>
          <w:tcPr>
            <w:tcW w:w="4151" w:type="dxa"/>
          </w:tcPr>
          <w:p w14:paraId="4D44EBA5" w14:textId="09EAE742" w:rsidR="00444831" w:rsidRPr="00BB3056" w:rsidRDefault="00F11543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68110450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DF5610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5F59E51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1AC78908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444831" w:rsidRPr="00BB3056" w14:paraId="48AAEDB2" w14:textId="77777777" w:rsidTr="00BD66A4">
        <w:trPr>
          <w:trHeight w:hRule="exact" w:val="360"/>
        </w:trPr>
        <w:tc>
          <w:tcPr>
            <w:tcW w:w="4151" w:type="dxa"/>
            <w:vAlign w:val="bottom"/>
          </w:tcPr>
          <w:p w14:paraId="0F072A29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E93233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690" w:type="dxa"/>
            <w:gridSpan w:val="3"/>
          </w:tcPr>
          <w:p w14:paraId="2D37970F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4831" w:rsidRPr="00BB3056" w14:paraId="3E53D5C0" w14:textId="77777777" w:rsidTr="00BD66A4">
        <w:trPr>
          <w:trHeight w:hRule="exact" w:val="360"/>
        </w:trPr>
        <w:tc>
          <w:tcPr>
            <w:tcW w:w="4151" w:type="dxa"/>
            <w:vAlign w:val="bottom"/>
          </w:tcPr>
          <w:p w14:paraId="606D97EF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676A9698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LIBOR+3.5</w:t>
            </w:r>
          </w:p>
        </w:tc>
        <w:tc>
          <w:tcPr>
            <w:tcW w:w="1710" w:type="dxa"/>
            <w:vAlign w:val="bottom"/>
          </w:tcPr>
          <w:p w14:paraId="7F203F33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257CA5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02B75D3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4831" w:rsidRPr="00BB3056" w14:paraId="2D88BBE0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313C0623" w14:textId="57667F36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BB7BA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60" w:type="dxa"/>
            <w:vAlign w:val="center"/>
          </w:tcPr>
          <w:p w14:paraId="66C428F5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E641A58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5,623,461</w:t>
            </w:r>
          </w:p>
        </w:tc>
        <w:tc>
          <w:tcPr>
            <w:tcW w:w="180" w:type="dxa"/>
            <w:vAlign w:val="center"/>
          </w:tcPr>
          <w:p w14:paraId="3153658E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676BCC47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5,472,700</w:t>
            </w:r>
          </w:p>
        </w:tc>
      </w:tr>
      <w:tr w:rsidR="00444831" w:rsidRPr="00BB3056" w14:paraId="42CB500F" w14:textId="77777777" w:rsidTr="00BD66A4">
        <w:trPr>
          <w:cantSplit/>
          <w:trHeight w:hRule="exact" w:val="398"/>
        </w:trPr>
        <w:tc>
          <w:tcPr>
            <w:tcW w:w="4151" w:type="dxa"/>
            <w:vAlign w:val="bottom"/>
          </w:tcPr>
          <w:p w14:paraId="719C526B" w14:textId="6648B422" w:rsidR="00444831" w:rsidRPr="00BB3056" w:rsidRDefault="0066361A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44831"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 กำไร</w:t>
            </w:r>
            <w:r w:rsidR="00444831"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512CF1B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D9FF895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(233,777)</w:t>
            </w:r>
          </w:p>
        </w:tc>
        <w:tc>
          <w:tcPr>
            <w:tcW w:w="180" w:type="dxa"/>
            <w:vAlign w:val="center"/>
          </w:tcPr>
          <w:p w14:paraId="4D102154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EDB6C01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150,761</w:t>
            </w:r>
          </w:p>
        </w:tc>
      </w:tr>
      <w:tr w:rsidR="00444831" w:rsidRPr="00BB3056" w14:paraId="72151241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0CCB264B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6888D2BA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4090E59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5,389,684</w:t>
            </w:r>
          </w:p>
        </w:tc>
        <w:tc>
          <w:tcPr>
            <w:tcW w:w="180" w:type="dxa"/>
            <w:vAlign w:val="bottom"/>
          </w:tcPr>
          <w:p w14:paraId="4A7851EF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4EC235B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5,623,461</w:t>
            </w:r>
          </w:p>
        </w:tc>
      </w:tr>
      <w:tr w:rsidR="00444831" w:rsidRPr="00BB3056" w14:paraId="6FC9CBB9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2D6A2A4C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CE561A0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6DF23EB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71E4AF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15EE025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44831" w:rsidRPr="00BB3056" w14:paraId="3E325990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2B9961B5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36462D01" w14:textId="77777777" w:rsidR="00444831" w:rsidRPr="00BB3056" w:rsidRDefault="00444831" w:rsidP="00BB7BAF">
            <w:pPr>
              <w:pStyle w:val="30"/>
              <w:tabs>
                <w:tab w:val="clear" w:pos="360"/>
                <w:tab w:val="clear" w:pos="720"/>
              </w:tabs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1.8</w:t>
            </w:r>
          </w:p>
        </w:tc>
        <w:tc>
          <w:tcPr>
            <w:tcW w:w="1710" w:type="dxa"/>
          </w:tcPr>
          <w:p w14:paraId="3D394772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976B036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952F29E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44831" w:rsidRPr="00BB3056" w14:paraId="3DD57666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2CA2ABB3" w14:textId="40AB6E91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BB7BA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60" w:type="dxa"/>
          </w:tcPr>
          <w:p w14:paraId="77A1C951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4B519B8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10,867</w:t>
            </w:r>
          </w:p>
        </w:tc>
        <w:tc>
          <w:tcPr>
            <w:tcW w:w="180" w:type="dxa"/>
            <w:vAlign w:val="bottom"/>
          </w:tcPr>
          <w:p w14:paraId="02A873E6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373000C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17,417</w:t>
            </w:r>
          </w:p>
        </w:tc>
      </w:tr>
      <w:tr w:rsidR="00444831" w:rsidRPr="00BB3056" w14:paraId="5E240CF5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412BEDB6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</w:tcPr>
          <w:p w14:paraId="4D4B43F8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7B6DAA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(10,867)</w:t>
            </w:r>
          </w:p>
        </w:tc>
        <w:tc>
          <w:tcPr>
            <w:tcW w:w="180" w:type="dxa"/>
            <w:vAlign w:val="bottom"/>
          </w:tcPr>
          <w:p w14:paraId="292AF42B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FE5CE30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(6,551)</w:t>
            </w:r>
          </w:p>
        </w:tc>
      </w:tr>
      <w:tr w:rsidR="00444831" w:rsidRPr="00BB3056" w14:paraId="7F4ED81D" w14:textId="77777777" w:rsidTr="00BD66A4">
        <w:trPr>
          <w:cantSplit/>
          <w:trHeight w:hRule="exact" w:val="389"/>
        </w:trPr>
        <w:tc>
          <w:tcPr>
            <w:tcW w:w="4151" w:type="dxa"/>
            <w:vAlign w:val="bottom"/>
          </w:tcPr>
          <w:p w14:paraId="28120738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56ABBE9E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5BC93FC" w14:textId="77777777" w:rsidR="00444831" w:rsidRPr="00BB3056" w:rsidRDefault="00444831" w:rsidP="00CA43DC">
            <w:pPr>
              <w:pStyle w:val="30"/>
              <w:tabs>
                <w:tab w:val="clear" w:pos="360"/>
                <w:tab w:val="clear" w:pos="720"/>
                <w:tab w:val="decimal" w:pos="1197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85E330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169B4ED" w14:textId="77777777" w:rsidR="00444831" w:rsidRPr="00BB3056" w:rsidRDefault="00444831" w:rsidP="00BD66A4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10,866</w:t>
            </w:r>
          </w:p>
        </w:tc>
      </w:tr>
    </w:tbl>
    <w:p w14:paraId="52FD6E67" w14:textId="248B91DF" w:rsidR="003747CB" w:rsidRDefault="003747CB" w:rsidP="004932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967E963" w14:textId="77777777" w:rsidR="00460069" w:rsidRDefault="00460069" w:rsidP="004932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538B0F6" w14:textId="57723238" w:rsidR="004932A6" w:rsidRPr="00254A81" w:rsidRDefault="0000227E" w:rsidP="004932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เงินให้กู้ยืมแก่บริษัทร่วม</w:t>
      </w:r>
    </w:p>
    <w:p w14:paraId="4AE9A9C1" w14:textId="77777777" w:rsidR="004932A6" w:rsidRPr="000D55C9" w:rsidRDefault="004932A6" w:rsidP="004932A6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6A006C6" w14:textId="57F657DD" w:rsidR="00AE5DDD" w:rsidRDefault="00444831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44831">
        <w:rPr>
          <w:rFonts w:ascii="Angsana New" w:hAnsi="Angsana New"/>
          <w:sz w:val="30"/>
          <w:szCs w:val="30"/>
          <w:cs/>
        </w:rPr>
        <w:t xml:space="preserve">ในปี 2554 บริษัทได้ทำสัญญาเงินให้กู้ยืมกับบริษัทร่วมแห่งหนึ่งเป็นจำนวนเงิน 173 ล้านเหรียญสหรัฐอเมริกาโดยคิดดอกเบี้ยอัตรา </w:t>
      </w:r>
      <w:r w:rsidRPr="00444831">
        <w:rPr>
          <w:rFonts w:ascii="Angsana New" w:hAnsi="Angsana New"/>
          <w:sz w:val="30"/>
          <w:szCs w:val="30"/>
        </w:rPr>
        <w:t xml:space="preserve">LIBOR </w:t>
      </w:r>
      <w:r w:rsidRPr="00444831">
        <w:rPr>
          <w:rFonts w:ascii="Angsana New" w:hAnsi="Angsana New"/>
          <w:sz w:val="30"/>
          <w:szCs w:val="30"/>
          <w:cs/>
        </w:rPr>
        <w:t xml:space="preserve">บวกด้วยร้อยละ 3.5 ต่อปี เงินให้กู้ยืมนี้มีกำหนดคืนในเดือนกรกฎาคม 2559 เมื่อวันที่ 5 กรกฎาคม 2559 บริษัทได้ทำหนังสือแก้ไขสัญญาเพื่อขยายกำหนดการชำระคืนเป็นเดือนกรกฎาคม 2564 โดยไม่มีการเปลี่ยนแปลงเงื่อนไขอื่นใด และเมื่อวันที่ 18 มีนาคม 2564 บริษัทได้ทำหนังสือแก้ไขสัญญาเพื่อขยายกำหนดการชำระคืนเป็นเดือนมิถุนายน 2569 โดยคิดดอกเบี้ยอัตรา </w:t>
      </w:r>
      <w:r w:rsidRPr="00444831">
        <w:rPr>
          <w:rFonts w:ascii="Angsana New" w:hAnsi="Angsana New"/>
          <w:sz w:val="30"/>
          <w:szCs w:val="30"/>
        </w:rPr>
        <w:t xml:space="preserve">SOFR </w:t>
      </w:r>
      <w:r w:rsidRPr="00444831">
        <w:rPr>
          <w:rFonts w:ascii="Angsana New" w:hAnsi="Angsana New"/>
          <w:sz w:val="30"/>
          <w:szCs w:val="30"/>
          <w:cs/>
        </w:rPr>
        <w:t xml:space="preserve">บวกด้วยร้อยละ 3.5 ต่อปี </w:t>
      </w:r>
      <w:r w:rsidR="006C4E95">
        <w:rPr>
          <w:rFonts w:ascii="Angsana New" w:hAnsi="Angsana New" w:hint="cs"/>
          <w:sz w:val="30"/>
          <w:szCs w:val="30"/>
          <w:cs/>
        </w:rPr>
        <w:t>ดอกเบี้ยจะถูกรวมทบต้น ณ วันสิ้นสุดในแต่ละงวดของดอกเบี้ย</w:t>
      </w:r>
      <w:r w:rsidRPr="00444831">
        <w:rPr>
          <w:rFonts w:ascii="Angsana New" w:hAnsi="Angsana New"/>
          <w:sz w:val="30"/>
          <w:szCs w:val="30"/>
          <w:cs/>
        </w:rPr>
        <w:t xml:space="preserve"> และจะถูกชำระคืนพร้อมกั</w:t>
      </w:r>
      <w:r w:rsidR="008F1B34">
        <w:rPr>
          <w:rFonts w:ascii="Angsana New" w:hAnsi="Angsana New" w:hint="cs"/>
          <w:sz w:val="30"/>
          <w:szCs w:val="30"/>
          <w:cs/>
        </w:rPr>
        <w:t>บ</w:t>
      </w:r>
      <w:r w:rsidRPr="00444831">
        <w:rPr>
          <w:rFonts w:ascii="Angsana New" w:hAnsi="Angsana New"/>
          <w:sz w:val="30"/>
          <w:szCs w:val="30"/>
          <w:cs/>
        </w:rPr>
        <w:t>เงินกู้ยืม หนังสือแก้ไขสัญญาเพื่อขยายกำหนดการชำระคืนดังกล่าว มีผลบังคับใช้ตั้งแต่วันที่ 1 เมษายน 2564</w:t>
      </w:r>
    </w:p>
    <w:p w14:paraId="0FAF3E9A" w14:textId="77777777" w:rsidR="00444831" w:rsidRPr="000D55C9" w:rsidRDefault="00444831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44831" w:rsidRPr="00BB3056" w14:paraId="20BAC9C7" w14:textId="77777777" w:rsidTr="00C808FD">
        <w:tc>
          <w:tcPr>
            <w:tcW w:w="2217" w:type="pct"/>
          </w:tcPr>
          <w:p w14:paraId="4D1DCF37" w14:textId="3488E778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0BA341FB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126FB39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1F8086A9" w14:textId="466E593E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31" w:rsidRPr="00BB3056" w14:paraId="3A4F94F1" w14:textId="77777777" w:rsidTr="00C808FD">
        <w:trPr>
          <w:trHeight w:hRule="exact" w:val="389"/>
        </w:trPr>
        <w:tc>
          <w:tcPr>
            <w:tcW w:w="2217" w:type="pct"/>
          </w:tcPr>
          <w:p w14:paraId="38DB9C9A" w14:textId="2FD2DBA0" w:rsidR="00444831" w:rsidRPr="00BB3056" w:rsidRDefault="00612E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1" w:type="pct"/>
          </w:tcPr>
          <w:p w14:paraId="5C139A75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14:paraId="77196486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43269B5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D0E1680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820CDB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78341E06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70BEAD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44831" w:rsidRPr="00BB3056" w14:paraId="345F1C7A" w14:textId="77777777" w:rsidTr="00C808FD">
        <w:trPr>
          <w:trHeight w:hRule="exact" w:val="389"/>
        </w:trPr>
        <w:tc>
          <w:tcPr>
            <w:tcW w:w="2217" w:type="pct"/>
          </w:tcPr>
          <w:p w14:paraId="1A11ADD5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33468B69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831" w:rsidRPr="00BB3056" w14:paraId="7D49B3AA" w14:textId="77777777" w:rsidTr="00C808FD">
        <w:tc>
          <w:tcPr>
            <w:tcW w:w="2217" w:type="pct"/>
          </w:tcPr>
          <w:p w14:paraId="3FD44C49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E7F6FCD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673,374</w:t>
            </w:r>
          </w:p>
        </w:tc>
        <w:tc>
          <w:tcPr>
            <w:tcW w:w="155" w:type="pct"/>
            <w:vAlign w:val="bottom"/>
          </w:tcPr>
          <w:p w14:paraId="09F0D8CD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7B9F554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601,786</w:t>
            </w:r>
          </w:p>
        </w:tc>
        <w:tc>
          <w:tcPr>
            <w:tcW w:w="148" w:type="pct"/>
            <w:vAlign w:val="bottom"/>
          </w:tcPr>
          <w:p w14:paraId="340594F2" w14:textId="77777777" w:rsidR="00444831" w:rsidRPr="00BB3056" w:rsidRDefault="00444831" w:rsidP="00BB7BA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2FE473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673,374</w:t>
            </w:r>
          </w:p>
        </w:tc>
        <w:tc>
          <w:tcPr>
            <w:tcW w:w="137" w:type="pct"/>
            <w:vAlign w:val="bottom"/>
          </w:tcPr>
          <w:p w14:paraId="295BF622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7FE2E79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601,786</w:t>
            </w:r>
          </w:p>
        </w:tc>
      </w:tr>
      <w:tr w:rsidR="00444831" w:rsidRPr="00BB3056" w14:paraId="50F5EA18" w14:textId="77777777" w:rsidTr="00C808FD">
        <w:trPr>
          <w:trHeight w:hRule="exact" w:val="374"/>
        </w:trPr>
        <w:tc>
          <w:tcPr>
            <w:tcW w:w="2217" w:type="pct"/>
          </w:tcPr>
          <w:p w14:paraId="0F7E8D8D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5091964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673,374</w:t>
            </w:r>
          </w:p>
        </w:tc>
        <w:tc>
          <w:tcPr>
            <w:tcW w:w="155" w:type="pct"/>
          </w:tcPr>
          <w:p w14:paraId="491FC986" w14:textId="77777777" w:rsidR="00444831" w:rsidRPr="00BB3056" w:rsidRDefault="00444831" w:rsidP="00BB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382FC5C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601,786</w:t>
            </w:r>
          </w:p>
        </w:tc>
        <w:tc>
          <w:tcPr>
            <w:tcW w:w="148" w:type="pct"/>
          </w:tcPr>
          <w:p w14:paraId="331837BB" w14:textId="77777777" w:rsidR="00444831" w:rsidRPr="00BB3056" w:rsidRDefault="00444831" w:rsidP="00BB7BAF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1EC066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673,374</w:t>
            </w:r>
          </w:p>
        </w:tc>
        <w:tc>
          <w:tcPr>
            <w:tcW w:w="137" w:type="pct"/>
          </w:tcPr>
          <w:p w14:paraId="0DC7DD21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77AE6D2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601,786</w:t>
            </w:r>
          </w:p>
        </w:tc>
      </w:tr>
    </w:tbl>
    <w:p w14:paraId="40734816" w14:textId="290DE8FF" w:rsidR="006470FB" w:rsidRDefault="006470FB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44831" w:rsidRPr="00BB3056" w14:paraId="61C56B63" w14:textId="77777777" w:rsidTr="00C808FD">
        <w:tc>
          <w:tcPr>
            <w:tcW w:w="2217" w:type="pct"/>
          </w:tcPr>
          <w:p w14:paraId="24232CD6" w14:textId="0324C070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747BE269" w14:textId="03565AA6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FA9B9B9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3D46D77B" w14:textId="22E04C2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31" w:rsidRPr="00BB3056" w14:paraId="53901E3D" w14:textId="77777777" w:rsidTr="00C808FD">
        <w:trPr>
          <w:trHeight w:hRule="exact" w:val="389"/>
        </w:trPr>
        <w:tc>
          <w:tcPr>
            <w:tcW w:w="2217" w:type="pct"/>
          </w:tcPr>
          <w:p w14:paraId="6DB5AFC5" w14:textId="45D6FC53" w:rsidR="00444831" w:rsidRPr="00BB3056" w:rsidRDefault="00612E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1" w:type="pct"/>
          </w:tcPr>
          <w:p w14:paraId="6E250D9A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14:paraId="1E87C2A9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9438EA8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0FC4A4E4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5F67AD9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5BD39D43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4509A6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44831" w:rsidRPr="00BB3056" w14:paraId="57872378" w14:textId="77777777" w:rsidTr="00C808FD">
        <w:trPr>
          <w:trHeight w:hRule="exact" w:val="389"/>
        </w:trPr>
        <w:tc>
          <w:tcPr>
            <w:tcW w:w="2217" w:type="pct"/>
          </w:tcPr>
          <w:p w14:paraId="5AE4EA71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1B02DA8D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831" w:rsidRPr="00BB3056" w14:paraId="06BF58CB" w14:textId="77777777" w:rsidTr="00C808FD">
        <w:tc>
          <w:tcPr>
            <w:tcW w:w="2217" w:type="pct"/>
          </w:tcPr>
          <w:p w14:paraId="7668A109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6F6CC6F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22,532</w:t>
            </w:r>
          </w:p>
        </w:tc>
        <w:tc>
          <w:tcPr>
            <w:tcW w:w="155" w:type="pct"/>
            <w:vAlign w:val="bottom"/>
          </w:tcPr>
          <w:p w14:paraId="650D8308" w14:textId="77777777" w:rsidR="00444831" w:rsidRPr="00BB3056" w:rsidRDefault="00444831" w:rsidP="00BB7BA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268B966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38,905</w:t>
            </w:r>
          </w:p>
        </w:tc>
        <w:tc>
          <w:tcPr>
            <w:tcW w:w="148" w:type="pct"/>
            <w:vAlign w:val="bottom"/>
          </w:tcPr>
          <w:p w14:paraId="169D62B0" w14:textId="77777777" w:rsidR="00444831" w:rsidRPr="00BB3056" w:rsidRDefault="00444831" w:rsidP="00BB7BA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DFAB3E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22,532</w:t>
            </w:r>
          </w:p>
        </w:tc>
        <w:tc>
          <w:tcPr>
            <w:tcW w:w="137" w:type="pct"/>
            <w:vAlign w:val="bottom"/>
          </w:tcPr>
          <w:p w14:paraId="55B930EE" w14:textId="77777777" w:rsidR="00444831" w:rsidRPr="00BB3056" w:rsidRDefault="00444831" w:rsidP="00BB7BA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C96F846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38,905</w:t>
            </w:r>
          </w:p>
        </w:tc>
      </w:tr>
      <w:tr w:rsidR="00444831" w:rsidRPr="00BB3056" w14:paraId="0E70768E" w14:textId="77777777" w:rsidTr="00C808FD">
        <w:trPr>
          <w:trHeight w:hRule="exact" w:val="374"/>
        </w:trPr>
        <w:tc>
          <w:tcPr>
            <w:tcW w:w="2217" w:type="pct"/>
            <w:vAlign w:val="bottom"/>
          </w:tcPr>
          <w:p w14:paraId="75BE2288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A3FC3DA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22,532</w:t>
            </w:r>
          </w:p>
        </w:tc>
        <w:tc>
          <w:tcPr>
            <w:tcW w:w="155" w:type="pct"/>
          </w:tcPr>
          <w:p w14:paraId="1B495332" w14:textId="77777777" w:rsidR="00444831" w:rsidRPr="00BB3056" w:rsidRDefault="00444831" w:rsidP="00BB7BA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7096633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38,905</w:t>
            </w:r>
          </w:p>
        </w:tc>
        <w:tc>
          <w:tcPr>
            <w:tcW w:w="148" w:type="pct"/>
          </w:tcPr>
          <w:p w14:paraId="6EA2A5D7" w14:textId="77777777" w:rsidR="00444831" w:rsidRPr="00BB3056" w:rsidRDefault="00444831" w:rsidP="00BB7BA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0C117D9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22,532</w:t>
            </w:r>
          </w:p>
        </w:tc>
        <w:tc>
          <w:tcPr>
            <w:tcW w:w="137" w:type="pct"/>
          </w:tcPr>
          <w:p w14:paraId="3ABCCBA8" w14:textId="77777777" w:rsidR="00444831" w:rsidRPr="00BB3056" w:rsidRDefault="00444831" w:rsidP="00BB7BAF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7DDAE31" w14:textId="77777777" w:rsidR="00444831" w:rsidRPr="00BB3056" w:rsidRDefault="00444831" w:rsidP="00BB7BAF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38,905</w:t>
            </w:r>
          </w:p>
        </w:tc>
      </w:tr>
    </w:tbl>
    <w:p w14:paraId="15B03663" w14:textId="3D4CC549" w:rsidR="00444831" w:rsidRDefault="00444831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44831" w:rsidRPr="00BB3056" w14:paraId="7648935C" w14:textId="77777777" w:rsidTr="00C808FD">
        <w:tc>
          <w:tcPr>
            <w:tcW w:w="2217" w:type="pct"/>
          </w:tcPr>
          <w:p w14:paraId="446CEA5A" w14:textId="33F733FF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21676054" w14:textId="2678F312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5E743FF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64283A11" w14:textId="0911CFDC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831" w:rsidRPr="00BB3056" w14:paraId="71618513" w14:textId="77777777" w:rsidTr="00C808FD">
        <w:trPr>
          <w:trHeight w:hRule="exact" w:val="389"/>
        </w:trPr>
        <w:tc>
          <w:tcPr>
            <w:tcW w:w="2217" w:type="pct"/>
          </w:tcPr>
          <w:p w14:paraId="594A33EB" w14:textId="025A91CE" w:rsidR="00444831" w:rsidRPr="00BB3056" w:rsidRDefault="00612E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571" w:type="pct"/>
          </w:tcPr>
          <w:p w14:paraId="0EB6B62F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5" w:type="pct"/>
          </w:tcPr>
          <w:p w14:paraId="1277ED90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E1618A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A67B5C2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B4D062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5EAB1192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3CE034D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44831" w:rsidRPr="00BB3056" w14:paraId="7250ED4F" w14:textId="77777777" w:rsidTr="00C808FD">
        <w:trPr>
          <w:trHeight w:hRule="exact" w:val="389"/>
        </w:trPr>
        <w:tc>
          <w:tcPr>
            <w:tcW w:w="2217" w:type="pct"/>
          </w:tcPr>
          <w:p w14:paraId="453B1D84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07E83549" w14:textId="77777777" w:rsidR="00444831" w:rsidRPr="00BB3056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831" w:rsidRPr="00BB3056" w14:paraId="3C27E2E2" w14:textId="77777777" w:rsidTr="00C808FD">
        <w:tc>
          <w:tcPr>
            <w:tcW w:w="2217" w:type="pct"/>
          </w:tcPr>
          <w:p w14:paraId="25ACEDF5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76318606" w14:textId="77777777" w:rsidR="00444831" w:rsidRPr="00BB3056" w:rsidRDefault="00444831" w:rsidP="00C808FD">
            <w:pPr>
              <w:pStyle w:val="a3"/>
              <w:tabs>
                <w:tab w:val="decimal" w:pos="801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64EF92F5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5E5A7BB" w14:textId="77777777" w:rsidR="00444831" w:rsidRPr="00BB3056" w:rsidRDefault="00444831" w:rsidP="00C808FD">
            <w:pPr>
              <w:pStyle w:val="a3"/>
              <w:tabs>
                <w:tab w:val="decimal" w:pos="801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66608BE5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E3BDAA" w14:textId="77777777" w:rsidR="00444831" w:rsidRPr="00BB3056" w:rsidRDefault="00444831" w:rsidP="00C808FD">
            <w:pPr>
              <w:pStyle w:val="a3"/>
              <w:tabs>
                <w:tab w:val="decimal" w:pos="801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5BEFE4B1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D255483" w14:textId="77777777" w:rsidR="00444831" w:rsidRPr="00BB3056" w:rsidRDefault="00444831" w:rsidP="00C808FD">
            <w:pPr>
              <w:pStyle w:val="a3"/>
              <w:tabs>
                <w:tab w:val="decimal" w:pos="801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4831" w:rsidRPr="00BB3056" w14:paraId="7CB65C74" w14:textId="77777777" w:rsidTr="00C808FD">
        <w:tc>
          <w:tcPr>
            <w:tcW w:w="2217" w:type="pct"/>
            <w:vAlign w:val="bottom"/>
          </w:tcPr>
          <w:p w14:paraId="6137C1E7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571" w:type="pct"/>
          </w:tcPr>
          <w:p w14:paraId="3316B7E6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1,591</w:t>
            </w:r>
          </w:p>
        </w:tc>
        <w:tc>
          <w:tcPr>
            <w:tcW w:w="155" w:type="pct"/>
            <w:vAlign w:val="bottom"/>
          </w:tcPr>
          <w:p w14:paraId="0999CB80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C2091EA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3,034</w:t>
            </w:r>
          </w:p>
        </w:tc>
        <w:tc>
          <w:tcPr>
            <w:tcW w:w="148" w:type="pct"/>
            <w:vAlign w:val="bottom"/>
          </w:tcPr>
          <w:p w14:paraId="388AA27D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885F37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1,591</w:t>
            </w:r>
          </w:p>
        </w:tc>
        <w:tc>
          <w:tcPr>
            <w:tcW w:w="137" w:type="pct"/>
            <w:vAlign w:val="bottom"/>
          </w:tcPr>
          <w:p w14:paraId="3FB99799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4DF9A185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3,034</w:t>
            </w:r>
          </w:p>
        </w:tc>
      </w:tr>
      <w:tr w:rsidR="00444831" w:rsidRPr="00BB3056" w14:paraId="610FAE23" w14:textId="77777777" w:rsidTr="00C808FD">
        <w:tc>
          <w:tcPr>
            <w:tcW w:w="2217" w:type="pct"/>
            <w:vAlign w:val="bottom"/>
          </w:tcPr>
          <w:p w14:paraId="7B05D8FB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A62055A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612"/>
              </w:tabs>
              <w:spacing w:line="240" w:lineRule="atLeast"/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D742464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BA4C9E0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1,591</w:t>
            </w:r>
          </w:p>
        </w:tc>
        <w:tc>
          <w:tcPr>
            <w:tcW w:w="148" w:type="pct"/>
            <w:vAlign w:val="bottom"/>
          </w:tcPr>
          <w:p w14:paraId="3BE15D08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FBAE0C2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612"/>
              </w:tabs>
              <w:spacing w:line="240" w:lineRule="atLeast"/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14:paraId="4F4D5F0C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64430C4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1,591</w:t>
            </w:r>
          </w:p>
        </w:tc>
      </w:tr>
      <w:tr w:rsidR="00444831" w:rsidRPr="00BB3056" w14:paraId="643DB75F" w14:textId="77777777" w:rsidTr="00C808FD">
        <w:trPr>
          <w:trHeight w:hRule="exact" w:val="374"/>
        </w:trPr>
        <w:tc>
          <w:tcPr>
            <w:tcW w:w="2217" w:type="pct"/>
            <w:vAlign w:val="bottom"/>
          </w:tcPr>
          <w:p w14:paraId="319853E0" w14:textId="77777777" w:rsidR="00444831" w:rsidRPr="00BB3056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BD68614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1,591</w:t>
            </w:r>
          </w:p>
        </w:tc>
        <w:tc>
          <w:tcPr>
            <w:tcW w:w="155" w:type="pct"/>
          </w:tcPr>
          <w:p w14:paraId="2FE26E9B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CB9F2C6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4,625</w:t>
            </w:r>
          </w:p>
        </w:tc>
        <w:tc>
          <w:tcPr>
            <w:tcW w:w="148" w:type="pct"/>
          </w:tcPr>
          <w:p w14:paraId="24A34DD4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7ED84D3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1,591</w:t>
            </w:r>
          </w:p>
        </w:tc>
        <w:tc>
          <w:tcPr>
            <w:tcW w:w="137" w:type="pct"/>
          </w:tcPr>
          <w:p w14:paraId="5E0D5F14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2056698" w14:textId="77777777" w:rsidR="00444831" w:rsidRPr="00BB3056" w:rsidRDefault="00444831" w:rsidP="00C808FD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4,625</w:t>
            </w:r>
          </w:p>
        </w:tc>
      </w:tr>
    </w:tbl>
    <w:p w14:paraId="23C50E7E" w14:textId="77777777" w:rsidR="00040881" w:rsidRDefault="00040881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8D490F1" w14:textId="77777777" w:rsidR="00936407" w:rsidRDefault="00936407" w:rsidP="00936407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DC93F00" w14:textId="3BB62540" w:rsidR="00936407" w:rsidRPr="00101A16" w:rsidRDefault="00936407" w:rsidP="00936407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6831CD8F" w14:textId="75BF81C4" w:rsidR="0028162F" w:rsidRPr="00BB7BAF" w:rsidRDefault="001048CD" w:rsidP="00BF69C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BB7BAF"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 w:rsidR="00AE2452" w:rsidRPr="00BB7BAF">
        <w:rPr>
          <w:rFonts w:ascii="Angsana New" w:hAnsi="Angsana New"/>
          <w:sz w:val="30"/>
          <w:szCs w:val="30"/>
          <w:u w:val="none"/>
          <w:cs/>
        </w:rPr>
        <w:tab/>
      </w:r>
      <w:r w:rsidR="0028162F" w:rsidRPr="00BB7BAF">
        <w:rPr>
          <w:rFonts w:ascii="Angsana New" w:hAnsi="Angsana New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59A7DFF5" w14:textId="77777777" w:rsidR="0024744B" w:rsidRPr="00BB7BAF" w:rsidRDefault="0024744B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1" w:type="dxa"/>
        <w:tblInd w:w="450" w:type="dxa"/>
        <w:tblLook w:val="01E0" w:firstRow="1" w:lastRow="1" w:firstColumn="1" w:lastColumn="1" w:noHBand="0" w:noVBand="0"/>
      </w:tblPr>
      <w:tblGrid>
        <w:gridCol w:w="4020"/>
        <w:gridCol w:w="1179"/>
        <w:gridCol w:w="236"/>
        <w:gridCol w:w="1115"/>
        <w:gridCol w:w="270"/>
        <w:gridCol w:w="1080"/>
        <w:gridCol w:w="270"/>
        <w:gridCol w:w="1081"/>
      </w:tblGrid>
      <w:tr w:rsidR="0028162F" w:rsidRPr="00BB7BAF" w14:paraId="08B68118" w14:textId="77777777" w:rsidTr="00BD66A4">
        <w:trPr>
          <w:trHeight w:hRule="exact" w:val="389"/>
        </w:trPr>
        <w:tc>
          <w:tcPr>
            <w:tcW w:w="4020" w:type="dxa"/>
          </w:tcPr>
          <w:p w14:paraId="1847A142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0" w:type="dxa"/>
            <w:gridSpan w:val="3"/>
            <w:shd w:val="clear" w:color="auto" w:fill="auto"/>
          </w:tcPr>
          <w:p w14:paraId="0F021FFF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B7BA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B7BA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F9223E5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0477F31E" w14:textId="77777777" w:rsidR="0028162F" w:rsidRPr="00BB7BAF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B7BA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B7BA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66E3E" w:rsidRPr="00BB7BAF" w14:paraId="3DA6600A" w14:textId="77777777" w:rsidTr="00BD66A4">
        <w:trPr>
          <w:trHeight w:hRule="exact" w:val="389"/>
        </w:trPr>
        <w:tc>
          <w:tcPr>
            <w:tcW w:w="4020" w:type="dxa"/>
          </w:tcPr>
          <w:p w14:paraId="5C833C3A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1AA53FD" w14:textId="77777777" w:rsidR="00566E3E" w:rsidRPr="00BB7BAF" w:rsidRDefault="00566E3E" w:rsidP="0056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7BAF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36" w:type="dxa"/>
          </w:tcPr>
          <w:p w14:paraId="6E64DF5C" w14:textId="77777777" w:rsidR="00566E3E" w:rsidRPr="00BB7BAF" w:rsidRDefault="00566E3E" w:rsidP="0056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5" w:type="dxa"/>
            <w:shd w:val="clear" w:color="auto" w:fill="auto"/>
          </w:tcPr>
          <w:p w14:paraId="2ED9AD15" w14:textId="77777777" w:rsidR="00566E3E" w:rsidRPr="00BB7BAF" w:rsidRDefault="00566E3E" w:rsidP="0056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7BAF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14:paraId="6FD1BE64" w14:textId="77777777" w:rsidR="00566E3E" w:rsidRPr="00BB7BAF" w:rsidRDefault="00566E3E" w:rsidP="0056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81F245" w14:textId="77777777" w:rsidR="00566E3E" w:rsidRPr="00BB7BAF" w:rsidRDefault="00566E3E" w:rsidP="0056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7BAF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0038294C" w14:textId="77777777" w:rsidR="00566E3E" w:rsidRPr="00BB7BAF" w:rsidRDefault="00566E3E" w:rsidP="0056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  <w:shd w:val="clear" w:color="auto" w:fill="auto"/>
          </w:tcPr>
          <w:p w14:paraId="0594EF20" w14:textId="77777777" w:rsidR="00566E3E" w:rsidRPr="00BB7BAF" w:rsidRDefault="00566E3E" w:rsidP="0056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7BAF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566E3E" w:rsidRPr="00BB7BAF" w14:paraId="6394E4EB" w14:textId="77777777" w:rsidTr="00BD66A4">
        <w:trPr>
          <w:trHeight w:hRule="exact" w:val="389"/>
        </w:trPr>
        <w:tc>
          <w:tcPr>
            <w:tcW w:w="4020" w:type="dxa"/>
          </w:tcPr>
          <w:p w14:paraId="32BF3770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1" w:type="dxa"/>
            <w:gridSpan w:val="7"/>
          </w:tcPr>
          <w:p w14:paraId="6CBE822D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B7BA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E3E" w:rsidRPr="00BB7BAF" w14:paraId="23A80AC5" w14:textId="77777777" w:rsidTr="00BD66A4">
        <w:trPr>
          <w:trHeight w:hRule="exact" w:val="389"/>
        </w:trPr>
        <w:tc>
          <w:tcPr>
            <w:tcW w:w="4020" w:type="dxa"/>
          </w:tcPr>
          <w:p w14:paraId="621EECDA" w14:textId="77777777" w:rsidR="00566E3E" w:rsidRPr="00BB7BAF" w:rsidRDefault="00566E3E" w:rsidP="00566E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9" w:type="dxa"/>
          </w:tcPr>
          <w:p w14:paraId="57714D19" w14:textId="3DB55630" w:rsidR="00566E3E" w:rsidRPr="00BB7BAF" w:rsidRDefault="00EB53DD" w:rsidP="00011998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30A7931F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27C3DA57" w14:textId="77777777" w:rsidR="00566E3E" w:rsidRPr="00BB7BAF" w:rsidRDefault="00566E3E" w:rsidP="00011998">
            <w:pPr>
              <w:pStyle w:val="acctfourfigures"/>
              <w:tabs>
                <w:tab w:val="clear" w:pos="765"/>
              </w:tabs>
              <w:spacing w:line="240" w:lineRule="auto"/>
              <w:ind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1F9BF96C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C7874" w14:textId="550582EF" w:rsidR="00566E3E" w:rsidRPr="00BB7BAF" w:rsidRDefault="00EB53DD" w:rsidP="00011998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0265DA47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18738AFF" w14:textId="77777777" w:rsidR="00566E3E" w:rsidRPr="00BB7BAF" w:rsidRDefault="00566E3E" w:rsidP="00011998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566E3E" w:rsidRPr="00BB7BAF" w14:paraId="656DA6E5" w14:textId="77777777" w:rsidTr="00BD66A4">
        <w:trPr>
          <w:trHeight w:hRule="exact" w:val="389"/>
        </w:trPr>
        <w:tc>
          <w:tcPr>
            <w:tcW w:w="4020" w:type="dxa"/>
          </w:tcPr>
          <w:p w14:paraId="00B1DF8B" w14:textId="77777777" w:rsidR="00566E3E" w:rsidRPr="00BB7BAF" w:rsidRDefault="00566E3E" w:rsidP="00566E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9" w:type="dxa"/>
            <w:vAlign w:val="bottom"/>
          </w:tcPr>
          <w:p w14:paraId="42D97EE9" w14:textId="5D7CC7AE" w:rsidR="00566E3E" w:rsidRPr="00BB7BAF" w:rsidRDefault="00EB53DD" w:rsidP="00011998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3,643</w:t>
            </w:r>
          </w:p>
        </w:tc>
        <w:tc>
          <w:tcPr>
            <w:tcW w:w="236" w:type="dxa"/>
          </w:tcPr>
          <w:p w14:paraId="2CE678F4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0BAF272" w14:textId="77777777" w:rsidR="00566E3E" w:rsidRPr="00BB7BAF" w:rsidRDefault="00566E3E" w:rsidP="00566E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8,101</w:t>
            </w:r>
          </w:p>
        </w:tc>
        <w:tc>
          <w:tcPr>
            <w:tcW w:w="270" w:type="dxa"/>
          </w:tcPr>
          <w:p w14:paraId="3EF3D608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66C9D9" w14:textId="29D6D4BA" w:rsidR="00566E3E" w:rsidRPr="00BB7BAF" w:rsidRDefault="00EB53DD" w:rsidP="00011998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3,643</w:t>
            </w:r>
          </w:p>
        </w:tc>
        <w:tc>
          <w:tcPr>
            <w:tcW w:w="270" w:type="dxa"/>
          </w:tcPr>
          <w:p w14:paraId="215A549D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6CC927" w14:textId="77777777" w:rsidR="00566E3E" w:rsidRPr="00BB7BAF" w:rsidRDefault="00566E3E" w:rsidP="00011998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8,060</w:t>
            </w:r>
          </w:p>
        </w:tc>
      </w:tr>
      <w:tr w:rsidR="00566E3E" w:rsidRPr="00BB7BAF" w14:paraId="0306B31C" w14:textId="77777777" w:rsidTr="00BD66A4">
        <w:trPr>
          <w:trHeight w:hRule="exact" w:val="389"/>
        </w:trPr>
        <w:tc>
          <w:tcPr>
            <w:tcW w:w="4020" w:type="dxa"/>
          </w:tcPr>
          <w:p w14:paraId="3AA89534" w14:textId="77777777" w:rsidR="00566E3E" w:rsidRPr="00BB7BAF" w:rsidRDefault="00566E3E" w:rsidP="00566E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9" w:type="dxa"/>
          </w:tcPr>
          <w:p w14:paraId="7070C8F3" w14:textId="28F66CCC" w:rsidR="00566E3E" w:rsidRPr="00BB7BAF" w:rsidRDefault="00EB53DD" w:rsidP="00011998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8,422</w:t>
            </w:r>
          </w:p>
        </w:tc>
        <w:tc>
          <w:tcPr>
            <w:tcW w:w="236" w:type="dxa"/>
          </w:tcPr>
          <w:p w14:paraId="31DA030C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13B3A513" w14:textId="77777777" w:rsidR="00566E3E" w:rsidRPr="00BB7BAF" w:rsidRDefault="00566E3E" w:rsidP="00566E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1,286,111</w:t>
            </w:r>
          </w:p>
        </w:tc>
        <w:tc>
          <w:tcPr>
            <w:tcW w:w="270" w:type="dxa"/>
          </w:tcPr>
          <w:p w14:paraId="6DD088D7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E901F" w14:textId="39B8CB2C" w:rsidR="00566E3E" w:rsidRPr="00BB7BAF" w:rsidRDefault="00EB53DD" w:rsidP="00011998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8,422</w:t>
            </w:r>
          </w:p>
        </w:tc>
        <w:tc>
          <w:tcPr>
            <w:tcW w:w="270" w:type="dxa"/>
          </w:tcPr>
          <w:p w14:paraId="538BE461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38C54577" w14:textId="77777777" w:rsidR="00566E3E" w:rsidRPr="00BB7BAF" w:rsidRDefault="00566E3E" w:rsidP="00011998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1,286,111</w:t>
            </w:r>
          </w:p>
        </w:tc>
      </w:tr>
      <w:tr w:rsidR="00566E3E" w:rsidRPr="00BB7BAF" w14:paraId="59140EA3" w14:textId="77777777" w:rsidTr="00BD66A4">
        <w:trPr>
          <w:trHeight w:hRule="exact" w:val="389"/>
        </w:trPr>
        <w:tc>
          <w:tcPr>
            <w:tcW w:w="4020" w:type="dxa"/>
          </w:tcPr>
          <w:p w14:paraId="3311FA96" w14:textId="77777777" w:rsidR="00566E3E" w:rsidRPr="00BB7BAF" w:rsidRDefault="00566E3E" w:rsidP="00566E3E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BB7BAF">
              <w:rPr>
                <w:rFonts w:ascii="Angsana New" w:hAnsi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179" w:type="dxa"/>
          </w:tcPr>
          <w:p w14:paraId="53C715EC" w14:textId="160DA4B3" w:rsidR="00566E3E" w:rsidRPr="00BB7BAF" w:rsidRDefault="00EB53DD" w:rsidP="00011998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4,634,646</w:t>
            </w:r>
          </w:p>
        </w:tc>
        <w:tc>
          <w:tcPr>
            <w:tcW w:w="236" w:type="dxa"/>
          </w:tcPr>
          <w:p w14:paraId="17A0EFE1" w14:textId="77777777" w:rsidR="00566E3E" w:rsidRPr="00BB7BAF" w:rsidRDefault="00566E3E" w:rsidP="00566E3E">
            <w:pPr>
              <w:pStyle w:val="a3"/>
              <w:tabs>
                <w:tab w:val="decimal" w:pos="51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141F48DB" w14:textId="77777777" w:rsidR="00566E3E" w:rsidRPr="00BB7BAF" w:rsidRDefault="00566E3E" w:rsidP="00566E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3,306,588</w:t>
            </w:r>
          </w:p>
        </w:tc>
        <w:tc>
          <w:tcPr>
            <w:tcW w:w="270" w:type="dxa"/>
          </w:tcPr>
          <w:p w14:paraId="0F3AC34B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2BD88" w14:textId="470B31AC" w:rsidR="00566E3E" w:rsidRPr="00BB7BAF" w:rsidRDefault="00EB53DD" w:rsidP="00011998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4,634,646</w:t>
            </w:r>
          </w:p>
        </w:tc>
        <w:tc>
          <w:tcPr>
            <w:tcW w:w="270" w:type="dxa"/>
          </w:tcPr>
          <w:p w14:paraId="530DE777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75B0FF" w14:textId="77777777" w:rsidR="00566E3E" w:rsidRPr="00BB7BAF" w:rsidRDefault="00566E3E" w:rsidP="00011998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7BAF">
              <w:rPr>
                <w:rFonts w:ascii="Angsana New" w:hAnsi="Angsana New"/>
                <w:sz w:val="30"/>
                <w:szCs w:val="30"/>
              </w:rPr>
              <w:t>3,306,588</w:t>
            </w:r>
          </w:p>
        </w:tc>
      </w:tr>
      <w:tr w:rsidR="00566E3E" w:rsidRPr="00BB7BAF" w14:paraId="075B5648" w14:textId="77777777" w:rsidTr="00BD66A4">
        <w:trPr>
          <w:trHeight w:hRule="exact" w:val="389"/>
        </w:trPr>
        <w:tc>
          <w:tcPr>
            <w:tcW w:w="4020" w:type="dxa"/>
          </w:tcPr>
          <w:p w14:paraId="7182618C" w14:textId="77777777" w:rsidR="00566E3E" w:rsidRPr="00BB7BAF" w:rsidRDefault="00566E3E" w:rsidP="00566E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B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1E52C00" w14:textId="0081A478" w:rsidR="00566E3E" w:rsidRPr="00BB7BAF" w:rsidRDefault="00EB53DD" w:rsidP="00011998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B7BA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4,646,819</w:t>
            </w:r>
          </w:p>
        </w:tc>
        <w:tc>
          <w:tcPr>
            <w:tcW w:w="236" w:type="dxa"/>
          </w:tcPr>
          <w:p w14:paraId="3FD5C475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6DE88C9" w14:textId="77777777" w:rsidR="00566E3E" w:rsidRPr="00BB7BAF" w:rsidRDefault="00566E3E" w:rsidP="00566E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B7BAF">
              <w:rPr>
                <w:rFonts w:ascii="Angsana New" w:hAnsi="Angsana New"/>
                <w:b/>
                <w:bCs/>
                <w:sz w:val="30"/>
                <w:szCs w:val="30"/>
              </w:rPr>
              <w:t>4,600,902</w:t>
            </w:r>
          </w:p>
        </w:tc>
        <w:tc>
          <w:tcPr>
            <w:tcW w:w="270" w:type="dxa"/>
          </w:tcPr>
          <w:p w14:paraId="2232370D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76B1C1" w14:textId="296D2068" w:rsidR="00566E3E" w:rsidRPr="00BB7BAF" w:rsidRDefault="00EB53DD" w:rsidP="00011998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B7BA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4,646,819</w:t>
            </w:r>
          </w:p>
        </w:tc>
        <w:tc>
          <w:tcPr>
            <w:tcW w:w="270" w:type="dxa"/>
          </w:tcPr>
          <w:p w14:paraId="138E369F" w14:textId="77777777" w:rsidR="00566E3E" w:rsidRPr="00BB7BAF" w:rsidRDefault="00566E3E" w:rsidP="0056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1D22ED4" w14:textId="77777777" w:rsidR="00566E3E" w:rsidRPr="00BB7BAF" w:rsidRDefault="00566E3E" w:rsidP="00011998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B7BAF">
              <w:rPr>
                <w:rFonts w:ascii="Angsana New" w:hAnsi="Angsana New"/>
                <w:b/>
                <w:bCs/>
                <w:sz w:val="30"/>
                <w:szCs w:val="30"/>
              </w:rPr>
              <w:t>4,600,861</w:t>
            </w:r>
          </w:p>
        </w:tc>
      </w:tr>
    </w:tbl>
    <w:p w14:paraId="7D2B9F59" w14:textId="55BFD760" w:rsidR="00BB7BAF" w:rsidRDefault="00BB7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4FCEB7BF" w14:textId="5C427912" w:rsidR="003E6A5C" w:rsidRPr="00254A81" w:rsidRDefault="001048CD" w:rsidP="00F0328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8</w:t>
      </w:r>
      <w:r w:rsidR="0024744B" w:rsidRPr="00254A81">
        <w:rPr>
          <w:rFonts w:ascii="Angsana New" w:hAnsi="Angsana New"/>
          <w:sz w:val="30"/>
          <w:szCs w:val="30"/>
          <w:u w:val="none"/>
        </w:rPr>
        <w:tab/>
      </w:r>
      <w:r w:rsidR="003E6A5C" w:rsidRPr="00254A81">
        <w:rPr>
          <w:rFonts w:ascii="Angsana New" w:hAnsi="Angsana New"/>
          <w:sz w:val="30"/>
          <w:szCs w:val="30"/>
          <w:u w:val="none"/>
          <w:cs/>
        </w:rPr>
        <w:t>ลูกหนี้การค้า</w:t>
      </w:r>
    </w:p>
    <w:p w14:paraId="486BEFBB" w14:textId="77777777" w:rsidR="00F0328E" w:rsidRPr="00872D32" w:rsidRDefault="00F0328E" w:rsidP="00F0328E">
      <w:pPr>
        <w:spacing w:line="240" w:lineRule="auto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556CD8" w:rsidRPr="00BB3056" w14:paraId="41EBA46A" w14:textId="77777777" w:rsidTr="00BD66A4">
        <w:trPr>
          <w:trHeight w:hRule="exact" w:val="866"/>
          <w:tblHeader/>
        </w:trPr>
        <w:tc>
          <w:tcPr>
            <w:tcW w:w="5220" w:type="dxa"/>
            <w:vAlign w:val="bottom"/>
          </w:tcPr>
          <w:p w14:paraId="480938EC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98B61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48C4D351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BB3056" w14:paraId="0ECAD333" w14:textId="77777777" w:rsidTr="00BD66A4">
        <w:trPr>
          <w:trHeight w:hRule="exact" w:val="360"/>
          <w:tblHeader/>
        </w:trPr>
        <w:tc>
          <w:tcPr>
            <w:tcW w:w="5220" w:type="dxa"/>
          </w:tcPr>
          <w:p w14:paraId="080F561F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678E0C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52C13155" w14:textId="77777777" w:rsidR="00556CD8" w:rsidRPr="00BB3056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88E74F3" w14:textId="77777777" w:rsidR="00556CD8" w:rsidRPr="00BB3056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297DC5" w14:textId="77777777" w:rsidR="00556CD8" w:rsidRPr="00BB3056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556CD8" w:rsidRPr="00BB3056" w14:paraId="628F738C" w14:textId="77777777" w:rsidTr="00BD66A4">
        <w:trPr>
          <w:trHeight w:hRule="exact" w:val="360"/>
          <w:tblHeader/>
        </w:trPr>
        <w:tc>
          <w:tcPr>
            <w:tcW w:w="5220" w:type="dxa"/>
          </w:tcPr>
          <w:p w14:paraId="1614FCE8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71EA8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639FECB8" w14:textId="77777777" w:rsidR="00556CD8" w:rsidRPr="00BB3056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94938F2" w14:textId="77777777" w:rsidR="00556CD8" w:rsidRPr="00BB3056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91A572E" w14:textId="77777777" w:rsidR="00556CD8" w:rsidRPr="00BB3056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56CD8" w:rsidRPr="00BB3056" w14:paraId="708812DA" w14:textId="77777777" w:rsidTr="00BD66A4">
        <w:trPr>
          <w:trHeight w:hRule="exact" w:val="360"/>
          <w:tblHeader/>
        </w:trPr>
        <w:tc>
          <w:tcPr>
            <w:tcW w:w="5220" w:type="dxa"/>
          </w:tcPr>
          <w:p w14:paraId="3450BB05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237DA5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2497D9B7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6CD8" w:rsidRPr="00BB3056" w14:paraId="7B62592A" w14:textId="77777777" w:rsidTr="00BD66A4">
        <w:tc>
          <w:tcPr>
            <w:tcW w:w="5220" w:type="dxa"/>
            <w:vAlign w:val="bottom"/>
          </w:tcPr>
          <w:p w14:paraId="2F481913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BF6CCAF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174D29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F7F3D7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1523FB1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CD8" w:rsidRPr="00BB3056" w14:paraId="49889E72" w14:textId="77777777" w:rsidTr="00BD66A4">
        <w:tc>
          <w:tcPr>
            <w:tcW w:w="5220" w:type="dxa"/>
            <w:vAlign w:val="bottom"/>
          </w:tcPr>
          <w:p w14:paraId="0703A7CF" w14:textId="06690C8B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BB7BAF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324953F1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2610AE" w14:textId="77777777" w:rsidR="00556CD8" w:rsidRPr="00BB3056" w:rsidRDefault="00556CD8" w:rsidP="00BD66A4">
            <w:pPr>
              <w:pStyle w:val="acctfourfigures"/>
              <w:tabs>
                <w:tab w:val="clear" w:pos="765"/>
                <w:tab w:val="decimal" w:pos="977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67,668</w:t>
            </w:r>
          </w:p>
        </w:tc>
        <w:tc>
          <w:tcPr>
            <w:tcW w:w="270" w:type="dxa"/>
            <w:vAlign w:val="bottom"/>
          </w:tcPr>
          <w:p w14:paraId="495AABAB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6788B66" w14:textId="77777777" w:rsidR="00556CD8" w:rsidRPr="00BB3056" w:rsidRDefault="00556CD8" w:rsidP="00BD66A4">
            <w:pPr>
              <w:pStyle w:val="acctfourfigures"/>
              <w:tabs>
                <w:tab w:val="clear" w:pos="765"/>
                <w:tab w:val="decimal" w:pos="982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79,365</w:t>
            </w:r>
          </w:p>
        </w:tc>
      </w:tr>
      <w:tr w:rsidR="00556CD8" w:rsidRPr="00BB3056" w14:paraId="57F36081" w14:textId="77777777" w:rsidTr="00BD66A4">
        <w:tc>
          <w:tcPr>
            <w:tcW w:w="5220" w:type="dxa"/>
            <w:vAlign w:val="bottom"/>
          </w:tcPr>
          <w:p w14:paraId="193365D1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3D5B3B4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5BE3C0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3CEAAF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403FC4F" w14:textId="77777777" w:rsidR="00556CD8" w:rsidRPr="00BB3056" w:rsidRDefault="00556CD8" w:rsidP="00BD66A4">
            <w:pPr>
              <w:pStyle w:val="acctfourfigures"/>
              <w:tabs>
                <w:tab w:val="clear" w:pos="765"/>
                <w:tab w:val="decimal" w:pos="982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CD8" w:rsidRPr="00BB3056" w14:paraId="5EC49EC5" w14:textId="77777777" w:rsidTr="00BD66A4">
        <w:tc>
          <w:tcPr>
            <w:tcW w:w="5220" w:type="dxa"/>
            <w:vAlign w:val="bottom"/>
          </w:tcPr>
          <w:p w14:paraId="2ECA0DCE" w14:textId="6BB8CCC5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  31 </w:t>
            </w:r>
            <w:r w:rsidR="00EA07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60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880629E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540584" w14:textId="77777777" w:rsidR="00556CD8" w:rsidRPr="00BB3056" w:rsidRDefault="00556CD8" w:rsidP="00BD66A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6462B0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02AA339" w14:textId="77777777" w:rsidR="00556CD8" w:rsidRPr="00BB3056" w:rsidRDefault="00556CD8" w:rsidP="00BD66A4">
            <w:pPr>
              <w:pStyle w:val="acctfourfigures"/>
              <w:tabs>
                <w:tab w:val="clear" w:pos="765"/>
                <w:tab w:val="decimal" w:pos="982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</w:tr>
      <w:tr w:rsidR="00556CD8" w:rsidRPr="00D66D84" w14:paraId="5349AC01" w14:textId="77777777" w:rsidTr="00BD66A4">
        <w:tc>
          <w:tcPr>
            <w:tcW w:w="5220" w:type="dxa"/>
            <w:vAlign w:val="bottom"/>
          </w:tcPr>
          <w:p w14:paraId="461BE954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3107C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C3E23" w14:textId="77777777" w:rsidR="00556CD8" w:rsidRPr="00D66D84" w:rsidRDefault="00556CD8" w:rsidP="00BD66A4">
            <w:pPr>
              <w:pStyle w:val="acctfourfigures"/>
              <w:tabs>
                <w:tab w:val="clear" w:pos="765"/>
                <w:tab w:val="decimal" w:pos="95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66D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67,668</w:t>
            </w:r>
          </w:p>
        </w:tc>
        <w:tc>
          <w:tcPr>
            <w:tcW w:w="270" w:type="dxa"/>
            <w:vAlign w:val="bottom"/>
          </w:tcPr>
          <w:p w14:paraId="37589D6E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C6132" w14:textId="77777777" w:rsidR="00556CD8" w:rsidRPr="00D66D84" w:rsidRDefault="00556CD8" w:rsidP="00BD66A4">
            <w:pPr>
              <w:pStyle w:val="acctfourfigures"/>
              <w:tabs>
                <w:tab w:val="clear" w:pos="765"/>
                <w:tab w:val="decimal" w:pos="973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84,999</w:t>
            </w:r>
          </w:p>
        </w:tc>
      </w:tr>
    </w:tbl>
    <w:p w14:paraId="1A84A5BC" w14:textId="77777777" w:rsidR="00556CD8" w:rsidRPr="00D66D84" w:rsidRDefault="00556CD8" w:rsidP="00556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556CD8" w:rsidRPr="00D66D84" w14:paraId="74D9090E" w14:textId="77777777" w:rsidTr="00BD66A4">
        <w:trPr>
          <w:trHeight w:hRule="exact" w:val="389"/>
        </w:trPr>
        <w:tc>
          <w:tcPr>
            <w:tcW w:w="5220" w:type="dxa"/>
            <w:vAlign w:val="bottom"/>
          </w:tcPr>
          <w:p w14:paraId="5E5BFA11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1" w:name="_Hlk72158781"/>
            <w:r w:rsidRPr="00D66D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09953865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A1397B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2705C5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4150120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CD8" w:rsidRPr="00D66D84" w14:paraId="5F3BB232" w14:textId="77777777" w:rsidTr="00BD66A4">
        <w:trPr>
          <w:trHeight w:hRule="exact" w:val="389"/>
        </w:trPr>
        <w:tc>
          <w:tcPr>
            <w:tcW w:w="5220" w:type="dxa"/>
            <w:vAlign w:val="bottom"/>
          </w:tcPr>
          <w:p w14:paraId="453D5586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D06BDD6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AD9182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</w:rPr>
              <w:t>968,905</w:t>
            </w:r>
          </w:p>
        </w:tc>
        <w:tc>
          <w:tcPr>
            <w:tcW w:w="270" w:type="dxa"/>
            <w:vAlign w:val="bottom"/>
          </w:tcPr>
          <w:p w14:paraId="2BB40F1B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5B44159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</w:rPr>
              <w:t>972,978</w:t>
            </w:r>
          </w:p>
        </w:tc>
      </w:tr>
      <w:tr w:rsidR="00556CD8" w:rsidRPr="00D66D84" w14:paraId="220E79E3" w14:textId="77777777" w:rsidTr="00BD66A4">
        <w:trPr>
          <w:trHeight w:hRule="exact" w:val="389"/>
        </w:trPr>
        <w:tc>
          <w:tcPr>
            <w:tcW w:w="5220" w:type="dxa"/>
            <w:vAlign w:val="bottom"/>
          </w:tcPr>
          <w:p w14:paraId="10301137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F1137C9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95D476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4A6C7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27F207F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CD8" w:rsidRPr="00D66D84" w14:paraId="1AF9C8FB" w14:textId="77777777" w:rsidTr="00BD66A4">
        <w:trPr>
          <w:trHeight w:hRule="exact" w:val="389"/>
        </w:trPr>
        <w:tc>
          <w:tcPr>
            <w:tcW w:w="5220" w:type="dxa"/>
            <w:vAlign w:val="bottom"/>
          </w:tcPr>
          <w:p w14:paraId="2066B376" w14:textId="2B948A9E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</w:rPr>
              <w:t xml:space="preserve">   1 </w:t>
            </w:r>
            <w:r w:rsidR="000003CC" w:rsidRPr="00D66D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6D84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D66D8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EFF7FF9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DD3F95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</w:rPr>
              <w:t>5,547</w:t>
            </w:r>
          </w:p>
        </w:tc>
        <w:tc>
          <w:tcPr>
            <w:tcW w:w="270" w:type="dxa"/>
            <w:vAlign w:val="bottom"/>
          </w:tcPr>
          <w:p w14:paraId="24DD25F3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305A78E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sz w:val="30"/>
                <w:szCs w:val="30"/>
              </w:rPr>
              <w:t>11,279</w:t>
            </w:r>
          </w:p>
        </w:tc>
      </w:tr>
      <w:tr w:rsidR="00556CD8" w:rsidRPr="00BB3056" w14:paraId="7CC58EF4" w14:textId="77777777" w:rsidTr="00BD66A4">
        <w:trPr>
          <w:trHeight w:hRule="exact" w:val="360"/>
        </w:trPr>
        <w:tc>
          <w:tcPr>
            <w:tcW w:w="5220" w:type="dxa"/>
            <w:vAlign w:val="bottom"/>
          </w:tcPr>
          <w:p w14:paraId="0C65ECA8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49191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14BC8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974,452</w:t>
            </w:r>
          </w:p>
        </w:tc>
        <w:tc>
          <w:tcPr>
            <w:tcW w:w="270" w:type="dxa"/>
            <w:vAlign w:val="bottom"/>
          </w:tcPr>
          <w:p w14:paraId="268504E9" w14:textId="77777777" w:rsidR="00556CD8" w:rsidRPr="00D66D84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A1C89" w14:textId="77777777" w:rsidR="00556CD8" w:rsidRPr="00D66D84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D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984,257</w:t>
            </w:r>
          </w:p>
        </w:tc>
      </w:tr>
      <w:tr w:rsidR="00556CD8" w:rsidRPr="00BB3056" w14:paraId="67AE1F42" w14:textId="77777777" w:rsidTr="00BD66A4">
        <w:trPr>
          <w:trHeight w:hRule="exact" w:val="360"/>
        </w:trPr>
        <w:tc>
          <w:tcPr>
            <w:tcW w:w="5220" w:type="dxa"/>
            <w:vAlign w:val="bottom"/>
          </w:tcPr>
          <w:p w14:paraId="420A2904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45A65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F9C834C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380" w:lineRule="atLeast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65D3B4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77752BE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CD8" w:rsidRPr="00BB3056" w14:paraId="40B34EA4" w14:textId="77777777" w:rsidTr="00BD66A4">
        <w:trPr>
          <w:trHeight w:hRule="exact" w:val="389"/>
        </w:trPr>
        <w:tc>
          <w:tcPr>
            <w:tcW w:w="5220" w:type="dxa"/>
            <w:vAlign w:val="bottom"/>
          </w:tcPr>
          <w:p w14:paraId="1DF217D2" w14:textId="3BB65086" w:rsidR="00556CD8" w:rsidRPr="00BB3056" w:rsidRDefault="00D66D84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B889BE4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2D17A67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1,042,120</w:t>
            </w:r>
          </w:p>
        </w:tc>
        <w:tc>
          <w:tcPr>
            <w:tcW w:w="270" w:type="dxa"/>
            <w:vAlign w:val="bottom"/>
          </w:tcPr>
          <w:p w14:paraId="6951B5EE" w14:textId="77777777" w:rsidR="00556CD8" w:rsidRPr="00BB3056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EBD56AE" w14:textId="77777777" w:rsidR="00556CD8" w:rsidRPr="00BB3056" w:rsidRDefault="00556CD8" w:rsidP="00C808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1,069,256</w:t>
            </w:r>
          </w:p>
        </w:tc>
      </w:tr>
      <w:bookmarkEnd w:id="11"/>
    </w:tbl>
    <w:p w14:paraId="67FF6BFA" w14:textId="77777777" w:rsidR="00556CD8" w:rsidRDefault="00556CD8" w:rsidP="00550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1DC88E" w14:textId="7392D38E" w:rsidR="00550472" w:rsidRPr="00254A81" w:rsidRDefault="00556CD8" w:rsidP="00556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lang w:val="en-US"/>
        </w:rPr>
        <w:tab/>
      </w:r>
      <w:r w:rsidR="00550472" w:rsidRPr="00254A81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550472" w:rsidRPr="00254A81">
        <w:rPr>
          <w:rFonts w:ascii="Angsana New" w:hAnsi="Angsana New"/>
          <w:sz w:val="30"/>
          <w:szCs w:val="30"/>
          <w:shd w:val="clear" w:color="auto" w:fill="FFFFFF"/>
        </w:rPr>
        <w:t>15</w:t>
      </w:r>
      <w:r w:rsidR="00550472" w:rsidRPr="00254A81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 ถึง </w:t>
      </w:r>
      <w:r w:rsidR="00A43DE9" w:rsidRPr="00254A81">
        <w:rPr>
          <w:rFonts w:ascii="Angsana New" w:hAnsi="Angsana New"/>
          <w:sz w:val="30"/>
          <w:szCs w:val="30"/>
          <w:shd w:val="clear" w:color="auto" w:fill="FFFFFF"/>
        </w:rPr>
        <w:t>120</w:t>
      </w:r>
      <w:r w:rsidR="00550472" w:rsidRPr="00254A81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</w:t>
      </w:r>
    </w:p>
    <w:p w14:paraId="6CA3A6E1" w14:textId="2583DAC3" w:rsidR="00535894" w:rsidRPr="0044472C" w:rsidRDefault="00A919DE" w:rsidP="00A8617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b w:val="0"/>
          <w:bCs w:val="0"/>
          <w:u w:val="none"/>
        </w:rPr>
        <w:br w:type="page"/>
      </w:r>
      <w:r w:rsidR="001048CD">
        <w:rPr>
          <w:rFonts w:ascii="Angsana New" w:hAnsi="Angsana New"/>
          <w:sz w:val="30"/>
          <w:szCs w:val="30"/>
          <w:u w:val="none"/>
          <w:lang w:val="en-US"/>
        </w:rPr>
        <w:lastRenderedPageBreak/>
        <w:t>9</w:t>
      </w:r>
      <w:r w:rsidR="00535894" w:rsidRPr="00254A81">
        <w:rPr>
          <w:rFonts w:ascii="Angsana New" w:hAnsi="Angsana New"/>
          <w:sz w:val="30"/>
          <w:szCs w:val="30"/>
          <w:u w:val="none"/>
          <w:cs/>
        </w:rPr>
        <w:tab/>
        <w:t>สินค้า</w:t>
      </w:r>
      <w:r w:rsidR="00535894" w:rsidRPr="0044472C">
        <w:rPr>
          <w:rFonts w:ascii="Angsana New" w:hAnsi="Angsana New"/>
          <w:sz w:val="30"/>
          <w:szCs w:val="30"/>
          <w:u w:val="none"/>
          <w:cs/>
        </w:rPr>
        <w:t>คงเหลือ</w:t>
      </w:r>
    </w:p>
    <w:p w14:paraId="4E6C3AB6" w14:textId="77777777" w:rsidR="0044472C" w:rsidRPr="00BD66A4" w:rsidRDefault="0044472C" w:rsidP="0044472C">
      <w:pPr>
        <w:rPr>
          <w:rFonts w:ascii="Angsana New" w:hAnsi="Angsana New"/>
          <w:sz w:val="28"/>
          <w:szCs w:val="28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260"/>
      </w:tblGrid>
      <w:tr w:rsidR="00556CD8" w:rsidRPr="0044472C" w14:paraId="4C1F822E" w14:textId="77777777" w:rsidTr="00BD66A4">
        <w:trPr>
          <w:cantSplit/>
          <w:tblHeader/>
        </w:trPr>
        <w:tc>
          <w:tcPr>
            <w:tcW w:w="6390" w:type="dxa"/>
          </w:tcPr>
          <w:p w14:paraId="47FD3C79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5905BC8E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44472C" w14:paraId="2B1987C8" w14:textId="77777777" w:rsidTr="00BD66A4">
        <w:trPr>
          <w:cantSplit/>
          <w:trHeight w:hRule="exact" w:val="374"/>
          <w:tblHeader/>
        </w:trPr>
        <w:tc>
          <w:tcPr>
            <w:tcW w:w="6390" w:type="dxa"/>
          </w:tcPr>
          <w:p w14:paraId="6FD1FC72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5CE842B" w14:textId="77777777" w:rsidR="00556CD8" w:rsidRPr="0044472C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EB14F0C" w14:textId="77777777" w:rsidR="00556CD8" w:rsidRPr="0044472C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3248A4" w14:textId="77777777" w:rsidR="00556CD8" w:rsidRPr="0044472C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56CD8" w:rsidRPr="0044472C" w14:paraId="7D58B9C8" w14:textId="77777777" w:rsidTr="00BD66A4">
        <w:trPr>
          <w:cantSplit/>
          <w:trHeight w:hRule="exact" w:val="374"/>
          <w:tblHeader/>
        </w:trPr>
        <w:tc>
          <w:tcPr>
            <w:tcW w:w="6390" w:type="dxa"/>
          </w:tcPr>
          <w:p w14:paraId="0D7AD315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3C0094C9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56CD8" w:rsidRPr="0044472C" w14:paraId="37A7F5B7" w14:textId="77777777" w:rsidTr="00BD66A4">
        <w:trPr>
          <w:cantSplit/>
        </w:trPr>
        <w:tc>
          <w:tcPr>
            <w:tcW w:w="6390" w:type="dxa"/>
          </w:tcPr>
          <w:p w14:paraId="4FDC3AE5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4ECC4C2A" w14:textId="77777777" w:rsidR="00556CD8" w:rsidRPr="0044472C" w:rsidRDefault="00556CD8" w:rsidP="0044472C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166,150</w:t>
            </w:r>
          </w:p>
        </w:tc>
        <w:tc>
          <w:tcPr>
            <w:tcW w:w="270" w:type="dxa"/>
          </w:tcPr>
          <w:p w14:paraId="0E92D375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C6EE12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160,019</w:t>
            </w:r>
          </w:p>
        </w:tc>
      </w:tr>
      <w:tr w:rsidR="00556CD8" w:rsidRPr="0044472C" w14:paraId="3914197E" w14:textId="77777777" w:rsidTr="00BD66A4">
        <w:trPr>
          <w:cantSplit/>
        </w:trPr>
        <w:tc>
          <w:tcPr>
            <w:tcW w:w="6390" w:type="dxa"/>
          </w:tcPr>
          <w:p w14:paraId="418A4AC4" w14:textId="77777777" w:rsidR="00556CD8" w:rsidRPr="0044472C" w:rsidRDefault="00556CD8" w:rsidP="00C808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14:paraId="71632082" w14:textId="77777777" w:rsidR="00556CD8" w:rsidRPr="0044472C" w:rsidRDefault="00556CD8" w:rsidP="0044472C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383,787</w:t>
            </w:r>
          </w:p>
        </w:tc>
        <w:tc>
          <w:tcPr>
            <w:tcW w:w="270" w:type="dxa"/>
          </w:tcPr>
          <w:p w14:paraId="02E31D3B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E5199A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240,750</w:t>
            </w:r>
          </w:p>
        </w:tc>
      </w:tr>
      <w:tr w:rsidR="00556CD8" w:rsidRPr="0044472C" w14:paraId="787D5BD5" w14:textId="77777777" w:rsidTr="00BD66A4">
        <w:trPr>
          <w:cantSplit/>
        </w:trPr>
        <w:tc>
          <w:tcPr>
            <w:tcW w:w="6390" w:type="dxa"/>
          </w:tcPr>
          <w:p w14:paraId="5322BA82" w14:textId="77777777" w:rsidR="00556CD8" w:rsidRPr="0044472C" w:rsidRDefault="00556CD8" w:rsidP="00C808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350" w:type="dxa"/>
            <w:vAlign w:val="bottom"/>
          </w:tcPr>
          <w:p w14:paraId="7659EEDB" w14:textId="77777777" w:rsidR="00556CD8" w:rsidRPr="0044472C" w:rsidRDefault="00556CD8" w:rsidP="0044472C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135,050</w:t>
            </w:r>
          </w:p>
        </w:tc>
        <w:tc>
          <w:tcPr>
            <w:tcW w:w="270" w:type="dxa"/>
          </w:tcPr>
          <w:p w14:paraId="732D3B65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C8B01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112,512</w:t>
            </w:r>
          </w:p>
        </w:tc>
      </w:tr>
      <w:tr w:rsidR="00556CD8" w:rsidRPr="0044472C" w14:paraId="34A096C1" w14:textId="77777777" w:rsidTr="00BD66A4">
        <w:trPr>
          <w:cantSplit/>
        </w:trPr>
        <w:tc>
          <w:tcPr>
            <w:tcW w:w="6390" w:type="dxa"/>
          </w:tcPr>
          <w:p w14:paraId="7C38FC9A" w14:textId="77777777" w:rsidR="00556CD8" w:rsidRPr="0044472C" w:rsidRDefault="00556CD8" w:rsidP="00C808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50" w:type="dxa"/>
            <w:vAlign w:val="bottom"/>
          </w:tcPr>
          <w:p w14:paraId="313F9476" w14:textId="77777777" w:rsidR="00556CD8" w:rsidRPr="0044472C" w:rsidRDefault="00556CD8" w:rsidP="0044472C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673,096</w:t>
            </w:r>
          </w:p>
        </w:tc>
        <w:tc>
          <w:tcPr>
            <w:tcW w:w="270" w:type="dxa"/>
          </w:tcPr>
          <w:p w14:paraId="6F2F37B9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79B1A4" w14:textId="77777777" w:rsidR="00556CD8" w:rsidRPr="0044472C" w:rsidRDefault="00556CD8" w:rsidP="00011998">
            <w:pPr>
              <w:pStyle w:val="30"/>
              <w:tabs>
                <w:tab w:val="clear" w:pos="360"/>
                <w:tab w:val="clear" w:pos="720"/>
                <w:tab w:val="decimal" w:pos="749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6CD8" w:rsidRPr="0044472C" w14:paraId="1AE83DBC" w14:textId="77777777" w:rsidTr="00BD66A4">
        <w:trPr>
          <w:cantSplit/>
          <w:trHeight w:hRule="exact" w:val="374"/>
        </w:trPr>
        <w:tc>
          <w:tcPr>
            <w:tcW w:w="6390" w:type="dxa"/>
          </w:tcPr>
          <w:p w14:paraId="0FC42A1B" w14:textId="77777777" w:rsidR="00556CD8" w:rsidRPr="0044472C" w:rsidRDefault="00556CD8" w:rsidP="00C808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90116E" w14:textId="77777777" w:rsidR="00556CD8" w:rsidRPr="0044472C" w:rsidRDefault="00556CD8" w:rsidP="0044472C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1,358,083</w:t>
            </w:r>
          </w:p>
        </w:tc>
        <w:tc>
          <w:tcPr>
            <w:tcW w:w="270" w:type="dxa"/>
          </w:tcPr>
          <w:p w14:paraId="78F99352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9597AB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513,281</w:t>
            </w:r>
          </w:p>
        </w:tc>
      </w:tr>
      <w:tr w:rsidR="00556CD8" w:rsidRPr="0044472C" w14:paraId="6E363FD3" w14:textId="77777777" w:rsidTr="00BD66A4">
        <w:trPr>
          <w:cantSplit/>
        </w:trPr>
        <w:tc>
          <w:tcPr>
            <w:tcW w:w="6390" w:type="dxa"/>
          </w:tcPr>
          <w:p w14:paraId="5A951B21" w14:textId="77777777" w:rsidR="00556CD8" w:rsidRPr="0044472C" w:rsidRDefault="00556CD8" w:rsidP="00C808F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ค่าเผื่อสินค้าเสื่อมคุณภาพ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3EA5EB" w14:textId="77777777" w:rsidR="00556CD8" w:rsidRPr="0044472C" w:rsidRDefault="00556CD8" w:rsidP="0044472C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(38,815)</w:t>
            </w:r>
          </w:p>
        </w:tc>
        <w:tc>
          <w:tcPr>
            <w:tcW w:w="270" w:type="dxa"/>
          </w:tcPr>
          <w:p w14:paraId="6F6FF58B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2BD925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(37,848)</w:t>
            </w:r>
          </w:p>
        </w:tc>
      </w:tr>
      <w:tr w:rsidR="00556CD8" w:rsidRPr="0044472C" w14:paraId="0ADC20BE" w14:textId="77777777" w:rsidTr="00BD66A4">
        <w:trPr>
          <w:cantSplit/>
        </w:trPr>
        <w:tc>
          <w:tcPr>
            <w:tcW w:w="6390" w:type="dxa"/>
          </w:tcPr>
          <w:p w14:paraId="323B6442" w14:textId="77777777" w:rsidR="00556CD8" w:rsidRPr="0044472C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21351" w14:textId="77777777" w:rsidR="00556CD8" w:rsidRPr="0044472C" w:rsidRDefault="00556CD8" w:rsidP="0044472C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1,319,268</w:t>
            </w:r>
          </w:p>
        </w:tc>
        <w:tc>
          <w:tcPr>
            <w:tcW w:w="270" w:type="dxa"/>
          </w:tcPr>
          <w:p w14:paraId="382BCE03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B1CCA" w14:textId="77777777" w:rsidR="00556CD8" w:rsidRPr="0044472C" w:rsidRDefault="00556CD8" w:rsidP="00C808FD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475,433</w:t>
            </w:r>
          </w:p>
        </w:tc>
      </w:tr>
      <w:tr w:rsidR="00604A0F" w:rsidRPr="00254A81" w14:paraId="6689E1B2" w14:textId="77777777" w:rsidTr="00BD66A4">
        <w:trPr>
          <w:cantSplit/>
          <w:trHeight w:hRule="exact" w:val="317"/>
        </w:trPr>
        <w:tc>
          <w:tcPr>
            <w:tcW w:w="6390" w:type="dxa"/>
          </w:tcPr>
          <w:p w14:paraId="02F61E98" w14:textId="77777777" w:rsidR="00604A0F" w:rsidRPr="00604A0F" w:rsidRDefault="00604A0F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005E99" w14:textId="77777777" w:rsidR="00604A0F" w:rsidRPr="00604A0F" w:rsidRDefault="00604A0F" w:rsidP="00604A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9E1F6" w14:textId="77777777" w:rsidR="00604A0F" w:rsidRPr="00604A0F" w:rsidRDefault="00604A0F" w:rsidP="002F070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9E64B2" w14:textId="77777777" w:rsidR="00604A0F" w:rsidRPr="00604A0F" w:rsidRDefault="00604A0F" w:rsidP="00604A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4A0F" w:rsidRPr="00254A81" w14:paraId="72791172" w14:textId="77777777" w:rsidTr="00BD66A4">
        <w:trPr>
          <w:cantSplit/>
        </w:trPr>
        <w:tc>
          <w:tcPr>
            <w:tcW w:w="6390" w:type="dxa"/>
          </w:tcPr>
          <w:p w14:paraId="52A44C1E" w14:textId="77777777" w:rsidR="00604A0F" w:rsidRPr="00BD66A4" w:rsidRDefault="00604A0F" w:rsidP="00604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350" w:type="dxa"/>
            <w:vAlign w:val="bottom"/>
          </w:tcPr>
          <w:p w14:paraId="04090EAB" w14:textId="77777777" w:rsidR="00604A0F" w:rsidRPr="00BD66A4" w:rsidRDefault="00604A0F" w:rsidP="00604A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45B95" w14:textId="77777777" w:rsidR="00604A0F" w:rsidRPr="00BD66A4" w:rsidRDefault="00604A0F" w:rsidP="002F070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BA5C6F" w14:textId="77777777" w:rsidR="00604A0F" w:rsidRPr="00BD66A4" w:rsidRDefault="00604A0F" w:rsidP="00604A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A0F" w:rsidRPr="00254A81" w14:paraId="7CFDBC46" w14:textId="77777777" w:rsidTr="00BD66A4">
        <w:trPr>
          <w:cantSplit/>
        </w:trPr>
        <w:tc>
          <w:tcPr>
            <w:tcW w:w="6390" w:type="dxa"/>
          </w:tcPr>
          <w:p w14:paraId="299F3DD3" w14:textId="77777777" w:rsidR="00604A0F" w:rsidRPr="00BD66A4" w:rsidRDefault="00604A0F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vAlign w:val="bottom"/>
          </w:tcPr>
          <w:p w14:paraId="5D13816C" w14:textId="1FAFE83E" w:rsidR="00604A0F" w:rsidRPr="00BD66A4" w:rsidRDefault="00604A0F" w:rsidP="00604A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3,573,209</w:t>
            </w:r>
          </w:p>
        </w:tc>
        <w:tc>
          <w:tcPr>
            <w:tcW w:w="270" w:type="dxa"/>
          </w:tcPr>
          <w:p w14:paraId="5058E7CC" w14:textId="77777777" w:rsidR="00604A0F" w:rsidRPr="00BD66A4" w:rsidRDefault="00604A0F" w:rsidP="00604A0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C15599" w14:textId="18C4DA33" w:rsidR="00604A0F" w:rsidRPr="00BD66A4" w:rsidRDefault="00604A0F" w:rsidP="00604A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5,</w:t>
            </w:r>
            <w:r w:rsidR="00A262F3">
              <w:rPr>
                <w:rFonts w:asciiTheme="majorBidi" w:hAnsiTheme="majorBidi" w:cstheme="majorBidi" w:hint="cs"/>
                <w:sz w:val="30"/>
                <w:szCs w:val="30"/>
                <w:cs/>
              </w:rPr>
              <w:t>416,747</w:t>
            </w:r>
          </w:p>
        </w:tc>
      </w:tr>
      <w:tr w:rsidR="00604A0F" w:rsidRPr="00254A81" w14:paraId="366FC366" w14:textId="77777777" w:rsidTr="00BD66A4">
        <w:trPr>
          <w:cantSplit/>
        </w:trPr>
        <w:tc>
          <w:tcPr>
            <w:tcW w:w="6390" w:type="dxa"/>
          </w:tcPr>
          <w:p w14:paraId="2D2CC6A3" w14:textId="7E6C625F" w:rsidR="00604A0F" w:rsidRPr="00BD66A4" w:rsidRDefault="00604A0F" w:rsidP="00604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  <w:r w:rsidR="00A262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262F3" w:rsidRPr="00203108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  <w:r w:rsidR="00A262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CD22C6" w14:textId="5FC915A3" w:rsidR="00604A0F" w:rsidRPr="00BD66A4" w:rsidRDefault="00604A0F" w:rsidP="00604A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967</w:t>
            </w:r>
          </w:p>
        </w:tc>
        <w:tc>
          <w:tcPr>
            <w:tcW w:w="270" w:type="dxa"/>
          </w:tcPr>
          <w:p w14:paraId="3DBBCB50" w14:textId="77777777" w:rsidR="00604A0F" w:rsidRPr="00BD66A4" w:rsidRDefault="00604A0F" w:rsidP="00604A0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739D8B" w14:textId="47774C6F" w:rsidR="00604A0F" w:rsidRPr="00BD66A4" w:rsidRDefault="00604A0F" w:rsidP="00604A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(11,413)</w:t>
            </w:r>
          </w:p>
        </w:tc>
      </w:tr>
      <w:tr w:rsidR="00604A0F" w:rsidRPr="00254A81" w14:paraId="24BCBF58" w14:textId="77777777" w:rsidTr="00BD66A4">
        <w:trPr>
          <w:cantSplit/>
        </w:trPr>
        <w:tc>
          <w:tcPr>
            <w:tcW w:w="6390" w:type="dxa"/>
          </w:tcPr>
          <w:p w14:paraId="78A7FB17" w14:textId="77777777" w:rsidR="00604A0F" w:rsidRPr="00604A0F" w:rsidRDefault="00604A0F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A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895CB" w14:textId="24E36A88" w:rsidR="00604A0F" w:rsidRPr="00604A0F" w:rsidRDefault="00604A0F" w:rsidP="00604A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3,574,176</w:t>
            </w:r>
          </w:p>
        </w:tc>
        <w:tc>
          <w:tcPr>
            <w:tcW w:w="270" w:type="dxa"/>
          </w:tcPr>
          <w:p w14:paraId="64777113" w14:textId="77777777" w:rsidR="00604A0F" w:rsidRPr="00604A0F" w:rsidRDefault="00604A0F" w:rsidP="00604A0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9C80F" w14:textId="2AB8F4A5" w:rsidR="00604A0F" w:rsidRPr="00604A0F" w:rsidRDefault="00604A0F" w:rsidP="00604A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5,</w:t>
            </w:r>
            <w:r w:rsidR="00A262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405,334</w:t>
            </w:r>
          </w:p>
        </w:tc>
      </w:tr>
    </w:tbl>
    <w:p w14:paraId="2BE85F54" w14:textId="77777777" w:rsidR="00BC4730" w:rsidRPr="00BD66A4" w:rsidRDefault="00BC4730" w:rsidP="00A86171">
      <w:pPr>
        <w:tabs>
          <w:tab w:val="clear" w:pos="454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C9DDB3B" w14:textId="1C68FA04" w:rsidR="00C26B39" w:rsidRPr="0044472C" w:rsidRDefault="001048CD" w:rsidP="009F17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44472C">
        <w:rPr>
          <w:rFonts w:ascii="Angsana New" w:hAnsi="Angsana New"/>
          <w:sz w:val="30"/>
          <w:szCs w:val="30"/>
          <w:u w:val="none"/>
          <w:lang w:val="en-US"/>
        </w:rPr>
        <w:t>10</w:t>
      </w:r>
      <w:r w:rsidR="00C26B39" w:rsidRPr="0044472C">
        <w:rPr>
          <w:rFonts w:ascii="Angsana New" w:hAnsi="Angsana New"/>
          <w:sz w:val="30"/>
          <w:szCs w:val="30"/>
          <w:u w:val="none"/>
          <w:cs/>
        </w:rPr>
        <w:tab/>
      </w:r>
      <w:r w:rsidR="00BD3DD4" w:rsidRPr="0044472C">
        <w:rPr>
          <w:rFonts w:ascii="Angsana New" w:hAnsi="Angsana New"/>
          <w:sz w:val="30"/>
          <w:szCs w:val="30"/>
          <w:u w:val="none"/>
          <w:cs/>
        </w:rPr>
        <w:t>เงินลงทุน</w:t>
      </w:r>
      <w:r w:rsidR="00600566" w:rsidRPr="0044472C">
        <w:rPr>
          <w:rFonts w:ascii="Angsana New" w:hAnsi="Angsana New"/>
          <w:sz w:val="30"/>
          <w:szCs w:val="30"/>
          <w:u w:val="none"/>
          <w:cs/>
        </w:rPr>
        <w:t>ในบริษัทร่วม</w:t>
      </w:r>
    </w:p>
    <w:p w14:paraId="1EF02560" w14:textId="77777777" w:rsidR="00BD3DD4" w:rsidRPr="00BD66A4" w:rsidRDefault="00BD3DD4" w:rsidP="00BD3DD4">
      <w:pPr>
        <w:rPr>
          <w:rFonts w:ascii="Angsana New" w:hAnsi="Angsana New"/>
          <w:sz w:val="28"/>
          <w:szCs w:val="28"/>
        </w:rPr>
      </w:pPr>
    </w:p>
    <w:tbl>
      <w:tblPr>
        <w:tblW w:w="92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0"/>
        <w:gridCol w:w="1116"/>
        <w:gridCol w:w="270"/>
        <w:gridCol w:w="1089"/>
      </w:tblGrid>
      <w:tr w:rsidR="00234A51" w:rsidRPr="0044472C" w14:paraId="130928F3" w14:textId="77777777" w:rsidTr="00BD66A4">
        <w:trPr>
          <w:cantSplit/>
          <w:trHeight w:hRule="exact" w:val="360"/>
          <w:tblHeader/>
        </w:trPr>
        <w:tc>
          <w:tcPr>
            <w:tcW w:w="4077" w:type="dxa"/>
          </w:tcPr>
          <w:p w14:paraId="07A295C2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357F6B1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09F9527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6529E37D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34A51" w:rsidRPr="0044472C" w14:paraId="75663A01" w14:textId="77777777" w:rsidTr="00BD66A4">
        <w:trPr>
          <w:cantSplit/>
          <w:trHeight w:hRule="exact" w:val="389"/>
          <w:tblHeader/>
        </w:trPr>
        <w:tc>
          <w:tcPr>
            <w:tcW w:w="4077" w:type="dxa"/>
          </w:tcPr>
          <w:p w14:paraId="6174B363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12D73F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ED87682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474545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39656D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2F4B5A7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E9A434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E4D453D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34A51" w:rsidRPr="0044472C" w14:paraId="0D48A4D4" w14:textId="77777777" w:rsidTr="00BD66A4">
        <w:trPr>
          <w:cantSplit/>
          <w:trHeight w:hRule="exact" w:val="360"/>
          <w:tblHeader/>
        </w:trPr>
        <w:tc>
          <w:tcPr>
            <w:tcW w:w="4077" w:type="dxa"/>
          </w:tcPr>
          <w:p w14:paraId="6DCC3A83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4EEDA10F" w14:textId="77777777" w:rsidR="00234A51" w:rsidRPr="0044472C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44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234A51" w:rsidRPr="0044472C" w14:paraId="27D720DA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36E80D77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7F596DC3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D4C262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31FCDA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5BDE31A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0BE4738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EBF02F7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40E18C7B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34A51" w:rsidRPr="0044472C" w14:paraId="284DAA75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031420B1" w14:textId="5AB889AC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4472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44472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ของปีก่อน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636E371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5,163,284</w:t>
            </w:r>
          </w:p>
        </w:tc>
        <w:tc>
          <w:tcPr>
            <w:tcW w:w="270" w:type="dxa"/>
          </w:tcPr>
          <w:p w14:paraId="72C04848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A1E804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4,961,091</w:t>
            </w:r>
          </w:p>
        </w:tc>
        <w:tc>
          <w:tcPr>
            <w:tcW w:w="270" w:type="dxa"/>
          </w:tcPr>
          <w:p w14:paraId="3F4ED704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E9B8E11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770,364</w:t>
            </w:r>
          </w:p>
        </w:tc>
        <w:tc>
          <w:tcPr>
            <w:tcW w:w="270" w:type="dxa"/>
          </w:tcPr>
          <w:p w14:paraId="40A6054E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3C266717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770,364</w:t>
            </w:r>
          </w:p>
        </w:tc>
      </w:tr>
      <w:tr w:rsidR="00234A51" w:rsidRPr="0044472C" w14:paraId="1E2786A4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469120D2" w14:textId="1B5D0EA9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ส่วนแบ่งกำไรสุทธิ</w:t>
            </w:r>
            <w:r w:rsidR="00BC5F16"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1080" w:type="dxa"/>
          </w:tcPr>
          <w:p w14:paraId="48A4FBB8" w14:textId="5C0824D0" w:rsidR="00234A51" w:rsidRPr="0044472C" w:rsidRDefault="008A17F4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343,468</w:t>
            </w:r>
          </w:p>
        </w:tc>
        <w:tc>
          <w:tcPr>
            <w:tcW w:w="270" w:type="dxa"/>
          </w:tcPr>
          <w:p w14:paraId="7C599D1A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ECF7CB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573,868</w:t>
            </w:r>
          </w:p>
        </w:tc>
        <w:tc>
          <w:tcPr>
            <w:tcW w:w="270" w:type="dxa"/>
          </w:tcPr>
          <w:p w14:paraId="61EAD846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977D1BF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63778" w14:textId="77777777" w:rsidR="00234A51" w:rsidRPr="0044472C" w:rsidRDefault="00234A51" w:rsidP="00C808F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D7AE170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4A51" w:rsidRPr="0044472C" w14:paraId="67588CEF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6CCEBF41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ส่วนแบ่งกำไรเบ็ดเสร็จอื่น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44472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528C2263" w14:textId="3F791AFA" w:rsidR="00234A51" w:rsidRPr="0044472C" w:rsidRDefault="008A17F4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56,354</w:t>
            </w:r>
          </w:p>
        </w:tc>
        <w:tc>
          <w:tcPr>
            <w:tcW w:w="270" w:type="dxa"/>
          </w:tcPr>
          <w:p w14:paraId="651020E1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6CA4DAD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(53,629)</w:t>
            </w:r>
          </w:p>
        </w:tc>
        <w:tc>
          <w:tcPr>
            <w:tcW w:w="270" w:type="dxa"/>
          </w:tcPr>
          <w:p w14:paraId="0A12BBF2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BC0DB14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14F88" w14:textId="77777777" w:rsidR="00234A51" w:rsidRPr="0044472C" w:rsidRDefault="00234A51" w:rsidP="00C808F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774CFE6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4A51" w:rsidRPr="0044472C" w14:paraId="33705742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4B23A515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18104ED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3DA6B9F6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38DF3E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(27,515)</w:t>
            </w:r>
          </w:p>
        </w:tc>
        <w:tc>
          <w:tcPr>
            <w:tcW w:w="270" w:type="dxa"/>
          </w:tcPr>
          <w:p w14:paraId="60D9354C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7DE9468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00D90" w14:textId="77777777" w:rsidR="00234A51" w:rsidRPr="0044472C" w:rsidRDefault="00234A51" w:rsidP="00C808F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444EE22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4A51" w:rsidRPr="0044472C" w14:paraId="2F946D74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77D05A33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ผลต่างจากการแปลงค่าหน่วยงานต่างประเทศ</w:t>
            </w:r>
          </w:p>
        </w:tc>
        <w:tc>
          <w:tcPr>
            <w:tcW w:w="1080" w:type="dxa"/>
          </w:tcPr>
          <w:p w14:paraId="0F214935" w14:textId="240CB360" w:rsidR="00234A51" w:rsidRPr="0044472C" w:rsidRDefault="008A17F4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100,814</w:t>
            </w:r>
          </w:p>
        </w:tc>
        <w:tc>
          <w:tcPr>
            <w:tcW w:w="270" w:type="dxa"/>
          </w:tcPr>
          <w:p w14:paraId="0B023D11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D5B3D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(290,531)</w:t>
            </w:r>
          </w:p>
        </w:tc>
        <w:tc>
          <w:tcPr>
            <w:tcW w:w="270" w:type="dxa"/>
          </w:tcPr>
          <w:p w14:paraId="7FD2177C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9DBF8A4" w14:textId="77777777" w:rsidR="00234A51" w:rsidRPr="0044472C" w:rsidRDefault="00234A51" w:rsidP="00C808FD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E8A83" w14:textId="77777777" w:rsidR="00234A51" w:rsidRPr="0044472C" w:rsidRDefault="00234A51" w:rsidP="00C808FD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274A2BF" w14:textId="77777777" w:rsidR="00234A51" w:rsidRPr="0044472C" w:rsidRDefault="00234A51" w:rsidP="00C808FD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47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4A51" w:rsidRPr="0044472C" w14:paraId="72CB6548" w14:textId="77777777" w:rsidTr="00BD66A4">
        <w:trPr>
          <w:cantSplit/>
          <w:trHeight w:hRule="exact" w:val="389"/>
        </w:trPr>
        <w:tc>
          <w:tcPr>
            <w:tcW w:w="4077" w:type="dxa"/>
          </w:tcPr>
          <w:p w14:paraId="6C37BC7A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67D25" w14:textId="164A3974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8A1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638,429</w:t>
            </w:r>
          </w:p>
        </w:tc>
        <w:tc>
          <w:tcPr>
            <w:tcW w:w="270" w:type="dxa"/>
          </w:tcPr>
          <w:p w14:paraId="783BD2C6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1EA12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5,163,284</w:t>
            </w:r>
          </w:p>
        </w:tc>
        <w:tc>
          <w:tcPr>
            <w:tcW w:w="270" w:type="dxa"/>
          </w:tcPr>
          <w:p w14:paraId="0C4D7D00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C10EEB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770,364</w:t>
            </w:r>
          </w:p>
        </w:tc>
        <w:tc>
          <w:tcPr>
            <w:tcW w:w="270" w:type="dxa"/>
          </w:tcPr>
          <w:p w14:paraId="7065FD66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3B71C75" w14:textId="77777777" w:rsidR="00234A51" w:rsidRPr="0044472C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44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770,364</w:t>
            </w:r>
          </w:p>
        </w:tc>
      </w:tr>
    </w:tbl>
    <w:p w14:paraId="1DA854A6" w14:textId="77777777" w:rsidR="00234A51" w:rsidRPr="00BD66A4" w:rsidRDefault="00234A51" w:rsidP="00234A51">
      <w:pPr>
        <w:rPr>
          <w:rFonts w:ascii="Angsana New" w:hAnsi="Angsana New"/>
          <w:sz w:val="28"/>
          <w:szCs w:val="28"/>
        </w:rPr>
      </w:pPr>
    </w:p>
    <w:p w14:paraId="4B772FC9" w14:textId="77777777" w:rsidR="00234A51" w:rsidRDefault="00234A51" w:rsidP="00234A51">
      <w:pPr>
        <w:ind w:firstLine="706"/>
        <w:rPr>
          <w:rFonts w:ascii="Angsana New" w:hAnsi="Angsana New"/>
          <w:sz w:val="30"/>
          <w:szCs w:val="30"/>
        </w:rPr>
      </w:pPr>
    </w:p>
    <w:p w14:paraId="05D50164" w14:textId="36711FA4" w:rsidR="00234A51" w:rsidRPr="00234A51" w:rsidRDefault="00234A51" w:rsidP="00234A51">
      <w:pPr>
        <w:rPr>
          <w:rFonts w:ascii="Angsana New" w:hAnsi="Angsana New"/>
          <w:sz w:val="30"/>
          <w:szCs w:val="30"/>
          <w:cs/>
        </w:rPr>
        <w:sectPr w:rsidR="00234A51" w:rsidRPr="00234A51" w:rsidSect="00BE0B2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19BAE912" w14:textId="2280F68D" w:rsidR="00CA43DC" w:rsidRDefault="00CA43DC" w:rsidP="00CA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z w:val="30"/>
          <w:szCs w:val="30"/>
        </w:rPr>
      </w:pPr>
      <w:r w:rsidRPr="0044472C">
        <w:rPr>
          <w:rFonts w:asciiTheme="majorBidi" w:hAnsiTheme="majorBidi" w:cstheme="majorBidi"/>
          <w:sz w:val="30"/>
          <w:szCs w:val="30"/>
          <w:cs/>
        </w:rPr>
        <w:lastRenderedPageBreak/>
        <w:t>ไม่มีการซื้อและจำหน่ายเงินลงทุนในบริษัทร่วม 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44472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4472C">
        <w:rPr>
          <w:rFonts w:asciiTheme="majorBidi" w:hAnsiTheme="majorBidi" w:cstheme="majorBidi"/>
          <w:sz w:val="30"/>
          <w:szCs w:val="30"/>
        </w:rPr>
        <w:t xml:space="preserve">31 </w:t>
      </w:r>
      <w:r w:rsidRPr="0044472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44472C">
        <w:rPr>
          <w:rFonts w:asciiTheme="majorBidi" w:hAnsiTheme="majorBidi" w:cstheme="majorBidi"/>
          <w:sz w:val="30"/>
          <w:szCs w:val="30"/>
        </w:rPr>
        <w:t>2564</w:t>
      </w:r>
    </w:p>
    <w:p w14:paraId="41478D5C" w14:textId="77777777" w:rsidR="00CA43DC" w:rsidRDefault="00CA43DC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z w:val="30"/>
          <w:szCs w:val="30"/>
        </w:rPr>
      </w:pPr>
    </w:p>
    <w:p w14:paraId="18FFB09E" w14:textId="328C0925" w:rsidR="00543F83" w:rsidRPr="00254A81" w:rsidRDefault="00543F83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เงินลงทุนในตราสารทุนที่บันทึกตามวิธีส่วนได้เสีย ณ วันที่</w:t>
      </w:r>
      <w:r w:rsidRPr="00254A81">
        <w:rPr>
          <w:rFonts w:ascii="Angsana New" w:hAnsi="Angsana New"/>
          <w:sz w:val="30"/>
          <w:szCs w:val="30"/>
          <w:lang w:bidi="ar-SA"/>
        </w:rPr>
        <w:t xml:space="preserve"> </w:t>
      </w:r>
      <w:r w:rsidR="0039076D" w:rsidRPr="00254A81">
        <w:rPr>
          <w:rFonts w:ascii="Angsana New" w:hAnsi="Angsana New"/>
          <w:sz w:val="30"/>
          <w:szCs w:val="30"/>
        </w:rPr>
        <w:t>31</w:t>
      </w:r>
      <w:r w:rsidRPr="00254A81">
        <w:rPr>
          <w:rFonts w:ascii="Angsana New" w:hAnsi="Angsana New"/>
          <w:sz w:val="30"/>
          <w:szCs w:val="30"/>
          <w:cs/>
        </w:rPr>
        <w:t xml:space="preserve"> มี</w:t>
      </w:r>
      <w:r w:rsidR="0039076D" w:rsidRPr="00254A81">
        <w:rPr>
          <w:rFonts w:ascii="Angsana New" w:hAnsi="Angsana New"/>
          <w:sz w:val="30"/>
          <w:szCs w:val="30"/>
          <w:cs/>
        </w:rPr>
        <w:t xml:space="preserve">นาคม </w:t>
      </w:r>
      <w:r w:rsidR="00700CF8">
        <w:rPr>
          <w:rFonts w:ascii="Angsana New" w:hAnsi="Angsana New"/>
          <w:sz w:val="30"/>
          <w:szCs w:val="30"/>
        </w:rPr>
        <w:t>256</w:t>
      </w:r>
      <w:r w:rsidR="00C84A69">
        <w:rPr>
          <w:rFonts w:ascii="Angsana New" w:hAnsi="Angsana New"/>
          <w:sz w:val="30"/>
          <w:szCs w:val="30"/>
        </w:rPr>
        <w:t>4</w:t>
      </w:r>
      <w:r w:rsidR="00700CF8">
        <w:rPr>
          <w:rFonts w:ascii="Angsana New" w:hAnsi="Angsana New"/>
          <w:sz w:val="30"/>
          <w:szCs w:val="30"/>
        </w:rPr>
        <w:t xml:space="preserve">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700CF8">
        <w:rPr>
          <w:rFonts w:ascii="Angsana New" w:hAnsi="Angsana New"/>
          <w:sz w:val="30"/>
          <w:szCs w:val="30"/>
        </w:rPr>
        <w:t>256</w:t>
      </w:r>
      <w:r w:rsidR="00C84A69">
        <w:rPr>
          <w:rFonts w:ascii="Angsana New" w:hAnsi="Angsana New"/>
          <w:sz w:val="30"/>
          <w:szCs w:val="30"/>
        </w:rPr>
        <w:t>3</w:t>
      </w:r>
      <w:r w:rsidR="004A6425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และเงินปันผลรับจากเงินลงทุนดังกล่าวสำหรับ</w:t>
      </w:r>
      <w:r w:rsidR="000277F7" w:rsidRPr="00254A81">
        <w:rPr>
          <w:rFonts w:ascii="Angsana New" w:hAnsi="Angsana New"/>
          <w:sz w:val="30"/>
          <w:szCs w:val="30"/>
          <w:cs/>
        </w:rPr>
        <w:t>แต่ละ</w:t>
      </w:r>
      <w:r w:rsidRPr="00254A81">
        <w:rPr>
          <w:rFonts w:ascii="Angsana New" w:hAnsi="Angsana New"/>
          <w:sz w:val="30"/>
          <w:szCs w:val="30"/>
          <w:cs/>
        </w:rPr>
        <w:t>ปี มีดังนี้</w:t>
      </w:r>
    </w:p>
    <w:p w14:paraId="24276BA0" w14:textId="77777777" w:rsidR="00BC4730" w:rsidRPr="00254A81" w:rsidRDefault="00BC4730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</w:rPr>
      </w:pPr>
    </w:p>
    <w:tbl>
      <w:tblPr>
        <w:tblW w:w="15210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5"/>
        <w:gridCol w:w="1165"/>
        <w:gridCol w:w="1180"/>
        <w:gridCol w:w="990"/>
        <w:gridCol w:w="182"/>
        <w:gridCol w:w="835"/>
        <w:gridCol w:w="180"/>
        <w:gridCol w:w="949"/>
        <w:gridCol w:w="180"/>
        <w:gridCol w:w="810"/>
        <w:gridCol w:w="82"/>
        <w:gridCol w:w="98"/>
        <w:gridCol w:w="82"/>
        <w:gridCol w:w="922"/>
        <w:gridCol w:w="180"/>
        <w:gridCol w:w="900"/>
        <w:gridCol w:w="25"/>
        <w:gridCol w:w="155"/>
        <w:gridCol w:w="23"/>
        <w:gridCol w:w="882"/>
        <w:gridCol w:w="180"/>
        <w:gridCol w:w="900"/>
        <w:gridCol w:w="180"/>
        <w:gridCol w:w="895"/>
        <w:gridCol w:w="178"/>
        <w:gridCol w:w="992"/>
      </w:tblGrid>
      <w:tr w:rsidR="00234A51" w:rsidRPr="00914339" w14:paraId="31650934" w14:textId="77777777" w:rsidTr="00BD66A4">
        <w:trPr>
          <w:cantSplit/>
          <w:tblHeader/>
        </w:trPr>
        <w:tc>
          <w:tcPr>
            <w:tcW w:w="2065" w:type="dxa"/>
          </w:tcPr>
          <w:p w14:paraId="79FFFAB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bookmarkStart w:id="12" w:name="_Hlk72159339"/>
          </w:p>
        </w:tc>
        <w:tc>
          <w:tcPr>
            <w:tcW w:w="1165" w:type="dxa"/>
          </w:tcPr>
          <w:p w14:paraId="6C416C35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24E11CA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07" w:type="dxa"/>
            <w:gridSpan w:val="3"/>
          </w:tcPr>
          <w:p w14:paraId="6B15D038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EE1D71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7905C381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6D2A1B81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94" w:type="dxa"/>
            <w:gridSpan w:val="14"/>
            <w:hideMark/>
          </w:tcPr>
          <w:p w14:paraId="036E1695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34A51" w:rsidRPr="00914339" w14:paraId="04A27EED" w14:textId="77777777" w:rsidTr="00BD66A4">
        <w:trPr>
          <w:cantSplit/>
          <w:tblHeader/>
        </w:trPr>
        <w:tc>
          <w:tcPr>
            <w:tcW w:w="2065" w:type="dxa"/>
          </w:tcPr>
          <w:p w14:paraId="0C1ED6C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  <w:hideMark/>
          </w:tcPr>
          <w:p w14:paraId="16223D5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180" w:type="dxa"/>
            <w:hideMark/>
          </w:tcPr>
          <w:p w14:paraId="3A97795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กิจการจัดตั้ง</w:t>
            </w:r>
          </w:p>
        </w:tc>
        <w:tc>
          <w:tcPr>
            <w:tcW w:w="2007" w:type="dxa"/>
            <w:gridSpan w:val="3"/>
            <w:hideMark/>
          </w:tcPr>
          <w:p w14:paraId="6017A0F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สัดส่วนความเป็น</w:t>
            </w:r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  <w:p w14:paraId="0586850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0" w:type="dxa"/>
          </w:tcPr>
          <w:p w14:paraId="14A98BC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4764E46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49C293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5E5702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84" w:type="dxa"/>
            <w:gridSpan w:val="4"/>
          </w:tcPr>
          <w:p w14:paraId="7E0D68B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376B30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5BC00F0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5" w:type="dxa"/>
            <w:gridSpan w:val="4"/>
            <w:hideMark/>
          </w:tcPr>
          <w:p w14:paraId="720E664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มูลค่าตาม</w:t>
            </w:r>
          </w:p>
          <w:p w14:paraId="2D776620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</w:tcPr>
          <w:p w14:paraId="58959E7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065" w:type="dxa"/>
            <w:gridSpan w:val="3"/>
            <w:hideMark/>
          </w:tcPr>
          <w:p w14:paraId="1E3B75AE" w14:textId="77777777" w:rsidR="00CA43DC" w:rsidRDefault="00CA43DC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EDD21C" w14:textId="227C865D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234A51" w:rsidRPr="00914339" w14:paraId="2AD11FAB" w14:textId="77777777" w:rsidTr="00BD66A4">
        <w:trPr>
          <w:cantSplit/>
          <w:tblHeader/>
        </w:trPr>
        <w:tc>
          <w:tcPr>
            <w:tcW w:w="2065" w:type="dxa"/>
          </w:tcPr>
          <w:p w14:paraId="68EBFC3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65" w:type="dxa"/>
          </w:tcPr>
          <w:p w14:paraId="4038046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400DBA4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9AF63D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2" w:type="dxa"/>
            <w:vAlign w:val="bottom"/>
          </w:tcPr>
          <w:p w14:paraId="0895541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63C6F5C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91433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14:paraId="62CFB8D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  <w:hideMark/>
          </w:tcPr>
          <w:p w14:paraId="55F22ED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6FC1D8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050CE5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49CC9305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04" w:type="dxa"/>
            <w:gridSpan w:val="2"/>
            <w:vAlign w:val="bottom"/>
            <w:hideMark/>
          </w:tcPr>
          <w:p w14:paraId="4830FAE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1A15A8A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4BF43F3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74295F4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gridSpan w:val="2"/>
            <w:vAlign w:val="bottom"/>
            <w:hideMark/>
          </w:tcPr>
          <w:p w14:paraId="7238A870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02A2D0E5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3B348C9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6A01C3C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  <w:hideMark/>
          </w:tcPr>
          <w:p w14:paraId="60BFF0F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78" w:type="dxa"/>
            <w:vAlign w:val="bottom"/>
          </w:tcPr>
          <w:p w14:paraId="3E8B5D5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  <w:hideMark/>
          </w:tcPr>
          <w:p w14:paraId="03889BE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91433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</w:t>
            </w:r>
          </w:p>
        </w:tc>
      </w:tr>
      <w:tr w:rsidR="00234A51" w:rsidRPr="00914339" w14:paraId="31EF06CD" w14:textId="77777777" w:rsidTr="00BD66A4">
        <w:trPr>
          <w:cantSplit/>
          <w:trHeight w:val="261"/>
        </w:trPr>
        <w:tc>
          <w:tcPr>
            <w:tcW w:w="2065" w:type="dxa"/>
          </w:tcPr>
          <w:p w14:paraId="33B8B28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</w:tcPr>
          <w:p w14:paraId="4FA66D0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3EB10938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007" w:type="dxa"/>
            <w:gridSpan w:val="3"/>
            <w:hideMark/>
          </w:tcPr>
          <w:p w14:paraId="28BB903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E989D3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613" w:type="dxa"/>
            <w:gridSpan w:val="19"/>
            <w:hideMark/>
          </w:tcPr>
          <w:p w14:paraId="7FD538BF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234A51" w:rsidRPr="00914339" w14:paraId="36E71D87" w14:textId="77777777" w:rsidTr="00BD66A4">
        <w:trPr>
          <w:cantSplit/>
          <w:trHeight w:val="351"/>
        </w:trPr>
        <w:tc>
          <w:tcPr>
            <w:tcW w:w="2065" w:type="dxa"/>
            <w:hideMark/>
          </w:tcPr>
          <w:p w14:paraId="39E4B36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165" w:type="dxa"/>
          </w:tcPr>
          <w:p w14:paraId="15C424FB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20CB767F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990" w:type="dxa"/>
          </w:tcPr>
          <w:p w14:paraId="388D9A4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2B64CC8B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14:paraId="5507CB2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709B57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14:paraId="3A84753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690D18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14:paraId="7CC259F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47024E98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14:paraId="3E8DEC6B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5B39E7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gridSpan w:val="2"/>
          </w:tcPr>
          <w:p w14:paraId="36D3DE2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78FF4A1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2" w:type="dxa"/>
          </w:tcPr>
          <w:p w14:paraId="74CA948B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AB19541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9B7A2B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4EA715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310A0FA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6A079B10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40D4986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34A51" w:rsidRPr="00914339" w14:paraId="45AD4CB0" w14:textId="77777777" w:rsidTr="00BD66A4">
        <w:trPr>
          <w:cantSplit/>
          <w:trHeight w:val="270"/>
        </w:trPr>
        <w:tc>
          <w:tcPr>
            <w:tcW w:w="2065" w:type="dxa"/>
            <w:hideMark/>
          </w:tcPr>
          <w:p w14:paraId="5B649EC8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91433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1165" w:type="dxa"/>
          </w:tcPr>
          <w:p w14:paraId="3E2C373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414F540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ผลิตสิ่งทอ</w:t>
            </w:r>
          </w:p>
        </w:tc>
        <w:tc>
          <w:tcPr>
            <w:tcW w:w="1180" w:type="dxa"/>
          </w:tcPr>
          <w:p w14:paraId="1B56A37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5C93AA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อินโดนีเซีย</w:t>
            </w:r>
          </w:p>
        </w:tc>
        <w:tc>
          <w:tcPr>
            <w:tcW w:w="990" w:type="dxa"/>
            <w:vAlign w:val="bottom"/>
          </w:tcPr>
          <w:p w14:paraId="73DB3A1B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vAlign w:val="bottom"/>
          </w:tcPr>
          <w:p w14:paraId="3C51152B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</w:tcPr>
          <w:p w14:paraId="0DA5FA1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0" w:type="dxa"/>
            <w:vAlign w:val="bottom"/>
          </w:tcPr>
          <w:p w14:paraId="33786501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2CC79BA0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vAlign w:val="bottom"/>
          </w:tcPr>
          <w:p w14:paraId="00AA0ED0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1706F23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gridSpan w:val="2"/>
            <w:vAlign w:val="bottom"/>
          </w:tcPr>
          <w:p w14:paraId="0086173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3335A76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80" w:type="dxa"/>
            <w:vAlign w:val="bottom"/>
          </w:tcPr>
          <w:p w14:paraId="2C63293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7331F38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78" w:type="dxa"/>
            <w:gridSpan w:val="2"/>
            <w:vAlign w:val="bottom"/>
          </w:tcPr>
          <w:p w14:paraId="5E598C1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2C6031C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250,600</w:t>
            </w:r>
          </w:p>
        </w:tc>
        <w:tc>
          <w:tcPr>
            <w:tcW w:w="180" w:type="dxa"/>
            <w:vAlign w:val="bottom"/>
          </w:tcPr>
          <w:p w14:paraId="0162C74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83F82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318,695</w:t>
            </w:r>
          </w:p>
        </w:tc>
        <w:tc>
          <w:tcPr>
            <w:tcW w:w="180" w:type="dxa"/>
            <w:vAlign w:val="bottom"/>
          </w:tcPr>
          <w:p w14:paraId="72D32E8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AACF83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8BB2388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4EF22B" w14:textId="77777777" w:rsidR="00234A51" w:rsidRPr="00914339" w:rsidRDefault="00234A51" w:rsidP="003D7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2,024</w:t>
            </w:r>
          </w:p>
        </w:tc>
      </w:tr>
      <w:tr w:rsidR="00234A51" w:rsidRPr="00914339" w14:paraId="4C3C25B7" w14:textId="77777777" w:rsidTr="00BD66A4">
        <w:trPr>
          <w:cantSplit/>
          <w:trHeight w:val="695"/>
        </w:trPr>
        <w:tc>
          <w:tcPr>
            <w:tcW w:w="2065" w:type="dxa"/>
            <w:hideMark/>
          </w:tcPr>
          <w:p w14:paraId="2463D97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1165" w:type="dxa"/>
          </w:tcPr>
          <w:p w14:paraId="2599DEA1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1AFE95C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3C43A6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ผลิตสารเคมี</w:t>
            </w:r>
          </w:p>
        </w:tc>
        <w:tc>
          <w:tcPr>
            <w:tcW w:w="1180" w:type="dxa"/>
            <w:vAlign w:val="bottom"/>
            <w:hideMark/>
          </w:tcPr>
          <w:p w14:paraId="0A02203F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90" w:type="dxa"/>
            <w:vAlign w:val="bottom"/>
          </w:tcPr>
          <w:p w14:paraId="0E9BD0A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2" w:type="dxa"/>
            <w:vAlign w:val="bottom"/>
          </w:tcPr>
          <w:p w14:paraId="0AA06040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459938F6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222B1AA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6AAB022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vAlign w:val="bottom"/>
          </w:tcPr>
          <w:p w14:paraId="3D7DE7C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2230DEA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gridSpan w:val="2"/>
            <w:vAlign w:val="bottom"/>
          </w:tcPr>
          <w:p w14:paraId="47DAC36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2E87F1C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80" w:type="dxa"/>
            <w:vAlign w:val="bottom"/>
          </w:tcPr>
          <w:p w14:paraId="30526C0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  <w:hideMark/>
          </w:tcPr>
          <w:p w14:paraId="650820F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78" w:type="dxa"/>
            <w:gridSpan w:val="2"/>
            <w:vAlign w:val="bottom"/>
          </w:tcPr>
          <w:p w14:paraId="03E663D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38906E4B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4,426,051</w:t>
            </w:r>
          </w:p>
        </w:tc>
        <w:tc>
          <w:tcPr>
            <w:tcW w:w="180" w:type="dxa"/>
            <w:vAlign w:val="bottom"/>
          </w:tcPr>
          <w:p w14:paraId="17E4088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2277E8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4,256,491</w:t>
            </w:r>
          </w:p>
        </w:tc>
        <w:tc>
          <w:tcPr>
            <w:tcW w:w="180" w:type="dxa"/>
            <w:vAlign w:val="bottom"/>
          </w:tcPr>
          <w:p w14:paraId="602ED5D1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FCD90A8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  <w:tc>
          <w:tcPr>
            <w:tcW w:w="178" w:type="dxa"/>
            <w:vAlign w:val="bottom"/>
          </w:tcPr>
          <w:p w14:paraId="0C338627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FAE493B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</w:tr>
      <w:tr w:rsidR="00234A51" w:rsidRPr="00914339" w14:paraId="73FC18C4" w14:textId="77777777" w:rsidTr="00BD66A4">
        <w:trPr>
          <w:cantSplit/>
        </w:trPr>
        <w:tc>
          <w:tcPr>
            <w:tcW w:w="2065" w:type="dxa"/>
            <w:hideMark/>
          </w:tcPr>
          <w:p w14:paraId="3A7FA9AF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proofErr w:type="spellStart"/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</w:t>
            </w:r>
            <w:proofErr w:type="spellEnd"/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Carbon (</w:t>
            </w:r>
            <w:proofErr w:type="gramStart"/>
            <w:r w:rsidRPr="0091433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Mauritius)  Limited</w:t>
            </w:r>
            <w:proofErr w:type="gramEnd"/>
          </w:p>
        </w:tc>
        <w:tc>
          <w:tcPr>
            <w:tcW w:w="1165" w:type="dxa"/>
            <w:hideMark/>
          </w:tcPr>
          <w:p w14:paraId="4E9D6DFF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บริษัทเพื่อ</w:t>
            </w: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การลงทุน</w:t>
            </w:r>
          </w:p>
        </w:tc>
        <w:tc>
          <w:tcPr>
            <w:tcW w:w="1180" w:type="dxa"/>
            <w:vAlign w:val="bottom"/>
            <w:hideMark/>
          </w:tcPr>
          <w:p w14:paraId="0891BE2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มอริเชียส</w:t>
            </w:r>
          </w:p>
        </w:tc>
        <w:tc>
          <w:tcPr>
            <w:tcW w:w="990" w:type="dxa"/>
            <w:vAlign w:val="bottom"/>
          </w:tcPr>
          <w:p w14:paraId="5A38DB4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2" w:type="dxa"/>
            <w:vAlign w:val="bottom"/>
          </w:tcPr>
          <w:p w14:paraId="5241D97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434152F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0" w:type="dxa"/>
            <w:vAlign w:val="bottom"/>
          </w:tcPr>
          <w:p w14:paraId="3C17F325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7DD79520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vAlign w:val="bottom"/>
          </w:tcPr>
          <w:p w14:paraId="5280DFC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3516294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gridSpan w:val="2"/>
            <w:vAlign w:val="bottom"/>
          </w:tcPr>
          <w:p w14:paraId="2E39EA3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B625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80" w:type="dxa"/>
            <w:vAlign w:val="bottom"/>
          </w:tcPr>
          <w:p w14:paraId="4158E1C6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A431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78" w:type="dxa"/>
            <w:gridSpan w:val="2"/>
            <w:vAlign w:val="bottom"/>
          </w:tcPr>
          <w:p w14:paraId="154BD0B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3121D" w14:textId="69129FE6" w:rsidR="00234A51" w:rsidRPr="00914339" w:rsidRDefault="0060593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961,778</w:t>
            </w:r>
          </w:p>
        </w:tc>
        <w:tc>
          <w:tcPr>
            <w:tcW w:w="180" w:type="dxa"/>
            <w:vAlign w:val="bottom"/>
          </w:tcPr>
          <w:p w14:paraId="5D2AB24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57201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588,098</w:t>
            </w:r>
          </w:p>
        </w:tc>
        <w:tc>
          <w:tcPr>
            <w:tcW w:w="180" w:type="dxa"/>
            <w:vAlign w:val="bottom"/>
          </w:tcPr>
          <w:p w14:paraId="4DF37D0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F9E1B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F31264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59183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A51" w:rsidRPr="00914339" w14:paraId="6A3B8A10" w14:textId="77777777" w:rsidTr="00BD66A4">
        <w:trPr>
          <w:cantSplit/>
        </w:trPr>
        <w:tc>
          <w:tcPr>
            <w:tcW w:w="2065" w:type="dxa"/>
            <w:hideMark/>
          </w:tcPr>
          <w:p w14:paraId="294F10A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65" w:type="dxa"/>
          </w:tcPr>
          <w:p w14:paraId="593F0E2B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630F5B3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F2C2846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3C11DB9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14:paraId="1422521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3B3866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14:paraId="1938260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A171FF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14:paraId="04318579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7ADA1E6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CDAFD6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80" w:type="dxa"/>
          </w:tcPr>
          <w:p w14:paraId="19DF6ACE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110DF2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78" w:type="dxa"/>
            <w:gridSpan w:val="2"/>
          </w:tcPr>
          <w:p w14:paraId="4850BDB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B66FB" w14:textId="0A8D240F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6059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638,429</w:t>
            </w:r>
          </w:p>
        </w:tc>
        <w:tc>
          <w:tcPr>
            <w:tcW w:w="180" w:type="dxa"/>
          </w:tcPr>
          <w:p w14:paraId="6AFA7FED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70A91A6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5,163,284</w:t>
            </w:r>
          </w:p>
        </w:tc>
        <w:tc>
          <w:tcPr>
            <w:tcW w:w="180" w:type="dxa"/>
          </w:tcPr>
          <w:p w14:paraId="5B824C2B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0B0F6AC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  <w:tc>
          <w:tcPr>
            <w:tcW w:w="178" w:type="dxa"/>
          </w:tcPr>
          <w:p w14:paraId="0FF3F14A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C7C5E54" w14:textId="77777777" w:rsidR="00234A51" w:rsidRPr="0091433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3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27,515</w:t>
            </w:r>
          </w:p>
        </w:tc>
      </w:tr>
      <w:bookmarkEnd w:id="12"/>
    </w:tbl>
    <w:p w14:paraId="47030ACE" w14:textId="77777777" w:rsidR="0084328E" w:rsidRPr="00254A81" w:rsidRDefault="0084328E" w:rsidP="00543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392"/>
        <w:jc w:val="thaiDistribute"/>
        <w:rPr>
          <w:rFonts w:ascii="Angsana New" w:hAnsi="Angsana New"/>
          <w:sz w:val="30"/>
          <w:szCs w:val="30"/>
        </w:rPr>
      </w:pPr>
    </w:p>
    <w:p w14:paraId="5AC264B7" w14:textId="4151AD37" w:rsidR="003571B5" w:rsidRPr="00254A81" w:rsidRDefault="00234A51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096F4C" w:rsidRPr="00254A81">
        <w:rPr>
          <w:rFonts w:ascii="Angsana New" w:hAnsi="Angsana New"/>
          <w:sz w:val="30"/>
          <w:szCs w:val="30"/>
          <w:cs/>
          <w:lang w:val="en-GB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GB"/>
        </w:rPr>
        <w:t>และบริษัท</w:t>
      </w:r>
      <w:r w:rsidR="00096F4C" w:rsidRPr="00254A81">
        <w:rPr>
          <w:rFonts w:ascii="Angsana New" w:hAnsi="Angsana New"/>
          <w:sz w:val="30"/>
          <w:szCs w:val="30"/>
          <w:cs/>
          <w:lang w:val="en-GB"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E9E9F30" w14:textId="756EF9A8" w:rsidR="008E64A4" w:rsidRPr="00254A81" w:rsidRDefault="008E64A4" w:rsidP="008E6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758" w:type="dxa"/>
        <w:tblInd w:w="27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77"/>
        <w:gridCol w:w="854"/>
        <w:gridCol w:w="180"/>
        <w:gridCol w:w="794"/>
        <w:gridCol w:w="972"/>
        <w:gridCol w:w="180"/>
        <w:gridCol w:w="979"/>
        <w:gridCol w:w="180"/>
        <w:gridCol w:w="880"/>
        <w:gridCol w:w="180"/>
        <w:gridCol w:w="810"/>
        <w:gridCol w:w="180"/>
        <w:gridCol w:w="794"/>
        <w:gridCol w:w="180"/>
        <w:gridCol w:w="794"/>
        <w:gridCol w:w="180"/>
        <w:gridCol w:w="842"/>
        <w:gridCol w:w="180"/>
        <w:gridCol w:w="810"/>
        <w:gridCol w:w="180"/>
        <w:gridCol w:w="794"/>
        <w:gridCol w:w="180"/>
        <w:gridCol w:w="858"/>
      </w:tblGrid>
      <w:tr w:rsidR="00234A51" w:rsidRPr="00BE2AE9" w14:paraId="3A2157ED" w14:textId="77777777" w:rsidTr="00C808FD">
        <w:trPr>
          <w:cantSplit/>
          <w:tblHeader/>
        </w:trPr>
        <w:tc>
          <w:tcPr>
            <w:tcW w:w="2777" w:type="dxa"/>
            <w:vAlign w:val="bottom"/>
          </w:tcPr>
          <w:p w14:paraId="31C8F29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</w:tcPr>
          <w:p w14:paraId="050F77F4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31" w:type="dxa"/>
            <w:gridSpan w:val="3"/>
            <w:vAlign w:val="bottom"/>
          </w:tcPr>
          <w:p w14:paraId="3D79911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C0548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7842" w:type="dxa"/>
            <w:gridSpan w:val="15"/>
            <w:vAlign w:val="bottom"/>
            <w:hideMark/>
          </w:tcPr>
          <w:p w14:paraId="1C77C731" w14:textId="77777777" w:rsidR="00234A51" w:rsidRPr="00BE2AE9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4A51" w:rsidRPr="00BE2AE9" w14:paraId="1FB02A90" w14:textId="77777777" w:rsidTr="00C808FD">
        <w:trPr>
          <w:cantSplit/>
          <w:tblHeader/>
        </w:trPr>
        <w:tc>
          <w:tcPr>
            <w:tcW w:w="2777" w:type="dxa"/>
            <w:vAlign w:val="bottom"/>
          </w:tcPr>
          <w:p w14:paraId="2C36F09F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2B9CF3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  <w:hideMark/>
          </w:tcPr>
          <w:p w14:paraId="3D4F477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2131" w:type="dxa"/>
            <w:gridSpan w:val="3"/>
            <w:vAlign w:val="bottom"/>
          </w:tcPr>
          <w:p w14:paraId="2574D1C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  <w:p w14:paraId="0DA0B8A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9D9A89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5E25068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4D78AEA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9D02FC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32C6B91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CB79D9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B259BD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</w:tcPr>
          <w:p w14:paraId="6CD7ABB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28E28E6D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BE2AE9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BE2AE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67EBF72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  <w:hideMark/>
          </w:tcPr>
          <w:p w14:paraId="178335B5" w14:textId="77777777" w:rsidR="00234A51" w:rsidRPr="00BE2AE9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234A51" w:rsidRPr="00BE2AE9" w14:paraId="60BC9AE0" w14:textId="77777777" w:rsidTr="00C808FD">
        <w:trPr>
          <w:cantSplit/>
          <w:trHeight w:val="389"/>
          <w:tblHeader/>
        </w:trPr>
        <w:tc>
          <w:tcPr>
            <w:tcW w:w="2777" w:type="dxa"/>
          </w:tcPr>
          <w:p w14:paraId="445D869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  <w:hideMark/>
          </w:tcPr>
          <w:p w14:paraId="5300419D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BE2AE9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4BE2152D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3B5343D4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972" w:type="dxa"/>
            <w:vAlign w:val="bottom"/>
            <w:hideMark/>
          </w:tcPr>
          <w:p w14:paraId="045DE5C0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2143A00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3A5F5655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" w:type="dxa"/>
          </w:tcPr>
          <w:p w14:paraId="767FC54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  <w:hideMark/>
          </w:tcPr>
          <w:p w14:paraId="1EC0432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50DD33D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1B996C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" w:type="dxa"/>
          </w:tcPr>
          <w:p w14:paraId="2AD9B2E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CB12C9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3409AE66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274426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" w:type="dxa"/>
          </w:tcPr>
          <w:p w14:paraId="7124C1A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  <w:hideMark/>
          </w:tcPr>
          <w:p w14:paraId="2A2652A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1B3CA310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048559D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" w:type="dxa"/>
          </w:tcPr>
          <w:p w14:paraId="72090F5F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09F9736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6578E9D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14:paraId="6AAF437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BE2AE9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</w:tr>
      <w:tr w:rsidR="00234A51" w:rsidRPr="00BE2AE9" w14:paraId="274D4C5F" w14:textId="77777777" w:rsidTr="00C808FD">
        <w:trPr>
          <w:cantSplit/>
          <w:trHeight w:val="270"/>
        </w:trPr>
        <w:tc>
          <w:tcPr>
            <w:tcW w:w="2777" w:type="dxa"/>
          </w:tcPr>
          <w:p w14:paraId="3E8E715F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8" w:type="dxa"/>
            <w:gridSpan w:val="3"/>
            <w:hideMark/>
          </w:tcPr>
          <w:p w14:paraId="79A015DC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0153" w:type="dxa"/>
            <w:gridSpan w:val="19"/>
            <w:hideMark/>
          </w:tcPr>
          <w:p w14:paraId="0D739CA6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234A51" w:rsidRPr="00BE2AE9" w14:paraId="7AC667B2" w14:textId="77777777" w:rsidTr="00C808FD">
        <w:trPr>
          <w:cantSplit/>
          <w:trHeight w:val="270"/>
        </w:trPr>
        <w:tc>
          <w:tcPr>
            <w:tcW w:w="2777" w:type="dxa"/>
            <w:hideMark/>
          </w:tcPr>
          <w:p w14:paraId="5B77979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854" w:type="dxa"/>
            <w:vAlign w:val="bottom"/>
          </w:tcPr>
          <w:p w14:paraId="15FFC68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0705C9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419C2EF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1FC2C972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EB6DCBB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14:paraId="183E9BE5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4EF6F3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608B693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4FB4E6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FDBC090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77021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982BE1" w14:textId="77777777" w:rsidR="00234A51" w:rsidRPr="00BE2AE9" w:rsidRDefault="00234A51" w:rsidP="00C808FD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85CEF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B7222F4" w14:textId="77777777" w:rsidR="00234A51" w:rsidRPr="00BE2AE9" w:rsidRDefault="00234A51" w:rsidP="00C808FD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4B3B44B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0D18904B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644812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2D7E34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4F7C6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64D216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DC7F3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vAlign w:val="bottom"/>
          </w:tcPr>
          <w:p w14:paraId="2008558B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decimal" w:pos="506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A51" w:rsidRPr="00BE2AE9" w14:paraId="02C8EC83" w14:textId="77777777" w:rsidTr="00C808FD">
        <w:trPr>
          <w:cantSplit/>
          <w:trHeight w:val="270"/>
        </w:trPr>
        <w:tc>
          <w:tcPr>
            <w:tcW w:w="2777" w:type="dxa"/>
            <w:hideMark/>
          </w:tcPr>
          <w:p w14:paraId="28850C54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BE2A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854" w:type="dxa"/>
            <w:vAlign w:val="bottom"/>
          </w:tcPr>
          <w:p w14:paraId="1336C550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180" w:type="dxa"/>
            <w:vAlign w:val="bottom"/>
          </w:tcPr>
          <w:p w14:paraId="373C5CE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21C44D9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972" w:type="dxa"/>
            <w:vAlign w:val="bottom"/>
          </w:tcPr>
          <w:p w14:paraId="02E1DE52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2E1AAD4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5077680C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0FDF759F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0AAFFF66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1CE5AD1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22E3EAC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332714D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D584DF4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FB38A85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5D5D3F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731F87C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33167EA5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0105525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44358C22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554DBFBB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2C143E6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B5695A9" w14:textId="77777777" w:rsidR="00234A51" w:rsidRPr="00BE2AE9" w:rsidRDefault="00234A51" w:rsidP="00C808FD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14:paraId="73B85CB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</w:rPr>
              <w:t>2,024</w:t>
            </w:r>
          </w:p>
        </w:tc>
      </w:tr>
      <w:tr w:rsidR="00234A51" w:rsidRPr="00BE2AE9" w14:paraId="3102FA4F" w14:textId="77777777" w:rsidTr="00C808FD">
        <w:trPr>
          <w:cantSplit/>
          <w:trHeight w:val="270"/>
        </w:trPr>
        <w:tc>
          <w:tcPr>
            <w:tcW w:w="2777" w:type="dxa"/>
            <w:hideMark/>
          </w:tcPr>
          <w:p w14:paraId="71261AF4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854" w:type="dxa"/>
            <w:vAlign w:val="bottom"/>
          </w:tcPr>
          <w:p w14:paraId="5DE4F9C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344F30D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5D128BDD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972" w:type="dxa"/>
            <w:vAlign w:val="bottom"/>
          </w:tcPr>
          <w:p w14:paraId="2B8C879C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493B3BD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0073B4F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71F17BD5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58288500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258348A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887584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3B538B2B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0F0EBA8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3159E16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2F5E86D0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866A4B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74C9E16F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7FDA612C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77CECCF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5399326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372FBF8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Pr="00BE2AE9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  <w:tc>
          <w:tcPr>
            <w:tcW w:w="180" w:type="dxa"/>
            <w:vAlign w:val="bottom"/>
          </w:tcPr>
          <w:p w14:paraId="3DD3B8FF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vAlign w:val="bottom"/>
            <w:hideMark/>
          </w:tcPr>
          <w:p w14:paraId="7E6CDA6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BE2AE9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</w:tr>
      <w:tr w:rsidR="00234A51" w:rsidRPr="00BE2AE9" w14:paraId="7A5EA248" w14:textId="77777777" w:rsidTr="00C808FD">
        <w:trPr>
          <w:cantSplit/>
          <w:trHeight w:val="270"/>
        </w:trPr>
        <w:tc>
          <w:tcPr>
            <w:tcW w:w="2777" w:type="dxa"/>
            <w:hideMark/>
          </w:tcPr>
          <w:p w14:paraId="5A49635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proofErr w:type="spellStart"/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</w:t>
            </w:r>
            <w:proofErr w:type="spellEnd"/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Carbon (Mauritius) Limited</w:t>
            </w:r>
          </w:p>
        </w:tc>
        <w:tc>
          <w:tcPr>
            <w:tcW w:w="854" w:type="dxa"/>
            <w:vAlign w:val="bottom"/>
          </w:tcPr>
          <w:p w14:paraId="4C75EF9B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180" w:type="dxa"/>
            <w:vAlign w:val="bottom"/>
          </w:tcPr>
          <w:p w14:paraId="6375DAB5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3B5443F2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972" w:type="dxa"/>
            <w:vAlign w:val="bottom"/>
          </w:tcPr>
          <w:p w14:paraId="2ABF6DDC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14:paraId="0CE66DB0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7F0AA77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14:paraId="56C778B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EE15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61C6BC4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3230E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408A2B50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C746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5FA732D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21646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016BD0F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FADE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289F85BC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A38B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70BE9FE4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8DEB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  <w:hideMark/>
          </w:tcPr>
          <w:p w14:paraId="5B561509" w14:textId="77777777" w:rsidR="00234A51" w:rsidRPr="00BE2AE9" w:rsidRDefault="00234A51" w:rsidP="00C808FD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1D755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234A51" w:rsidRPr="00BE2AE9" w14:paraId="2A4743E7" w14:textId="77777777" w:rsidTr="00C808FD">
        <w:trPr>
          <w:cantSplit/>
        </w:trPr>
        <w:tc>
          <w:tcPr>
            <w:tcW w:w="2777" w:type="dxa"/>
            <w:hideMark/>
          </w:tcPr>
          <w:p w14:paraId="1B848C2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54" w:type="dxa"/>
          </w:tcPr>
          <w:p w14:paraId="4701B8D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81DEA6D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</w:tcPr>
          <w:p w14:paraId="1EB71FE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</w:tcPr>
          <w:p w14:paraId="724FC59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95D4365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</w:tcPr>
          <w:p w14:paraId="09EF636B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FC5BEBC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331B5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14:paraId="63ACF222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CD1E32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14:paraId="1B046973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4E1442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56BD34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9570EA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41968DE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D8FEC5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14:paraId="58B2714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AFB277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14:paraId="7F5E4FA0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21A981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25,491</w:t>
            </w:r>
          </w:p>
        </w:tc>
        <w:tc>
          <w:tcPr>
            <w:tcW w:w="180" w:type="dxa"/>
          </w:tcPr>
          <w:p w14:paraId="0670A7C9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AE18F68" w14:textId="77777777" w:rsidR="00234A51" w:rsidRPr="00BE2AE9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E2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27,515</w:t>
            </w:r>
          </w:p>
        </w:tc>
      </w:tr>
    </w:tbl>
    <w:p w14:paraId="422DAB93" w14:textId="77777777" w:rsidR="00A919DE" w:rsidRDefault="00A919DE" w:rsidP="008A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D1BFFA4" w14:textId="13555747" w:rsidR="00BA53F8" w:rsidRDefault="00A919DE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  <w:r w:rsidR="00B44813" w:rsidRPr="00254A81">
        <w:rPr>
          <w:rFonts w:ascii="Angsana New" w:hAnsi="Angsana New"/>
          <w:sz w:val="30"/>
          <w:szCs w:val="30"/>
          <w:cs/>
        </w:rPr>
        <w:lastRenderedPageBreak/>
        <w:t>ตารางต่อไปนี้สรุป</w:t>
      </w:r>
      <w:r w:rsidR="00284730" w:rsidRPr="00254A81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</w:t>
      </w:r>
      <w:r w:rsidR="00B44813" w:rsidRPr="00254A81">
        <w:rPr>
          <w:rFonts w:ascii="Angsana New" w:hAnsi="Angsana New"/>
          <w:sz w:val="30"/>
          <w:szCs w:val="30"/>
          <w:cs/>
        </w:rPr>
        <w:t xml:space="preserve">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</w:t>
      </w:r>
      <w:r w:rsidR="00066DCD" w:rsidRPr="00254A81">
        <w:rPr>
          <w:rFonts w:ascii="Angsana New" w:hAnsi="Angsana New"/>
          <w:sz w:val="30"/>
          <w:szCs w:val="30"/>
          <w:cs/>
        </w:rPr>
        <w:br/>
      </w:r>
      <w:r w:rsidR="003E66CE" w:rsidRPr="00254A81">
        <w:rPr>
          <w:rFonts w:ascii="Angsana New" w:hAnsi="Angsana New"/>
          <w:sz w:val="30"/>
          <w:szCs w:val="30"/>
          <w:cs/>
        </w:rPr>
        <w:t>รวมทั้ง</w:t>
      </w:r>
      <w:r w:rsidR="00B44813" w:rsidRPr="00254A81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68670F" w:rsidRPr="00254A81">
        <w:rPr>
          <w:rFonts w:ascii="Angsana New" w:hAnsi="Angsana New"/>
          <w:sz w:val="30"/>
          <w:szCs w:val="30"/>
          <w:cs/>
        </w:rPr>
        <w:t>บริษัท</w:t>
      </w:r>
      <w:r w:rsidR="00B44813" w:rsidRPr="00254A81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4C01EB9A" w14:textId="77777777" w:rsidR="00192069" w:rsidRPr="00BD66A4" w:rsidRDefault="00192069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color w:val="0000FF"/>
          <w:sz w:val="16"/>
          <w:szCs w:val="16"/>
        </w:rPr>
      </w:pPr>
    </w:p>
    <w:tbl>
      <w:tblPr>
        <w:tblW w:w="1467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260"/>
        <w:gridCol w:w="180"/>
        <w:gridCol w:w="1260"/>
        <w:gridCol w:w="180"/>
        <w:gridCol w:w="1260"/>
        <w:gridCol w:w="270"/>
        <w:gridCol w:w="1260"/>
      </w:tblGrid>
      <w:tr w:rsidR="00234A51" w:rsidRPr="00234A51" w14:paraId="6B4B1854" w14:textId="77777777" w:rsidTr="00BD66A4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23E016D1" w14:textId="77777777" w:rsidR="00234A51" w:rsidRPr="00234A51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6D826FE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P.T. Indo Liberty Textiles</w:t>
            </w:r>
          </w:p>
        </w:tc>
        <w:tc>
          <w:tcPr>
            <w:tcW w:w="180" w:type="dxa"/>
            <w:vAlign w:val="bottom"/>
          </w:tcPr>
          <w:p w14:paraId="0D5CBAAA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971BDD0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อดิตยา เบอร์ล่า เคมีคัลส์</w:t>
            </w:r>
          </w:p>
        </w:tc>
        <w:tc>
          <w:tcPr>
            <w:tcW w:w="180" w:type="dxa"/>
            <w:vAlign w:val="bottom"/>
          </w:tcPr>
          <w:p w14:paraId="5B8B94ED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4DD2310" w14:textId="77777777" w:rsidR="00234A51" w:rsidRPr="00234A51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34A51">
              <w:rPr>
                <w:rFonts w:asciiTheme="majorBidi" w:hAnsiTheme="majorBidi" w:cstheme="majorBidi"/>
                <w:sz w:val="28"/>
                <w:szCs w:val="28"/>
              </w:rPr>
              <w:t>Indigold</w:t>
            </w:r>
            <w:proofErr w:type="spellEnd"/>
            <w:r w:rsidRPr="00234A51">
              <w:rPr>
                <w:rFonts w:asciiTheme="majorBidi" w:hAnsiTheme="majorBidi" w:cstheme="majorBidi"/>
                <w:sz w:val="28"/>
                <w:szCs w:val="28"/>
              </w:rPr>
              <w:t xml:space="preserve"> Carbon (Mauritius)</w:t>
            </w:r>
          </w:p>
        </w:tc>
        <w:tc>
          <w:tcPr>
            <w:tcW w:w="180" w:type="dxa"/>
            <w:vAlign w:val="bottom"/>
          </w:tcPr>
          <w:p w14:paraId="0296E3EC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1B296AB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</w:tr>
      <w:tr w:rsidR="00234A51" w:rsidRPr="00234A51" w14:paraId="0704262D" w14:textId="77777777" w:rsidTr="00BD66A4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3AF1492D" w14:textId="77777777" w:rsidR="00234A51" w:rsidRPr="00234A51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5910429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59774E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E42C014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" w:type="dxa"/>
            <w:vAlign w:val="bottom"/>
          </w:tcPr>
          <w:p w14:paraId="61CFA9D0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6B275CA" w14:textId="77777777" w:rsidR="00234A51" w:rsidRPr="00234A51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0" w:type="dxa"/>
            <w:vAlign w:val="bottom"/>
          </w:tcPr>
          <w:p w14:paraId="375DAF6F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0200247" w14:textId="77777777" w:rsidR="00234A51" w:rsidRPr="00234A51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34A51" w:rsidRPr="00234A51" w14:paraId="459AB27B" w14:textId="77777777" w:rsidTr="00BD66A4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453951A8" w14:textId="77777777" w:rsidR="00234A51" w:rsidRPr="00234A51" w:rsidRDefault="00234A51" w:rsidP="00234A51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FE748B" w14:textId="77777777" w:rsidR="00234A51" w:rsidRPr="00234A51" w:rsidRDefault="00234A51" w:rsidP="00BD66A4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36C9E285" w14:textId="77777777" w:rsidR="00234A51" w:rsidRPr="00234A51" w:rsidRDefault="00234A51" w:rsidP="00BD66A4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3E2FA" w14:textId="77777777" w:rsidR="00234A51" w:rsidRPr="00234A51" w:rsidRDefault="00234A51" w:rsidP="00BD66A4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022788C9" w14:textId="77777777" w:rsidR="00234A51" w:rsidRPr="00234A51" w:rsidRDefault="00234A51" w:rsidP="00BD66A4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B73327" w14:textId="77777777" w:rsidR="00234A51" w:rsidRPr="00234A51" w:rsidRDefault="00234A51" w:rsidP="00BD66A4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2C32387D" w14:textId="77777777" w:rsidR="00234A51" w:rsidRPr="00234A51" w:rsidRDefault="00234A51" w:rsidP="00BD66A4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DCB4F" w14:textId="77777777" w:rsidR="00234A51" w:rsidRPr="00234A51" w:rsidRDefault="00234A51" w:rsidP="00BD66A4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2F5D5C82" w14:textId="77777777" w:rsidR="00234A51" w:rsidRPr="00234A51" w:rsidRDefault="00234A51" w:rsidP="00BD66A4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B2B3A8" w14:textId="77777777" w:rsidR="00234A51" w:rsidRPr="00234A51" w:rsidRDefault="00234A51" w:rsidP="00BD66A4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01A2F200" w14:textId="77777777" w:rsidR="00234A51" w:rsidRPr="00234A51" w:rsidRDefault="00234A51" w:rsidP="00BD66A4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2AA5CA" w14:textId="77777777" w:rsidR="00234A51" w:rsidRPr="00234A51" w:rsidRDefault="00234A51" w:rsidP="00BD66A4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762734A3" w14:textId="77777777" w:rsidR="00234A51" w:rsidRPr="00234A51" w:rsidRDefault="00234A51" w:rsidP="00BD66A4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1B38FD" w14:textId="77777777" w:rsidR="00234A51" w:rsidRPr="00234A51" w:rsidRDefault="00234A51" w:rsidP="00BD66A4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046631C8" w14:textId="77777777" w:rsidR="00234A51" w:rsidRPr="00234A51" w:rsidRDefault="00234A51" w:rsidP="00BD66A4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908066" w14:textId="77777777" w:rsidR="00234A51" w:rsidRPr="00234A51" w:rsidRDefault="00234A51" w:rsidP="00BD66A4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234A51" w:rsidRPr="00234A51" w14:paraId="2E357C40" w14:textId="77777777" w:rsidTr="00BD66A4">
        <w:trPr>
          <w:cantSplit/>
          <w:trHeight w:hRule="exact" w:val="374"/>
          <w:tblHeader/>
        </w:trPr>
        <w:tc>
          <w:tcPr>
            <w:tcW w:w="3600" w:type="dxa"/>
            <w:vAlign w:val="bottom"/>
          </w:tcPr>
          <w:p w14:paraId="5ABDE1F6" w14:textId="77777777" w:rsidR="00234A51" w:rsidRPr="00234A51" w:rsidRDefault="00234A51" w:rsidP="00234A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0" w:type="dxa"/>
            <w:gridSpan w:val="15"/>
            <w:vAlign w:val="bottom"/>
          </w:tcPr>
          <w:p w14:paraId="41928CEF" w14:textId="77777777" w:rsidR="00234A51" w:rsidRPr="00234A51" w:rsidRDefault="00234A51" w:rsidP="00234A51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05937" w:rsidRPr="00234A51" w14:paraId="570767F8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54EC6B68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0CE14B8D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2,667,492</w:t>
            </w:r>
          </w:p>
        </w:tc>
        <w:tc>
          <w:tcPr>
            <w:tcW w:w="180" w:type="dxa"/>
            <w:vAlign w:val="bottom"/>
          </w:tcPr>
          <w:p w14:paraId="3A1C20BD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20B532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3,440,129</w:t>
            </w:r>
          </w:p>
        </w:tc>
        <w:tc>
          <w:tcPr>
            <w:tcW w:w="180" w:type="dxa"/>
            <w:vAlign w:val="bottom"/>
          </w:tcPr>
          <w:p w14:paraId="55D42464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84F961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15,803,334</w:t>
            </w:r>
          </w:p>
        </w:tc>
        <w:tc>
          <w:tcPr>
            <w:tcW w:w="180" w:type="dxa"/>
            <w:vAlign w:val="bottom"/>
          </w:tcPr>
          <w:p w14:paraId="765FCB09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FD1F70" w14:textId="77777777" w:rsidR="00605937" w:rsidRPr="00234A51" w:rsidRDefault="00605937" w:rsidP="00605937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15,951,792</w:t>
            </w:r>
          </w:p>
        </w:tc>
        <w:tc>
          <w:tcPr>
            <w:tcW w:w="180" w:type="dxa"/>
            <w:vAlign w:val="bottom"/>
          </w:tcPr>
          <w:p w14:paraId="30ABFF9A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7990B5" w14:textId="21266C5A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27,842,135</w:t>
            </w:r>
          </w:p>
        </w:tc>
        <w:tc>
          <w:tcPr>
            <w:tcW w:w="180" w:type="dxa"/>
            <w:vAlign w:val="bottom"/>
          </w:tcPr>
          <w:p w14:paraId="3FB160D2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DC35CD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33,408,932</w:t>
            </w:r>
          </w:p>
        </w:tc>
        <w:tc>
          <w:tcPr>
            <w:tcW w:w="180" w:type="dxa"/>
            <w:vAlign w:val="bottom"/>
          </w:tcPr>
          <w:p w14:paraId="2508C753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D38A6D" w14:textId="5A1781E6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46,312,961</w:t>
            </w:r>
          </w:p>
        </w:tc>
        <w:tc>
          <w:tcPr>
            <w:tcW w:w="270" w:type="dxa"/>
            <w:vAlign w:val="bottom"/>
          </w:tcPr>
          <w:p w14:paraId="3A72582E" w14:textId="77777777" w:rsidR="00605937" w:rsidRPr="00234A51" w:rsidRDefault="00605937" w:rsidP="00605937">
            <w:pPr>
              <w:tabs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ADBBB8" w14:textId="77777777" w:rsidR="00605937" w:rsidRPr="00234A51" w:rsidRDefault="00605937" w:rsidP="00605937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52,800,853</w:t>
            </w:r>
          </w:p>
        </w:tc>
      </w:tr>
      <w:tr w:rsidR="00605937" w:rsidRPr="00234A51" w14:paraId="6B17A850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522C8509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สุทธิ</w:t>
            </w:r>
          </w:p>
        </w:tc>
        <w:tc>
          <w:tcPr>
            <w:tcW w:w="1170" w:type="dxa"/>
            <w:vAlign w:val="bottom"/>
          </w:tcPr>
          <w:p w14:paraId="10F89259" w14:textId="77777777" w:rsidR="00605937" w:rsidRPr="00234A51" w:rsidRDefault="00605937" w:rsidP="00BD66A4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(114,017)</w:t>
            </w:r>
          </w:p>
        </w:tc>
        <w:tc>
          <w:tcPr>
            <w:tcW w:w="180" w:type="dxa"/>
            <w:vAlign w:val="bottom"/>
          </w:tcPr>
          <w:p w14:paraId="2B131F46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A38A16" w14:textId="77777777" w:rsidR="00605937" w:rsidRPr="00234A51" w:rsidRDefault="00605937" w:rsidP="00BD66A4">
            <w:pPr>
              <w:tabs>
                <w:tab w:val="clear" w:pos="907"/>
                <w:tab w:val="decimal" w:pos="911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(53,452)</w:t>
            </w:r>
          </w:p>
        </w:tc>
        <w:tc>
          <w:tcPr>
            <w:tcW w:w="180" w:type="dxa"/>
            <w:vAlign w:val="bottom"/>
          </w:tcPr>
          <w:p w14:paraId="77F536AB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3F45AB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612,456</w:t>
            </w:r>
          </w:p>
        </w:tc>
        <w:tc>
          <w:tcPr>
            <w:tcW w:w="180" w:type="dxa"/>
            <w:vAlign w:val="bottom"/>
          </w:tcPr>
          <w:p w14:paraId="37607B3A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642C33" w14:textId="77777777" w:rsidR="00605937" w:rsidRPr="00234A51" w:rsidRDefault="00605937" w:rsidP="00605937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842,289</w:t>
            </w:r>
          </w:p>
        </w:tc>
        <w:tc>
          <w:tcPr>
            <w:tcW w:w="180" w:type="dxa"/>
            <w:vAlign w:val="bottom"/>
          </w:tcPr>
          <w:p w14:paraId="1D0068FC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857D3" w14:textId="52DF4027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939,722</w:t>
            </w:r>
          </w:p>
        </w:tc>
        <w:tc>
          <w:tcPr>
            <w:tcW w:w="180" w:type="dxa"/>
            <w:vAlign w:val="bottom"/>
          </w:tcPr>
          <w:p w14:paraId="27DE100C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1A6066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1,640,323</w:t>
            </w:r>
          </w:p>
        </w:tc>
        <w:tc>
          <w:tcPr>
            <w:tcW w:w="180" w:type="dxa"/>
            <w:vAlign w:val="bottom"/>
          </w:tcPr>
          <w:p w14:paraId="47F0D9D5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E1A3BB" w14:textId="59ACEBB6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1,438,161</w:t>
            </w:r>
          </w:p>
        </w:tc>
        <w:tc>
          <w:tcPr>
            <w:tcW w:w="270" w:type="dxa"/>
            <w:vAlign w:val="bottom"/>
          </w:tcPr>
          <w:p w14:paraId="54533797" w14:textId="77777777" w:rsidR="00605937" w:rsidRPr="00234A51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888309" w14:textId="77777777" w:rsidR="00605937" w:rsidRPr="00234A51" w:rsidRDefault="00605937" w:rsidP="00605937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2,429,160</w:t>
            </w:r>
          </w:p>
        </w:tc>
      </w:tr>
      <w:tr w:rsidR="00605937" w:rsidRPr="00234A51" w14:paraId="1A7D2241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05A1002C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905C3F" w14:textId="77777777" w:rsidR="00605937" w:rsidRPr="00234A51" w:rsidRDefault="00605937" w:rsidP="00BD66A4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(32,376)</w:t>
            </w:r>
          </w:p>
        </w:tc>
        <w:tc>
          <w:tcPr>
            <w:tcW w:w="180" w:type="dxa"/>
            <w:vAlign w:val="bottom"/>
          </w:tcPr>
          <w:p w14:paraId="192FA293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7C9208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13,589</w:t>
            </w:r>
          </w:p>
        </w:tc>
        <w:tc>
          <w:tcPr>
            <w:tcW w:w="180" w:type="dxa"/>
            <w:vAlign w:val="bottom"/>
          </w:tcPr>
          <w:p w14:paraId="6CFB1252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FAD6B0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40,446</w:t>
            </w:r>
          </w:p>
        </w:tc>
        <w:tc>
          <w:tcPr>
            <w:tcW w:w="180" w:type="dxa"/>
            <w:vAlign w:val="bottom"/>
          </w:tcPr>
          <w:p w14:paraId="100B045E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B34951" w14:textId="77777777" w:rsidR="00605937" w:rsidRPr="00234A51" w:rsidRDefault="00605937" w:rsidP="00BD66A4">
            <w:pPr>
              <w:tabs>
                <w:tab w:val="clear" w:pos="907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(8,297)</w:t>
            </w:r>
          </w:p>
        </w:tc>
        <w:tc>
          <w:tcPr>
            <w:tcW w:w="180" w:type="dxa"/>
            <w:vAlign w:val="bottom"/>
          </w:tcPr>
          <w:p w14:paraId="261060A0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579671" w14:textId="59DB9343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762,495</w:t>
            </w:r>
          </w:p>
        </w:tc>
        <w:tc>
          <w:tcPr>
            <w:tcW w:w="180" w:type="dxa"/>
            <w:vAlign w:val="bottom"/>
          </w:tcPr>
          <w:p w14:paraId="04334F5C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783BE3" w14:textId="77777777" w:rsidR="00605937" w:rsidRPr="00234A51" w:rsidRDefault="00605937" w:rsidP="00BD66A4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(1,741,336)</w:t>
            </w:r>
          </w:p>
        </w:tc>
        <w:tc>
          <w:tcPr>
            <w:tcW w:w="180" w:type="dxa"/>
            <w:vAlign w:val="bottom"/>
          </w:tcPr>
          <w:p w14:paraId="029E478A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2B24F8" w14:textId="57AD4BA1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770,565</w:t>
            </w:r>
          </w:p>
        </w:tc>
        <w:tc>
          <w:tcPr>
            <w:tcW w:w="270" w:type="dxa"/>
            <w:vAlign w:val="bottom"/>
          </w:tcPr>
          <w:p w14:paraId="4B35FB89" w14:textId="77777777" w:rsidR="00605937" w:rsidRPr="00234A51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FFA580" w14:textId="77777777" w:rsidR="00605937" w:rsidRPr="00234A51" w:rsidRDefault="00605937" w:rsidP="00BD66A4">
            <w:pPr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(1,736,044)</w:t>
            </w:r>
          </w:p>
        </w:tc>
      </w:tr>
      <w:tr w:rsidR="00605937" w:rsidRPr="00234A51" w14:paraId="3A0BF652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4D97C9BD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3455B" w14:textId="77777777" w:rsidR="00605937" w:rsidRPr="00234A51" w:rsidRDefault="00605937" w:rsidP="00BD66A4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(146,393)</w:t>
            </w:r>
          </w:p>
        </w:tc>
        <w:tc>
          <w:tcPr>
            <w:tcW w:w="180" w:type="dxa"/>
            <w:vAlign w:val="bottom"/>
          </w:tcPr>
          <w:p w14:paraId="0B288AE7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8767" w14:textId="77777777" w:rsidR="00605937" w:rsidRPr="00234A51" w:rsidRDefault="00605937" w:rsidP="00BD66A4">
            <w:pPr>
              <w:tabs>
                <w:tab w:val="clear" w:pos="907"/>
                <w:tab w:val="decimal" w:pos="911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(39,863)</w:t>
            </w:r>
          </w:p>
        </w:tc>
        <w:tc>
          <w:tcPr>
            <w:tcW w:w="180" w:type="dxa"/>
            <w:vAlign w:val="bottom"/>
          </w:tcPr>
          <w:p w14:paraId="2B0838D6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28FB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652,902</w:t>
            </w:r>
          </w:p>
        </w:tc>
        <w:tc>
          <w:tcPr>
            <w:tcW w:w="180" w:type="dxa"/>
            <w:vAlign w:val="bottom"/>
          </w:tcPr>
          <w:p w14:paraId="44260AB6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5C6C1" w14:textId="77777777" w:rsidR="00605937" w:rsidRPr="00234A51" w:rsidRDefault="00605937" w:rsidP="00605937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833,992</w:t>
            </w:r>
          </w:p>
        </w:tc>
        <w:tc>
          <w:tcPr>
            <w:tcW w:w="180" w:type="dxa"/>
            <w:vAlign w:val="bottom"/>
          </w:tcPr>
          <w:p w14:paraId="7B569D65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1303E" w14:textId="2E3B349C" w:rsidR="00605937" w:rsidRPr="00605937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1,702,217</w:t>
            </w:r>
          </w:p>
        </w:tc>
        <w:tc>
          <w:tcPr>
            <w:tcW w:w="180" w:type="dxa"/>
            <w:vAlign w:val="bottom"/>
          </w:tcPr>
          <w:p w14:paraId="0E04915E" w14:textId="77777777" w:rsidR="00605937" w:rsidRPr="00605937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98AA1" w14:textId="77777777" w:rsidR="00605937" w:rsidRPr="00234A51" w:rsidRDefault="00605937" w:rsidP="00BD66A4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(101,013)</w:t>
            </w:r>
          </w:p>
        </w:tc>
        <w:tc>
          <w:tcPr>
            <w:tcW w:w="180" w:type="dxa"/>
            <w:vAlign w:val="bottom"/>
          </w:tcPr>
          <w:p w14:paraId="00582745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7414E" w14:textId="305E0556" w:rsidR="00605937" w:rsidRPr="00605937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2,208,726</w:t>
            </w:r>
          </w:p>
        </w:tc>
        <w:tc>
          <w:tcPr>
            <w:tcW w:w="270" w:type="dxa"/>
            <w:vAlign w:val="bottom"/>
          </w:tcPr>
          <w:p w14:paraId="52C132DD" w14:textId="77777777" w:rsidR="00605937" w:rsidRPr="00605937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353B" w14:textId="77777777" w:rsidR="00605937" w:rsidRPr="00234A51" w:rsidRDefault="00605937" w:rsidP="00605937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693,116</w:t>
            </w:r>
          </w:p>
        </w:tc>
      </w:tr>
      <w:tr w:rsidR="00605937" w:rsidRPr="00234A51" w14:paraId="63EDC6E1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77F5721D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7C9EF" w14:textId="77777777" w:rsidR="00605937" w:rsidRPr="00234A51" w:rsidRDefault="00605937" w:rsidP="00605937">
            <w:pPr>
              <w:tabs>
                <w:tab w:val="clear" w:pos="680"/>
                <w:tab w:val="clear" w:pos="907"/>
                <w:tab w:val="left" w:pos="611"/>
                <w:tab w:val="decimal" w:pos="640"/>
              </w:tabs>
              <w:spacing w:line="240" w:lineRule="auto"/>
              <w:ind w:left="-460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7A91FD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3F91A5" w14:textId="77777777" w:rsidR="00605937" w:rsidRPr="00234A51" w:rsidRDefault="00605937" w:rsidP="00605937">
            <w:pPr>
              <w:tabs>
                <w:tab w:val="decimal" w:pos="640"/>
              </w:tabs>
              <w:spacing w:line="240" w:lineRule="auto"/>
              <w:ind w:left="-429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C32ECD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E7295E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2,501</w:t>
            </w:r>
          </w:p>
        </w:tc>
        <w:tc>
          <w:tcPr>
            <w:tcW w:w="180" w:type="dxa"/>
            <w:vAlign w:val="bottom"/>
          </w:tcPr>
          <w:p w14:paraId="5E2ACC25" w14:textId="77777777" w:rsidR="00605937" w:rsidRPr="00234A51" w:rsidRDefault="00605937" w:rsidP="00605937">
            <w:pPr>
              <w:tabs>
                <w:tab w:val="clear" w:pos="454"/>
                <w:tab w:val="clear" w:pos="907"/>
                <w:tab w:val="decimal" w:pos="461"/>
                <w:tab w:val="decimal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E68ED8" w14:textId="77777777" w:rsidR="00605937" w:rsidRPr="00234A51" w:rsidRDefault="00605937" w:rsidP="00BD66A4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(14,582)</w:t>
            </w:r>
          </w:p>
        </w:tc>
        <w:tc>
          <w:tcPr>
            <w:tcW w:w="180" w:type="dxa"/>
            <w:vAlign w:val="bottom"/>
          </w:tcPr>
          <w:p w14:paraId="6A02C16B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C3149E" w14:textId="21FF84B8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(112,646)</w:t>
            </w:r>
          </w:p>
        </w:tc>
        <w:tc>
          <w:tcPr>
            <w:tcW w:w="180" w:type="dxa"/>
            <w:vAlign w:val="bottom"/>
          </w:tcPr>
          <w:p w14:paraId="04FAB6B6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401845" w14:textId="77777777" w:rsidR="00605937" w:rsidRPr="00234A51" w:rsidRDefault="00605937" w:rsidP="00BD66A4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(49,716)</w:t>
            </w:r>
          </w:p>
        </w:tc>
        <w:tc>
          <w:tcPr>
            <w:tcW w:w="180" w:type="dxa"/>
            <w:vAlign w:val="bottom"/>
          </w:tcPr>
          <w:p w14:paraId="32EFD2BA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74043C" w14:textId="62933D77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(110,145)</w:t>
            </w:r>
          </w:p>
        </w:tc>
        <w:tc>
          <w:tcPr>
            <w:tcW w:w="270" w:type="dxa"/>
            <w:vAlign w:val="bottom"/>
          </w:tcPr>
          <w:p w14:paraId="3ED34365" w14:textId="77777777" w:rsidR="00605937" w:rsidRPr="00234A51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CD4C1D" w14:textId="77777777" w:rsidR="00605937" w:rsidRPr="00234A51" w:rsidRDefault="00605937" w:rsidP="00BD66A4">
            <w:pPr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(64,298)</w:t>
            </w:r>
          </w:p>
        </w:tc>
      </w:tr>
      <w:tr w:rsidR="00605937" w:rsidRPr="00234A51" w14:paraId="44B622C5" w14:textId="77777777" w:rsidTr="00BD66A4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33F3977B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2307192F" w14:textId="77777777" w:rsidR="00605937" w:rsidRPr="00234A51" w:rsidRDefault="00605937" w:rsidP="00BD66A4">
            <w:pPr>
              <w:tabs>
                <w:tab w:val="clear" w:pos="907"/>
                <w:tab w:val="decimal" w:pos="91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(146,393)</w:t>
            </w:r>
          </w:p>
        </w:tc>
        <w:tc>
          <w:tcPr>
            <w:tcW w:w="180" w:type="dxa"/>
            <w:vAlign w:val="bottom"/>
          </w:tcPr>
          <w:p w14:paraId="625DEF32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AE4A2C" w14:textId="77777777" w:rsidR="00605937" w:rsidRPr="00234A51" w:rsidRDefault="00605937" w:rsidP="00BD66A4">
            <w:pPr>
              <w:tabs>
                <w:tab w:val="clear" w:pos="907"/>
                <w:tab w:val="decimal" w:pos="911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(39,863)</w:t>
            </w:r>
          </w:p>
        </w:tc>
        <w:tc>
          <w:tcPr>
            <w:tcW w:w="180" w:type="dxa"/>
            <w:vAlign w:val="bottom"/>
          </w:tcPr>
          <w:p w14:paraId="6160613C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7F202D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650,401</w:t>
            </w:r>
          </w:p>
        </w:tc>
        <w:tc>
          <w:tcPr>
            <w:tcW w:w="180" w:type="dxa"/>
            <w:vAlign w:val="bottom"/>
          </w:tcPr>
          <w:p w14:paraId="2D022EF9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D0CB04" w14:textId="77777777" w:rsidR="00605937" w:rsidRPr="00234A51" w:rsidRDefault="00605937" w:rsidP="00605937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848,574</w:t>
            </w:r>
          </w:p>
        </w:tc>
        <w:tc>
          <w:tcPr>
            <w:tcW w:w="180" w:type="dxa"/>
            <w:vAlign w:val="bottom"/>
          </w:tcPr>
          <w:p w14:paraId="30093A03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034B98" w14:textId="45A9E807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1,814,863</w:t>
            </w:r>
          </w:p>
        </w:tc>
        <w:tc>
          <w:tcPr>
            <w:tcW w:w="180" w:type="dxa"/>
            <w:vAlign w:val="bottom"/>
          </w:tcPr>
          <w:p w14:paraId="32780380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2B13F3" w14:textId="77777777" w:rsidR="00605937" w:rsidRPr="00234A51" w:rsidRDefault="00605937" w:rsidP="00BD66A4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(51,297)</w:t>
            </w:r>
          </w:p>
        </w:tc>
        <w:tc>
          <w:tcPr>
            <w:tcW w:w="180" w:type="dxa"/>
            <w:vAlign w:val="bottom"/>
          </w:tcPr>
          <w:p w14:paraId="2CA931F0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ED83CD" w14:textId="223740AB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2,318,871</w:t>
            </w:r>
          </w:p>
        </w:tc>
        <w:tc>
          <w:tcPr>
            <w:tcW w:w="270" w:type="dxa"/>
            <w:vAlign w:val="bottom"/>
          </w:tcPr>
          <w:p w14:paraId="3FE6317B" w14:textId="77777777" w:rsidR="00605937" w:rsidRPr="00234A51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0505A2" w14:textId="77777777" w:rsidR="00605937" w:rsidRPr="00234A51" w:rsidRDefault="00605937" w:rsidP="00605937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757,414</w:t>
            </w:r>
          </w:p>
        </w:tc>
      </w:tr>
      <w:tr w:rsidR="00605937" w:rsidRPr="00234A51" w14:paraId="03B8BCFA" w14:textId="77777777" w:rsidTr="00BD66A4">
        <w:trPr>
          <w:cantSplit/>
          <w:trHeight w:hRule="exact" w:val="317"/>
        </w:trPr>
        <w:tc>
          <w:tcPr>
            <w:tcW w:w="3600" w:type="dxa"/>
            <w:vAlign w:val="bottom"/>
          </w:tcPr>
          <w:p w14:paraId="1A60B06B" w14:textId="77777777" w:rsidR="00605937" w:rsidRPr="00234A51" w:rsidRDefault="00605937" w:rsidP="00605937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5CABFA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3E44A7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C824D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7F9054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09D83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3790DE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BD6C2B" w14:textId="77777777" w:rsidR="00605937" w:rsidRPr="00234A51" w:rsidRDefault="00605937" w:rsidP="00605937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EB6717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DEC368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BFB55C2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15B94F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072F0A1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861DAB" w14:textId="77777777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2CE00B" w14:textId="77777777" w:rsidR="00605937" w:rsidRPr="00234A51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9BE54D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937" w:rsidRPr="00234A51" w14:paraId="76423072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61367BFD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023F8975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798,564</w:t>
            </w:r>
          </w:p>
        </w:tc>
        <w:tc>
          <w:tcPr>
            <w:tcW w:w="180" w:type="dxa"/>
            <w:vAlign w:val="bottom"/>
          </w:tcPr>
          <w:p w14:paraId="5A88FA3C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F4BA7F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869,907</w:t>
            </w:r>
          </w:p>
        </w:tc>
        <w:tc>
          <w:tcPr>
            <w:tcW w:w="180" w:type="dxa"/>
            <w:vAlign w:val="bottom"/>
          </w:tcPr>
          <w:p w14:paraId="6EA37DCA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D9E8E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6,827,932</w:t>
            </w:r>
          </w:p>
        </w:tc>
        <w:tc>
          <w:tcPr>
            <w:tcW w:w="180" w:type="dxa"/>
            <w:vAlign w:val="bottom"/>
          </w:tcPr>
          <w:p w14:paraId="38585DEA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17B9EB" w14:textId="77777777" w:rsidR="00605937" w:rsidRPr="00234A51" w:rsidRDefault="00605937" w:rsidP="00605937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6,310,749</w:t>
            </w:r>
          </w:p>
        </w:tc>
        <w:tc>
          <w:tcPr>
            <w:tcW w:w="180" w:type="dxa"/>
            <w:vAlign w:val="bottom"/>
          </w:tcPr>
          <w:p w14:paraId="76443307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667866" w14:textId="3CB897B8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11,630,996</w:t>
            </w:r>
          </w:p>
        </w:tc>
        <w:tc>
          <w:tcPr>
            <w:tcW w:w="180" w:type="dxa"/>
            <w:vAlign w:val="bottom"/>
          </w:tcPr>
          <w:p w14:paraId="4325A76A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94567E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12,080,729</w:t>
            </w:r>
          </w:p>
        </w:tc>
        <w:tc>
          <w:tcPr>
            <w:tcW w:w="180" w:type="dxa"/>
            <w:vAlign w:val="bottom"/>
          </w:tcPr>
          <w:p w14:paraId="53C6D01A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2A555B" w14:textId="10A13F25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19,257,492</w:t>
            </w:r>
          </w:p>
        </w:tc>
        <w:tc>
          <w:tcPr>
            <w:tcW w:w="270" w:type="dxa"/>
            <w:vAlign w:val="bottom"/>
          </w:tcPr>
          <w:p w14:paraId="2C194AB8" w14:textId="77777777" w:rsidR="00605937" w:rsidRPr="00234A51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543355" w14:textId="77777777" w:rsidR="00605937" w:rsidRPr="00234A51" w:rsidRDefault="00605937" w:rsidP="00605937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19,261,385</w:t>
            </w:r>
          </w:p>
        </w:tc>
      </w:tr>
      <w:tr w:rsidR="00605937" w:rsidRPr="00234A51" w14:paraId="234E4DFE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64498D2F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74BA2301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2,153,723</w:t>
            </w:r>
          </w:p>
        </w:tc>
        <w:tc>
          <w:tcPr>
            <w:tcW w:w="180" w:type="dxa"/>
            <w:vAlign w:val="bottom"/>
          </w:tcPr>
          <w:p w14:paraId="23DDE2E3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55EC52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2,387,486</w:t>
            </w:r>
          </w:p>
        </w:tc>
        <w:tc>
          <w:tcPr>
            <w:tcW w:w="180" w:type="dxa"/>
            <w:vAlign w:val="bottom"/>
          </w:tcPr>
          <w:p w14:paraId="0557AEB4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5E99D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14,937,927</w:t>
            </w:r>
          </w:p>
        </w:tc>
        <w:tc>
          <w:tcPr>
            <w:tcW w:w="180" w:type="dxa"/>
            <w:vAlign w:val="bottom"/>
          </w:tcPr>
          <w:p w14:paraId="1C6FE4AF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A4CD57" w14:textId="77777777" w:rsidR="00605937" w:rsidRPr="00234A51" w:rsidRDefault="00605937" w:rsidP="00605937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15,129,004</w:t>
            </w:r>
          </w:p>
        </w:tc>
        <w:tc>
          <w:tcPr>
            <w:tcW w:w="180" w:type="dxa"/>
            <w:vAlign w:val="bottom"/>
          </w:tcPr>
          <w:p w14:paraId="4C664C2F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858F27" w14:textId="150024FE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24,296,794</w:t>
            </w:r>
          </w:p>
        </w:tc>
        <w:tc>
          <w:tcPr>
            <w:tcW w:w="180" w:type="dxa"/>
            <w:vAlign w:val="bottom"/>
          </w:tcPr>
          <w:p w14:paraId="1DD18A1C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C1DD4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22,821,485</w:t>
            </w:r>
          </w:p>
        </w:tc>
        <w:tc>
          <w:tcPr>
            <w:tcW w:w="180" w:type="dxa"/>
            <w:vAlign w:val="bottom"/>
          </w:tcPr>
          <w:p w14:paraId="080116B3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D08BD9" w14:textId="4197E0BE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41,388,444</w:t>
            </w:r>
          </w:p>
        </w:tc>
        <w:tc>
          <w:tcPr>
            <w:tcW w:w="270" w:type="dxa"/>
            <w:vAlign w:val="bottom"/>
          </w:tcPr>
          <w:p w14:paraId="5791CDDC" w14:textId="77777777" w:rsidR="00605937" w:rsidRPr="00234A51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935C72" w14:textId="77777777" w:rsidR="00605937" w:rsidRPr="00234A51" w:rsidRDefault="00605937" w:rsidP="00605937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40,337,975</w:t>
            </w:r>
          </w:p>
        </w:tc>
      </w:tr>
      <w:tr w:rsidR="00605937" w:rsidRPr="00234A51" w14:paraId="026244D1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0E12D52E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0388F944" w14:textId="77777777" w:rsidR="00605937" w:rsidRPr="00234A51" w:rsidRDefault="00605937" w:rsidP="00BD66A4">
            <w:pPr>
              <w:tabs>
                <w:tab w:val="clear" w:pos="907"/>
                <w:tab w:val="decimal" w:pos="91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(1,106,684)</w:t>
            </w:r>
          </w:p>
        </w:tc>
        <w:tc>
          <w:tcPr>
            <w:tcW w:w="180" w:type="dxa"/>
            <w:vAlign w:val="bottom"/>
          </w:tcPr>
          <w:p w14:paraId="38CF57FB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6F0D75" w14:textId="77777777" w:rsidR="00605937" w:rsidRPr="00234A51" w:rsidRDefault="00605937" w:rsidP="00BD66A4">
            <w:pPr>
              <w:tabs>
                <w:tab w:val="clear" w:pos="907"/>
                <w:tab w:val="decimal" w:pos="91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(1,149,214)</w:t>
            </w:r>
          </w:p>
        </w:tc>
        <w:tc>
          <w:tcPr>
            <w:tcW w:w="180" w:type="dxa"/>
            <w:vAlign w:val="bottom"/>
          </w:tcPr>
          <w:p w14:paraId="1063E9BE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0AE641" w14:textId="77777777" w:rsidR="00605937" w:rsidRPr="00234A51" w:rsidRDefault="00605937" w:rsidP="00BD66A4">
            <w:pPr>
              <w:tabs>
                <w:tab w:val="clear" w:pos="907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(5,713,160)</w:t>
            </w:r>
          </w:p>
        </w:tc>
        <w:tc>
          <w:tcPr>
            <w:tcW w:w="180" w:type="dxa"/>
            <w:vAlign w:val="bottom"/>
          </w:tcPr>
          <w:p w14:paraId="1130295A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AF1E15" w14:textId="77777777" w:rsidR="00605937" w:rsidRPr="00234A51" w:rsidRDefault="00605937" w:rsidP="00BD66A4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(4,846,254)</w:t>
            </w:r>
          </w:p>
        </w:tc>
        <w:tc>
          <w:tcPr>
            <w:tcW w:w="180" w:type="dxa"/>
            <w:vAlign w:val="bottom"/>
          </w:tcPr>
          <w:p w14:paraId="7C221B43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7CE17C" w14:textId="7A95A2E6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(7,989,415)</w:t>
            </w:r>
          </w:p>
        </w:tc>
        <w:tc>
          <w:tcPr>
            <w:tcW w:w="180" w:type="dxa"/>
            <w:vAlign w:val="bottom"/>
          </w:tcPr>
          <w:p w14:paraId="28E32D89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56B24B" w14:textId="77777777" w:rsidR="00605937" w:rsidRPr="00234A51" w:rsidRDefault="00605937" w:rsidP="00BD66A4">
            <w:pPr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(7,975,537)</w:t>
            </w:r>
          </w:p>
        </w:tc>
        <w:tc>
          <w:tcPr>
            <w:tcW w:w="180" w:type="dxa"/>
            <w:vAlign w:val="bottom"/>
          </w:tcPr>
          <w:p w14:paraId="4F02B2B3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8E537F" w14:textId="59975581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(14,809,259)</w:t>
            </w:r>
          </w:p>
        </w:tc>
        <w:tc>
          <w:tcPr>
            <w:tcW w:w="270" w:type="dxa"/>
            <w:vAlign w:val="bottom"/>
          </w:tcPr>
          <w:p w14:paraId="3025FA24" w14:textId="77777777" w:rsidR="00605937" w:rsidRPr="00234A51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FA0A19" w14:textId="77777777" w:rsidR="00605937" w:rsidRPr="00234A51" w:rsidRDefault="00605937" w:rsidP="00BD66A4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(13,971,005)</w:t>
            </w:r>
          </w:p>
        </w:tc>
      </w:tr>
      <w:tr w:rsidR="00605937" w:rsidRPr="00234A51" w14:paraId="0F29AF90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0EF6B057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D7A5BE" w14:textId="77777777" w:rsidR="00605937" w:rsidRPr="00234A51" w:rsidRDefault="00605937" w:rsidP="00BD66A4">
            <w:pPr>
              <w:tabs>
                <w:tab w:val="clear" w:pos="907"/>
                <w:tab w:val="decimal" w:pos="91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(1,219,104)</w:t>
            </w:r>
          </w:p>
        </w:tc>
        <w:tc>
          <w:tcPr>
            <w:tcW w:w="180" w:type="dxa"/>
            <w:vAlign w:val="bottom"/>
          </w:tcPr>
          <w:p w14:paraId="73FE33FA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1CE25F" w14:textId="77777777" w:rsidR="00605937" w:rsidRPr="00234A51" w:rsidRDefault="00605937" w:rsidP="00BD66A4">
            <w:pPr>
              <w:tabs>
                <w:tab w:val="clear" w:pos="907"/>
                <w:tab w:val="decimal" w:pos="911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(1,311,443)</w:t>
            </w:r>
          </w:p>
        </w:tc>
        <w:tc>
          <w:tcPr>
            <w:tcW w:w="180" w:type="dxa"/>
            <w:vAlign w:val="bottom"/>
          </w:tcPr>
          <w:p w14:paraId="41254DB9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238BBF" w14:textId="77777777" w:rsidR="00605937" w:rsidRPr="00234A51" w:rsidRDefault="00605937" w:rsidP="00BD66A4">
            <w:pPr>
              <w:tabs>
                <w:tab w:val="clear" w:pos="907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(1,271,989)</w:t>
            </w:r>
          </w:p>
        </w:tc>
        <w:tc>
          <w:tcPr>
            <w:tcW w:w="180" w:type="dxa"/>
            <w:vAlign w:val="bottom"/>
          </w:tcPr>
          <w:p w14:paraId="21B4FA8D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CB6BC" w14:textId="77777777" w:rsidR="00605937" w:rsidRPr="00234A51" w:rsidRDefault="00605937" w:rsidP="00BD66A4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(2,380,689)</w:t>
            </w:r>
          </w:p>
        </w:tc>
        <w:tc>
          <w:tcPr>
            <w:tcW w:w="180" w:type="dxa"/>
            <w:vAlign w:val="bottom"/>
          </w:tcPr>
          <w:p w14:paraId="17FB1707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AF1B06" w14:textId="1DB80AC2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(22,567,620)</w:t>
            </w:r>
          </w:p>
        </w:tc>
        <w:tc>
          <w:tcPr>
            <w:tcW w:w="180" w:type="dxa"/>
            <w:vAlign w:val="bottom"/>
          </w:tcPr>
          <w:p w14:paraId="56AC607D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FE74CD" w14:textId="77777777" w:rsidR="00605937" w:rsidRPr="00234A51" w:rsidRDefault="00605937" w:rsidP="00BD66A4">
            <w:pPr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(23,093,573)</w:t>
            </w:r>
          </w:p>
        </w:tc>
        <w:tc>
          <w:tcPr>
            <w:tcW w:w="180" w:type="dxa"/>
            <w:vAlign w:val="bottom"/>
          </w:tcPr>
          <w:p w14:paraId="15D3AAB3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4860C7" w14:textId="38818699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(25,058,713)</w:t>
            </w:r>
          </w:p>
        </w:tc>
        <w:tc>
          <w:tcPr>
            <w:tcW w:w="270" w:type="dxa"/>
            <w:vAlign w:val="bottom"/>
          </w:tcPr>
          <w:p w14:paraId="17B5A4A3" w14:textId="77777777" w:rsidR="00605937" w:rsidRPr="00234A51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79BBE3" w14:textId="77777777" w:rsidR="00605937" w:rsidRPr="00234A51" w:rsidRDefault="00605937" w:rsidP="00BD66A4">
            <w:pP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(26,785,705)</w:t>
            </w:r>
          </w:p>
        </w:tc>
      </w:tr>
      <w:tr w:rsidR="00605937" w:rsidRPr="00234A51" w14:paraId="5EE83818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4D40CE5A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91E86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626,499</w:t>
            </w:r>
          </w:p>
        </w:tc>
        <w:tc>
          <w:tcPr>
            <w:tcW w:w="180" w:type="dxa"/>
            <w:vAlign w:val="bottom"/>
          </w:tcPr>
          <w:p w14:paraId="0C54CDA1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4FE3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796,736</w:t>
            </w:r>
          </w:p>
        </w:tc>
        <w:tc>
          <w:tcPr>
            <w:tcW w:w="180" w:type="dxa"/>
            <w:vAlign w:val="bottom"/>
          </w:tcPr>
          <w:p w14:paraId="2C428C5C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F778C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14,780,710</w:t>
            </w:r>
          </w:p>
        </w:tc>
        <w:tc>
          <w:tcPr>
            <w:tcW w:w="180" w:type="dxa"/>
            <w:vAlign w:val="bottom"/>
          </w:tcPr>
          <w:p w14:paraId="3C69EC55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C54BE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14,212,810</w:t>
            </w:r>
          </w:p>
        </w:tc>
        <w:tc>
          <w:tcPr>
            <w:tcW w:w="180" w:type="dxa"/>
            <w:vAlign w:val="bottom"/>
          </w:tcPr>
          <w:p w14:paraId="766BCB05" w14:textId="77777777" w:rsidR="00605937" w:rsidRPr="00234A51" w:rsidRDefault="00605937" w:rsidP="00605937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88265" w14:textId="5C15786B" w:rsidR="00605937" w:rsidRPr="00605937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5,370,755</w:t>
            </w:r>
          </w:p>
        </w:tc>
        <w:tc>
          <w:tcPr>
            <w:tcW w:w="180" w:type="dxa"/>
            <w:vAlign w:val="bottom"/>
          </w:tcPr>
          <w:p w14:paraId="7E8F0EAA" w14:textId="77777777" w:rsidR="00605937" w:rsidRPr="00605937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95E1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3,833,104</w:t>
            </w:r>
          </w:p>
        </w:tc>
        <w:tc>
          <w:tcPr>
            <w:tcW w:w="180" w:type="dxa"/>
            <w:vAlign w:val="bottom"/>
          </w:tcPr>
          <w:p w14:paraId="1CACB7FA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AA021" w14:textId="3EB97CBC" w:rsidR="00605937" w:rsidRPr="00605937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20,777,964</w:t>
            </w:r>
          </w:p>
        </w:tc>
        <w:tc>
          <w:tcPr>
            <w:tcW w:w="270" w:type="dxa"/>
            <w:vAlign w:val="bottom"/>
          </w:tcPr>
          <w:p w14:paraId="7D7DCF34" w14:textId="77777777" w:rsidR="00605937" w:rsidRPr="00605937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2E717" w14:textId="77777777" w:rsidR="00605937" w:rsidRPr="00234A51" w:rsidRDefault="00605937" w:rsidP="00605937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18,842,650</w:t>
            </w:r>
          </w:p>
        </w:tc>
      </w:tr>
      <w:tr w:rsidR="00605937" w:rsidRPr="00234A51" w14:paraId="52D4F049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0DBCC94A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vAlign w:val="bottom"/>
          </w:tcPr>
          <w:p w14:paraId="1E82C3D2" w14:textId="77777777" w:rsidR="00605937" w:rsidRPr="00234A51" w:rsidRDefault="00605937" w:rsidP="00605937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left="-12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9F2203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E894F3" w14:textId="77777777" w:rsidR="00605937" w:rsidRPr="00234A51" w:rsidRDefault="00605937" w:rsidP="00605937">
            <w:pPr>
              <w:tabs>
                <w:tab w:val="decimal" w:pos="640"/>
              </w:tabs>
              <w:spacing w:line="240" w:lineRule="auto"/>
              <w:ind w:left="-600" w:right="2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A6E92B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4C0DFB" w14:textId="77777777" w:rsidR="00605937" w:rsidRPr="00234A51" w:rsidRDefault="00605937" w:rsidP="0060593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21,992</w:t>
            </w:r>
          </w:p>
        </w:tc>
        <w:tc>
          <w:tcPr>
            <w:tcW w:w="180" w:type="dxa"/>
            <w:vAlign w:val="bottom"/>
          </w:tcPr>
          <w:p w14:paraId="6BC13D95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647071" w14:textId="77777777" w:rsidR="00605937" w:rsidRPr="00234A51" w:rsidRDefault="00605937" w:rsidP="0060593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19,492</w:t>
            </w:r>
          </w:p>
        </w:tc>
        <w:tc>
          <w:tcPr>
            <w:tcW w:w="180" w:type="dxa"/>
            <w:vAlign w:val="bottom"/>
          </w:tcPr>
          <w:p w14:paraId="7B3A8DDE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61705E" w14:textId="6CF3064B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699,660</w:t>
            </w:r>
          </w:p>
        </w:tc>
        <w:tc>
          <w:tcPr>
            <w:tcW w:w="180" w:type="dxa"/>
            <w:vAlign w:val="bottom"/>
          </w:tcPr>
          <w:p w14:paraId="05207D3A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70BA97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976,872</w:t>
            </w:r>
          </w:p>
        </w:tc>
        <w:tc>
          <w:tcPr>
            <w:tcW w:w="180" w:type="dxa"/>
            <w:vAlign w:val="bottom"/>
          </w:tcPr>
          <w:p w14:paraId="61B30640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03A576" w14:textId="42456ED2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721,652</w:t>
            </w:r>
          </w:p>
        </w:tc>
        <w:tc>
          <w:tcPr>
            <w:tcW w:w="270" w:type="dxa"/>
            <w:vAlign w:val="bottom"/>
          </w:tcPr>
          <w:p w14:paraId="22EF5C09" w14:textId="77777777" w:rsidR="00605937" w:rsidRPr="00234A51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AA99A3" w14:textId="77777777" w:rsidR="00605937" w:rsidRPr="00234A51" w:rsidRDefault="00605937" w:rsidP="00605937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996,364</w:t>
            </w:r>
          </w:p>
        </w:tc>
      </w:tr>
      <w:tr w:rsidR="00605937" w:rsidRPr="00234A51" w14:paraId="65262076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4E12F3D7" w14:textId="77777777" w:rsidR="00605937" w:rsidRPr="00234A51" w:rsidRDefault="00605937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48215858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626,499</w:t>
            </w:r>
          </w:p>
        </w:tc>
        <w:tc>
          <w:tcPr>
            <w:tcW w:w="180" w:type="dxa"/>
            <w:vAlign w:val="bottom"/>
          </w:tcPr>
          <w:p w14:paraId="42470E9F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08BDC2" w14:textId="77777777" w:rsidR="00605937" w:rsidRPr="00234A51" w:rsidRDefault="00605937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796,736</w:t>
            </w:r>
          </w:p>
        </w:tc>
        <w:tc>
          <w:tcPr>
            <w:tcW w:w="180" w:type="dxa"/>
            <w:vAlign w:val="bottom"/>
          </w:tcPr>
          <w:p w14:paraId="596486B4" w14:textId="77777777" w:rsidR="00605937" w:rsidRPr="00234A51" w:rsidRDefault="00605937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908F52" w14:textId="77777777" w:rsidR="00605937" w:rsidRPr="00234A51" w:rsidRDefault="00605937" w:rsidP="0060593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14,758,718</w:t>
            </w:r>
          </w:p>
        </w:tc>
        <w:tc>
          <w:tcPr>
            <w:tcW w:w="180" w:type="dxa"/>
            <w:vAlign w:val="bottom"/>
          </w:tcPr>
          <w:p w14:paraId="44D6EDCB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6D56A6" w14:textId="77777777" w:rsidR="00605937" w:rsidRPr="00234A51" w:rsidRDefault="00605937" w:rsidP="0060593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14,193,318</w:t>
            </w:r>
          </w:p>
        </w:tc>
        <w:tc>
          <w:tcPr>
            <w:tcW w:w="180" w:type="dxa"/>
            <w:vAlign w:val="bottom"/>
          </w:tcPr>
          <w:p w14:paraId="71A1CB55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028273" w14:textId="7CB946A0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4,671,095</w:t>
            </w:r>
          </w:p>
        </w:tc>
        <w:tc>
          <w:tcPr>
            <w:tcW w:w="180" w:type="dxa"/>
            <w:vAlign w:val="bottom"/>
          </w:tcPr>
          <w:p w14:paraId="6653584E" w14:textId="77777777" w:rsidR="00605937" w:rsidRPr="00234A51" w:rsidRDefault="00605937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6FA312" w14:textId="77777777" w:rsidR="00605937" w:rsidRPr="00234A51" w:rsidRDefault="00605937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2,856,232</w:t>
            </w:r>
          </w:p>
        </w:tc>
        <w:tc>
          <w:tcPr>
            <w:tcW w:w="180" w:type="dxa"/>
            <w:vAlign w:val="bottom"/>
          </w:tcPr>
          <w:p w14:paraId="23CFB13F" w14:textId="77777777" w:rsidR="00605937" w:rsidRPr="00234A51" w:rsidRDefault="00605937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CF9134" w14:textId="6AD76E3F" w:rsidR="00605937" w:rsidRPr="00234A51" w:rsidRDefault="00605937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6A4">
              <w:rPr>
                <w:rFonts w:asciiTheme="majorBidi" w:hAnsiTheme="majorBidi" w:cstheme="majorBidi"/>
                <w:sz w:val="28"/>
                <w:szCs w:val="28"/>
              </w:rPr>
              <w:t>20,056,312</w:t>
            </w:r>
          </w:p>
        </w:tc>
        <w:tc>
          <w:tcPr>
            <w:tcW w:w="270" w:type="dxa"/>
            <w:vAlign w:val="bottom"/>
          </w:tcPr>
          <w:p w14:paraId="4302777E" w14:textId="77777777" w:rsidR="00605937" w:rsidRPr="00234A51" w:rsidRDefault="00605937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AF0380" w14:textId="77777777" w:rsidR="00605937" w:rsidRPr="00234A51" w:rsidRDefault="00605937" w:rsidP="00605937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17,846,286</w:t>
            </w:r>
          </w:p>
        </w:tc>
      </w:tr>
      <w:tr w:rsidR="00C16829" w:rsidRPr="00234A51" w14:paraId="0853C4FE" w14:textId="77777777" w:rsidTr="004100DD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47F113E8" w14:textId="77777777" w:rsidR="00C16829" w:rsidRPr="00234A51" w:rsidRDefault="00C16829" w:rsidP="004100DD">
            <w:pPr>
              <w:spacing w:line="240" w:lineRule="auto"/>
              <w:ind w:left="10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ส่วนได้เสียของกลุ่มบริษัทในสินทรัพย์สุทธิของผู้ถูกลงทุน</w:t>
            </w:r>
          </w:p>
        </w:tc>
        <w:tc>
          <w:tcPr>
            <w:tcW w:w="1170" w:type="dxa"/>
            <w:vAlign w:val="bottom"/>
          </w:tcPr>
          <w:p w14:paraId="0695929C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2630A8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256988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4E71B4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6CE46C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8401DE" w14:textId="77777777" w:rsidR="00C16829" w:rsidRPr="00234A51" w:rsidRDefault="00C16829" w:rsidP="004100DD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48543A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D3FFD9" w14:textId="77777777" w:rsidR="00C16829" w:rsidRPr="00234A51" w:rsidRDefault="00C16829" w:rsidP="004100DD">
            <w:pPr>
              <w:tabs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0B0C50" w14:textId="77777777" w:rsidR="00C16829" w:rsidRPr="00234A51" w:rsidRDefault="00C16829" w:rsidP="004100DD">
            <w:pPr>
              <w:tabs>
                <w:tab w:val="decimal" w:pos="64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E422CA" w14:textId="77777777" w:rsidR="00C16829" w:rsidRPr="00234A51" w:rsidRDefault="00C16829" w:rsidP="004100DD">
            <w:pPr>
              <w:tabs>
                <w:tab w:val="decimal" w:pos="551"/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179565" w14:textId="77777777" w:rsidR="00C16829" w:rsidRPr="00234A51" w:rsidRDefault="00C16829" w:rsidP="004100DD">
            <w:pPr>
              <w:tabs>
                <w:tab w:val="decimal" w:pos="64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CB20C0" w14:textId="77777777" w:rsidR="00C16829" w:rsidRPr="00234A51" w:rsidRDefault="00C16829" w:rsidP="004100DD">
            <w:pPr>
              <w:tabs>
                <w:tab w:val="decimal" w:pos="551"/>
                <w:tab w:val="decimal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B45685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7EE08" w14:textId="77777777" w:rsidR="00C16829" w:rsidRPr="00234A51" w:rsidRDefault="00C16829" w:rsidP="004100DD">
            <w:pPr>
              <w:tabs>
                <w:tab w:val="decimal" w:pos="73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2367D9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6829" w:rsidRPr="00234A51" w14:paraId="1B62F043" w14:textId="77777777" w:rsidTr="004100DD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10B8F53E" w14:textId="77777777" w:rsidR="00C16829" w:rsidRPr="00234A51" w:rsidRDefault="00C16829" w:rsidP="004100DD">
            <w:pPr>
              <w:spacing w:line="240" w:lineRule="auto"/>
              <w:ind w:left="101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34A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เมษายนของปีก่อน</w:t>
            </w:r>
          </w:p>
        </w:tc>
        <w:tc>
          <w:tcPr>
            <w:tcW w:w="1170" w:type="dxa"/>
            <w:vAlign w:val="bottom"/>
          </w:tcPr>
          <w:p w14:paraId="22A506C2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318,695</w:t>
            </w:r>
          </w:p>
        </w:tc>
        <w:tc>
          <w:tcPr>
            <w:tcW w:w="180" w:type="dxa"/>
            <w:vAlign w:val="bottom"/>
          </w:tcPr>
          <w:p w14:paraId="3000F74A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1B938F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336,286</w:t>
            </w:r>
          </w:p>
        </w:tc>
        <w:tc>
          <w:tcPr>
            <w:tcW w:w="180" w:type="dxa"/>
            <w:vAlign w:val="bottom"/>
          </w:tcPr>
          <w:p w14:paraId="2CF8A397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A89063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4,256,491</w:t>
            </w:r>
          </w:p>
        </w:tc>
        <w:tc>
          <w:tcPr>
            <w:tcW w:w="180" w:type="dxa"/>
            <w:vAlign w:val="bottom"/>
          </w:tcPr>
          <w:p w14:paraId="32B814D3" w14:textId="77777777" w:rsidR="00C16829" w:rsidRPr="00234A51" w:rsidRDefault="00C16829" w:rsidP="004100DD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039F31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4,026,145</w:t>
            </w:r>
          </w:p>
        </w:tc>
        <w:tc>
          <w:tcPr>
            <w:tcW w:w="180" w:type="dxa"/>
            <w:vAlign w:val="bottom"/>
          </w:tcPr>
          <w:p w14:paraId="34FF1203" w14:textId="77777777" w:rsidR="00C16829" w:rsidRPr="00234A51" w:rsidRDefault="00C16829" w:rsidP="004100DD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62D68E" w14:textId="77777777" w:rsidR="00C16829" w:rsidRPr="00234A51" w:rsidRDefault="00C16829" w:rsidP="004100DD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588,098</w:t>
            </w:r>
          </w:p>
        </w:tc>
        <w:tc>
          <w:tcPr>
            <w:tcW w:w="180" w:type="dxa"/>
            <w:vAlign w:val="bottom"/>
          </w:tcPr>
          <w:p w14:paraId="42CDDAC8" w14:textId="77777777" w:rsidR="00C16829" w:rsidRPr="00234A51" w:rsidRDefault="00C16829" w:rsidP="004100DD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4EF249" w14:textId="77777777" w:rsidR="00C16829" w:rsidRPr="00234A51" w:rsidRDefault="00C16829" w:rsidP="004100DD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598,660</w:t>
            </w:r>
          </w:p>
        </w:tc>
        <w:tc>
          <w:tcPr>
            <w:tcW w:w="180" w:type="dxa"/>
            <w:vAlign w:val="bottom"/>
          </w:tcPr>
          <w:p w14:paraId="65B1CD3C" w14:textId="77777777" w:rsidR="00C16829" w:rsidRPr="00234A51" w:rsidRDefault="00C16829" w:rsidP="004100DD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1B543B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5,163,284</w:t>
            </w:r>
          </w:p>
        </w:tc>
        <w:tc>
          <w:tcPr>
            <w:tcW w:w="270" w:type="dxa"/>
            <w:vAlign w:val="bottom"/>
          </w:tcPr>
          <w:p w14:paraId="407B48AE" w14:textId="77777777" w:rsidR="00C16829" w:rsidRPr="00234A51" w:rsidRDefault="00C16829" w:rsidP="004100DD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A00EC1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4,961,091</w:t>
            </w:r>
          </w:p>
        </w:tc>
      </w:tr>
      <w:tr w:rsidR="00C16829" w:rsidRPr="00234A51" w14:paraId="3C618DFA" w14:textId="77777777" w:rsidTr="004100DD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3DA7EE44" w14:textId="77777777" w:rsidR="00C16829" w:rsidRPr="00234A51" w:rsidRDefault="00C16829" w:rsidP="004100DD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170" w:type="dxa"/>
            <w:vAlign w:val="bottom"/>
          </w:tcPr>
          <w:p w14:paraId="6E6C7BD2" w14:textId="77777777" w:rsidR="00C16829" w:rsidRPr="00234A51" w:rsidRDefault="00C16829" w:rsidP="004100DD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(68,095)</w:t>
            </w:r>
          </w:p>
        </w:tc>
        <w:tc>
          <w:tcPr>
            <w:tcW w:w="180" w:type="dxa"/>
            <w:vAlign w:val="bottom"/>
          </w:tcPr>
          <w:p w14:paraId="52D70E51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4D09FA" w14:textId="77777777" w:rsidR="00C16829" w:rsidRPr="00234A51" w:rsidRDefault="00C16829" w:rsidP="004100DD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(15,567)</w:t>
            </w:r>
          </w:p>
        </w:tc>
        <w:tc>
          <w:tcPr>
            <w:tcW w:w="180" w:type="dxa"/>
            <w:vAlign w:val="bottom"/>
          </w:tcPr>
          <w:p w14:paraId="69847969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96D3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195,051</w:t>
            </w:r>
          </w:p>
        </w:tc>
        <w:tc>
          <w:tcPr>
            <w:tcW w:w="180" w:type="dxa"/>
            <w:vAlign w:val="bottom"/>
          </w:tcPr>
          <w:p w14:paraId="21D0E2CA" w14:textId="77777777" w:rsidR="00C16829" w:rsidRPr="00234A51" w:rsidRDefault="00C16829" w:rsidP="004100DD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991375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255,837</w:t>
            </w:r>
          </w:p>
        </w:tc>
        <w:tc>
          <w:tcPr>
            <w:tcW w:w="180" w:type="dxa"/>
            <w:vAlign w:val="bottom"/>
          </w:tcPr>
          <w:p w14:paraId="3C8C528F" w14:textId="77777777" w:rsidR="00C16829" w:rsidRPr="00234A51" w:rsidRDefault="00C16829" w:rsidP="004100DD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4816BB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00DD">
              <w:rPr>
                <w:rFonts w:asciiTheme="majorBidi" w:hAnsiTheme="majorBidi" w:cstheme="majorBidi"/>
                <w:sz w:val="28"/>
                <w:szCs w:val="28"/>
              </w:rPr>
              <w:t>373,680</w:t>
            </w:r>
          </w:p>
        </w:tc>
        <w:tc>
          <w:tcPr>
            <w:tcW w:w="180" w:type="dxa"/>
            <w:vAlign w:val="bottom"/>
          </w:tcPr>
          <w:p w14:paraId="5E9CFB85" w14:textId="77777777" w:rsidR="00C16829" w:rsidRPr="00234A51" w:rsidRDefault="00C16829" w:rsidP="004100DD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69F342" w14:textId="77777777" w:rsidR="00C16829" w:rsidRPr="00234A51" w:rsidRDefault="00C16829" w:rsidP="004100DD">
            <w:pPr>
              <w:tabs>
                <w:tab w:val="decimal" w:pos="100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(10,562)</w:t>
            </w:r>
          </w:p>
        </w:tc>
        <w:tc>
          <w:tcPr>
            <w:tcW w:w="180" w:type="dxa"/>
            <w:vAlign w:val="bottom"/>
          </w:tcPr>
          <w:p w14:paraId="46A611EE" w14:textId="77777777" w:rsidR="00C16829" w:rsidRPr="00234A51" w:rsidRDefault="00C16829" w:rsidP="004100DD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0AA0F7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500,636</w:t>
            </w:r>
          </w:p>
        </w:tc>
        <w:tc>
          <w:tcPr>
            <w:tcW w:w="270" w:type="dxa"/>
            <w:vAlign w:val="bottom"/>
          </w:tcPr>
          <w:p w14:paraId="6ECE04D6" w14:textId="77777777" w:rsidR="00C16829" w:rsidRPr="00234A51" w:rsidRDefault="00C16829" w:rsidP="004100DD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9C6F2A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229,708</w:t>
            </w:r>
          </w:p>
        </w:tc>
      </w:tr>
      <w:tr w:rsidR="00C16829" w:rsidRPr="00234A51" w14:paraId="67DEDDCB" w14:textId="77777777" w:rsidTr="004100DD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05908312" w14:textId="77777777" w:rsidR="00C16829" w:rsidRPr="00234A51" w:rsidRDefault="00C16829" w:rsidP="004100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00F573" w14:textId="77777777" w:rsidR="00C16829" w:rsidRPr="00234A51" w:rsidRDefault="00C16829" w:rsidP="004100DD">
            <w:pPr>
              <w:tabs>
                <w:tab w:val="clear" w:pos="454"/>
                <w:tab w:val="clear" w:pos="680"/>
                <w:tab w:val="clear" w:pos="907"/>
                <w:tab w:val="left" w:pos="478"/>
                <w:tab w:val="left" w:pos="568"/>
              </w:tabs>
              <w:spacing w:line="240" w:lineRule="auto"/>
              <w:ind w:right="3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D50131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9B620F" w14:textId="77777777" w:rsidR="00C16829" w:rsidRPr="00234A51" w:rsidRDefault="00C16829" w:rsidP="004100DD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(2,024)</w:t>
            </w:r>
          </w:p>
        </w:tc>
        <w:tc>
          <w:tcPr>
            <w:tcW w:w="180" w:type="dxa"/>
            <w:vAlign w:val="bottom"/>
          </w:tcPr>
          <w:p w14:paraId="6D0DA832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FA82B2" w14:textId="77777777" w:rsidR="00C16829" w:rsidRPr="00234A51" w:rsidRDefault="00C16829" w:rsidP="004100DD">
            <w:pPr>
              <w:tabs>
                <w:tab w:val="clear" w:pos="907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0874BC50" w14:textId="77777777" w:rsidR="00C16829" w:rsidRPr="00234A51" w:rsidRDefault="00C16829" w:rsidP="004100DD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68EDC8" w14:textId="77777777" w:rsidR="00C16829" w:rsidRPr="00234A51" w:rsidRDefault="00C16829" w:rsidP="004100DD">
            <w:pPr>
              <w:tabs>
                <w:tab w:val="clear" w:pos="907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3176C548" w14:textId="77777777" w:rsidR="00C16829" w:rsidRPr="00234A51" w:rsidRDefault="00C16829" w:rsidP="004100DD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7B3AC4" w14:textId="77777777" w:rsidR="00C16829" w:rsidRPr="00234A51" w:rsidRDefault="00C16829" w:rsidP="004100DD">
            <w:pPr>
              <w:tabs>
                <w:tab w:val="decimal" w:pos="7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8A4DD9" w14:textId="77777777" w:rsidR="00C16829" w:rsidRPr="00234A51" w:rsidRDefault="00C16829" w:rsidP="004100DD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D981D2" w14:textId="77777777" w:rsidR="00C16829" w:rsidRPr="00234A51" w:rsidRDefault="00C16829" w:rsidP="004100DD">
            <w:pPr>
              <w:tabs>
                <w:tab w:val="decimal" w:pos="73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561A72" w14:textId="77777777" w:rsidR="00C16829" w:rsidRPr="00234A51" w:rsidRDefault="00C16829" w:rsidP="004100DD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417A5B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270" w:type="dxa"/>
            <w:vAlign w:val="bottom"/>
          </w:tcPr>
          <w:p w14:paraId="29FFC0F6" w14:textId="77777777" w:rsidR="00C16829" w:rsidRPr="00234A51" w:rsidRDefault="00C16829" w:rsidP="004100DD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9A7748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(27,515)</w:t>
            </w:r>
          </w:p>
        </w:tc>
      </w:tr>
      <w:tr w:rsidR="00C16829" w:rsidRPr="00234A51" w14:paraId="74A03436" w14:textId="77777777" w:rsidTr="004100DD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6BEFB060" w14:textId="77777777" w:rsidR="00C16829" w:rsidRPr="00234A51" w:rsidRDefault="00C16829" w:rsidP="004100DD">
            <w:pPr>
              <w:spacing w:line="240" w:lineRule="auto"/>
              <w:ind w:left="10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มูลค่าตามบัญชีของส่วนได้เสียในผู้ถูกลงทุน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4E47D6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26CB6A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565FD8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A7E677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414CF4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3211CB" w14:textId="77777777" w:rsidR="00C16829" w:rsidRPr="00234A51" w:rsidRDefault="00C16829" w:rsidP="004100DD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E17AD3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31E7F1" w14:textId="77777777" w:rsidR="00C16829" w:rsidRPr="00234A51" w:rsidRDefault="00C16829" w:rsidP="004100DD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9BC2A0" w14:textId="77777777" w:rsidR="00C16829" w:rsidRPr="00234A51" w:rsidRDefault="00C16829" w:rsidP="004100DD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861ED5" w14:textId="77777777" w:rsidR="00C16829" w:rsidRPr="00234A51" w:rsidRDefault="00C16829" w:rsidP="004100DD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59BFC0" w14:textId="77777777" w:rsidR="00C16829" w:rsidRPr="00234A51" w:rsidRDefault="00C16829" w:rsidP="004100DD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1DF194" w14:textId="77777777" w:rsidR="00C16829" w:rsidRPr="00234A51" w:rsidRDefault="00C16829" w:rsidP="004100DD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C9A9E2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872B40" w14:textId="77777777" w:rsidR="00C16829" w:rsidRPr="00234A51" w:rsidRDefault="00C16829" w:rsidP="004100DD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932286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6829" w:rsidRPr="00234A51" w14:paraId="66EF76DB" w14:textId="77777777" w:rsidTr="004100DD">
        <w:trPr>
          <w:cantSplit/>
          <w:trHeight w:hRule="exact" w:val="403"/>
        </w:trPr>
        <w:tc>
          <w:tcPr>
            <w:tcW w:w="3600" w:type="dxa"/>
            <w:vAlign w:val="bottom"/>
          </w:tcPr>
          <w:p w14:paraId="40FFEB09" w14:textId="77777777" w:rsidR="00C16829" w:rsidRPr="00234A51" w:rsidRDefault="00C16829" w:rsidP="004100D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E89601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250,600</w:t>
            </w:r>
          </w:p>
        </w:tc>
        <w:tc>
          <w:tcPr>
            <w:tcW w:w="180" w:type="dxa"/>
            <w:vAlign w:val="bottom"/>
          </w:tcPr>
          <w:p w14:paraId="59CF871E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7F732D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318,695</w:t>
            </w:r>
          </w:p>
        </w:tc>
        <w:tc>
          <w:tcPr>
            <w:tcW w:w="180" w:type="dxa"/>
            <w:vAlign w:val="bottom"/>
          </w:tcPr>
          <w:p w14:paraId="797240B0" w14:textId="77777777" w:rsidR="00C16829" w:rsidRPr="00234A51" w:rsidRDefault="00C16829" w:rsidP="004100D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289ABF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4,426,051</w:t>
            </w:r>
          </w:p>
        </w:tc>
        <w:tc>
          <w:tcPr>
            <w:tcW w:w="180" w:type="dxa"/>
            <w:vAlign w:val="bottom"/>
          </w:tcPr>
          <w:p w14:paraId="43C56023" w14:textId="77777777" w:rsidR="00C16829" w:rsidRPr="00234A51" w:rsidRDefault="00C16829" w:rsidP="004100DD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05F4E3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4,256,491</w:t>
            </w:r>
          </w:p>
        </w:tc>
        <w:tc>
          <w:tcPr>
            <w:tcW w:w="180" w:type="dxa"/>
            <w:vAlign w:val="bottom"/>
          </w:tcPr>
          <w:p w14:paraId="2D905799" w14:textId="77777777" w:rsidR="00C16829" w:rsidRPr="00234A51" w:rsidRDefault="00C16829" w:rsidP="004100DD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7D45BA" w14:textId="77777777" w:rsidR="00C16829" w:rsidRPr="00234A51" w:rsidRDefault="00C16829" w:rsidP="004100DD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961,778</w:t>
            </w:r>
          </w:p>
        </w:tc>
        <w:tc>
          <w:tcPr>
            <w:tcW w:w="180" w:type="dxa"/>
            <w:vAlign w:val="bottom"/>
          </w:tcPr>
          <w:p w14:paraId="01E8AC71" w14:textId="77777777" w:rsidR="00C16829" w:rsidRPr="00234A51" w:rsidRDefault="00C16829" w:rsidP="004100DD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2C238C" w14:textId="77777777" w:rsidR="00C16829" w:rsidRPr="00234A51" w:rsidRDefault="00C16829" w:rsidP="004100DD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588,098</w:t>
            </w:r>
          </w:p>
        </w:tc>
        <w:tc>
          <w:tcPr>
            <w:tcW w:w="180" w:type="dxa"/>
            <w:vAlign w:val="bottom"/>
          </w:tcPr>
          <w:p w14:paraId="765C8A0D" w14:textId="77777777" w:rsidR="00C16829" w:rsidRPr="00234A51" w:rsidRDefault="00C16829" w:rsidP="004100DD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728FD8C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8,429</w:t>
            </w:r>
          </w:p>
        </w:tc>
        <w:tc>
          <w:tcPr>
            <w:tcW w:w="270" w:type="dxa"/>
            <w:vAlign w:val="bottom"/>
          </w:tcPr>
          <w:p w14:paraId="5A93C231" w14:textId="77777777" w:rsidR="00C16829" w:rsidRPr="00234A51" w:rsidRDefault="00C16829" w:rsidP="004100DD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18DC5F0" w14:textId="77777777" w:rsidR="00C16829" w:rsidRPr="00234A51" w:rsidRDefault="00C16829" w:rsidP="004100DD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5,163,284</w:t>
            </w:r>
          </w:p>
        </w:tc>
      </w:tr>
      <w:tr w:rsidR="00C16829" w:rsidRPr="00234A51" w14:paraId="4C4CF19D" w14:textId="77777777" w:rsidTr="00BD66A4">
        <w:trPr>
          <w:cantSplit/>
          <w:trHeight w:hRule="exact" w:val="403"/>
        </w:trPr>
        <w:tc>
          <w:tcPr>
            <w:tcW w:w="3600" w:type="dxa"/>
            <w:shd w:val="clear" w:color="auto" w:fill="auto"/>
            <w:vAlign w:val="bottom"/>
          </w:tcPr>
          <w:p w14:paraId="0AC1901F" w14:textId="77777777" w:rsidR="00C16829" w:rsidRPr="00234A51" w:rsidRDefault="00C16829" w:rsidP="006059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C2A66A" w14:textId="77777777" w:rsidR="00C16829" w:rsidRPr="00234A51" w:rsidRDefault="00C16829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771057" w14:textId="77777777" w:rsidR="00C16829" w:rsidRPr="00234A51" w:rsidRDefault="00C16829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BABFA9" w14:textId="77777777" w:rsidR="00C16829" w:rsidRPr="00234A51" w:rsidRDefault="00C16829" w:rsidP="00605937">
            <w:pPr>
              <w:tabs>
                <w:tab w:val="clear" w:pos="907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577902" w14:textId="77777777" w:rsidR="00C16829" w:rsidRPr="00234A51" w:rsidRDefault="00C16829" w:rsidP="00605937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CA0790" w14:textId="77777777" w:rsidR="00C16829" w:rsidRPr="00234A51" w:rsidRDefault="00C16829" w:rsidP="0060593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90DDE0" w14:textId="77777777" w:rsidR="00C16829" w:rsidRPr="00234A51" w:rsidRDefault="00C16829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9CCDEA" w14:textId="77777777" w:rsidR="00C16829" w:rsidRPr="00234A51" w:rsidRDefault="00C16829" w:rsidP="0060593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94674C" w14:textId="77777777" w:rsidR="00C16829" w:rsidRPr="00234A51" w:rsidRDefault="00C16829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4B878E" w14:textId="77777777" w:rsidR="00C16829" w:rsidRPr="00BD66A4" w:rsidRDefault="00C16829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9C2E38" w14:textId="77777777" w:rsidR="00C16829" w:rsidRPr="00234A51" w:rsidRDefault="00C16829" w:rsidP="00605937">
            <w:pPr>
              <w:tabs>
                <w:tab w:val="clear" w:pos="454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A6202A" w14:textId="77777777" w:rsidR="00C16829" w:rsidRPr="00234A51" w:rsidRDefault="00C16829" w:rsidP="00605937">
            <w:pPr>
              <w:tabs>
                <w:tab w:val="decimal" w:pos="10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2CD4FB" w14:textId="77777777" w:rsidR="00C16829" w:rsidRPr="00234A51" w:rsidRDefault="00C16829" w:rsidP="00605937">
            <w:pPr>
              <w:tabs>
                <w:tab w:val="decimal" w:pos="551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F3866A" w14:textId="77777777" w:rsidR="00C16829" w:rsidRPr="00BD66A4" w:rsidRDefault="00C16829" w:rsidP="00BD66A4">
            <w:pPr>
              <w:tabs>
                <w:tab w:val="decimal" w:pos="9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785331" w14:textId="77777777" w:rsidR="00C16829" w:rsidRPr="00234A51" w:rsidRDefault="00C16829" w:rsidP="00605937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1C71F7" w14:textId="77777777" w:rsidR="00C16829" w:rsidRPr="00234A51" w:rsidRDefault="00C16829" w:rsidP="00605937">
            <w:pPr>
              <w:tabs>
                <w:tab w:val="decimal" w:pos="10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61AED20" w14:textId="3E98D322" w:rsidR="000B3A52" w:rsidRPr="00254A81" w:rsidRDefault="008A58F1" w:rsidP="00101A1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br w:type="page"/>
      </w:r>
      <w:r w:rsidR="00716259"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1048CD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0B3A52" w:rsidRPr="00254A81">
        <w:rPr>
          <w:rFonts w:ascii="Angsana New" w:hAnsi="Angsana New"/>
          <w:sz w:val="30"/>
          <w:szCs w:val="30"/>
          <w:u w:val="none"/>
          <w:cs/>
        </w:rPr>
        <w:t xml:space="preserve"> </w:t>
      </w:r>
      <w:r w:rsidR="000B3A52" w:rsidRPr="00254A81">
        <w:rPr>
          <w:rFonts w:ascii="Angsana New" w:hAnsi="Angsana New"/>
          <w:sz w:val="30"/>
          <w:szCs w:val="30"/>
          <w:u w:val="none"/>
        </w:rPr>
        <w:tab/>
      </w:r>
      <w:r w:rsidR="000B3A52" w:rsidRPr="00254A81">
        <w:rPr>
          <w:rFonts w:ascii="Angsana New" w:hAnsi="Angsana New"/>
          <w:sz w:val="30"/>
          <w:szCs w:val="30"/>
          <w:u w:val="none"/>
          <w:cs/>
        </w:rPr>
        <w:t>เงินลงทุนในบริษัทย่อย</w:t>
      </w:r>
    </w:p>
    <w:p w14:paraId="5207AA9B" w14:textId="77777777" w:rsidR="000B3A52" w:rsidRPr="00254A81" w:rsidRDefault="000B3A52" w:rsidP="000B3A52">
      <w:pPr>
        <w:rPr>
          <w:rFonts w:ascii="Angsana New" w:hAnsi="Angsana New"/>
          <w:sz w:val="30"/>
          <w:szCs w:val="30"/>
        </w:rPr>
      </w:pPr>
    </w:p>
    <w:p w14:paraId="0B28EF2D" w14:textId="77777777" w:rsidR="0092779D" w:rsidRPr="00254A81" w:rsidRDefault="0092779D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</w:t>
      </w:r>
      <w:r w:rsidR="00DF76BF" w:rsidRPr="00254A81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r w:rsidR="00DF76BF" w:rsidRPr="00254A81">
        <w:rPr>
          <w:rFonts w:ascii="Angsana New" w:hAnsi="Angsana New"/>
          <w:sz w:val="30"/>
          <w:szCs w:val="30"/>
        </w:rPr>
        <w:t>31</w:t>
      </w:r>
      <w:r w:rsidR="00DF76BF"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="00700CF8">
        <w:rPr>
          <w:rFonts w:ascii="Angsana New" w:hAnsi="Angsana New"/>
          <w:sz w:val="30"/>
          <w:szCs w:val="30"/>
        </w:rPr>
        <w:t>256</w:t>
      </w:r>
      <w:r w:rsidR="00BE02A1">
        <w:rPr>
          <w:rFonts w:ascii="Angsana New" w:hAnsi="Angsana New"/>
          <w:sz w:val="30"/>
          <w:szCs w:val="30"/>
        </w:rPr>
        <w:t>4</w:t>
      </w:r>
      <w:r w:rsidR="00700CF8">
        <w:rPr>
          <w:rFonts w:ascii="Angsana New" w:hAnsi="Angsana New"/>
          <w:sz w:val="30"/>
          <w:szCs w:val="30"/>
        </w:rPr>
        <w:t xml:space="preserve">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700CF8">
        <w:rPr>
          <w:rFonts w:ascii="Angsana New" w:hAnsi="Angsana New"/>
          <w:sz w:val="30"/>
          <w:szCs w:val="30"/>
        </w:rPr>
        <w:t>256</w:t>
      </w:r>
      <w:r w:rsidR="00BE02A1">
        <w:rPr>
          <w:rFonts w:ascii="Angsana New" w:hAnsi="Angsana New"/>
          <w:sz w:val="30"/>
          <w:szCs w:val="30"/>
        </w:rPr>
        <w:t>3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1E354E" w:rsidRPr="00254A81">
        <w:rPr>
          <w:rFonts w:ascii="Angsana New" w:hAnsi="Angsana New"/>
          <w:sz w:val="30"/>
          <w:szCs w:val="30"/>
          <w:cs/>
        </w:rPr>
        <w:t>จากเงินลงทุนดังกล่าวสำหรับแต่ละ</w:t>
      </w:r>
      <w:r w:rsidRPr="00254A81">
        <w:rPr>
          <w:rFonts w:ascii="Angsana New" w:hAnsi="Angsana New"/>
          <w:sz w:val="30"/>
          <w:szCs w:val="30"/>
          <w:cs/>
        </w:rPr>
        <w:t>ปี มีดังนี้</w:t>
      </w:r>
    </w:p>
    <w:p w14:paraId="3C6C5648" w14:textId="77777777" w:rsidR="0092779D" w:rsidRPr="00254A81" w:rsidRDefault="0092779D" w:rsidP="00927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13945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1"/>
        <w:gridCol w:w="898"/>
        <w:gridCol w:w="621"/>
        <w:gridCol w:w="182"/>
        <w:gridCol w:w="628"/>
        <w:gridCol w:w="705"/>
        <w:gridCol w:w="180"/>
        <w:gridCol w:w="720"/>
        <w:gridCol w:w="180"/>
        <w:gridCol w:w="900"/>
        <w:gridCol w:w="180"/>
        <w:gridCol w:w="810"/>
        <w:gridCol w:w="180"/>
        <w:gridCol w:w="900"/>
        <w:gridCol w:w="180"/>
        <w:gridCol w:w="910"/>
        <w:gridCol w:w="180"/>
        <w:gridCol w:w="810"/>
        <w:gridCol w:w="179"/>
        <w:gridCol w:w="811"/>
        <w:gridCol w:w="180"/>
        <w:gridCol w:w="820"/>
        <w:gridCol w:w="180"/>
        <w:gridCol w:w="800"/>
      </w:tblGrid>
      <w:tr w:rsidR="00234A51" w:rsidRPr="00234A51" w14:paraId="384701D9" w14:textId="77777777" w:rsidTr="00101A16">
        <w:trPr>
          <w:cantSplit/>
          <w:tblHeader/>
        </w:trPr>
        <w:tc>
          <w:tcPr>
            <w:tcW w:w="1811" w:type="dxa"/>
            <w:vAlign w:val="bottom"/>
          </w:tcPr>
          <w:p w14:paraId="684E6393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vAlign w:val="bottom"/>
          </w:tcPr>
          <w:p w14:paraId="224EF671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1" w:type="dxa"/>
            <w:gridSpan w:val="3"/>
            <w:vAlign w:val="bottom"/>
          </w:tcPr>
          <w:p w14:paraId="4A51001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05" w:type="dxa"/>
            <w:gridSpan w:val="3"/>
            <w:vAlign w:val="bottom"/>
          </w:tcPr>
          <w:p w14:paraId="207CCD7E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EE42686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20" w:type="dxa"/>
            <w:gridSpan w:val="15"/>
            <w:vAlign w:val="bottom"/>
          </w:tcPr>
          <w:p w14:paraId="41A6D505" w14:textId="77777777" w:rsidR="00234A51" w:rsidRPr="00234A51" w:rsidRDefault="00234A51" w:rsidP="00C80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4A51" w:rsidRPr="00234A51" w14:paraId="5A2E54B6" w14:textId="77777777" w:rsidTr="00101A16">
        <w:trPr>
          <w:cantSplit/>
          <w:tblHeader/>
        </w:trPr>
        <w:tc>
          <w:tcPr>
            <w:tcW w:w="1811" w:type="dxa"/>
            <w:vAlign w:val="bottom"/>
          </w:tcPr>
          <w:p w14:paraId="171EC44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25D1849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898" w:type="dxa"/>
            <w:vAlign w:val="bottom"/>
          </w:tcPr>
          <w:p w14:paraId="1879745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431" w:type="dxa"/>
            <w:gridSpan w:val="3"/>
            <w:vAlign w:val="bottom"/>
          </w:tcPr>
          <w:p w14:paraId="06714D48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1605" w:type="dxa"/>
            <w:gridSpan w:val="3"/>
            <w:vAlign w:val="bottom"/>
          </w:tcPr>
          <w:p w14:paraId="43AE798E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177A117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0FD6DCE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56A54A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B3F2658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0AEF25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90" w:type="dxa"/>
            <w:gridSpan w:val="3"/>
            <w:vAlign w:val="bottom"/>
          </w:tcPr>
          <w:p w14:paraId="0293842B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0421EA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39E5C30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D43697D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32C842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234A51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234A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7D3982B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5962C1" w14:textId="77777777" w:rsidR="00234A51" w:rsidRPr="00234A51" w:rsidRDefault="00234A51" w:rsidP="00C80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234A51" w:rsidRPr="00234A51" w14:paraId="642F37EA" w14:textId="77777777" w:rsidTr="00101A16">
        <w:trPr>
          <w:cantSplit/>
          <w:tblHeader/>
        </w:trPr>
        <w:tc>
          <w:tcPr>
            <w:tcW w:w="1811" w:type="dxa"/>
          </w:tcPr>
          <w:p w14:paraId="3E74B8B6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</w:tcPr>
          <w:p w14:paraId="1EDEFBDB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1" w:type="dxa"/>
            <w:vAlign w:val="bottom"/>
          </w:tcPr>
          <w:p w14:paraId="6B70BCF3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182" w:type="dxa"/>
            <w:vAlign w:val="bottom"/>
          </w:tcPr>
          <w:p w14:paraId="5F0D9F8D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  <w:vAlign w:val="bottom"/>
          </w:tcPr>
          <w:p w14:paraId="28AEC601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05" w:type="dxa"/>
            <w:vAlign w:val="bottom"/>
          </w:tcPr>
          <w:p w14:paraId="53EEEFC6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10716FD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ADCA767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" w:type="dxa"/>
          </w:tcPr>
          <w:p w14:paraId="2E0F16E0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3ED5DF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143B080E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7B0B875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" w:type="dxa"/>
          </w:tcPr>
          <w:p w14:paraId="11A14343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29E2440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37E18CF5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  <w:vAlign w:val="bottom"/>
          </w:tcPr>
          <w:p w14:paraId="62E96772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" w:type="dxa"/>
          </w:tcPr>
          <w:p w14:paraId="2F32757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DD0B257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9" w:type="dxa"/>
            <w:vAlign w:val="bottom"/>
          </w:tcPr>
          <w:p w14:paraId="0A568D39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3574807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0" w:type="dxa"/>
          </w:tcPr>
          <w:p w14:paraId="517187B5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  <w:vAlign w:val="bottom"/>
          </w:tcPr>
          <w:p w14:paraId="0B701E39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674420A9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BA5D6D3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234A51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</w:tr>
      <w:tr w:rsidR="00234A51" w:rsidRPr="00234A51" w14:paraId="467C9094" w14:textId="77777777" w:rsidTr="00101A16">
        <w:trPr>
          <w:cantSplit/>
          <w:trHeight w:val="270"/>
        </w:trPr>
        <w:tc>
          <w:tcPr>
            <w:tcW w:w="2709" w:type="dxa"/>
            <w:gridSpan w:val="2"/>
          </w:tcPr>
          <w:p w14:paraId="0280EEFE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1" w:type="dxa"/>
            <w:gridSpan w:val="3"/>
          </w:tcPr>
          <w:p w14:paraId="275D37B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9805" w:type="dxa"/>
            <w:gridSpan w:val="19"/>
          </w:tcPr>
          <w:p w14:paraId="3E2FAFEB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234A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234A51" w:rsidRPr="00234A51" w14:paraId="47FD7E2A" w14:textId="77777777" w:rsidTr="00101A16">
        <w:trPr>
          <w:cantSplit/>
          <w:trHeight w:val="270"/>
        </w:trPr>
        <w:tc>
          <w:tcPr>
            <w:tcW w:w="2709" w:type="dxa"/>
            <w:gridSpan w:val="2"/>
          </w:tcPr>
          <w:p w14:paraId="33C35F2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621" w:type="dxa"/>
          </w:tcPr>
          <w:p w14:paraId="6926F9EB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74E8B88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</w:tcPr>
          <w:p w14:paraId="3B4BAE1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</w:tcPr>
          <w:p w14:paraId="61632982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43C490D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07CB55F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EAE6B5B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4594E7D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124CF61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4C347808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3EDA2CD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E8B486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06628AE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</w:tcPr>
          <w:p w14:paraId="4A33860F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5AAC80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73C8F242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F02CAE1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</w:tcPr>
          <w:p w14:paraId="292E1226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77B11BF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</w:tcPr>
          <w:p w14:paraId="7764B356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D40DA1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</w:tcPr>
          <w:p w14:paraId="6BFC455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34A51" w:rsidRPr="00234A51" w14:paraId="25B167AB" w14:textId="77777777" w:rsidTr="00101A16">
        <w:trPr>
          <w:cantSplit/>
          <w:trHeight w:val="270"/>
        </w:trPr>
        <w:tc>
          <w:tcPr>
            <w:tcW w:w="1811" w:type="dxa"/>
          </w:tcPr>
          <w:p w14:paraId="62DDDD75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Birla Carbon Mexico, S.A. DE C.V.</w:t>
            </w:r>
          </w:p>
        </w:tc>
        <w:tc>
          <w:tcPr>
            <w:tcW w:w="898" w:type="dxa"/>
            <w:vAlign w:val="bottom"/>
          </w:tcPr>
          <w:p w14:paraId="7485C74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ผลิตคาร์บอน</w:t>
            </w:r>
          </w:p>
        </w:tc>
        <w:tc>
          <w:tcPr>
            <w:tcW w:w="621" w:type="dxa"/>
            <w:vAlign w:val="bottom"/>
          </w:tcPr>
          <w:p w14:paraId="4B3B5067" w14:textId="029F2FCB" w:rsidR="00234A51" w:rsidRPr="00234A51" w:rsidRDefault="00234A51" w:rsidP="0047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6" w:hanging="7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82" w:type="dxa"/>
            <w:vAlign w:val="bottom"/>
          </w:tcPr>
          <w:p w14:paraId="3D885643" w14:textId="77777777" w:rsidR="00234A51" w:rsidRPr="00234A51" w:rsidRDefault="00234A51" w:rsidP="0047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  <w:vAlign w:val="bottom"/>
          </w:tcPr>
          <w:p w14:paraId="32620FD3" w14:textId="64328EDA" w:rsidR="00234A51" w:rsidRPr="00234A51" w:rsidRDefault="00234A51" w:rsidP="0047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705" w:type="dxa"/>
            <w:vAlign w:val="bottom"/>
          </w:tcPr>
          <w:p w14:paraId="7705D011" w14:textId="77777777" w:rsidR="00234A51" w:rsidRPr="00234A51" w:rsidRDefault="00234A51" w:rsidP="0047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350C01C8" w14:textId="77777777" w:rsidR="00234A51" w:rsidRPr="00234A51" w:rsidRDefault="00234A51" w:rsidP="0047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8AD14D3" w14:textId="77777777" w:rsidR="00234A51" w:rsidRPr="00234A51" w:rsidRDefault="00234A51" w:rsidP="0047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13049AD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B5598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7237D8E5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88AF0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0DAF26F7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8489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sz w:val="28"/>
                <w:szCs w:val="28"/>
              </w:rPr>
              <w:t>12,854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C73517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94C8B79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sz w:val="28"/>
                <w:szCs w:val="28"/>
              </w:rPr>
              <w:t>12,854</w:t>
            </w:r>
            <w:r w:rsidRPr="00234A5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788F6BCF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27CFA6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14:paraId="5F55D910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7B7518C5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644353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11BACF0F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6A635E2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716E0B38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234A51" w:rsidRPr="00234A51" w14:paraId="04DBA779" w14:textId="77777777" w:rsidTr="00101A16">
        <w:trPr>
          <w:cantSplit/>
        </w:trPr>
        <w:tc>
          <w:tcPr>
            <w:tcW w:w="1811" w:type="dxa"/>
          </w:tcPr>
          <w:p w14:paraId="21E2DC92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98" w:type="dxa"/>
          </w:tcPr>
          <w:p w14:paraId="17349187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1" w:type="dxa"/>
          </w:tcPr>
          <w:p w14:paraId="56BF9C4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0FDACDB3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</w:tcPr>
          <w:p w14:paraId="5811FC35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05" w:type="dxa"/>
          </w:tcPr>
          <w:p w14:paraId="45054F3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7BD32F7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30593833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9CDC9C7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6C2BB8D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47A1C50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4113960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43D2CD73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92089C0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12,854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40513D7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vAlign w:val="bottom"/>
          </w:tcPr>
          <w:p w14:paraId="07B04A0A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12,854</w:t>
            </w: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1151782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133A0B4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9" w:type="dxa"/>
            <w:vAlign w:val="bottom"/>
          </w:tcPr>
          <w:p w14:paraId="64A9085C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bottom"/>
          </w:tcPr>
          <w:p w14:paraId="43B28BB6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3A69A3D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1977D6D3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5792D21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0" w:type="dxa"/>
            <w:tcBorders>
              <w:bottom w:val="double" w:sz="4" w:space="0" w:color="auto"/>
            </w:tcBorders>
            <w:vAlign w:val="bottom"/>
          </w:tcPr>
          <w:p w14:paraId="34C5019D" w14:textId="77777777" w:rsidR="00234A51" w:rsidRPr="00234A51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34A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</w:tr>
    </w:tbl>
    <w:p w14:paraId="1234C353" w14:textId="77777777" w:rsidR="000B3A52" w:rsidRPr="00254A81" w:rsidRDefault="000B3A52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D35F4F0" w14:textId="77777777" w:rsidR="007A1361" w:rsidRPr="00254A81" w:rsidRDefault="007A1361" w:rsidP="00667E16">
      <w:pPr>
        <w:ind w:left="270"/>
        <w:rPr>
          <w:rFonts w:ascii="Angsana New" w:hAnsi="Angsana New"/>
          <w:sz w:val="30"/>
          <w:szCs w:val="30"/>
          <w:cs/>
        </w:rPr>
        <w:sectPr w:rsidR="007A1361" w:rsidRPr="00254A81" w:rsidSect="003125BC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A024DFD" w14:textId="7E9234C5" w:rsidR="00667E16" w:rsidRPr="00234A51" w:rsidRDefault="00716259" w:rsidP="00667E1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1048CD"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667E16" w:rsidRPr="00254A81">
        <w:rPr>
          <w:rFonts w:ascii="Angsana New" w:hAnsi="Angsana New"/>
          <w:sz w:val="30"/>
          <w:szCs w:val="30"/>
          <w:u w:val="none"/>
          <w:cs/>
        </w:rPr>
        <w:t xml:space="preserve">    </w:t>
      </w:r>
      <w:r w:rsidR="00667E16" w:rsidRPr="00254A81">
        <w:rPr>
          <w:rFonts w:ascii="Angsana New" w:hAnsi="Angsana New"/>
          <w:sz w:val="30"/>
          <w:szCs w:val="30"/>
          <w:u w:val="none"/>
        </w:rPr>
        <w:tab/>
      </w:r>
      <w:r w:rsidR="00234A51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สินทรัพย์ทางการเงินไม่หมุนเวียนอื่น</w:t>
      </w:r>
    </w:p>
    <w:p w14:paraId="7576C297" w14:textId="77777777" w:rsidR="0055369A" w:rsidRPr="00254A81" w:rsidRDefault="0055369A" w:rsidP="0055369A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1"/>
        <w:gridCol w:w="1350"/>
        <w:gridCol w:w="1350"/>
        <w:gridCol w:w="270"/>
        <w:gridCol w:w="1260"/>
      </w:tblGrid>
      <w:tr w:rsidR="00022837" w:rsidRPr="00254A81" w14:paraId="78755B2A" w14:textId="77777777" w:rsidTr="00BD66A4">
        <w:trPr>
          <w:cantSplit/>
          <w:tblHeader/>
        </w:trPr>
        <w:tc>
          <w:tcPr>
            <w:tcW w:w="4871" w:type="dxa"/>
          </w:tcPr>
          <w:p w14:paraId="68141955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A0E96CE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61CC318" w14:textId="6C0940FA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022837" w:rsidRPr="00254A81" w14:paraId="4B53CD9B" w14:textId="77777777" w:rsidTr="00BD66A4">
        <w:trPr>
          <w:cantSplit/>
          <w:trHeight w:hRule="exact" w:val="374"/>
          <w:tblHeader/>
        </w:trPr>
        <w:tc>
          <w:tcPr>
            <w:tcW w:w="4871" w:type="dxa"/>
          </w:tcPr>
          <w:p w14:paraId="4937463B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9B8B179" w14:textId="4DFA8CF7" w:rsidR="00022837" w:rsidRPr="00BD66A4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D66A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350" w:type="dxa"/>
          </w:tcPr>
          <w:p w14:paraId="688E1588" w14:textId="5CBC2A89" w:rsidR="00022837" w:rsidRPr="00254A81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2DDCE2EA" w14:textId="77777777" w:rsidR="00022837" w:rsidRPr="00254A81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DFA030D" w14:textId="77777777" w:rsidR="00022837" w:rsidRPr="00254A81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022837" w:rsidRPr="00254A81" w14:paraId="61F16200" w14:textId="77777777" w:rsidTr="00BD66A4">
        <w:trPr>
          <w:cantSplit/>
          <w:trHeight w:hRule="exact" w:val="374"/>
          <w:tblHeader/>
        </w:trPr>
        <w:tc>
          <w:tcPr>
            <w:tcW w:w="4871" w:type="dxa"/>
          </w:tcPr>
          <w:p w14:paraId="6903A2E0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6DDB421" w14:textId="77777777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4B8C56F9" w14:textId="7D7D316A" w:rsidR="00022837" w:rsidRPr="00254A81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22837" w:rsidRPr="00254A81" w14:paraId="408B5F39" w14:textId="77777777" w:rsidTr="00BD66A4">
        <w:trPr>
          <w:cantSplit/>
        </w:trPr>
        <w:tc>
          <w:tcPr>
            <w:tcW w:w="4871" w:type="dxa"/>
          </w:tcPr>
          <w:p w14:paraId="04498826" w14:textId="77777777" w:rsidR="00022837" w:rsidRPr="00254A81" w:rsidRDefault="00022837" w:rsidP="00F6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เงินฝากระยะยาวกับสถาบันการเงิน</w:t>
            </w:r>
          </w:p>
        </w:tc>
        <w:tc>
          <w:tcPr>
            <w:tcW w:w="1350" w:type="dxa"/>
          </w:tcPr>
          <w:p w14:paraId="35A70810" w14:textId="77777777" w:rsidR="00022837" w:rsidRPr="00234A51" w:rsidRDefault="00022837" w:rsidP="00F6099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F8CDBC" w14:textId="4254434F" w:rsidR="00022837" w:rsidRPr="001D1C44" w:rsidRDefault="00022837" w:rsidP="00F6099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234A51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234A51">
              <w:rPr>
                <w:rFonts w:ascii="Angsana New" w:hAnsi="Angsana New"/>
                <w:sz w:val="30"/>
                <w:szCs w:val="30"/>
              </w:rPr>
              <w:t>,</w:t>
            </w:r>
            <w:r w:rsidRPr="00234A51">
              <w:rPr>
                <w:rFonts w:ascii="Angsana New" w:hAnsi="Angsana New"/>
                <w:sz w:val="30"/>
                <w:szCs w:val="30"/>
                <w:cs/>
              </w:rPr>
              <w:t>273</w:t>
            </w:r>
          </w:p>
        </w:tc>
        <w:tc>
          <w:tcPr>
            <w:tcW w:w="270" w:type="dxa"/>
          </w:tcPr>
          <w:p w14:paraId="4AF9540D" w14:textId="77777777" w:rsidR="00022837" w:rsidRPr="00254A81" w:rsidRDefault="00022837" w:rsidP="00F6099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1A5DBF" w14:textId="77777777" w:rsidR="00022837" w:rsidRPr="001D1C44" w:rsidRDefault="00022837" w:rsidP="00BD66A4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1D1C44">
              <w:rPr>
                <w:rFonts w:ascii="Angsana New" w:hAnsi="Angsana New"/>
                <w:sz w:val="30"/>
                <w:szCs w:val="30"/>
              </w:rPr>
              <w:t>16,273</w:t>
            </w:r>
          </w:p>
        </w:tc>
      </w:tr>
      <w:tr w:rsidR="00022837" w:rsidRPr="00254A81" w14:paraId="12EE017F" w14:textId="77777777" w:rsidTr="00BD66A4">
        <w:trPr>
          <w:cantSplit/>
        </w:trPr>
        <w:tc>
          <w:tcPr>
            <w:tcW w:w="4871" w:type="dxa"/>
          </w:tcPr>
          <w:p w14:paraId="3DD0EAB2" w14:textId="77777777" w:rsidR="00022837" w:rsidRPr="00254A81" w:rsidRDefault="00022837" w:rsidP="00F6099A">
            <w:pPr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350" w:type="dxa"/>
          </w:tcPr>
          <w:p w14:paraId="1C6D3F76" w14:textId="34532FE6" w:rsidR="00022837" w:rsidRPr="00BD66A4" w:rsidRDefault="00022837" w:rsidP="00BD66A4">
            <w:pPr>
              <w:pStyle w:val="30"/>
              <w:tabs>
                <w:tab w:val="clear" w:pos="360"/>
                <w:tab w:val="clear" w:pos="720"/>
                <w:tab w:val="decimal" w:pos="190"/>
              </w:tabs>
              <w:ind w:left="-108"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D66A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C8721A" w14:textId="63ED29E6" w:rsidR="00022837" w:rsidRPr="001D1C44" w:rsidRDefault="00022837" w:rsidP="00F6099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234A51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234A51">
              <w:rPr>
                <w:rFonts w:ascii="Angsana New" w:hAnsi="Angsana New"/>
                <w:sz w:val="30"/>
                <w:szCs w:val="30"/>
              </w:rPr>
              <w:t>,</w:t>
            </w:r>
            <w:r w:rsidRPr="00234A51">
              <w:rPr>
                <w:rFonts w:ascii="Angsana New" w:hAnsi="Angsana New"/>
                <w:sz w:val="30"/>
                <w:szCs w:val="30"/>
                <w:cs/>
              </w:rPr>
              <w:t>641</w:t>
            </w:r>
          </w:p>
        </w:tc>
        <w:tc>
          <w:tcPr>
            <w:tcW w:w="270" w:type="dxa"/>
          </w:tcPr>
          <w:p w14:paraId="2ECE1534" w14:textId="77777777" w:rsidR="00022837" w:rsidRPr="00254A81" w:rsidRDefault="00022837" w:rsidP="00F6099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1049DA" w14:textId="77777777" w:rsidR="00022837" w:rsidRPr="001D1C44" w:rsidRDefault="00022837" w:rsidP="00BD66A4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1D1C44">
              <w:rPr>
                <w:rFonts w:ascii="Angsana New" w:hAnsi="Angsana New"/>
                <w:sz w:val="30"/>
                <w:szCs w:val="30"/>
              </w:rPr>
              <w:t>223,204</w:t>
            </w:r>
          </w:p>
        </w:tc>
      </w:tr>
      <w:tr w:rsidR="00022837" w:rsidRPr="00254A81" w14:paraId="10B3CFBF" w14:textId="77777777" w:rsidTr="00BD66A4">
        <w:trPr>
          <w:cantSplit/>
        </w:trPr>
        <w:tc>
          <w:tcPr>
            <w:tcW w:w="4871" w:type="dxa"/>
          </w:tcPr>
          <w:p w14:paraId="4FBC1BAF" w14:textId="77777777" w:rsidR="00022837" w:rsidRPr="00254A81" w:rsidRDefault="00022837" w:rsidP="00F6099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5FDFF1" w14:textId="77777777" w:rsidR="00022837" w:rsidRPr="00254A81" w:rsidRDefault="00022837" w:rsidP="00F6099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7EEB67" w14:textId="262862B7" w:rsidR="00022837" w:rsidRPr="00254A81" w:rsidRDefault="00022837" w:rsidP="00F6099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19BEA9" w14:textId="77777777" w:rsidR="00022837" w:rsidRPr="00254A81" w:rsidRDefault="00022837" w:rsidP="00F6099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B43722" w14:textId="77777777" w:rsidR="00022837" w:rsidRPr="00254A81" w:rsidRDefault="00022837" w:rsidP="00BD66A4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2837" w:rsidRPr="00254A81" w14:paraId="7972B114" w14:textId="77777777" w:rsidTr="00BD66A4">
        <w:trPr>
          <w:cantSplit/>
        </w:trPr>
        <w:tc>
          <w:tcPr>
            <w:tcW w:w="4871" w:type="dxa"/>
          </w:tcPr>
          <w:p w14:paraId="5D35954C" w14:textId="77777777" w:rsidR="00022837" w:rsidRPr="00254A81" w:rsidRDefault="00022837" w:rsidP="00F60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F8625E0" w14:textId="77777777" w:rsidR="00022837" w:rsidRPr="00234A51" w:rsidRDefault="00022837" w:rsidP="00F6099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BAD6650" w14:textId="571F1C1B" w:rsidR="00022837" w:rsidRPr="001D1C44" w:rsidRDefault="00022837" w:rsidP="00F6099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A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97</w:t>
            </w:r>
            <w:r w:rsidRPr="00234A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34A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914</w:t>
            </w:r>
          </w:p>
        </w:tc>
        <w:tc>
          <w:tcPr>
            <w:tcW w:w="270" w:type="dxa"/>
          </w:tcPr>
          <w:p w14:paraId="763B05DE" w14:textId="77777777" w:rsidR="00022837" w:rsidRPr="00254A81" w:rsidRDefault="00022837" w:rsidP="00F6099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15D0AC3" w14:textId="77777777" w:rsidR="00022837" w:rsidRPr="001D1C44" w:rsidRDefault="00022837" w:rsidP="00BD66A4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1C44">
              <w:rPr>
                <w:rFonts w:ascii="Angsana New" w:hAnsi="Angsana New"/>
                <w:b/>
                <w:bCs/>
                <w:sz w:val="30"/>
                <w:szCs w:val="30"/>
              </w:rPr>
              <w:t>239,477</w:t>
            </w:r>
          </w:p>
        </w:tc>
      </w:tr>
    </w:tbl>
    <w:p w14:paraId="40004F17" w14:textId="77777777" w:rsidR="0055369A" w:rsidRPr="00254A81" w:rsidRDefault="0055369A" w:rsidP="00667E16">
      <w:pPr>
        <w:rPr>
          <w:rFonts w:ascii="Angsana New" w:hAnsi="Angsana New"/>
          <w:sz w:val="30"/>
          <w:szCs w:val="30"/>
        </w:rPr>
      </w:pPr>
    </w:p>
    <w:p w14:paraId="66E704E3" w14:textId="77777777" w:rsidR="00371FC9" w:rsidRPr="00254A81" w:rsidRDefault="00371FC9" w:rsidP="00AC0FB8">
      <w:pPr>
        <w:tabs>
          <w:tab w:val="clear" w:pos="454"/>
          <w:tab w:val="left" w:pos="450"/>
        </w:tabs>
        <w:ind w:left="450" w:firstLine="9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54A81">
        <w:rPr>
          <w:rFonts w:ascii="Angsana New" w:hAnsi="Angsana New"/>
          <w:i/>
          <w:iCs/>
          <w:spacing w:val="-6"/>
          <w:sz w:val="30"/>
          <w:szCs w:val="30"/>
          <w:cs/>
        </w:rPr>
        <w:t>เงินฝากระยะยาวกับสถาบันการเงิน</w:t>
      </w:r>
    </w:p>
    <w:p w14:paraId="47B36902" w14:textId="77777777" w:rsidR="00371FC9" w:rsidRPr="00254A81" w:rsidRDefault="00371FC9" w:rsidP="00657EE5">
      <w:pPr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8D044D2" w14:textId="3B00F384" w:rsidR="0055369A" w:rsidRPr="00A82726" w:rsidRDefault="00234A51" w:rsidP="00234A51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34A51">
        <w:rPr>
          <w:rFonts w:ascii="Angsana New" w:hAnsi="Angsana New"/>
          <w:sz w:val="30"/>
          <w:szCs w:val="30"/>
          <w:cs/>
        </w:rPr>
        <w:t xml:space="preserve">ณ วันที่ 31 </w:t>
      </w:r>
      <w:r w:rsidR="006324B3">
        <w:rPr>
          <w:rFonts w:ascii="Angsana New" w:hAnsi="Angsana New" w:hint="cs"/>
          <w:sz w:val="30"/>
          <w:szCs w:val="30"/>
          <w:cs/>
        </w:rPr>
        <w:t>มีนาคม</w:t>
      </w:r>
      <w:r w:rsidRPr="00234A51">
        <w:rPr>
          <w:rFonts w:ascii="Angsana New" w:hAnsi="Angsana New"/>
          <w:sz w:val="30"/>
          <w:szCs w:val="30"/>
          <w:cs/>
        </w:rPr>
        <w:t xml:space="preserve"> 256</w:t>
      </w:r>
      <w:r w:rsidR="006324B3">
        <w:rPr>
          <w:rFonts w:ascii="Angsana New" w:hAnsi="Angsana New"/>
          <w:sz w:val="30"/>
          <w:szCs w:val="30"/>
        </w:rPr>
        <w:t>4</w:t>
      </w:r>
      <w:r w:rsidRPr="00234A51">
        <w:rPr>
          <w:rFonts w:ascii="Angsana New" w:hAnsi="Angsana New"/>
          <w:sz w:val="30"/>
          <w:szCs w:val="30"/>
          <w:cs/>
        </w:rPr>
        <w:t xml:space="preserve"> บริษัทมีเงินฝากระยะยาวกับสถาบันการเงินในประเทศแห่งหนึ่งเป็นจำนวนเงิน 16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34A51">
        <w:rPr>
          <w:rFonts w:ascii="Angsana New" w:hAnsi="Angsana New"/>
          <w:i/>
          <w:iCs/>
          <w:sz w:val="30"/>
          <w:szCs w:val="30"/>
          <w:cs/>
        </w:rPr>
        <w:t xml:space="preserve">(31 มีนาคม 2563: 16 ล้านบาท) </w:t>
      </w:r>
      <w:r w:rsidRPr="00234A51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0.50 ต่อปี </w:t>
      </w:r>
      <w:r w:rsidRPr="00234A51">
        <w:rPr>
          <w:rFonts w:ascii="Angsana New" w:hAnsi="Angsana New"/>
          <w:i/>
          <w:iCs/>
          <w:sz w:val="30"/>
          <w:szCs w:val="30"/>
          <w:cs/>
        </w:rPr>
        <w:t>(31 มีนาคม 2563: ร้อยละ 0.50 ต่อปี)</w:t>
      </w:r>
      <w:r w:rsidRPr="00234A51">
        <w:rPr>
          <w:rFonts w:ascii="Angsana New" w:hAnsi="Angsana New"/>
          <w:sz w:val="30"/>
          <w:szCs w:val="30"/>
          <w:cs/>
        </w:rPr>
        <w:t xml:space="preserve"> และถึงกำหนดชำระในเดือนมีนาคม 2565</w:t>
      </w:r>
    </w:p>
    <w:p w14:paraId="78ED16FC" w14:textId="77777777" w:rsidR="0055369A" w:rsidRPr="00254A81" w:rsidRDefault="0055369A" w:rsidP="00667E16">
      <w:pPr>
        <w:rPr>
          <w:rFonts w:ascii="Angsana New" w:hAnsi="Angsana New"/>
          <w:sz w:val="30"/>
          <w:szCs w:val="30"/>
        </w:rPr>
      </w:pPr>
    </w:p>
    <w:p w14:paraId="63A9F5AE" w14:textId="77777777" w:rsidR="00667E16" w:rsidRPr="00C06FE0" w:rsidRDefault="00667E16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7EF1526" w14:textId="77777777"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3A0B2E98" w14:textId="77777777"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5A074440" w14:textId="77777777"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63D22C94" w14:textId="77777777" w:rsidR="00EA2AB8" w:rsidRPr="00254A81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14:paraId="11052819" w14:textId="77777777" w:rsidR="007A1361" w:rsidRPr="00254A81" w:rsidRDefault="007A1361" w:rsidP="00667E16">
      <w:pPr>
        <w:ind w:left="270"/>
        <w:rPr>
          <w:rFonts w:ascii="Angsana New" w:hAnsi="Angsana New"/>
          <w:sz w:val="30"/>
          <w:szCs w:val="30"/>
          <w:cs/>
        </w:rPr>
        <w:sectPr w:rsidR="007A1361" w:rsidRPr="00254A81" w:rsidSect="00565946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DE00401" w14:textId="77777777" w:rsidR="00667E16" w:rsidRPr="00254A81" w:rsidRDefault="00371FC9" w:rsidP="009F1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lastRenderedPageBreak/>
        <w:t>ตราสารทุน</w:t>
      </w:r>
      <w:r w:rsidR="00667E16" w:rsidRPr="00254A81">
        <w:rPr>
          <w:rFonts w:ascii="Angsana New" w:hAnsi="Angsana New"/>
          <w:sz w:val="30"/>
          <w:szCs w:val="30"/>
          <w:cs/>
        </w:rPr>
        <w:t>อื่น</w:t>
      </w:r>
      <w:r w:rsidRPr="00254A81">
        <w:rPr>
          <w:rFonts w:ascii="Angsana New" w:hAnsi="Angsana New"/>
          <w:sz w:val="30"/>
          <w:szCs w:val="30"/>
          <w:cs/>
        </w:rPr>
        <w:t>ที่ไม่อยู่ในความต้องการของตลาด</w:t>
      </w:r>
      <w:r w:rsidR="00667E16" w:rsidRPr="00254A8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85D1C" w:rsidRPr="00E85D1C">
        <w:rPr>
          <w:rFonts w:ascii="Angsana New" w:hAnsi="Angsana New"/>
          <w:sz w:val="30"/>
          <w:szCs w:val="30"/>
        </w:rPr>
        <w:t>31</w:t>
      </w:r>
      <w:r w:rsidR="00667E16"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="00E85D1C" w:rsidRPr="00E85D1C">
        <w:rPr>
          <w:rFonts w:ascii="Angsana New" w:hAnsi="Angsana New"/>
          <w:sz w:val="30"/>
          <w:szCs w:val="30"/>
        </w:rPr>
        <w:t>256</w:t>
      </w:r>
      <w:r w:rsidR="002251CC">
        <w:rPr>
          <w:rFonts w:ascii="Angsana New" w:hAnsi="Angsana New"/>
          <w:sz w:val="30"/>
          <w:szCs w:val="30"/>
        </w:rPr>
        <w:t>4</w:t>
      </w:r>
      <w:r w:rsidR="00700CF8">
        <w:rPr>
          <w:rFonts w:ascii="Angsana New" w:hAnsi="Angsana New"/>
          <w:sz w:val="30"/>
          <w:szCs w:val="30"/>
          <w:cs/>
        </w:rPr>
        <w:t xml:space="preserve"> และ </w:t>
      </w:r>
      <w:r w:rsidR="00E85D1C" w:rsidRPr="00E85D1C">
        <w:rPr>
          <w:rFonts w:ascii="Angsana New" w:hAnsi="Angsana New"/>
          <w:sz w:val="30"/>
          <w:szCs w:val="30"/>
        </w:rPr>
        <w:t>256</w:t>
      </w:r>
      <w:r w:rsidR="002251CC">
        <w:rPr>
          <w:rFonts w:ascii="Angsana New" w:hAnsi="Angsana New"/>
          <w:sz w:val="30"/>
          <w:szCs w:val="30"/>
        </w:rPr>
        <w:t>3</w:t>
      </w:r>
      <w:r w:rsidR="004A6425" w:rsidRPr="00254A81">
        <w:rPr>
          <w:rFonts w:ascii="Angsana New" w:hAnsi="Angsana New"/>
          <w:sz w:val="30"/>
          <w:szCs w:val="30"/>
        </w:rPr>
        <w:t xml:space="preserve"> </w:t>
      </w:r>
      <w:r w:rsidR="00667E16" w:rsidRPr="00254A81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0222E4" w:rsidRPr="00254A81">
        <w:rPr>
          <w:rFonts w:ascii="Angsana New" w:hAnsi="Angsana New"/>
          <w:sz w:val="30"/>
          <w:szCs w:val="30"/>
          <w:cs/>
        </w:rPr>
        <w:t>จากเงินลงทุนดังกล่าวสำหรับแต่ละ</w:t>
      </w:r>
      <w:r w:rsidR="00667E16" w:rsidRPr="00254A81">
        <w:rPr>
          <w:rFonts w:ascii="Angsana New" w:hAnsi="Angsana New"/>
          <w:sz w:val="30"/>
          <w:szCs w:val="30"/>
          <w:cs/>
        </w:rPr>
        <w:t>ปี มีดังนี้</w:t>
      </w:r>
    </w:p>
    <w:p w14:paraId="66064153" w14:textId="77777777" w:rsidR="00667E16" w:rsidRPr="00254A81" w:rsidRDefault="00667E16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5368" w:type="dxa"/>
        <w:tblInd w:w="-6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6"/>
        <w:gridCol w:w="718"/>
        <w:gridCol w:w="178"/>
        <w:gridCol w:w="724"/>
        <w:gridCol w:w="1350"/>
        <w:gridCol w:w="747"/>
        <w:gridCol w:w="180"/>
        <w:gridCol w:w="720"/>
        <w:gridCol w:w="180"/>
        <w:gridCol w:w="877"/>
        <w:gridCol w:w="180"/>
        <w:gridCol w:w="900"/>
        <w:gridCol w:w="180"/>
        <w:gridCol w:w="810"/>
        <w:gridCol w:w="180"/>
        <w:gridCol w:w="810"/>
        <w:gridCol w:w="180"/>
        <w:gridCol w:w="900"/>
        <w:gridCol w:w="178"/>
        <w:gridCol w:w="902"/>
        <w:gridCol w:w="180"/>
        <w:gridCol w:w="810"/>
        <w:gridCol w:w="180"/>
        <w:gridCol w:w="788"/>
      </w:tblGrid>
      <w:tr w:rsidR="00B60C58" w:rsidRPr="00254A81" w14:paraId="36CB238B" w14:textId="77777777" w:rsidTr="00642391">
        <w:trPr>
          <w:cantSplit/>
          <w:tblHeader/>
        </w:trPr>
        <w:tc>
          <w:tcPr>
            <w:tcW w:w="2516" w:type="dxa"/>
            <w:vAlign w:val="bottom"/>
          </w:tcPr>
          <w:p w14:paraId="1904F861" w14:textId="77777777" w:rsidR="00B60C58" w:rsidRPr="00254A81" w:rsidRDefault="00B60C58" w:rsidP="00EB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gridSpan w:val="3"/>
          </w:tcPr>
          <w:p w14:paraId="6EB951F0" w14:textId="77777777" w:rsidR="00B60C58" w:rsidRPr="00254A81" w:rsidRDefault="00B60C58" w:rsidP="00EB53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8966F0" w14:textId="77777777" w:rsidR="00B60C58" w:rsidRPr="00254A81" w:rsidRDefault="00B60C58" w:rsidP="00EB53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2" w:type="dxa"/>
            <w:gridSpan w:val="19"/>
            <w:vAlign w:val="bottom"/>
          </w:tcPr>
          <w:p w14:paraId="703EDDAD" w14:textId="77777777" w:rsidR="00B60C58" w:rsidRPr="00254A81" w:rsidRDefault="00B60C58" w:rsidP="00EB53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54A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F5349F" w:rsidRPr="00254A81" w14:paraId="0233F8CE" w14:textId="77777777" w:rsidTr="00642391">
        <w:trPr>
          <w:cantSplit/>
          <w:tblHeader/>
        </w:trPr>
        <w:tc>
          <w:tcPr>
            <w:tcW w:w="2516" w:type="dxa"/>
            <w:vAlign w:val="bottom"/>
          </w:tcPr>
          <w:p w14:paraId="2A1F6257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10C6B17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1350" w:type="dxa"/>
          </w:tcPr>
          <w:p w14:paraId="24750FC6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39EADE2B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647" w:type="dxa"/>
            <w:gridSpan w:val="3"/>
            <w:vAlign w:val="bottom"/>
          </w:tcPr>
          <w:p w14:paraId="0259FD27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5151795D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DA9C778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57" w:type="dxa"/>
            <w:gridSpan w:val="3"/>
            <w:vAlign w:val="bottom"/>
          </w:tcPr>
          <w:p w14:paraId="3556198A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431E9FE5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8E8E917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A42C31D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1E440C60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39B7460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DCC54DF" w14:textId="76AEDC3C" w:rsidR="00F5349F" w:rsidRPr="00B10CFD" w:rsidRDefault="005F0D04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Pr="00B10CFD">
              <w:rPr>
                <w:rFonts w:ascii="Angsana New" w:hAnsi="Angsana New"/>
                <w:b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Pr="00B10CFD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t>2563:</w:t>
            </w:r>
            <w:r w:rsidRPr="00B10CFD">
              <w:rPr>
                <w:rFonts w:ascii="Angsana New" w:hAnsi="Angsana New"/>
                <w:b/>
                <w:i/>
                <w:iCs/>
                <w:sz w:val="26"/>
                <w:szCs w:val="26"/>
                <w:lang w:val="en-GB"/>
              </w:rPr>
              <w:t xml:space="preserve"> </w:t>
            </w:r>
          </w:p>
          <w:p w14:paraId="52E0F296" w14:textId="1A8A8EA3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B10CFD">
              <w:rPr>
                <w:rFonts w:ascii="Angsana New" w:hAnsi="Angsana New"/>
                <w:b/>
                <w:i/>
                <w:iCs/>
                <w:sz w:val="26"/>
                <w:szCs w:val="26"/>
                <w:cs/>
                <w:lang w:val="en-GB"/>
              </w:rPr>
              <w:t>ราคาทุน</w:t>
            </w:r>
            <w:r w:rsidRPr="00B10CFD">
              <w:rPr>
                <w:rFonts w:ascii="Angsana New" w:hAnsi="Angsana New"/>
                <w:b/>
                <w:i/>
                <w:iCs/>
                <w:sz w:val="26"/>
                <w:szCs w:val="26"/>
                <w:lang w:val="en-GB"/>
              </w:rPr>
              <w:t>-</w:t>
            </w:r>
            <w:r w:rsidRPr="00B10CFD">
              <w:rPr>
                <w:rFonts w:ascii="Angsana New" w:hAnsi="Angsana New"/>
                <w:b/>
                <w:i/>
                <w:iCs/>
                <w:sz w:val="26"/>
                <w:szCs w:val="26"/>
                <w:cs/>
                <w:lang w:val="en-GB"/>
              </w:rPr>
              <w:t>สุทธิ</w:t>
            </w:r>
            <w:r w:rsidR="005F0D04">
              <w:rPr>
                <w:rFonts w:ascii="Angsana New" w:hAnsi="Angsana New" w:hint="cs"/>
                <w:b/>
                <w:i/>
                <w:iCs/>
                <w:sz w:val="26"/>
                <w:szCs w:val="26"/>
                <w:cs/>
                <w:lang w:val="en-GB"/>
              </w:rPr>
              <w:t>การด้อยค่า</w:t>
            </w:r>
            <w:r w:rsidR="005F0D04" w:rsidRPr="005F0D04">
              <w:rPr>
                <w:rFonts w:ascii="Angsana New" w:hAnsi="Angsana New"/>
                <w:b/>
                <w:i/>
                <w:i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AC73CD6" w14:textId="77777777"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68759723" w14:textId="77777777" w:rsidR="00F5349F" w:rsidRPr="00254A81" w:rsidRDefault="00F5349F" w:rsidP="00C645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6F4585" w:rsidRPr="00254A81" w14:paraId="00E84903" w14:textId="77777777" w:rsidTr="00642391">
        <w:trPr>
          <w:cantSplit/>
          <w:tblHeader/>
        </w:trPr>
        <w:tc>
          <w:tcPr>
            <w:tcW w:w="2516" w:type="dxa"/>
          </w:tcPr>
          <w:p w14:paraId="1EDC9735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18" w:type="dxa"/>
            <w:vAlign w:val="bottom"/>
          </w:tcPr>
          <w:p w14:paraId="0FA191B8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78" w:type="dxa"/>
            <w:vAlign w:val="bottom"/>
          </w:tcPr>
          <w:p w14:paraId="445FF292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2FE9A3C1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313BFF5A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747" w:type="dxa"/>
            <w:vAlign w:val="bottom"/>
          </w:tcPr>
          <w:p w14:paraId="65BFEA2C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0E8788F5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09DD2DC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41AEE9B6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7" w:type="dxa"/>
            <w:vAlign w:val="bottom"/>
          </w:tcPr>
          <w:p w14:paraId="6E48AFE6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75910C7A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898A353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72BE7C7E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0BAE9B5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6DA48903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292423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315C29DC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7BE99EA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78" w:type="dxa"/>
            <w:vAlign w:val="bottom"/>
          </w:tcPr>
          <w:p w14:paraId="26237A4E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3A17C313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3CA38758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88C13D5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60E1BC8D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vAlign w:val="bottom"/>
          </w:tcPr>
          <w:p w14:paraId="4F0B55D2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</w:tr>
      <w:tr w:rsidR="006F4585" w:rsidRPr="00254A81" w14:paraId="58072082" w14:textId="77777777" w:rsidTr="00642391">
        <w:trPr>
          <w:cantSplit/>
          <w:trHeight w:val="270"/>
        </w:trPr>
        <w:tc>
          <w:tcPr>
            <w:tcW w:w="2516" w:type="dxa"/>
          </w:tcPr>
          <w:p w14:paraId="6A45A4E5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14:paraId="0CD3D6DD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35E689EB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882" w:type="dxa"/>
            <w:gridSpan w:val="19"/>
          </w:tcPr>
          <w:p w14:paraId="6845C799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2251CC" w:rsidRPr="00254A81" w14:paraId="232E849E" w14:textId="77777777" w:rsidTr="00642391">
        <w:trPr>
          <w:cantSplit/>
          <w:trHeight w:val="270"/>
        </w:trPr>
        <w:tc>
          <w:tcPr>
            <w:tcW w:w="2516" w:type="dxa"/>
          </w:tcPr>
          <w:p w14:paraId="2476F298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บริษัท ไทย อคริลิค ไฟเบอร์ จำกัด</w:t>
            </w:r>
          </w:p>
        </w:tc>
        <w:tc>
          <w:tcPr>
            <w:tcW w:w="718" w:type="dxa"/>
          </w:tcPr>
          <w:p w14:paraId="0245831F" w14:textId="4EBCEC7F" w:rsidR="002251CC" w:rsidRPr="00254A81" w:rsidRDefault="00472C85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F30FB6">
              <w:rPr>
                <w:rFonts w:ascii="Angsana New" w:hAnsi="Angsana New"/>
                <w:sz w:val="26"/>
                <w:szCs w:val="26"/>
              </w:rPr>
              <w:t xml:space="preserve"> (*)</w:t>
            </w:r>
          </w:p>
        </w:tc>
        <w:tc>
          <w:tcPr>
            <w:tcW w:w="178" w:type="dxa"/>
          </w:tcPr>
          <w:p w14:paraId="3FC3DDD4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dxa"/>
          </w:tcPr>
          <w:p w14:paraId="5821F63E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15.98</w:t>
            </w:r>
          </w:p>
        </w:tc>
        <w:tc>
          <w:tcPr>
            <w:tcW w:w="1350" w:type="dxa"/>
          </w:tcPr>
          <w:p w14:paraId="29F08C68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47" w:type="dxa"/>
          </w:tcPr>
          <w:p w14:paraId="0C472A21" w14:textId="578D46D4" w:rsidR="002251CC" w:rsidRPr="00254A81" w:rsidRDefault="0038459C" w:rsidP="0047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96" w:right="-42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  <w:r w:rsidR="00C4178C">
              <w:rPr>
                <w:rFonts w:ascii="Angsana New" w:hAnsi="Angsana New"/>
                <w:sz w:val="26"/>
                <w:szCs w:val="26"/>
                <w:lang w:val="en-GB" w:bidi="ar-SA"/>
              </w:rPr>
              <w:t>(*)</w:t>
            </w:r>
          </w:p>
        </w:tc>
        <w:tc>
          <w:tcPr>
            <w:tcW w:w="180" w:type="dxa"/>
          </w:tcPr>
          <w:p w14:paraId="2127FE3F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14:paraId="16516A97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202" w:right="-418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712,500</w:t>
            </w:r>
          </w:p>
        </w:tc>
        <w:tc>
          <w:tcPr>
            <w:tcW w:w="180" w:type="dxa"/>
          </w:tcPr>
          <w:p w14:paraId="4C72E312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7" w:type="dxa"/>
          </w:tcPr>
          <w:p w14:paraId="6E7DF690" w14:textId="55A73F67" w:rsidR="002251CC" w:rsidRPr="00254A81" w:rsidRDefault="0038459C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493" w:right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  <w:r w:rsidR="007C2834">
              <w:rPr>
                <w:rFonts w:ascii="Angsana New" w:hAnsi="Angsana New"/>
                <w:sz w:val="26"/>
                <w:szCs w:val="26"/>
                <w:lang w:val="en-GB" w:bidi="ar-SA"/>
              </w:rPr>
              <w:t>(*)</w:t>
            </w:r>
          </w:p>
        </w:tc>
        <w:tc>
          <w:tcPr>
            <w:tcW w:w="180" w:type="dxa"/>
          </w:tcPr>
          <w:p w14:paraId="7168E806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09A15CE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</w:tcPr>
          <w:p w14:paraId="124361C5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E0A858E" w14:textId="5D78525C" w:rsidR="002251CC" w:rsidRPr="00254A81" w:rsidRDefault="0038459C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  <w:r w:rsidR="007C2834">
              <w:rPr>
                <w:rFonts w:ascii="Angsana New" w:hAnsi="Angsana New"/>
                <w:sz w:val="26"/>
                <w:szCs w:val="26"/>
                <w:lang w:val="en-GB" w:bidi="ar-SA"/>
              </w:rPr>
              <w:t>(*)</w:t>
            </w:r>
          </w:p>
        </w:tc>
        <w:tc>
          <w:tcPr>
            <w:tcW w:w="180" w:type="dxa"/>
          </w:tcPr>
          <w:p w14:paraId="34B25AE6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955F9E1" w14:textId="77777777" w:rsidR="002251CC" w:rsidRPr="00254A81" w:rsidRDefault="002251CC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25FFBCA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74B4010" w14:textId="209593A7" w:rsidR="002251CC" w:rsidRPr="00254A81" w:rsidRDefault="00B86F7B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81,641</w:t>
            </w:r>
          </w:p>
        </w:tc>
        <w:tc>
          <w:tcPr>
            <w:tcW w:w="178" w:type="dxa"/>
          </w:tcPr>
          <w:p w14:paraId="0CE56AD3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</w:tcPr>
          <w:p w14:paraId="583FDF4B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</w:tcPr>
          <w:p w14:paraId="25661464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829197E" w14:textId="4B62137D" w:rsidR="002251CC" w:rsidRPr="00254A81" w:rsidRDefault="0038459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BC3D675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14:paraId="63071E9E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2251CC" w:rsidRPr="00254A81" w14:paraId="0926EDE0" w14:textId="77777777" w:rsidTr="00642391">
        <w:trPr>
          <w:cantSplit/>
          <w:trHeight w:val="270"/>
        </w:trPr>
        <w:tc>
          <w:tcPr>
            <w:tcW w:w="2516" w:type="dxa"/>
          </w:tcPr>
          <w:p w14:paraId="4AA2667B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34268A8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Alexandria Fiber Co., S.A.E.</w:t>
            </w:r>
          </w:p>
        </w:tc>
        <w:tc>
          <w:tcPr>
            <w:tcW w:w="718" w:type="dxa"/>
          </w:tcPr>
          <w:p w14:paraId="30A765FB" w14:textId="77777777" w:rsidR="002251CC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35B5C50E" w14:textId="213C28F4" w:rsidR="00472C85" w:rsidRPr="00254A81" w:rsidRDefault="00472C85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  <w:r w:rsidR="00F30FB6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(*)</w:t>
            </w:r>
          </w:p>
        </w:tc>
        <w:tc>
          <w:tcPr>
            <w:tcW w:w="178" w:type="dxa"/>
          </w:tcPr>
          <w:p w14:paraId="195583A1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dxa"/>
          </w:tcPr>
          <w:p w14:paraId="00A76D4A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32187365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14.40</w:t>
            </w:r>
          </w:p>
        </w:tc>
        <w:tc>
          <w:tcPr>
            <w:tcW w:w="1350" w:type="dxa"/>
          </w:tcPr>
          <w:p w14:paraId="6F0FB66B" w14:textId="254E2EDC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47" w:type="dxa"/>
          </w:tcPr>
          <w:p w14:paraId="6650ED5F" w14:textId="2437C900" w:rsidR="002251CC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96" w:right="-420"/>
              <w:rPr>
                <w:rFonts w:ascii="Angsana New" w:hAnsi="Angsana New"/>
                <w:sz w:val="26"/>
                <w:szCs w:val="26"/>
              </w:rPr>
            </w:pPr>
          </w:p>
          <w:p w14:paraId="48D60C36" w14:textId="1C5BD9A7" w:rsidR="0038459C" w:rsidRPr="00254A81" w:rsidRDefault="00472C85" w:rsidP="00472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96" w:right="-4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C4178C">
              <w:rPr>
                <w:rFonts w:ascii="Angsana New" w:hAnsi="Angsana New"/>
                <w:sz w:val="26"/>
                <w:szCs w:val="26"/>
              </w:rPr>
              <w:t>(*)</w:t>
            </w:r>
          </w:p>
        </w:tc>
        <w:tc>
          <w:tcPr>
            <w:tcW w:w="180" w:type="dxa"/>
          </w:tcPr>
          <w:p w14:paraId="569F540D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14:paraId="396847CC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202" w:right="-418"/>
              <w:rPr>
                <w:rFonts w:ascii="Angsana New" w:hAnsi="Angsana New"/>
                <w:sz w:val="26"/>
                <w:szCs w:val="26"/>
              </w:rPr>
            </w:pPr>
          </w:p>
          <w:p w14:paraId="7097251D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202" w:right="-418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48,198</w:t>
            </w:r>
          </w:p>
        </w:tc>
        <w:tc>
          <w:tcPr>
            <w:tcW w:w="180" w:type="dxa"/>
          </w:tcPr>
          <w:p w14:paraId="7177B8BA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7" w:type="dxa"/>
          </w:tcPr>
          <w:p w14:paraId="3B8C213E" w14:textId="77777777" w:rsidR="00724DF3" w:rsidRDefault="00724DF3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475" w:right="-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18F6A6B1" w14:textId="43686272" w:rsidR="002251CC" w:rsidRPr="00254A81" w:rsidRDefault="00724DF3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5" w:right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-(*)</w:t>
            </w:r>
          </w:p>
        </w:tc>
        <w:tc>
          <w:tcPr>
            <w:tcW w:w="180" w:type="dxa"/>
          </w:tcPr>
          <w:p w14:paraId="4965962A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93E9622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51127E20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163,754</w:t>
            </w:r>
          </w:p>
        </w:tc>
        <w:tc>
          <w:tcPr>
            <w:tcW w:w="180" w:type="dxa"/>
          </w:tcPr>
          <w:p w14:paraId="4D7D816B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CDA81C3" w14:textId="77777777" w:rsidR="00724DF3" w:rsidRDefault="00724DF3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650"/>
              </w:tabs>
              <w:spacing w:line="240" w:lineRule="auto"/>
              <w:ind w:left="-75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62DAC002" w14:textId="169595EB" w:rsidR="002251CC" w:rsidRPr="00254A81" w:rsidRDefault="00724DF3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-(*)</w:t>
            </w:r>
          </w:p>
        </w:tc>
        <w:tc>
          <w:tcPr>
            <w:tcW w:w="180" w:type="dxa"/>
          </w:tcPr>
          <w:p w14:paraId="7D04FA45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3021856" w14:textId="77777777" w:rsidR="002251CC" w:rsidRPr="00254A81" w:rsidRDefault="002251CC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426C6B0A" w14:textId="77777777" w:rsidR="002251CC" w:rsidRPr="00254A81" w:rsidRDefault="002251CC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5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(163,754)</w:t>
            </w:r>
          </w:p>
        </w:tc>
        <w:tc>
          <w:tcPr>
            <w:tcW w:w="180" w:type="dxa"/>
          </w:tcPr>
          <w:p w14:paraId="545349A1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5410328" w14:textId="77777777" w:rsidR="003747CB" w:rsidRDefault="003747CB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1A3C8E04" w14:textId="405057B1" w:rsidR="002251CC" w:rsidRPr="00254A81" w:rsidRDefault="0038459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2020F1D8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</w:tcPr>
          <w:p w14:paraId="2AEA9C66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7EBFFD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A97F299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339ED45" w14:textId="77777777" w:rsidR="003747CB" w:rsidRDefault="003747CB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6242BF6E" w14:textId="79984FCA" w:rsidR="002251CC" w:rsidRPr="00254A81" w:rsidRDefault="0038459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5B6D5B9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14:paraId="4231F03A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10D9A8A1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2251CC" w:rsidRPr="00254A81" w14:paraId="0E1A0DC3" w14:textId="77777777" w:rsidTr="00D94BF6">
        <w:trPr>
          <w:cantSplit/>
          <w:trHeight w:val="270"/>
        </w:trPr>
        <w:tc>
          <w:tcPr>
            <w:tcW w:w="2516" w:type="dxa"/>
          </w:tcPr>
          <w:p w14:paraId="75C6C4D8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18" w:type="dxa"/>
          </w:tcPr>
          <w:p w14:paraId="657A84E2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2848BA07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dxa"/>
          </w:tcPr>
          <w:p w14:paraId="091575EA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17593D8B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" w:type="dxa"/>
          </w:tcPr>
          <w:p w14:paraId="559AC56D" w14:textId="4B9D8547" w:rsidR="002251CC" w:rsidRPr="003747CB" w:rsidRDefault="002251CC" w:rsidP="0037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"/>
              </w:tabs>
              <w:spacing w:line="240" w:lineRule="auto"/>
              <w:ind w:left="-554" w:right="1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94CED3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14:paraId="40CF4187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A11BFD1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8A4B8" w14:textId="03A51E6F" w:rsidR="002251CC" w:rsidRPr="00254A81" w:rsidRDefault="00724DF3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385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D400FB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68ABA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386,958</w:t>
            </w:r>
          </w:p>
        </w:tc>
        <w:tc>
          <w:tcPr>
            <w:tcW w:w="180" w:type="dxa"/>
            <w:vAlign w:val="bottom"/>
          </w:tcPr>
          <w:p w14:paraId="0574F0FE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DF791" w14:textId="708D356E" w:rsidR="002251CC" w:rsidRPr="00254A81" w:rsidRDefault="00724DF3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65" w:right="-9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41F77D4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4C720" w14:textId="77777777" w:rsidR="002251CC" w:rsidRPr="00254A81" w:rsidRDefault="002251CC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65" w:right="-9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(163,754)</w:t>
            </w:r>
          </w:p>
        </w:tc>
        <w:tc>
          <w:tcPr>
            <w:tcW w:w="180" w:type="dxa"/>
            <w:vAlign w:val="bottom"/>
          </w:tcPr>
          <w:p w14:paraId="0797D891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BE028" w14:textId="7447A422" w:rsidR="002251CC" w:rsidRPr="00254A81" w:rsidRDefault="00B86F7B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50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81,641</w:t>
            </w:r>
          </w:p>
        </w:tc>
        <w:tc>
          <w:tcPr>
            <w:tcW w:w="178" w:type="dxa"/>
            <w:vAlign w:val="bottom"/>
          </w:tcPr>
          <w:p w14:paraId="4AB34230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EF53E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1D0B78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  <w:vAlign w:val="bottom"/>
          </w:tcPr>
          <w:p w14:paraId="25132224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119804" w14:textId="6D5BD666" w:rsidR="002251CC" w:rsidRPr="007F0B6C" w:rsidRDefault="0038459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001C298" w14:textId="77777777" w:rsidR="002251CC" w:rsidRPr="00254A81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1E9325B3" w14:textId="77777777" w:rsidR="002251CC" w:rsidRPr="007F0B6C" w:rsidRDefault="002251CC" w:rsidP="0022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7F0B6C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188E9B21" w14:textId="77777777" w:rsidR="00F43F2D" w:rsidRPr="00BD66A4" w:rsidRDefault="00F43F2D">
      <w:pPr>
        <w:rPr>
          <w:rFonts w:ascii="Angsana New" w:hAnsi="Angsana New"/>
          <w:sz w:val="30"/>
          <w:szCs w:val="30"/>
        </w:rPr>
      </w:pPr>
    </w:p>
    <w:p w14:paraId="31E1F7B0" w14:textId="154FD161" w:rsidR="00F43F2D" w:rsidRPr="00BD66A4" w:rsidRDefault="00C644E7">
      <w:pPr>
        <w:rPr>
          <w:rFonts w:ascii="Angsana New" w:hAnsi="Angsana New"/>
          <w:sz w:val="30"/>
          <w:szCs w:val="30"/>
        </w:rPr>
      </w:pPr>
      <w:r w:rsidRPr="00BD66A4">
        <w:rPr>
          <w:rFonts w:ascii="Angsana New" w:hAnsi="Angsana New"/>
          <w:sz w:val="30"/>
          <w:szCs w:val="30"/>
          <w:cs/>
        </w:rPr>
        <w:t>(*)</w:t>
      </w:r>
      <w:r w:rsidRPr="00BD66A4">
        <w:rPr>
          <w:rFonts w:ascii="Angsana New" w:hAnsi="Angsana New"/>
          <w:sz w:val="30"/>
          <w:szCs w:val="30"/>
        </w:rPr>
        <w:t xml:space="preserve"> </w:t>
      </w:r>
      <w:r w:rsidR="0082294C">
        <w:rPr>
          <w:rFonts w:ascii="Angsana New" w:hAnsi="Angsana New" w:hint="cs"/>
          <w:sz w:val="30"/>
          <w:szCs w:val="30"/>
          <w:cs/>
        </w:rPr>
        <w:t>ตราสารทุน</w:t>
      </w:r>
      <w:r w:rsidR="009531C4" w:rsidRPr="00254A81">
        <w:rPr>
          <w:rFonts w:ascii="Angsana New" w:hAnsi="Angsana New"/>
          <w:sz w:val="30"/>
          <w:szCs w:val="30"/>
          <w:cs/>
        </w:rPr>
        <w:t>อื่นที่ไม่อยู่ในความต้องการของตลาด</w:t>
      </w:r>
      <w:r w:rsidR="0082294C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</w:t>
      </w:r>
      <w:r w:rsidRPr="00BD66A4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BD66A4"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BD66A4">
        <w:rPr>
          <w:rFonts w:ascii="Angsana New" w:hAnsi="Angsana New"/>
          <w:sz w:val="30"/>
          <w:szCs w:val="30"/>
          <w:cs/>
        </w:rPr>
        <w:t xml:space="preserve"> </w:t>
      </w:r>
      <w:r w:rsidRPr="00BD66A4">
        <w:rPr>
          <w:rFonts w:ascii="Angsana New" w:hAnsi="Angsana New"/>
          <w:sz w:val="30"/>
          <w:szCs w:val="30"/>
        </w:rPr>
        <w:t xml:space="preserve">2563 </w:t>
      </w:r>
      <w:r w:rsidRPr="00BD66A4">
        <w:rPr>
          <w:rFonts w:ascii="Angsana New" w:hAnsi="Angsana New"/>
          <w:i/>
          <w:iCs/>
          <w:sz w:val="30"/>
          <w:szCs w:val="30"/>
        </w:rPr>
        <w:t>(</w:t>
      </w:r>
      <w:r w:rsidRPr="00BD66A4">
        <w:rPr>
          <w:rFonts w:ascii="Angsana New" w:hAnsi="Angsana New"/>
          <w:i/>
          <w:iCs/>
          <w:sz w:val="30"/>
          <w:szCs w:val="30"/>
          <w:cs/>
        </w:rPr>
        <w:t xml:space="preserve">หมายเหตุ </w:t>
      </w:r>
      <w:r w:rsidRPr="00BD66A4">
        <w:rPr>
          <w:rFonts w:ascii="Angsana New" w:hAnsi="Angsana New"/>
          <w:i/>
          <w:iCs/>
          <w:sz w:val="30"/>
          <w:szCs w:val="30"/>
        </w:rPr>
        <w:t>3)</w:t>
      </w:r>
    </w:p>
    <w:p w14:paraId="44E7E557" w14:textId="77777777" w:rsidR="00F43F2D" w:rsidRPr="00BD66A4" w:rsidRDefault="00F43F2D">
      <w:pPr>
        <w:rPr>
          <w:rFonts w:ascii="Angsana New" w:hAnsi="Angsana New"/>
          <w:sz w:val="30"/>
          <w:szCs w:val="30"/>
        </w:rPr>
      </w:pPr>
    </w:p>
    <w:p w14:paraId="0F56229C" w14:textId="77777777" w:rsidR="00F43F2D" w:rsidRPr="00254A81" w:rsidRDefault="00F43F2D">
      <w:pPr>
        <w:rPr>
          <w:rFonts w:ascii="Angsana New" w:hAnsi="Angsana New"/>
        </w:rPr>
      </w:pPr>
    </w:p>
    <w:p w14:paraId="767A72A4" w14:textId="77777777" w:rsidR="00F43F2D" w:rsidRPr="00254A81" w:rsidRDefault="00F43F2D">
      <w:pPr>
        <w:rPr>
          <w:rFonts w:ascii="Angsana New" w:hAnsi="Angsana New"/>
        </w:rPr>
      </w:pPr>
    </w:p>
    <w:p w14:paraId="528CF1B7" w14:textId="77777777" w:rsidR="00F43F2D" w:rsidRDefault="00F43F2D">
      <w:pPr>
        <w:rPr>
          <w:rFonts w:ascii="Angsana New" w:hAnsi="Angsana New"/>
        </w:rPr>
      </w:pPr>
    </w:p>
    <w:p w14:paraId="0421E84E" w14:textId="77777777" w:rsidR="006612EC" w:rsidRDefault="006612EC">
      <w:pPr>
        <w:rPr>
          <w:rFonts w:ascii="Angsana New" w:hAnsi="Angsana New"/>
        </w:rPr>
      </w:pPr>
    </w:p>
    <w:p w14:paraId="23D99E40" w14:textId="77777777" w:rsidR="006612EC" w:rsidRPr="00254A81" w:rsidRDefault="006612EC">
      <w:pPr>
        <w:rPr>
          <w:rFonts w:ascii="Angsana New" w:hAnsi="Angsana New"/>
        </w:rPr>
      </w:pPr>
    </w:p>
    <w:p w14:paraId="6E98D3A4" w14:textId="77777777" w:rsidR="00F43F2D" w:rsidRPr="00254A81" w:rsidRDefault="00F43F2D">
      <w:pPr>
        <w:rPr>
          <w:rFonts w:ascii="Angsana New" w:hAnsi="Angsana New"/>
        </w:rPr>
      </w:pPr>
    </w:p>
    <w:p w14:paraId="77FC24F9" w14:textId="77777777" w:rsidR="00F43F2D" w:rsidRDefault="00F43F2D">
      <w:pPr>
        <w:rPr>
          <w:rFonts w:ascii="Angsana New" w:hAnsi="Angsana New"/>
        </w:rPr>
      </w:pPr>
    </w:p>
    <w:p w14:paraId="1F2361F7" w14:textId="77777777" w:rsidR="00247583" w:rsidRPr="00254A81" w:rsidRDefault="00247583">
      <w:pPr>
        <w:rPr>
          <w:rFonts w:ascii="Angsana New" w:hAnsi="Angsana New"/>
        </w:rPr>
      </w:pPr>
    </w:p>
    <w:tbl>
      <w:tblPr>
        <w:tblW w:w="15458" w:type="dxa"/>
        <w:tblInd w:w="-6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2"/>
        <w:gridCol w:w="716"/>
        <w:gridCol w:w="178"/>
        <w:gridCol w:w="726"/>
        <w:gridCol w:w="1354"/>
        <w:gridCol w:w="747"/>
        <w:gridCol w:w="180"/>
        <w:gridCol w:w="720"/>
        <w:gridCol w:w="180"/>
        <w:gridCol w:w="908"/>
        <w:gridCol w:w="180"/>
        <w:gridCol w:w="900"/>
        <w:gridCol w:w="180"/>
        <w:gridCol w:w="869"/>
        <w:gridCol w:w="180"/>
        <w:gridCol w:w="810"/>
        <w:gridCol w:w="180"/>
        <w:gridCol w:w="900"/>
        <w:gridCol w:w="178"/>
        <w:gridCol w:w="902"/>
        <w:gridCol w:w="180"/>
        <w:gridCol w:w="810"/>
        <w:gridCol w:w="180"/>
        <w:gridCol w:w="788"/>
      </w:tblGrid>
      <w:tr w:rsidR="00F43F2D" w:rsidRPr="00254A81" w14:paraId="5B29B033" w14:textId="77777777" w:rsidTr="007326C4">
        <w:trPr>
          <w:cantSplit/>
          <w:tblHeader/>
        </w:trPr>
        <w:tc>
          <w:tcPr>
            <w:tcW w:w="2512" w:type="dxa"/>
            <w:vAlign w:val="bottom"/>
          </w:tcPr>
          <w:p w14:paraId="2B71FDCC" w14:textId="77777777" w:rsidR="00F43F2D" w:rsidRPr="00254A81" w:rsidRDefault="00247583" w:rsidP="00F4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</w:rPr>
              <w:lastRenderedPageBreak/>
              <w:br w:type="page"/>
            </w:r>
            <w:r w:rsidR="00F43F2D" w:rsidRPr="00254A81">
              <w:rPr>
                <w:rFonts w:ascii="Angsana New" w:hAnsi="Angsana New"/>
              </w:rPr>
              <w:br w:type="page"/>
            </w:r>
          </w:p>
        </w:tc>
        <w:tc>
          <w:tcPr>
            <w:tcW w:w="1620" w:type="dxa"/>
            <w:gridSpan w:val="3"/>
          </w:tcPr>
          <w:p w14:paraId="4F22565F" w14:textId="77777777" w:rsidR="00F43F2D" w:rsidRPr="00254A81" w:rsidRDefault="00F43F2D" w:rsidP="00F43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73585D7D" w14:textId="77777777" w:rsidR="00F43F2D" w:rsidRPr="00254A81" w:rsidRDefault="00F43F2D" w:rsidP="00F43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72" w:type="dxa"/>
            <w:gridSpan w:val="19"/>
            <w:vAlign w:val="bottom"/>
          </w:tcPr>
          <w:p w14:paraId="20078297" w14:textId="77777777" w:rsidR="00F43F2D" w:rsidRPr="00254A81" w:rsidRDefault="00F43F2D" w:rsidP="00F43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54A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F0D04" w:rsidRPr="00254A81" w14:paraId="0DE82865" w14:textId="77777777" w:rsidTr="007326C4">
        <w:trPr>
          <w:cantSplit/>
          <w:tblHeader/>
        </w:trPr>
        <w:tc>
          <w:tcPr>
            <w:tcW w:w="2512" w:type="dxa"/>
            <w:vAlign w:val="bottom"/>
          </w:tcPr>
          <w:p w14:paraId="69596A18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6480532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1354" w:type="dxa"/>
          </w:tcPr>
          <w:p w14:paraId="33FC06E9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66A1F7E0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647" w:type="dxa"/>
            <w:gridSpan w:val="3"/>
            <w:vAlign w:val="bottom"/>
          </w:tcPr>
          <w:p w14:paraId="6EAF4768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5553445C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67266B1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88" w:type="dxa"/>
            <w:gridSpan w:val="3"/>
            <w:vAlign w:val="bottom"/>
          </w:tcPr>
          <w:p w14:paraId="1DDA9C5F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66ADBCF4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236D1AE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7C16CF68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121FC8C3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68659D9B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122F9E1" w14:textId="77777777" w:rsidR="005F0D04" w:rsidRPr="00886789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Pr="00886789">
              <w:rPr>
                <w:rFonts w:ascii="Angsana New" w:hAnsi="Angsana New" w:hint="cs"/>
                <w:b/>
                <w:i/>
                <w:iCs/>
                <w:sz w:val="26"/>
                <w:szCs w:val="26"/>
                <w:cs/>
                <w:lang w:val="en-GB"/>
              </w:rPr>
              <w:t>(</w:t>
            </w:r>
            <w:r w:rsidRPr="00886789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t>2563:</w:t>
            </w:r>
            <w:r w:rsidRPr="00886789">
              <w:rPr>
                <w:rFonts w:ascii="Angsana New" w:hAnsi="Angsana New"/>
                <w:b/>
                <w:i/>
                <w:iCs/>
                <w:sz w:val="26"/>
                <w:szCs w:val="26"/>
                <w:lang w:val="en-GB"/>
              </w:rPr>
              <w:t xml:space="preserve"> </w:t>
            </w:r>
          </w:p>
          <w:p w14:paraId="73A017E9" w14:textId="61FE40B4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86789">
              <w:rPr>
                <w:rFonts w:ascii="Angsana New" w:hAnsi="Angsana New"/>
                <w:b/>
                <w:i/>
                <w:iCs/>
                <w:sz w:val="26"/>
                <w:szCs w:val="26"/>
                <w:cs/>
                <w:lang w:val="en-GB"/>
              </w:rPr>
              <w:t>ราคาทุน</w:t>
            </w:r>
            <w:r w:rsidRPr="00886789">
              <w:rPr>
                <w:rFonts w:ascii="Angsana New" w:hAnsi="Angsana New"/>
                <w:b/>
                <w:i/>
                <w:iCs/>
                <w:sz w:val="26"/>
                <w:szCs w:val="26"/>
                <w:lang w:val="en-GB"/>
              </w:rPr>
              <w:t>-</w:t>
            </w:r>
            <w:r w:rsidRPr="00886789">
              <w:rPr>
                <w:rFonts w:ascii="Angsana New" w:hAnsi="Angsana New"/>
                <w:b/>
                <w:i/>
                <w:iCs/>
                <w:sz w:val="26"/>
                <w:szCs w:val="26"/>
                <w:cs/>
                <w:lang w:val="en-GB"/>
              </w:rPr>
              <w:t>สุทธิ</w:t>
            </w:r>
            <w:r>
              <w:rPr>
                <w:rFonts w:ascii="Angsana New" w:hAnsi="Angsana New" w:hint="cs"/>
                <w:b/>
                <w:i/>
                <w:iCs/>
                <w:sz w:val="26"/>
                <w:szCs w:val="26"/>
                <w:cs/>
                <w:lang w:val="en-GB"/>
              </w:rPr>
              <w:t>การด้อยค่า</w:t>
            </w:r>
            <w:r w:rsidRPr="00886789">
              <w:rPr>
                <w:rFonts w:ascii="Angsana New" w:hAnsi="Angsana New" w:hint="cs"/>
                <w:b/>
                <w:i/>
                <w:i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5FC24253" w14:textId="77777777" w:rsidR="005F0D04" w:rsidRPr="00254A81" w:rsidRDefault="005F0D04" w:rsidP="005F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3A774D95" w14:textId="77777777" w:rsidR="005F0D04" w:rsidRPr="00254A81" w:rsidRDefault="005F0D04" w:rsidP="005F0D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6F4585" w:rsidRPr="00254A81" w14:paraId="74F254F8" w14:textId="77777777" w:rsidTr="007326C4">
        <w:trPr>
          <w:cantSplit/>
          <w:tblHeader/>
        </w:trPr>
        <w:tc>
          <w:tcPr>
            <w:tcW w:w="2512" w:type="dxa"/>
          </w:tcPr>
          <w:p w14:paraId="1E626750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16" w:type="dxa"/>
            <w:vAlign w:val="bottom"/>
          </w:tcPr>
          <w:p w14:paraId="40221984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78" w:type="dxa"/>
            <w:vAlign w:val="bottom"/>
          </w:tcPr>
          <w:p w14:paraId="7739B24B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26" w:type="dxa"/>
            <w:vAlign w:val="bottom"/>
          </w:tcPr>
          <w:p w14:paraId="7B79E32D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1354" w:type="dxa"/>
          </w:tcPr>
          <w:p w14:paraId="0E0D1FF9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747" w:type="dxa"/>
            <w:vAlign w:val="bottom"/>
          </w:tcPr>
          <w:p w14:paraId="28905938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44BB70F1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5E89ED9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2822C7BF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8" w:type="dxa"/>
            <w:vAlign w:val="bottom"/>
          </w:tcPr>
          <w:p w14:paraId="5955A6DA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45EEE970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97E4B45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7D1A913F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14:paraId="7F430F66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4AB2C373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700F54F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0ACFAC12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C08F63E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78" w:type="dxa"/>
            <w:vAlign w:val="bottom"/>
          </w:tcPr>
          <w:p w14:paraId="5EDBA235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14:paraId="2AEAA47F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06B55C6E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6A79597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1622B373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vAlign w:val="bottom"/>
          </w:tcPr>
          <w:p w14:paraId="4C4B0457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 w:rsidR="002251CC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</w:tr>
      <w:tr w:rsidR="006F4585" w:rsidRPr="00254A81" w14:paraId="298851E9" w14:textId="77777777" w:rsidTr="007326C4">
        <w:trPr>
          <w:cantSplit/>
          <w:trHeight w:val="270"/>
        </w:trPr>
        <w:tc>
          <w:tcPr>
            <w:tcW w:w="2512" w:type="dxa"/>
          </w:tcPr>
          <w:p w14:paraId="0FB2A65B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14:paraId="53A4B910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</w:tcPr>
          <w:p w14:paraId="715C8A01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972" w:type="dxa"/>
            <w:gridSpan w:val="19"/>
          </w:tcPr>
          <w:p w14:paraId="0627377C" w14:textId="77777777"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083E11" w:rsidRPr="00254A81" w14:paraId="232B2B03" w14:textId="77777777" w:rsidTr="007326C4">
        <w:trPr>
          <w:cantSplit/>
          <w:trHeight w:val="270"/>
        </w:trPr>
        <w:tc>
          <w:tcPr>
            <w:tcW w:w="2512" w:type="dxa"/>
          </w:tcPr>
          <w:p w14:paraId="6DBB2485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บริษัท ไทย อคริลิค ไฟเบอร์ จำกัด</w:t>
            </w:r>
          </w:p>
        </w:tc>
        <w:tc>
          <w:tcPr>
            <w:tcW w:w="716" w:type="dxa"/>
          </w:tcPr>
          <w:p w14:paraId="3F74EA18" w14:textId="1C99DF53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 (*)</w:t>
            </w:r>
          </w:p>
        </w:tc>
        <w:tc>
          <w:tcPr>
            <w:tcW w:w="178" w:type="dxa"/>
          </w:tcPr>
          <w:p w14:paraId="0345643A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6" w:type="dxa"/>
          </w:tcPr>
          <w:p w14:paraId="1822BFD1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15.98</w:t>
            </w:r>
          </w:p>
        </w:tc>
        <w:tc>
          <w:tcPr>
            <w:tcW w:w="1354" w:type="dxa"/>
          </w:tcPr>
          <w:p w14:paraId="082577FE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47" w:type="dxa"/>
          </w:tcPr>
          <w:p w14:paraId="20790532" w14:textId="6FF51911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-(*)</w:t>
            </w:r>
          </w:p>
        </w:tc>
        <w:tc>
          <w:tcPr>
            <w:tcW w:w="180" w:type="dxa"/>
          </w:tcPr>
          <w:p w14:paraId="5DC9124C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14:paraId="05CFE43A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712,500</w:t>
            </w:r>
          </w:p>
        </w:tc>
        <w:tc>
          <w:tcPr>
            <w:tcW w:w="180" w:type="dxa"/>
          </w:tcPr>
          <w:p w14:paraId="137326CB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8" w:type="dxa"/>
          </w:tcPr>
          <w:p w14:paraId="43A3E32E" w14:textId="72053399" w:rsidR="00083E11" w:rsidRPr="00254A81" w:rsidRDefault="00083E11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58" w:right="163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-(*)</w:t>
            </w:r>
          </w:p>
        </w:tc>
        <w:tc>
          <w:tcPr>
            <w:tcW w:w="180" w:type="dxa"/>
          </w:tcPr>
          <w:p w14:paraId="014F46B6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9587647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</w:tcPr>
          <w:p w14:paraId="31BE6A8C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</w:tcPr>
          <w:p w14:paraId="710A3940" w14:textId="4C99583C" w:rsidR="00083E11" w:rsidRPr="00254A81" w:rsidRDefault="00083E11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58" w:right="163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-(*)</w:t>
            </w:r>
          </w:p>
        </w:tc>
        <w:tc>
          <w:tcPr>
            <w:tcW w:w="180" w:type="dxa"/>
          </w:tcPr>
          <w:p w14:paraId="30433587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D693777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8818547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BE2E5B6" w14:textId="31DAE61E" w:rsidR="00083E11" w:rsidRPr="00254A81" w:rsidRDefault="00083E11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385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81,641</w:t>
            </w:r>
          </w:p>
        </w:tc>
        <w:tc>
          <w:tcPr>
            <w:tcW w:w="178" w:type="dxa"/>
          </w:tcPr>
          <w:p w14:paraId="5A9346B1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</w:tcPr>
          <w:p w14:paraId="5F0BCA64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</w:tcPr>
          <w:p w14:paraId="62605337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4654C9C" w14:textId="6C09AC45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D38B82A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14:paraId="63FE05A3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083E11" w:rsidRPr="00254A81" w14:paraId="0853098A" w14:textId="77777777" w:rsidTr="007326C4">
        <w:trPr>
          <w:cantSplit/>
          <w:trHeight w:val="270"/>
        </w:trPr>
        <w:tc>
          <w:tcPr>
            <w:tcW w:w="2512" w:type="dxa"/>
          </w:tcPr>
          <w:p w14:paraId="4A1DE20A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7756C33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Alexandria Fiber Co., S.A.E.</w:t>
            </w:r>
          </w:p>
        </w:tc>
        <w:tc>
          <w:tcPr>
            <w:tcW w:w="716" w:type="dxa"/>
          </w:tcPr>
          <w:p w14:paraId="7ABE30EC" w14:textId="77777777" w:rsidR="00083E1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6EC4E72C" w14:textId="1D33C870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 (*)</w:t>
            </w:r>
          </w:p>
        </w:tc>
        <w:tc>
          <w:tcPr>
            <w:tcW w:w="178" w:type="dxa"/>
          </w:tcPr>
          <w:p w14:paraId="12E56C90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6" w:type="dxa"/>
          </w:tcPr>
          <w:p w14:paraId="0682813F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57A4F273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14.40</w:t>
            </w:r>
          </w:p>
        </w:tc>
        <w:tc>
          <w:tcPr>
            <w:tcW w:w="1354" w:type="dxa"/>
          </w:tcPr>
          <w:p w14:paraId="6DF61831" w14:textId="35BACB1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47" w:type="dxa"/>
          </w:tcPr>
          <w:p w14:paraId="2F95AF0A" w14:textId="77777777" w:rsidR="00083E1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50AF7A8" w14:textId="71EA4CED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-(*)</w:t>
            </w:r>
          </w:p>
        </w:tc>
        <w:tc>
          <w:tcPr>
            <w:tcW w:w="180" w:type="dxa"/>
          </w:tcPr>
          <w:p w14:paraId="60CB9237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14:paraId="7CB52BEE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D635580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48,198</w:t>
            </w:r>
          </w:p>
        </w:tc>
        <w:tc>
          <w:tcPr>
            <w:tcW w:w="180" w:type="dxa"/>
          </w:tcPr>
          <w:p w14:paraId="76D3FC11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8" w:type="dxa"/>
          </w:tcPr>
          <w:p w14:paraId="70800009" w14:textId="77777777" w:rsidR="00083E11" w:rsidRDefault="00083E11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58" w:right="163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3D7A1FF2" w14:textId="66719E9D" w:rsidR="00083E11" w:rsidRPr="00B10CFD" w:rsidRDefault="00083E11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58" w:right="163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-(*)</w:t>
            </w:r>
          </w:p>
        </w:tc>
        <w:tc>
          <w:tcPr>
            <w:tcW w:w="180" w:type="dxa"/>
          </w:tcPr>
          <w:p w14:paraId="112865DA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5D814FD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5DAA21F9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265,956</w:t>
            </w:r>
          </w:p>
        </w:tc>
        <w:tc>
          <w:tcPr>
            <w:tcW w:w="180" w:type="dxa"/>
          </w:tcPr>
          <w:p w14:paraId="62E63528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</w:tcPr>
          <w:p w14:paraId="24493201" w14:textId="77777777" w:rsidR="00083E11" w:rsidRDefault="00083E11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258" w:right="163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3492285B" w14:textId="110A4AD8" w:rsidR="00083E11" w:rsidRPr="00B10CFD" w:rsidRDefault="00083E11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258" w:right="163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-(*)</w:t>
            </w:r>
          </w:p>
        </w:tc>
        <w:tc>
          <w:tcPr>
            <w:tcW w:w="180" w:type="dxa"/>
          </w:tcPr>
          <w:p w14:paraId="66230951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9295598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71C59B02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2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(265,956)</w:t>
            </w:r>
          </w:p>
        </w:tc>
        <w:tc>
          <w:tcPr>
            <w:tcW w:w="180" w:type="dxa"/>
          </w:tcPr>
          <w:p w14:paraId="44D8800E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080AF8F" w14:textId="77777777" w:rsidR="00083E1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40B57B51" w14:textId="59D527B5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  <w:tab w:val="decimal" w:pos="461"/>
              </w:tabs>
              <w:spacing w:line="240" w:lineRule="auto"/>
              <w:ind w:left="-385" w:right="3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0D48B14A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</w:tcPr>
          <w:p w14:paraId="38C615B6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223BB8F1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832B683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4BF57F0" w14:textId="77777777" w:rsidR="00083E1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7C90ABEF" w14:textId="00B90346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520E2B0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14:paraId="69A5654F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092C6CB5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083E11" w:rsidRPr="00254A81" w14:paraId="028BA603" w14:textId="77777777" w:rsidTr="00D94BF6">
        <w:trPr>
          <w:cantSplit/>
          <w:trHeight w:val="270"/>
        </w:trPr>
        <w:tc>
          <w:tcPr>
            <w:tcW w:w="2512" w:type="dxa"/>
          </w:tcPr>
          <w:p w14:paraId="7E731C1F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16" w:type="dxa"/>
          </w:tcPr>
          <w:p w14:paraId="210AC9D3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35ED612B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6" w:type="dxa"/>
          </w:tcPr>
          <w:p w14:paraId="6EB58D54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4" w:type="dxa"/>
          </w:tcPr>
          <w:p w14:paraId="45FBC022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" w:type="dxa"/>
          </w:tcPr>
          <w:p w14:paraId="6606B27D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29FA52F5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14:paraId="034D49EA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7193F5E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0DD2E" w14:textId="61612D48" w:rsidR="00083E11" w:rsidRPr="00B10CFD" w:rsidRDefault="00083E11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258" w:right="1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B10CFD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C520AFF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B7F3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489,160</w:t>
            </w:r>
          </w:p>
        </w:tc>
        <w:tc>
          <w:tcPr>
            <w:tcW w:w="180" w:type="dxa"/>
            <w:vAlign w:val="bottom"/>
          </w:tcPr>
          <w:p w14:paraId="25A99A8E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F2AE" w14:textId="68131DE3" w:rsidR="00083E11" w:rsidRPr="00083E11" w:rsidRDefault="00083E11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240" w:lineRule="auto"/>
              <w:ind w:left="-258" w:right="1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083E11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15CE6C9" w14:textId="77777777" w:rsidR="00083E11" w:rsidRPr="00083E1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E844F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(265,956</w:t>
            </w:r>
            <w:r w:rsidRPr="00254A81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4BF6BBFE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6CB53" w14:textId="406E7B89" w:rsidR="00083E11" w:rsidRPr="00254A81" w:rsidRDefault="00083E11" w:rsidP="00B1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38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81,641</w:t>
            </w:r>
          </w:p>
        </w:tc>
        <w:tc>
          <w:tcPr>
            <w:tcW w:w="178" w:type="dxa"/>
            <w:vAlign w:val="bottom"/>
          </w:tcPr>
          <w:p w14:paraId="5B031700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651C3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  <w:vAlign w:val="bottom"/>
          </w:tcPr>
          <w:p w14:paraId="41CB7BDC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65B6E7B" w14:textId="323E5033" w:rsidR="00083E11" w:rsidRPr="00641A30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CAA2A11" w14:textId="77777777" w:rsidR="00083E11" w:rsidRPr="00254A81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571CAFA8" w14:textId="77777777" w:rsidR="00083E11" w:rsidRPr="00641A30" w:rsidRDefault="00083E11" w:rsidP="0008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641A3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3682FBA9" w14:textId="77777777" w:rsidR="00420CAD" w:rsidRDefault="00420CAD" w:rsidP="009C196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</w:p>
    <w:p w14:paraId="040EB613" w14:textId="32203D32" w:rsidR="00420CAD" w:rsidRPr="00203108" w:rsidRDefault="00420CAD" w:rsidP="00420CAD">
      <w:pPr>
        <w:rPr>
          <w:rFonts w:ascii="Angsana New" w:hAnsi="Angsana New"/>
          <w:sz w:val="30"/>
          <w:szCs w:val="30"/>
        </w:rPr>
      </w:pPr>
      <w:r w:rsidRPr="00203108">
        <w:rPr>
          <w:rFonts w:ascii="Angsana New" w:hAnsi="Angsana New" w:hint="cs"/>
          <w:sz w:val="30"/>
          <w:szCs w:val="30"/>
          <w:cs/>
        </w:rPr>
        <w:t>(*)</w:t>
      </w:r>
      <w:r w:rsidRPr="00203108">
        <w:rPr>
          <w:rFonts w:ascii="Angsana New" w:hAnsi="Angsana New"/>
          <w:sz w:val="30"/>
          <w:szCs w:val="30"/>
        </w:rPr>
        <w:t xml:space="preserve"> </w:t>
      </w:r>
      <w:r w:rsidR="009531C4">
        <w:rPr>
          <w:rFonts w:ascii="Angsana New" w:hAnsi="Angsana New" w:hint="cs"/>
          <w:sz w:val="30"/>
          <w:szCs w:val="30"/>
          <w:cs/>
        </w:rPr>
        <w:t>ตราสารทุน</w:t>
      </w:r>
      <w:r w:rsidR="009531C4" w:rsidRPr="00254A81">
        <w:rPr>
          <w:rFonts w:ascii="Angsana New" w:hAnsi="Angsana New"/>
          <w:sz w:val="30"/>
          <w:szCs w:val="30"/>
          <w:cs/>
        </w:rPr>
        <w:t>อื่นที่ไม่อยู่ในความต้องการของตลาด</w:t>
      </w:r>
      <w:r w:rsidR="0082294C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</w:t>
      </w:r>
      <w:r w:rsidRPr="0020310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203108"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203108">
        <w:rPr>
          <w:rFonts w:ascii="Angsana New" w:hAnsi="Angsana New" w:hint="cs"/>
          <w:sz w:val="30"/>
          <w:szCs w:val="30"/>
          <w:cs/>
        </w:rPr>
        <w:t xml:space="preserve"> </w:t>
      </w:r>
      <w:r w:rsidRPr="00203108">
        <w:rPr>
          <w:rFonts w:ascii="Angsana New" w:hAnsi="Angsana New"/>
          <w:sz w:val="30"/>
          <w:szCs w:val="30"/>
        </w:rPr>
        <w:t xml:space="preserve">2563 </w:t>
      </w:r>
      <w:r w:rsidRPr="00203108">
        <w:rPr>
          <w:rFonts w:ascii="Angsana New" w:hAnsi="Angsana New"/>
          <w:i/>
          <w:iCs/>
          <w:sz w:val="30"/>
          <w:szCs w:val="30"/>
        </w:rPr>
        <w:t>(</w:t>
      </w:r>
      <w:r w:rsidRPr="00203108">
        <w:rPr>
          <w:rFonts w:ascii="Angsana New" w:hAnsi="Angsana New" w:hint="cs"/>
          <w:i/>
          <w:iCs/>
          <w:sz w:val="30"/>
          <w:szCs w:val="30"/>
          <w:cs/>
        </w:rPr>
        <w:t xml:space="preserve">หมายเหตุ </w:t>
      </w:r>
      <w:r w:rsidRPr="00203108">
        <w:rPr>
          <w:rFonts w:ascii="Angsana New" w:hAnsi="Angsana New"/>
          <w:i/>
          <w:iCs/>
          <w:sz w:val="30"/>
          <w:szCs w:val="30"/>
        </w:rPr>
        <w:t>3)</w:t>
      </w:r>
    </w:p>
    <w:p w14:paraId="65839597" w14:textId="77777777" w:rsidR="00420CAD" w:rsidRPr="00BD66A4" w:rsidRDefault="00420CAD" w:rsidP="009C196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</w:p>
    <w:p w14:paraId="426C7CBC" w14:textId="59FD4D19" w:rsidR="009C1963" w:rsidRPr="00254A81" w:rsidRDefault="003125BC" w:rsidP="009C196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br w:type="page"/>
      </w:r>
      <w:r w:rsidR="00716259"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1048CD">
        <w:rPr>
          <w:rFonts w:ascii="Angsana New" w:hAnsi="Angsana New"/>
          <w:sz w:val="30"/>
          <w:szCs w:val="30"/>
          <w:u w:val="none"/>
          <w:lang w:val="en-US"/>
        </w:rPr>
        <w:t>3</w:t>
      </w:r>
      <w:r w:rsidR="009C1963" w:rsidRPr="00254A81">
        <w:rPr>
          <w:rFonts w:ascii="Angsana New" w:hAnsi="Angsana New"/>
          <w:sz w:val="30"/>
          <w:szCs w:val="30"/>
          <w:u w:val="none"/>
          <w:cs/>
        </w:rPr>
        <w:t xml:space="preserve">    </w:t>
      </w:r>
      <w:r w:rsidR="009C1963" w:rsidRPr="00254A81">
        <w:rPr>
          <w:rFonts w:ascii="Angsana New" w:hAnsi="Angsana New"/>
          <w:sz w:val="30"/>
          <w:szCs w:val="30"/>
          <w:u w:val="none"/>
        </w:rPr>
        <w:tab/>
      </w:r>
      <w:r w:rsidR="00C074F0" w:rsidRPr="00254A81">
        <w:rPr>
          <w:rFonts w:ascii="Angsana New" w:hAnsi="Angsana New"/>
          <w:sz w:val="30"/>
          <w:szCs w:val="30"/>
          <w:u w:val="none"/>
          <w:cs/>
        </w:rPr>
        <w:t>ที่ดิน อาคาร</w:t>
      </w:r>
      <w:r w:rsidR="009C1963" w:rsidRPr="00254A81">
        <w:rPr>
          <w:rFonts w:ascii="Angsana New" w:hAnsi="Angsana New"/>
          <w:sz w:val="30"/>
          <w:szCs w:val="30"/>
          <w:u w:val="none"/>
          <w:cs/>
        </w:rPr>
        <w:t>และอุปกรณ์</w:t>
      </w:r>
    </w:p>
    <w:p w14:paraId="56FA0241" w14:textId="77777777" w:rsidR="005D20FC" w:rsidRPr="00254A81" w:rsidRDefault="005D20FC" w:rsidP="005D2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1376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227"/>
        <w:gridCol w:w="270"/>
        <w:gridCol w:w="1373"/>
        <w:gridCol w:w="267"/>
        <w:gridCol w:w="1437"/>
        <w:gridCol w:w="267"/>
        <w:gridCol w:w="1351"/>
        <w:gridCol w:w="270"/>
        <w:gridCol w:w="1349"/>
        <w:gridCol w:w="267"/>
        <w:gridCol w:w="1351"/>
        <w:gridCol w:w="267"/>
        <w:gridCol w:w="1365"/>
      </w:tblGrid>
      <w:tr w:rsidR="000D3FA9" w:rsidRPr="008C0204" w14:paraId="0023174B" w14:textId="77777777" w:rsidTr="00BD66A4">
        <w:tc>
          <w:tcPr>
            <w:tcW w:w="981" w:type="pct"/>
          </w:tcPr>
          <w:p w14:paraId="686EA2F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19" w:type="pct"/>
            <w:gridSpan w:val="13"/>
          </w:tcPr>
          <w:p w14:paraId="776F33C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3FA9" w:rsidRPr="008C0204" w14:paraId="66C9D911" w14:textId="77777777" w:rsidTr="008421A6">
        <w:tc>
          <w:tcPr>
            <w:tcW w:w="981" w:type="pct"/>
          </w:tcPr>
          <w:p w14:paraId="5D41473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14:paraId="2C5651A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0686D31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7D5C593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5AD7809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186D63E6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379E1AC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47758B1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03670DC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2387C21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A2DB470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66FFC7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7" w:type="pct"/>
          </w:tcPr>
          <w:p w14:paraId="01360C0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1178EA86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8C0204" w14:paraId="7EA6BE1A" w14:textId="77777777" w:rsidTr="008421A6">
        <w:tc>
          <w:tcPr>
            <w:tcW w:w="981" w:type="pct"/>
          </w:tcPr>
          <w:p w14:paraId="689943F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14:paraId="5AD15AB5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2C91B4E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6CD527D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866C9A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2A532EC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5436BF6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535A430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98" w:type="pct"/>
          </w:tcPr>
          <w:p w14:paraId="48C9AD7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7C0FC2B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3AD80D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2352900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97" w:type="pct"/>
          </w:tcPr>
          <w:p w14:paraId="3C72BDDE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18EAB176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8C0204" w14:paraId="0C7CAB03" w14:textId="77777777" w:rsidTr="008421A6">
        <w:trPr>
          <w:trHeight w:val="344"/>
        </w:trPr>
        <w:tc>
          <w:tcPr>
            <w:tcW w:w="981" w:type="pct"/>
          </w:tcPr>
          <w:p w14:paraId="5DD7DB2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</w:tcPr>
          <w:p w14:paraId="3CFFAD81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37B0002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7602031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7" w:type="pct"/>
          </w:tcPr>
          <w:p w14:paraId="463EB63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6EE25DA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7" w:type="pct"/>
          </w:tcPr>
          <w:p w14:paraId="7D2F0C61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</w:tcPr>
          <w:p w14:paraId="10FAE13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</w:t>
            </w:r>
          </w:p>
        </w:tc>
        <w:tc>
          <w:tcPr>
            <w:tcW w:w="98" w:type="pct"/>
          </w:tcPr>
          <w:p w14:paraId="039FF90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2B21D59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C0BDD58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7E374A7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7" w:type="pct"/>
          </w:tcPr>
          <w:p w14:paraId="2A318F3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" w:type="pct"/>
          </w:tcPr>
          <w:p w14:paraId="4A507A9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8C0204" w14:paraId="74B05AC5" w14:textId="77777777" w:rsidTr="008421A6">
        <w:tc>
          <w:tcPr>
            <w:tcW w:w="981" w:type="pct"/>
          </w:tcPr>
          <w:p w14:paraId="25B93AA1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6" w:type="pct"/>
          </w:tcPr>
          <w:p w14:paraId="4E0AF03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98" w:type="pct"/>
          </w:tcPr>
          <w:p w14:paraId="14AED4B0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122221D5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97" w:type="pct"/>
          </w:tcPr>
          <w:p w14:paraId="42789D3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2833AFE8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pct"/>
          </w:tcPr>
          <w:p w14:paraId="61F00CD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512A028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ใช้สำนักงาน</w:t>
            </w:r>
          </w:p>
        </w:tc>
        <w:tc>
          <w:tcPr>
            <w:tcW w:w="98" w:type="pct"/>
          </w:tcPr>
          <w:p w14:paraId="53AFCE2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1A83C712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pct"/>
          </w:tcPr>
          <w:p w14:paraId="4C78B369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4D87B3FC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7" w:type="pct"/>
          </w:tcPr>
          <w:p w14:paraId="6A10B983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1EA9D72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3FA9" w:rsidRPr="008C0204" w14:paraId="66724C03" w14:textId="77777777" w:rsidTr="00BD66A4">
        <w:tc>
          <w:tcPr>
            <w:tcW w:w="981" w:type="pct"/>
          </w:tcPr>
          <w:p w14:paraId="2C9722B7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13"/>
          </w:tcPr>
          <w:p w14:paraId="3D1B96B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3FA9" w:rsidRPr="008C0204" w14:paraId="2A2F7C3A" w14:textId="77777777" w:rsidTr="008421A6">
        <w:tc>
          <w:tcPr>
            <w:tcW w:w="981" w:type="pct"/>
          </w:tcPr>
          <w:p w14:paraId="49DB0540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46" w:type="pct"/>
          </w:tcPr>
          <w:p w14:paraId="7265533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3437806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504624F8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E051C5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</w:tcPr>
          <w:p w14:paraId="151D95DE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B0B321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678CE73B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238FA49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</w:tcPr>
          <w:p w14:paraId="58AA0CB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EB7D7B4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DDABF7A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BF06FCF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21FE0C6D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8C0204" w14:paraId="11267C4E" w14:textId="77777777" w:rsidTr="008421A6">
        <w:tc>
          <w:tcPr>
            <w:tcW w:w="981" w:type="pct"/>
          </w:tcPr>
          <w:p w14:paraId="7ABD939C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20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C020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446" w:type="pct"/>
          </w:tcPr>
          <w:p w14:paraId="55D4C001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8" w:type="pct"/>
          </w:tcPr>
          <w:p w14:paraId="5DD6DBC6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16BA2CF9" w14:textId="77777777" w:rsidR="000D3FA9" w:rsidRPr="008C0204" w:rsidRDefault="000D3FA9" w:rsidP="0036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759,260</w:t>
            </w:r>
          </w:p>
        </w:tc>
        <w:tc>
          <w:tcPr>
            <w:tcW w:w="97" w:type="pct"/>
          </w:tcPr>
          <w:p w14:paraId="7F5C1176" w14:textId="77777777" w:rsidR="000D3FA9" w:rsidRPr="008C0204" w:rsidRDefault="000D3FA9" w:rsidP="0036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0A16E73D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5,046,686</w:t>
            </w:r>
          </w:p>
        </w:tc>
        <w:tc>
          <w:tcPr>
            <w:tcW w:w="97" w:type="pct"/>
          </w:tcPr>
          <w:p w14:paraId="2BB1BCF1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5CAA42B7" w14:textId="77777777" w:rsidR="000D3FA9" w:rsidRPr="008C0204" w:rsidRDefault="000D3FA9" w:rsidP="0036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76,672</w:t>
            </w:r>
          </w:p>
        </w:tc>
        <w:tc>
          <w:tcPr>
            <w:tcW w:w="98" w:type="pct"/>
          </w:tcPr>
          <w:p w14:paraId="0ACE462B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26669160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15,101</w:t>
            </w:r>
          </w:p>
        </w:tc>
        <w:tc>
          <w:tcPr>
            <w:tcW w:w="97" w:type="pct"/>
          </w:tcPr>
          <w:p w14:paraId="47E3DABA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0B4AFD05" w14:textId="77777777" w:rsidR="000D3FA9" w:rsidRPr="008C0204" w:rsidRDefault="000D3FA9" w:rsidP="006A32B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366,258</w:t>
            </w:r>
          </w:p>
        </w:tc>
        <w:tc>
          <w:tcPr>
            <w:tcW w:w="97" w:type="pct"/>
          </w:tcPr>
          <w:p w14:paraId="56D96E6C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6E6E1B9E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6,402,510</w:t>
            </w:r>
          </w:p>
        </w:tc>
      </w:tr>
      <w:tr w:rsidR="000D3FA9" w:rsidRPr="008C0204" w14:paraId="6FFB6670" w14:textId="77777777" w:rsidTr="008421A6">
        <w:tc>
          <w:tcPr>
            <w:tcW w:w="981" w:type="pct"/>
          </w:tcPr>
          <w:p w14:paraId="0C7B7236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46" w:type="pct"/>
          </w:tcPr>
          <w:p w14:paraId="76D94C18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094923B1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</w:tcPr>
          <w:p w14:paraId="55EAF13A" w14:textId="77777777" w:rsidR="000D3FA9" w:rsidRPr="008C0204" w:rsidRDefault="000D3FA9" w:rsidP="00361058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14,519</w:t>
            </w:r>
          </w:p>
        </w:tc>
        <w:tc>
          <w:tcPr>
            <w:tcW w:w="97" w:type="pct"/>
          </w:tcPr>
          <w:p w14:paraId="31351331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5C2DFF76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66,350</w:t>
            </w:r>
          </w:p>
        </w:tc>
        <w:tc>
          <w:tcPr>
            <w:tcW w:w="97" w:type="pct"/>
          </w:tcPr>
          <w:p w14:paraId="6BAE48B3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1827FE61" w14:textId="77777777" w:rsidR="000D3FA9" w:rsidRPr="008C0204" w:rsidRDefault="000D3FA9" w:rsidP="0036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5,002</w:t>
            </w:r>
          </w:p>
        </w:tc>
        <w:tc>
          <w:tcPr>
            <w:tcW w:w="98" w:type="pct"/>
          </w:tcPr>
          <w:p w14:paraId="515692BF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01489C7B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7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97" w:type="pct"/>
          </w:tcPr>
          <w:p w14:paraId="59A7CE28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159CCC92" w14:textId="77777777" w:rsidR="000D3FA9" w:rsidRPr="008C0204" w:rsidRDefault="000D3FA9" w:rsidP="006A32B9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3B60BB88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0907169E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86,770</w:t>
            </w:r>
          </w:p>
        </w:tc>
      </w:tr>
      <w:tr w:rsidR="000D3FA9" w:rsidRPr="008C0204" w14:paraId="05AF0132" w14:textId="77777777" w:rsidTr="008421A6">
        <w:tc>
          <w:tcPr>
            <w:tcW w:w="981" w:type="pct"/>
          </w:tcPr>
          <w:p w14:paraId="1A95DBFD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46" w:type="pct"/>
            <w:tcBorders>
              <w:bottom w:val="nil"/>
            </w:tcBorders>
          </w:tcPr>
          <w:p w14:paraId="022531C9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7F39A53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  <w:tcBorders>
              <w:bottom w:val="nil"/>
            </w:tcBorders>
          </w:tcPr>
          <w:p w14:paraId="077445BD" w14:textId="77777777" w:rsidR="000D3FA9" w:rsidRPr="008C0204" w:rsidRDefault="000D3FA9" w:rsidP="00361058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(1,035)</w:t>
            </w:r>
          </w:p>
        </w:tc>
        <w:tc>
          <w:tcPr>
            <w:tcW w:w="97" w:type="pct"/>
          </w:tcPr>
          <w:p w14:paraId="12A41724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  <w:tcBorders>
              <w:bottom w:val="nil"/>
            </w:tcBorders>
          </w:tcPr>
          <w:p w14:paraId="3C186B63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(301,098)</w:t>
            </w:r>
          </w:p>
        </w:tc>
        <w:tc>
          <w:tcPr>
            <w:tcW w:w="97" w:type="pct"/>
          </w:tcPr>
          <w:p w14:paraId="0FDC8E5C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1B4E0749" w14:textId="77777777" w:rsidR="000D3FA9" w:rsidRPr="008C0204" w:rsidRDefault="000D3FA9" w:rsidP="0036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(1,702)</w:t>
            </w:r>
          </w:p>
        </w:tc>
        <w:tc>
          <w:tcPr>
            <w:tcW w:w="98" w:type="pct"/>
          </w:tcPr>
          <w:p w14:paraId="1B7A4746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14:paraId="3D0D1468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(3,026)</w:t>
            </w:r>
          </w:p>
        </w:tc>
        <w:tc>
          <w:tcPr>
            <w:tcW w:w="97" w:type="pct"/>
          </w:tcPr>
          <w:p w14:paraId="39D4BAAA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3109E047" w14:textId="77777777" w:rsidR="000D3FA9" w:rsidRPr="008C0204" w:rsidRDefault="000D3FA9" w:rsidP="006A32B9">
            <w:pPr>
              <w:pStyle w:val="3"/>
              <w:tabs>
                <w:tab w:val="clear" w:pos="360"/>
                <w:tab w:val="clear" w:pos="720"/>
                <w:tab w:val="decimal" w:pos="79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62EDD96F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59BB68C4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(306,861)</w:t>
            </w:r>
          </w:p>
        </w:tc>
      </w:tr>
      <w:tr w:rsidR="000D3FA9" w:rsidRPr="008C0204" w14:paraId="52602C7C" w14:textId="77777777" w:rsidTr="008421A6">
        <w:tc>
          <w:tcPr>
            <w:tcW w:w="981" w:type="pct"/>
          </w:tcPr>
          <w:p w14:paraId="25CD9469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5AC3514A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12127939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69C1446A" w14:textId="77777777" w:rsidR="000D3FA9" w:rsidRPr="008C0204" w:rsidRDefault="000D3FA9" w:rsidP="00361058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2,407</w:t>
            </w:r>
          </w:p>
        </w:tc>
        <w:tc>
          <w:tcPr>
            <w:tcW w:w="97" w:type="pct"/>
          </w:tcPr>
          <w:p w14:paraId="366A8601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2FA392A1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356,817</w:t>
            </w:r>
          </w:p>
        </w:tc>
        <w:tc>
          <w:tcPr>
            <w:tcW w:w="97" w:type="pct"/>
          </w:tcPr>
          <w:p w14:paraId="313D0228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0C887FF1" w14:textId="77777777" w:rsidR="000D3FA9" w:rsidRPr="008C0204" w:rsidRDefault="000D3FA9" w:rsidP="00361058">
            <w:pPr>
              <w:pStyle w:val="3"/>
              <w:tabs>
                <w:tab w:val="clear" w:pos="360"/>
                <w:tab w:val="clear" w:pos="720"/>
                <w:tab w:val="decimal" w:pos="110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5,628</w:t>
            </w:r>
          </w:p>
        </w:tc>
        <w:tc>
          <w:tcPr>
            <w:tcW w:w="98" w:type="pct"/>
          </w:tcPr>
          <w:p w14:paraId="6BA0F7FF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1956DB5D" w14:textId="77777777" w:rsidR="000D3FA9" w:rsidRPr="008C0204" w:rsidRDefault="000D3FA9" w:rsidP="003747CB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1,406</w:t>
            </w:r>
          </w:p>
        </w:tc>
        <w:tc>
          <w:tcPr>
            <w:tcW w:w="97" w:type="pct"/>
          </w:tcPr>
          <w:p w14:paraId="342A3DA7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538BF25A" w14:textId="77777777" w:rsidR="000D3FA9" w:rsidRPr="008C0204" w:rsidRDefault="000D3FA9" w:rsidP="006A32B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(366,258)</w:t>
            </w:r>
          </w:p>
        </w:tc>
        <w:tc>
          <w:tcPr>
            <w:tcW w:w="97" w:type="pct"/>
          </w:tcPr>
          <w:p w14:paraId="3ADD59DC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58CD2DBA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3FA9" w:rsidRPr="008C0204" w14:paraId="42742DF1" w14:textId="77777777" w:rsidTr="008421A6">
        <w:tc>
          <w:tcPr>
            <w:tcW w:w="981" w:type="pct"/>
          </w:tcPr>
          <w:p w14:paraId="4E976ACF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21E97845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4B7A637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647059D4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45330FA7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52EC5A40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504F2842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7C8521C" w14:textId="77777777" w:rsidR="000D3FA9" w:rsidRPr="008C0204" w:rsidRDefault="000D3FA9" w:rsidP="0036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2B029F64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1EA9810B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67C841EF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8965DD9" w14:textId="77777777" w:rsidR="000D3FA9" w:rsidRPr="008C0204" w:rsidRDefault="000D3FA9" w:rsidP="006A32B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0B9AF027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51FBC2FC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3FA9" w:rsidRPr="008C0204" w14:paraId="30A0D65F" w14:textId="77777777" w:rsidTr="008421A6">
        <w:tc>
          <w:tcPr>
            <w:tcW w:w="981" w:type="pct"/>
          </w:tcPr>
          <w:p w14:paraId="7E133BB5" w14:textId="77777777" w:rsidR="000D3FA9" w:rsidRPr="008C020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46" w:type="pct"/>
          </w:tcPr>
          <w:p w14:paraId="42E681B2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8" w:type="pct"/>
          </w:tcPr>
          <w:p w14:paraId="200A55B8" w14:textId="77777777" w:rsidR="000D3FA9" w:rsidRPr="008C020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47873555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775,151</w:t>
            </w:r>
          </w:p>
        </w:tc>
        <w:tc>
          <w:tcPr>
            <w:tcW w:w="97" w:type="pct"/>
          </w:tcPr>
          <w:p w14:paraId="2915CE47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44974FD0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5,168,755</w:t>
            </w:r>
          </w:p>
        </w:tc>
        <w:tc>
          <w:tcPr>
            <w:tcW w:w="97" w:type="pct"/>
          </w:tcPr>
          <w:p w14:paraId="7BDDA61E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013AB8A6" w14:textId="77777777" w:rsidR="000D3FA9" w:rsidRPr="008C0204" w:rsidRDefault="000D3FA9" w:rsidP="0036105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85,600</w:t>
            </w:r>
          </w:p>
        </w:tc>
        <w:tc>
          <w:tcPr>
            <w:tcW w:w="98" w:type="pct"/>
          </w:tcPr>
          <w:p w14:paraId="44CA7393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25C09BE2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14,380</w:t>
            </w:r>
          </w:p>
        </w:tc>
        <w:tc>
          <w:tcPr>
            <w:tcW w:w="97" w:type="pct"/>
          </w:tcPr>
          <w:p w14:paraId="6928E4FF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60E5F7CE" w14:textId="77777777" w:rsidR="000D3FA9" w:rsidRPr="008C0204" w:rsidRDefault="000D3FA9" w:rsidP="006A32B9">
            <w:pPr>
              <w:pStyle w:val="3"/>
              <w:tabs>
                <w:tab w:val="clear" w:pos="360"/>
                <w:tab w:val="clear" w:pos="720"/>
                <w:tab w:val="decimal" w:pos="803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71608CA0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14:paraId="1FFFBA75" w14:textId="77777777" w:rsidR="000D3FA9" w:rsidRPr="008C0204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6,182,419</w:t>
            </w:r>
          </w:p>
        </w:tc>
      </w:tr>
      <w:tr w:rsidR="008421A6" w:rsidRPr="008C0204" w14:paraId="07917587" w14:textId="77777777" w:rsidTr="008421A6">
        <w:tc>
          <w:tcPr>
            <w:tcW w:w="981" w:type="pct"/>
          </w:tcPr>
          <w:p w14:paraId="254CD95F" w14:textId="77777777" w:rsidR="008421A6" w:rsidRPr="008C0204" w:rsidRDefault="008421A6" w:rsidP="00842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46" w:type="pct"/>
          </w:tcPr>
          <w:p w14:paraId="103BE9B5" w14:textId="77777777" w:rsidR="008421A6" w:rsidRPr="008C0204" w:rsidRDefault="008421A6" w:rsidP="008421A6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5817036" w14:textId="77777777" w:rsidR="008421A6" w:rsidRPr="008C0204" w:rsidRDefault="008421A6" w:rsidP="008421A6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</w:tcPr>
          <w:p w14:paraId="31BAAEF2" w14:textId="3B8BC8AE" w:rsidR="008421A6" w:rsidRPr="00101A16" w:rsidRDefault="008421A6" w:rsidP="00101A1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</w:rPr>
              <w:t>16,782</w:t>
            </w:r>
          </w:p>
        </w:tc>
        <w:tc>
          <w:tcPr>
            <w:tcW w:w="97" w:type="pct"/>
          </w:tcPr>
          <w:p w14:paraId="61D63FE5" w14:textId="77777777" w:rsidR="008421A6" w:rsidRPr="008C0204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735E270E" w14:textId="7C9E81E7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410</w:t>
            </w:r>
          </w:p>
        </w:tc>
        <w:tc>
          <w:tcPr>
            <w:tcW w:w="97" w:type="pct"/>
          </w:tcPr>
          <w:p w14:paraId="7E0D2F61" w14:textId="77777777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5ADFA0A3" w14:textId="67EA7666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913</w:t>
            </w:r>
          </w:p>
        </w:tc>
        <w:tc>
          <w:tcPr>
            <w:tcW w:w="98" w:type="pct"/>
          </w:tcPr>
          <w:p w14:paraId="5022658E" w14:textId="77777777" w:rsidR="008421A6" w:rsidRPr="008C0204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529ED858" w14:textId="28CD0E15" w:rsidR="008421A6" w:rsidRPr="00101A16" w:rsidRDefault="008421A6" w:rsidP="00101A16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</w:tcPr>
          <w:p w14:paraId="32DE870E" w14:textId="77777777" w:rsidR="008421A6" w:rsidRPr="008C0204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1DEFEAD2" w14:textId="5DA20C1A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511</w:t>
            </w:r>
          </w:p>
        </w:tc>
        <w:tc>
          <w:tcPr>
            <w:tcW w:w="97" w:type="pct"/>
          </w:tcPr>
          <w:p w14:paraId="18103FC0" w14:textId="77777777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426A6AD6" w14:textId="2CB71E6F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616</w:t>
            </w:r>
          </w:p>
        </w:tc>
      </w:tr>
      <w:tr w:rsidR="008421A6" w:rsidRPr="008C0204" w14:paraId="1909B207" w14:textId="77777777" w:rsidTr="008421A6">
        <w:tc>
          <w:tcPr>
            <w:tcW w:w="981" w:type="pct"/>
          </w:tcPr>
          <w:p w14:paraId="72567117" w14:textId="77777777" w:rsidR="008421A6" w:rsidRPr="008C0204" w:rsidRDefault="008421A6" w:rsidP="00842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46" w:type="pct"/>
            <w:tcBorders>
              <w:bottom w:val="nil"/>
            </w:tcBorders>
          </w:tcPr>
          <w:p w14:paraId="793D7045" w14:textId="77777777" w:rsidR="008421A6" w:rsidRPr="008C0204" w:rsidRDefault="008421A6" w:rsidP="008421A6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4508FD14" w14:textId="77777777" w:rsidR="008421A6" w:rsidRPr="008C0204" w:rsidRDefault="008421A6" w:rsidP="008421A6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  <w:tcBorders>
              <w:bottom w:val="nil"/>
            </w:tcBorders>
          </w:tcPr>
          <w:p w14:paraId="04E1C568" w14:textId="08174BC3" w:rsidR="008421A6" w:rsidRPr="00101A16" w:rsidRDefault="008421A6" w:rsidP="00101A1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989)</w:t>
            </w:r>
          </w:p>
        </w:tc>
        <w:tc>
          <w:tcPr>
            <w:tcW w:w="97" w:type="pct"/>
          </w:tcPr>
          <w:p w14:paraId="645ED1CA" w14:textId="77777777" w:rsidR="008421A6" w:rsidRPr="008C0204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</w:tcPr>
          <w:p w14:paraId="24A31644" w14:textId="00C23D9A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(78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211)</w:t>
            </w:r>
          </w:p>
        </w:tc>
        <w:tc>
          <w:tcPr>
            <w:tcW w:w="97" w:type="pct"/>
          </w:tcPr>
          <w:p w14:paraId="1F99E70D" w14:textId="77777777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6E41A7F9" w14:textId="36C1F48B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(52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864)</w:t>
            </w:r>
          </w:p>
        </w:tc>
        <w:tc>
          <w:tcPr>
            <w:tcW w:w="98" w:type="pct"/>
          </w:tcPr>
          <w:p w14:paraId="67D5FBE2" w14:textId="77777777" w:rsidR="008421A6" w:rsidRPr="008C0204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</w:tcPr>
          <w:p w14:paraId="172CF3D5" w14:textId="49CF49CB" w:rsidR="008421A6" w:rsidRPr="00101A16" w:rsidRDefault="008421A6" w:rsidP="00101A16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</w:tcPr>
          <w:p w14:paraId="3292E6FB" w14:textId="77777777" w:rsidR="008421A6" w:rsidRPr="008C0204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</w:tcPr>
          <w:p w14:paraId="48B3F24A" w14:textId="304ED91F" w:rsidR="008421A6" w:rsidRPr="00101A16" w:rsidRDefault="008421A6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</w:tcPr>
          <w:p w14:paraId="3A62E92F" w14:textId="77777777" w:rsidR="008421A6" w:rsidRPr="00101A16" w:rsidRDefault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14:paraId="7F9883EA" w14:textId="5BEC5513" w:rsidR="008421A6" w:rsidRPr="00101A16" w:rsidRDefault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(134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064)</w:t>
            </w:r>
          </w:p>
        </w:tc>
      </w:tr>
      <w:tr w:rsidR="008421A6" w:rsidRPr="008C0204" w14:paraId="32A84F77" w14:textId="77777777" w:rsidTr="008421A6">
        <w:tc>
          <w:tcPr>
            <w:tcW w:w="981" w:type="pct"/>
            <w:tcBorders>
              <w:top w:val="nil"/>
              <w:bottom w:val="nil"/>
            </w:tcBorders>
          </w:tcPr>
          <w:p w14:paraId="70CB8E59" w14:textId="77777777" w:rsidR="008421A6" w:rsidRPr="008C0204" w:rsidRDefault="008421A6" w:rsidP="00842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4C20E185" w14:textId="77777777" w:rsidR="008421A6" w:rsidRPr="008C0204" w:rsidRDefault="008421A6" w:rsidP="008421A6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02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4788874" w14:textId="77777777" w:rsidR="008421A6" w:rsidRPr="008C0204" w:rsidRDefault="008421A6" w:rsidP="00842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3F179B83" w14:textId="77CD42BE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788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944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07B5D479" w14:textId="77777777" w:rsidR="008421A6" w:rsidRPr="008421A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65A4DE4D" w14:textId="446903E4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103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954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00F12098" w14:textId="77777777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3D7C1AEB" w14:textId="283558F9" w:rsidR="008421A6" w:rsidRPr="00101A16" w:rsidRDefault="005429FD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34,649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5D218FF3" w14:textId="77777777" w:rsidR="008421A6" w:rsidRPr="008421A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6B9C35C4" w14:textId="7D6D9699" w:rsidR="008421A6" w:rsidRPr="00101A16" w:rsidRDefault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380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62C78DE5" w14:textId="77777777" w:rsidR="008421A6" w:rsidRPr="008421A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1C9B8766" w14:textId="70375A79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1,511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15A61B8A" w14:textId="77777777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207B3B8D" w14:textId="6E764AE6" w:rsidR="008421A6" w:rsidRPr="00101A16" w:rsidRDefault="008421A6" w:rsidP="008421A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081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971</w:t>
            </w:r>
          </w:p>
        </w:tc>
      </w:tr>
    </w:tbl>
    <w:p w14:paraId="5CB4A9F7" w14:textId="77777777" w:rsidR="00DC7F9B" w:rsidRDefault="00DC7F9B" w:rsidP="005D20FC">
      <w:pPr>
        <w:spacing w:line="240" w:lineRule="auto"/>
        <w:rPr>
          <w:rFonts w:ascii="Angsana New" w:hAnsi="Angsana New"/>
          <w:sz w:val="26"/>
          <w:szCs w:val="26"/>
        </w:rPr>
      </w:pPr>
    </w:p>
    <w:p w14:paraId="19E955C1" w14:textId="77777777" w:rsidR="006F4585" w:rsidRDefault="006F4585" w:rsidP="005D20FC">
      <w:pPr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137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256"/>
        <w:gridCol w:w="277"/>
        <w:gridCol w:w="1348"/>
        <w:gridCol w:w="272"/>
        <w:gridCol w:w="1329"/>
        <w:gridCol w:w="269"/>
        <w:gridCol w:w="1441"/>
        <w:gridCol w:w="269"/>
        <w:gridCol w:w="1258"/>
        <w:gridCol w:w="269"/>
        <w:gridCol w:w="1351"/>
        <w:gridCol w:w="269"/>
        <w:gridCol w:w="1354"/>
      </w:tblGrid>
      <w:tr w:rsidR="000D3FA9" w:rsidRPr="00990F32" w14:paraId="685796B3" w14:textId="77777777" w:rsidTr="00BD66A4">
        <w:trPr>
          <w:trHeight w:hRule="exact" w:val="346"/>
          <w:tblHeader/>
        </w:trPr>
        <w:tc>
          <w:tcPr>
            <w:tcW w:w="2790" w:type="dxa"/>
            <w:shd w:val="clear" w:color="auto" w:fill="auto"/>
          </w:tcPr>
          <w:p w14:paraId="41785D55" w14:textId="77777777" w:rsidR="000D3FA9" w:rsidRPr="00990F32" w:rsidRDefault="000D3FA9" w:rsidP="006A32B9">
            <w:pPr>
              <w:ind w:left="7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0962" w:type="dxa"/>
            <w:gridSpan w:val="13"/>
            <w:shd w:val="clear" w:color="auto" w:fill="auto"/>
          </w:tcPr>
          <w:p w14:paraId="41A16975" w14:textId="77777777" w:rsidR="000D3FA9" w:rsidRPr="00990F32" w:rsidRDefault="000D3FA9" w:rsidP="006A32B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3FA9" w:rsidRPr="00990F32" w14:paraId="19234A86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1DF33A7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</w:tcPr>
          <w:p w14:paraId="171639E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4AB80A8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1783B41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C85E32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7687EBA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0ED26F7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3A0A6C5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69" w:type="dxa"/>
          </w:tcPr>
          <w:p w14:paraId="3CEC009B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4E00576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3E60D3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1155A24" w14:textId="7E9DF720" w:rsidR="000D3FA9" w:rsidRPr="00990F32" w:rsidRDefault="006A32B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1B2FE89A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7FB276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990F32" w14:paraId="0A02754D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9EEC1AE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</w:tcPr>
          <w:p w14:paraId="57892998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440D8FF3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7582E0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2" w:type="dxa"/>
          </w:tcPr>
          <w:p w14:paraId="6CEB7B3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20E2ECA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69" w:type="dxa"/>
          </w:tcPr>
          <w:p w14:paraId="3C9DD6A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0E40948B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</w:t>
            </w:r>
          </w:p>
        </w:tc>
        <w:tc>
          <w:tcPr>
            <w:tcW w:w="269" w:type="dxa"/>
          </w:tcPr>
          <w:p w14:paraId="5E8F641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DFFF77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FC6392C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128C20C2" w14:textId="218DA0E8" w:rsidR="000D3FA9" w:rsidRPr="00990F32" w:rsidRDefault="006A32B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0D3FA9"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9" w:type="dxa"/>
          </w:tcPr>
          <w:p w14:paraId="24D168C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10AE4E6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990F32" w14:paraId="282AD4D9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1B5AC113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14:paraId="03ADAEE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7" w:type="dxa"/>
          </w:tcPr>
          <w:p w14:paraId="391C765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3F4C2F2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272" w:type="dxa"/>
          </w:tcPr>
          <w:p w14:paraId="2FE78180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F5FDF31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7C0256E1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00CBEE2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ใช้สำนักงาน</w:t>
            </w:r>
          </w:p>
        </w:tc>
        <w:tc>
          <w:tcPr>
            <w:tcW w:w="269" w:type="dxa"/>
          </w:tcPr>
          <w:p w14:paraId="2A7BFDC0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1C26F56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9" w:type="dxa"/>
          </w:tcPr>
          <w:p w14:paraId="4B36319C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91A1D8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9" w:type="dxa"/>
          </w:tcPr>
          <w:p w14:paraId="79EC183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16AC595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3FA9" w:rsidRPr="00990F32" w14:paraId="3BEE9B8B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02"/>
        </w:trPr>
        <w:tc>
          <w:tcPr>
            <w:tcW w:w="2790" w:type="dxa"/>
          </w:tcPr>
          <w:p w14:paraId="0E345C15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62" w:type="dxa"/>
            <w:gridSpan w:val="13"/>
          </w:tcPr>
          <w:p w14:paraId="09BD3D8A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3FA9" w:rsidRPr="00990F32" w14:paraId="1F3C707F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4BD1F71E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56" w:type="dxa"/>
          </w:tcPr>
          <w:p w14:paraId="510208A6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56129E7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3565D7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34BE848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21AF463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1E58D2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A426ED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A3265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B03AC2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6F0435C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2A550F8B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C420949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C6AFB6E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hanging="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FA9" w:rsidRPr="00990F32" w14:paraId="236EE679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6CB48130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0F3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990F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56" w:type="dxa"/>
          </w:tcPr>
          <w:p w14:paraId="63CD1276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4D4A14CE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E0CF7CE" w14:textId="77777777" w:rsidR="000D3FA9" w:rsidRPr="00990F32" w:rsidRDefault="000D3FA9" w:rsidP="006A32B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542,495</w:t>
            </w:r>
          </w:p>
        </w:tc>
        <w:tc>
          <w:tcPr>
            <w:tcW w:w="272" w:type="dxa"/>
          </w:tcPr>
          <w:p w14:paraId="428B72E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AC4C6CF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4,275,853</w:t>
            </w:r>
          </w:p>
        </w:tc>
        <w:tc>
          <w:tcPr>
            <w:tcW w:w="269" w:type="dxa"/>
          </w:tcPr>
          <w:p w14:paraId="6A0BF5CC" w14:textId="77777777" w:rsidR="000D3FA9" w:rsidRPr="00990F32" w:rsidRDefault="000D3FA9" w:rsidP="00C808FD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7E18406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73,848</w:t>
            </w:r>
          </w:p>
        </w:tc>
        <w:tc>
          <w:tcPr>
            <w:tcW w:w="269" w:type="dxa"/>
          </w:tcPr>
          <w:p w14:paraId="5192D01E" w14:textId="77777777" w:rsidR="000D3FA9" w:rsidRPr="00990F32" w:rsidRDefault="000D3FA9" w:rsidP="00C808F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846E4FF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13,129</w:t>
            </w:r>
          </w:p>
        </w:tc>
        <w:tc>
          <w:tcPr>
            <w:tcW w:w="269" w:type="dxa"/>
          </w:tcPr>
          <w:p w14:paraId="22CBB2CD" w14:textId="77777777" w:rsidR="000D3FA9" w:rsidRPr="00990F32" w:rsidRDefault="000D3FA9" w:rsidP="00C808F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B9723BB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042C527" w14:textId="77777777" w:rsidR="000D3FA9" w:rsidRPr="00990F32" w:rsidRDefault="000D3FA9" w:rsidP="00C808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4C924BB3" w14:textId="77777777" w:rsidR="000D3FA9" w:rsidRPr="00990F32" w:rsidRDefault="000D3FA9" w:rsidP="006A32B9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4,905,325</w:t>
            </w:r>
          </w:p>
        </w:tc>
      </w:tr>
      <w:tr w:rsidR="000D3FA9" w:rsidRPr="00990F32" w14:paraId="4E47DA9F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08C7EA1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6" w:type="dxa"/>
          </w:tcPr>
          <w:p w14:paraId="58E2DC0D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1220B86A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C4F7E3F" w14:textId="77777777" w:rsidR="000D3FA9" w:rsidRPr="00990F32" w:rsidRDefault="000D3FA9" w:rsidP="006A32B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26,394</w:t>
            </w:r>
          </w:p>
        </w:tc>
        <w:tc>
          <w:tcPr>
            <w:tcW w:w="272" w:type="dxa"/>
          </w:tcPr>
          <w:p w14:paraId="60AAF22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918B603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203,033</w:t>
            </w:r>
          </w:p>
        </w:tc>
        <w:tc>
          <w:tcPr>
            <w:tcW w:w="269" w:type="dxa"/>
          </w:tcPr>
          <w:p w14:paraId="640B3D85" w14:textId="77777777" w:rsidR="000D3FA9" w:rsidRPr="00990F32" w:rsidRDefault="000D3FA9" w:rsidP="00C808FD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E440C82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269" w:type="dxa"/>
          </w:tcPr>
          <w:p w14:paraId="33A08E00" w14:textId="77777777" w:rsidR="000D3FA9" w:rsidRPr="00990F32" w:rsidRDefault="000D3FA9" w:rsidP="00C808F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1746760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269" w:type="dxa"/>
          </w:tcPr>
          <w:p w14:paraId="59AE8B64" w14:textId="77777777" w:rsidR="000D3FA9" w:rsidRPr="00990F32" w:rsidRDefault="000D3FA9" w:rsidP="00C808F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18265A0A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258FBE4" w14:textId="77777777" w:rsidR="000D3FA9" w:rsidRPr="00990F32" w:rsidRDefault="000D3FA9" w:rsidP="00C808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C40D86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232,412</w:t>
            </w:r>
          </w:p>
        </w:tc>
      </w:tr>
      <w:tr w:rsidR="000D3FA9" w:rsidRPr="00990F32" w14:paraId="7E67B4D3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359AD2DD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6" w:type="dxa"/>
          </w:tcPr>
          <w:p w14:paraId="0F983E9B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5EA67D60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424A724" w14:textId="77777777" w:rsidR="000D3FA9" w:rsidRPr="00990F32" w:rsidRDefault="000D3FA9" w:rsidP="006A32B9">
            <w:pPr>
              <w:pStyle w:val="3"/>
              <w:tabs>
                <w:tab w:val="clear" w:pos="360"/>
                <w:tab w:val="clear" w:pos="720"/>
                <w:tab w:val="decimal" w:pos="106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(1,035)</w:t>
            </w:r>
          </w:p>
        </w:tc>
        <w:tc>
          <w:tcPr>
            <w:tcW w:w="272" w:type="dxa"/>
          </w:tcPr>
          <w:p w14:paraId="7D2CCCB1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3AB5A07B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(301,098)</w:t>
            </w:r>
          </w:p>
        </w:tc>
        <w:tc>
          <w:tcPr>
            <w:tcW w:w="269" w:type="dxa"/>
          </w:tcPr>
          <w:p w14:paraId="64DA6406" w14:textId="77777777" w:rsidR="000D3FA9" w:rsidRPr="00990F32" w:rsidRDefault="000D3FA9" w:rsidP="00C808FD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93C361D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(1,701)</w:t>
            </w:r>
          </w:p>
        </w:tc>
        <w:tc>
          <w:tcPr>
            <w:tcW w:w="269" w:type="dxa"/>
          </w:tcPr>
          <w:p w14:paraId="05F4BAA6" w14:textId="77777777" w:rsidR="000D3FA9" w:rsidRPr="00990F32" w:rsidRDefault="000D3FA9" w:rsidP="00C808F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8A92A0E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(2,929)</w:t>
            </w:r>
          </w:p>
        </w:tc>
        <w:tc>
          <w:tcPr>
            <w:tcW w:w="269" w:type="dxa"/>
          </w:tcPr>
          <w:p w14:paraId="2CBF13F5" w14:textId="77777777" w:rsidR="000D3FA9" w:rsidRPr="00990F32" w:rsidRDefault="000D3FA9" w:rsidP="00C808FD">
            <w:pPr>
              <w:tabs>
                <w:tab w:val="decimal" w:pos="756"/>
              </w:tabs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96D72AC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6D51411" w14:textId="77777777" w:rsidR="000D3FA9" w:rsidRPr="00990F32" w:rsidRDefault="000D3FA9" w:rsidP="00C808FD">
            <w:pPr>
              <w:tabs>
                <w:tab w:val="decimal" w:pos="612"/>
              </w:tabs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76F9303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(306,763)</w:t>
            </w:r>
          </w:p>
        </w:tc>
      </w:tr>
      <w:tr w:rsidR="000D3FA9" w:rsidRPr="00990F32" w14:paraId="0EB8213F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6B910194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34F67F94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6F89317F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D3CC214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EEE7DAB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3E57BB19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6B18DD7" w14:textId="77777777" w:rsidR="000D3FA9" w:rsidRPr="00990F32" w:rsidRDefault="000D3FA9" w:rsidP="00C808FD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49B5031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5602E88" w14:textId="77777777" w:rsidR="000D3FA9" w:rsidRPr="00990F32" w:rsidRDefault="000D3FA9" w:rsidP="00C808F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5E6033B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416B098" w14:textId="77777777" w:rsidR="000D3FA9" w:rsidRPr="00990F32" w:rsidRDefault="000D3FA9" w:rsidP="00C808F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5819FF8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8E2C462" w14:textId="77777777" w:rsidR="000D3FA9" w:rsidRPr="00990F32" w:rsidRDefault="000D3FA9" w:rsidP="00C808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E94D4E4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3FA9" w:rsidRPr="00990F32" w14:paraId="62A1E6D0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48E02F60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56" w:type="dxa"/>
          </w:tcPr>
          <w:p w14:paraId="5B864646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4942C172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1042056" w14:textId="77777777" w:rsidR="000D3FA9" w:rsidRPr="00990F32" w:rsidRDefault="000D3FA9" w:rsidP="006A32B9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567,854</w:t>
            </w:r>
          </w:p>
        </w:tc>
        <w:tc>
          <w:tcPr>
            <w:tcW w:w="272" w:type="dxa"/>
          </w:tcPr>
          <w:p w14:paraId="365948A0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</w:tcPr>
          <w:p w14:paraId="1A44039C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4,177,788</w:t>
            </w:r>
          </w:p>
        </w:tc>
        <w:tc>
          <w:tcPr>
            <w:tcW w:w="269" w:type="dxa"/>
          </w:tcPr>
          <w:p w14:paraId="3E4B3736" w14:textId="77777777" w:rsidR="000D3FA9" w:rsidRPr="00990F32" w:rsidRDefault="000D3FA9" w:rsidP="00C808FD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</w:tcPr>
          <w:p w14:paraId="6691EDA7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74,145</w:t>
            </w:r>
          </w:p>
        </w:tc>
        <w:tc>
          <w:tcPr>
            <w:tcW w:w="269" w:type="dxa"/>
          </w:tcPr>
          <w:p w14:paraId="0757141C" w14:textId="77777777" w:rsidR="000D3FA9" w:rsidRPr="00990F32" w:rsidRDefault="000D3FA9" w:rsidP="00C808F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32AB33FD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11,187</w:t>
            </w:r>
          </w:p>
        </w:tc>
        <w:tc>
          <w:tcPr>
            <w:tcW w:w="269" w:type="dxa"/>
          </w:tcPr>
          <w:p w14:paraId="6CF64521" w14:textId="77777777" w:rsidR="000D3FA9" w:rsidRPr="00990F32" w:rsidRDefault="000D3FA9" w:rsidP="00C808F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3EC6E31F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F03F7E5" w14:textId="77777777" w:rsidR="000D3FA9" w:rsidRPr="00990F32" w:rsidRDefault="000D3FA9" w:rsidP="00C808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064A1204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4,830,974</w:t>
            </w:r>
          </w:p>
        </w:tc>
      </w:tr>
      <w:tr w:rsidR="00B304F1" w:rsidRPr="00990F32" w14:paraId="5B9B88E5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8209EB6" w14:textId="77777777" w:rsidR="00B304F1" w:rsidRPr="00990F32" w:rsidRDefault="00B304F1" w:rsidP="00B3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6" w:type="dxa"/>
          </w:tcPr>
          <w:p w14:paraId="1675B491" w14:textId="77777777" w:rsidR="00B304F1" w:rsidRPr="00990F32" w:rsidRDefault="00B304F1" w:rsidP="00B304F1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3C9CC94F" w14:textId="77777777" w:rsidR="00B304F1" w:rsidRPr="00990F32" w:rsidRDefault="00B304F1" w:rsidP="00B3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65E3C319" w14:textId="4B245290" w:rsidR="00B304F1" w:rsidRPr="00101A16" w:rsidRDefault="00FE3AA3" w:rsidP="00B304F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28,235</w:t>
            </w:r>
          </w:p>
        </w:tc>
        <w:tc>
          <w:tcPr>
            <w:tcW w:w="272" w:type="dxa"/>
          </w:tcPr>
          <w:p w14:paraId="6DC08965" w14:textId="77777777" w:rsidR="00B304F1" w:rsidRPr="00990F32" w:rsidRDefault="00B304F1" w:rsidP="00B3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0E63D670" w14:textId="4B8045A3" w:rsidR="00B304F1" w:rsidRPr="00101A16" w:rsidRDefault="00FE3AA3" w:rsidP="00B304F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173,222</w:t>
            </w:r>
          </w:p>
        </w:tc>
        <w:tc>
          <w:tcPr>
            <w:tcW w:w="269" w:type="dxa"/>
          </w:tcPr>
          <w:p w14:paraId="27264C26" w14:textId="77777777" w:rsidR="00B304F1" w:rsidRPr="00101A16" w:rsidRDefault="00B304F1" w:rsidP="00B304F1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441" w:type="dxa"/>
          </w:tcPr>
          <w:p w14:paraId="03440FE5" w14:textId="12FC6A90" w:rsidR="00B304F1" w:rsidRPr="00101A16" w:rsidRDefault="00B304F1" w:rsidP="00B304F1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071</w:t>
            </w:r>
          </w:p>
        </w:tc>
        <w:tc>
          <w:tcPr>
            <w:tcW w:w="269" w:type="dxa"/>
          </w:tcPr>
          <w:p w14:paraId="65227F9C" w14:textId="77777777" w:rsidR="00B304F1" w:rsidRPr="00101A16" w:rsidRDefault="00B304F1" w:rsidP="00B304F1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58" w:type="dxa"/>
          </w:tcPr>
          <w:p w14:paraId="77865F15" w14:textId="7890E2D0" w:rsidR="00B304F1" w:rsidRPr="00101A16" w:rsidRDefault="00B304F1" w:rsidP="00B304F1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269" w:type="dxa"/>
          </w:tcPr>
          <w:p w14:paraId="78FAB08C" w14:textId="77777777" w:rsidR="00B304F1" w:rsidRPr="00101A16" w:rsidRDefault="00B304F1" w:rsidP="00B304F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351" w:type="dxa"/>
          </w:tcPr>
          <w:p w14:paraId="4453D7E1" w14:textId="77777777" w:rsidR="00B304F1" w:rsidRPr="00990F32" w:rsidRDefault="00B304F1" w:rsidP="00B304F1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F8DB7AA" w14:textId="77777777" w:rsidR="00B304F1" w:rsidRPr="00990F32" w:rsidRDefault="00B304F1" w:rsidP="00B304F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ACBE84C" w14:textId="695A30DC" w:rsidR="00B304F1" w:rsidRPr="00101A16" w:rsidRDefault="00B304F1" w:rsidP="00101A1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205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</w:tr>
      <w:tr w:rsidR="00B304F1" w:rsidRPr="00990F32" w14:paraId="2A663926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</w:tcPr>
          <w:p w14:paraId="78DF987F" w14:textId="77777777" w:rsidR="00B304F1" w:rsidRPr="00990F32" w:rsidRDefault="00B304F1" w:rsidP="00B3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6" w:type="dxa"/>
          </w:tcPr>
          <w:p w14:paraId="34EA4223" w14:textId="77777777" w:rsidR="00B304F1" w:rsidRPr="00990F32" w:rsidRDefault="00B304F1" w:rsidP="00B304F1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19F81840" w14:textId="77777777" w:rsidR="00B304F1" w:rsidRPr="00990F32" w:rsidRDefault="00B304F1" w:rsidP="00B3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DC7196D" w14:textId="441145F5" w:rsidR="00B304F1" w:rsidRPr="00101A16" w:rsidRDefault="00B304F1" w:rsidP="00101A1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E3AA3">
              <w:rPr>
                <w:rFonts w:asciiTheme="majorBidi" w:hAnsiTheme="majorBidi" w:cstheme="majorBidi" w:hint="cs"/>
                <w:sz w:val="28"/>
                <w:szCs w:val="28"/>
                <w:cs/>
              </w:rPr>
              <w:t>2,927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3A27640F" w14:textId="77777777" w:rsidR="00B304F1" w:rsidRPr="00990F32" w:rsidRDefault="00B304F1" w:rsidP="00B3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43657C9" w14:textId="65B5A044" w:rsidR="00B304F1" w:rsidRPr="00101A16" w:rsidRDefault="00B304F1" w:rsidP="00B304F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E3AA3">
              <w:rPr>
                <w:rFonts w:asciiTheme="majorBidi" w:hAnsiTheme="majorBidi" w:cstheme="majorBidi" w:hint="cs"/>
                <w:sz w:val="28"/>
                <w:szCs w:val="28"/>
                <w:cs/>
              </w:rPr>
              <w:t>77,047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</w:tcPr>
          <w:p w14:paraId="03D286AD" w14:textId="77777777" w:rsidR="00B304F1" w:rsidRPr="00101A16" w:rsidRDefault="00B304F1" w:rsidP="00B304F1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441" w:type="dxa"/>
          </w:tcPr>
          <w:p w14:paraId="3E85475B" w14:textId="03D24FDC" w:rsidR="00B304F1" w:rsidRPr="00101A16" w:rsidRDefault="00B304F1" w:rsidP="00B304F1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(52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761)</w:t>
            </w:r>
          </w:p>
        </w:tc>
        <w:tc>
          <w:tcPr>
            <w:tcW w:w="269" w:type="dxa"/>
          </w:tcPr>
          <w:p w14:paraId="1A0F43DB" w14:textId="77777777" w:rsidR="00B304F1" w:rsidRPr="00101A16" w:rsidRDefault="00B304F1" w:rsidP="00B304F1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58" w:type="dxa"/>
          </w:tcPr>
          <w:p w14:paraId="56AADB36" w14:textId="364E67C4" w:rsidR="00B304F1" w:rsidRPr="00101A16" w:rsidRDefault="00B304F1" w:rsidP="00B304F1">
            <w:pPr>
              <w:pStyle w:val="3"/>
              <w:tabs>
                <w:tab w:val="clear" w:pos="360"/>
                <w:tab w:val="clear" w:pos="720"/>
                <w:tab w:val="decimal" w:pos="703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73A8785C" w14:textId="77777777" w:rsidR="00B304F1" w:rsidRPr="00101A16" w:rsidRDefault="00B304F1" w:rsidP="00B304F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1351" w:type="dxa"/>
          </w:tcPr>
          <w:p w14:paraId="211E6825" w14:textId="77777777" w:rsidR="00B304F1" w:rsidRPr="00990F32" w:rsidRDefault="00B304F1" w:rsidP="00B304F1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68E1DB2" w14:textId="77777777" w:rsidR="00B304F1" w:rsidRPr="00990F32" w:rsidRDefault="00B304F1" w:rsidP="00B304F1">
            <w:pPr>
              <w:tabs>
                <w:tab w:val="decimal" w:pos="612"/>
              </w:tabs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5160FBB" w14:textId="78EF908F" w:rsidR="00B304F1" w:rsidRPr="00101A16" w:rsidRDefault="00B304F1" w:rsidP="00101A1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(132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735)</w:t>
            </w:r>
          </w:p>
        </w:tc>
      </w:tr>
      <w:tr w:rsidR="00B304F1" w:rsidRPr="00990F32" w14:paraId="1896B930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2EAB33D5" w14:textId="77777777" w:rsidR="00B304F1" w:rsidRPr="00990F32" w:rsidRDefault="00B304F1" w:rsidP="00B3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78F041BA" w14:textId="77777777" w:rsidR="00B304F1" w:rsidRPr="00990F32" w:rsidRDefault="00B304F1" w:rsidP="00B304F1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0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3416641F" w14:textId="77777777" w:rsidR="00B304F1" w:rsidRPr="00990F32" w:rsidRDefault="00B304F1" w:rsidP="00B3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A0BD44C" w14:textId="4A9952D6" w:rsidR="00B304F1" w:rsidRPr="00101A16" w:rsidRDefault="00B304F1" w:rsidP="00101A1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593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162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2DC5C0D" w14:textId="77777777" w:rsidR="00B304F1" w:rsidRPr="00B304F1" w:rsidRDefault="00B304F1" w:rsidP="00B3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2AC41C8A" w14:textId="43CD5437" w:rsidR="00B304F1" w:rsidRPr="00101A16" w:rsidRDefault="00B304F1" w:rsidP="00B304F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273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963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087AE5A" w14:textId="77777777" w:rsidR="00B304F1" w:rsidRPr="00101A16" w:rsidRDefault="00B304F1" w:rsidP="00B304F1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03892D4" w14:textId="315FAC67" w:rsidR="00B304F1" w:rsidRPr="00101A16" w:rsidRDefault="00B304F1" w:rsidP="00B304F1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24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455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565AA95" w14:textId="77777777" w:rsidR="00B304F1" w:rsidRPr="00101A16" w:rsidRDefault="00B304F1" w:rsidP="00B304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84DC842" w14:textId="7C8DF6D8" w:rsidR="00B304F1" w:rsidRPr="00101A16" w:rsidRDefault="00B304F1" w:rsidP="00B304F1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B08534F" w14:textId="77777777" w:rsidR="00B304F1" w:rsidRPr="00101A16" w:rsidRDefault="00B304F1" w:rsidP="00B304F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1970D48B" w14:textId="77777777" w:rsidR="00B304F1" w:rsidRPr="00B304F1" w:rsidRDefault="00B304F1" w:rsidP="00B304F1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04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8969FFB" w14:textId="77777777" w:rsidR="00B304F1" w:rsidRPr="00B304F1" w:rsidRDefault="00B304F1" w:rsidP="00B304F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5841E99" w14:textId="1FC8DDF6" w:rsidR="00B304F1" w:rsidRPr="00101A16" w:rsidRDefault="00B304F1" w:rsidP="00101A1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903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767</w:t>
            </w:r>
          </w:p>
        </w:tc>
      </w:tr>
      <w:tr w:rsidR="000D3FA9" w:rsidRPr="00990F32" w14:paraId="573C959C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16"/>
        </w:trPr>
        <w:tc>
          <w:tcPr>
            <w:tcW w:w="2790" w:type="dxa"/>
            <w:tcBorders>
              <w:top w:val="nil"/>
              <w:bottom w:val="nil"/>
            </w:tcBorders>
          </w:tcPr>
          <w:p w14:paraId="694B259A" w14:textId="77777777" w:rsidR="000D3FA9" w:rsidRPr="00990F3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</w:tcPr>
          <w:p w14:paraId="02EE6382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E6C2E8C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</w:tcPr>
          <w:p w14:paraId="67426CCD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A54F14D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27BA0857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6DEC4B4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</w:tcPr>
          <w:p w14:paraId="4B2CF1BA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642393A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059A1295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2C78D90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nil"/>
            </w:tcBorders>
          </w:tcPr>
          <w:p w14:paraId="3C8E7FF7" w14:textId="77777777" w:rsidR="000D3FA9" w:rsidRPr="00990F32" w:rsidRDefault="000D3FA9" w:rsidP="00C808F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CFF87B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</w:tcPr>
          <w:p w14:paraId="627C57AE" w14:textId="77777777" w:rsidR="000D3FA9" w:rsidRPr="00990F3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3FA9" w:rsidRPr="00492A22" w14:paraId="540777E2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4A4474FC" w14:textId="77777777" w:rsidR="000D3FA9" w:rsidRPr="00492A22" w:rsidRDefault="000D3FA9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2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3F48D64B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6851C08D" w14:textId="77777777" w:rsidR="000D3FA9" w:rsidRPr="00492A22" w:rsidRDefault="000D3FA9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2354E21A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A72C31C" w14:textId="77777777" w:rsidR="000D3FA9" w:rsidRPr="00492A22" w:rsidRDefault="000D3FA9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6FB3BD78" w14:textId="77777777" w:rsidR="000D3FA9" w:rsidRPr="00492A22" w:rsidRDefault="000D3FA9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D789C8D" w14:textId="77777777" w:rsidR="000D3FA9" w:rsidRPr="00492A22" w:rsidRDefault="000D3FA9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771AC614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2DECF1" w14:textId="77777777" w:rsidR="000D3FA9" w:rsidRPr="00492A22" w:rsidRDefault="000D3FA9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51E7C72C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3D0B2DC" w14:textId="77777777" w:rsidR="000D3FA9" w:rsidRPr="00492A22" w:rsidRDefault="000D3FA9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bottom w:val="nil"/>
            </w:tcBorders>
          </w:tcPr>
          <w:p w14:paraId="386A6D86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649"/>
              </w:tabs>
              <w:spacing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5F89215" w14:textId="77777777" w:rsidR="000D3FA9" w:rsidRPr="00492A22" w:rsidRDefault="000D3FA9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0C0918C2" w14:textId="77777777" w:rsidR="000D3FA9" w:rsidRPr="00492A22" w:rsidRDefault="000D3FA9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2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3FA9" w:rsidRPr="00492A22" w14:paraId="0AD08EE9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3D8EF5CA" w14:textId="77777777" w:rsidR="000D3FA9" w:rsidRPr="00492A2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3078144F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9AFF0F2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3DBB2A03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0479479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6517C890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C7617A6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39762541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800250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3DE5666B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496E8EB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nil"/>
              <w:bottom w:val="nil"/>
            </w:tcBorders>
          </w:tcPr>
          <w:p w14:paraId="4C72553D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3CE524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102F8A12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3FA9" w:rsidRPr="00492A22" w14:paraId="770984A1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7E074739" w14:textId="78631F89" w:rsidR="000D3FA9" w:rsidRPr="006A32B9" w:rsidRDefault="006A32B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32B9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784459F4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713BD668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1F9D3BDC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201,077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6E0E25EF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2FD238D0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990,967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EDA4820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070DAED2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11,455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2F874CC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00A58D08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3,193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A2013FE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nil"/>
              <w:bottom w:val="nil"/>
            </w:tcBorders>
          </w:tcPr>
          <w:p w14:paraId="6BABD7EE" w14:textId="77777777" w:rsidR="000D3FA9" w:rsidRPr="00492A22" w:rsidRDefault="000D3FA9" w:rsidP="006A32B9">
            <w:pPr>
              <w:pStyle w:val="3"/>
              <w:tabs>
                <w:tab w:val="clear" w:pos="360"/>
                <w:tab w:val="clear" w:pos="720"/>
                <w:tab w:val="decimal" w:pos="87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A87B6E7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03809610" w14:textId="77777777" w:rsidR="000D3FA9" w:rsidRPr="00492A22" w:rsidRDefault="000D3FA9" w:rsidP="00101A16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1,345,225</w:t>
            </w:r>
          </w:p>
        </w:tc>
      </w:tr>
      <w:tr w:rsidR="000D3FA9" w:rsidRPr="00492A22" w14:paraId="2984CDB9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433203C2" w14:textId="50A563F4" w:rsidR="000D3FA9" w:rsidRPr="006A32B9" w:rsidRDefault="006A32B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A32B9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</w:tcPr>
          <w:p w14:paraId="70C6F946" w14:textId="77777777" w:rsidR="000D3FA9" w:rsidRPr="00492A22" w:rsidRDefault="000D3FA9" w:rsidP="006A32B9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1C55DD6E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14:paraId="251C8720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6,220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2789903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7792DF61" w14:textId="77777777" w:rsidR="000D3FA9" w:rsidRPr="00492A22" w:rsidRDefault="000D3FA9" w:rsidP="006A32B9">
            <w:pPr>
              <w:pStyle w:val="3"/>
              <w:tabs>
                <w:tab w:val="clear" w:pos="360"/>
                <w:tab w:val="clear" w:pos="720"/>
                <w:tab w:val="decimal" w:pos="83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8907D87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</w:tcPr>
          <w:p w14:paraId="3A2C9676" w14:textId="77777777" w:rsidR="000D3FA9" w:rsidRPr="00492A22" w:rsidRDefault="000D3FA9" w:rsidP="006A32B9">
            <w:pPr>
              <w:pStyle w:val="3"/>
              <w:tabs>
                <w:tab w:val="clear" w:pos="360"/>
                <w:tab w:val="clear" w:pos="720"/>
                <w:tab w:val="decimal" w:pos="958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94EE5A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</w:tcPr>
          <w:p w14:paraId="7B88E974" w14:textId="77777777" w:rsidR="000D3FA9" w:rsidRPr="00492A22" w:rsidRDefault="000D3FA9" w:rsidP="006A32B9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E710385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nil"/>
              <w:bottom w:val="single" w:sz="4" w:space="0" w:color="auto"/>
            </w:tcBorders>
          </w:tcPr>
          <w:p w14:paraId="60A0F33C" w14:textId="77777777" w:rsidR="000D3FA9" w:rsidRPr="00492A22" w:rsidRDefault="000D3FA9" w:rsidP="006A32B9">
            <w:pPr>
              <w:pStyle w:val="3"/>
              <w:tabs>
                <w:tab w:val="clear" w:pos="360"/>
                <w:tab w:val="clear" w:pos="720"/>
                <w:tab w:val="decimal" w:pos="87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9A0308C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</w:tcPr>
          <w:p w14:paraId="317325FB" w14:textId="77777777" w:rsidR="000D3FA9" w:rsidRPr="00492A22" w:rsidRDefault="000D3FA9" w:rsidP="00101A16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6,220</w:t>
            </w:r>
          </w:p>
        </w:tc>
      </w:tr>
      <w:tr w:rsidR="000D3FA9" w:rsidRPr="00492A22" w14:paraId="32AD9FE7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2790" w:type="dxa"/>
            <w:tcBorders>
              <w:top w:val="nil"/>
              <w:bottom w:val="nil"/>
            </w:tcBorders>
          </w:tcPr>
          <w:p w14:paraId="66D50D3E" w14:textId="77777777" w:rsidR="000D3FA9" w:rsidRPr="00492A22" w:rsidRDefault="000D3FA9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669F7F7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7A5A7C8B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C68DB13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108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207,297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DA96E66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47FD1AB1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108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990,967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3F5D7C2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1963170E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122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11,455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7824F1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12DF582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991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B3072C4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4CAF8A51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87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55A1959" w14:textId="77777777" w:rsidR="000D3FA9" w:rsidRPr="00492A22" w:rsidRDefault="000D3FA9" w:rsidP="00BD66A4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6C8B2F97" w14:textId="77777777" w:rsidR="000D3FA9" w:rsidRPr="00492A22" w:rsidRDefault="000D3FA9" w:rsidP="00101A16">
            <w:pPr>
              <w:pStyle w:val="3"/>
              <w:tabs>
                <w:tab w:val="clear" w:pos="360"/>
                <w:tab w:val="clear" w:pos="720"/>
                <w:tab w:val="decimal" w:pos="1080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1,351,445</w:t>
            </w:r>
          </w:p>
        </w:tc>
      </w:tr>
      <w:tr w:rsidR="006A32B9" w:rsidRPr="00492A22" w14:paraId="5D63F981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16"/>
        </w:trPr>
        <w:tc>
          <w:tcPr>
            <w:tcW w:w="2790" w:type="dxa"/>
            <w:tcBorders>
              <w:top w:val="nil"/>
              <w:bottom w:val="nil"/>
            </w:tcBorders>
          </w:tcPr>
          <w:p w14:paraId="2B95458B" w14:textId="77777777" w:rsidR="006A32B9" w:rsidRPr="00492A22" w:rsidRDefault="006A32B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nil"/>
            </w:tcBorders>
          </w:tcPr>
          <w:p w14:paraId="1899A8DC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59EFBEB6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</w:tcPr>
          <w:p w14:paraId="5D742E32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D1D2B73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nil"/>
            </w:tcBorders>
          </w:tcPr>
          <w:p w14:paraId="7318BB35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6D2D7B1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double" w:sz="4" w:space="0" w:color="auto"/>
              <w:bottom w:val="nil"/>
            </w:tcBorders>
          </w:tcPr>
          <w:p w14:paraId="31A96975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B3F8445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5EC231F1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02D373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nil"/>
            </w:tcBorders>
          </w:tcPr>
          <w:p w14:paraId="1676C802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5E3B769" w14:textId="77777777" w:rsidR="006A32B9" w:rsidRPr="00492A22" w:rsidRDefault="006A32B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double" w:sz="4" w:space="0" w:color="auto"/>
              <w:bottom w:val="nil"/>
            </w:tcBorders>
          </w:tcPr>
          <w:p w14:paraId="6C002A4F" w14:textId="77777777" w:rsidR="006A32B9" w:rsidRPr="00492A22" w:rsidRDefault="006A32B9" w:rsidP="00101A16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3FA9" w:rsidRPr="00492A22" w14:paraId="314D2012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49DC380F" w14:textId="77777777" w:rsidR="000D3FA9" w:rsidRPr="00492A2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205F7ACE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09F70522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648CAA16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3660BCD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7CDF69F9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F15FA2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43EE8C2A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183F795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2EBDDE2E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5015663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nil"/>
              <w:bottom w:val="nil"/>
            </w:tcBorders>
          </w:tcPr>
          <w:p w14:paraId="5F5BFF56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5F6B3E" w14:textId="77777777" w:rsidR="000D3FA9" w:rsidRPr="00492A22" w:rsidRDefault="000D3FA9" w:rsidP="00C808FD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52A22408" w14:textId="77777777" w:rsidR="000D3FA9" w:rsidRPr="00492A22" w:rsidRDefault="000D3FA9" w:rsidP="00101A16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46B22" w:rsidRPr="00492A22" w14:paraId="18E769CC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76D43238" w14:textId="13081E96" w:rsidR="00146B22" w:rsidRPr="00492A22" w:rsidRDefault="00146B22" w:rsidP="001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A32B9">
              <w:rPr>
                <w:rFonts w:asciiTheme="majorBidi" w:hAnsi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45978CD3" w14:textId="77777777" w:rsidR="00146B22" w:rsidRPr="00492A22" w:rsidRDefault="00146B22" w:rsidP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62024581" w14:textId="77777777" w:rsidR="00146B22" w:rsidRPr="00492A22" w:rsidRDefault="00146B22" w:rsidP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14:paraId="0C315150" w14:textId="77F7F27E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194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287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B092FAB" w14:textId="77777777" w:rsidR="00146B22" w:rsidRPr="00101A16" w:rsidRDefault="00146B22" w:rsidP="00101A16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0A76A983" w14:textId="7E1EBA97" w:rsidR="00146B22" w:rsidRPr="00101A16" w:rsidRDefault="00146B22" w:rsidP="00101A16">
            <w:pPr>
              <w:pStyle w:val="3"/>
              <w:tabs>
                <w:tab w:val="clear" w:pos="360"/>
                <w:tab w:val="clear" w:pos="720"/>
                <w:tab w:val="decimal" w:pos="11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829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991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551B9C5" w14:textId="77777777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2B50705E" w14:textId="7BE92591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194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F389A9" w14:textId="77777777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64F4E51F" w14:textId="3A532F7A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06B01A" w14:textId="77777777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bottom w:val="nil"/>
            </w:tcBorders>
          </w:tcPr>
          <w:p w14:paraId="759EA71D" w14:textId="24512248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511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27E0349" w14:textId="77777777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</w:tcPr>
          <w:p w14:paraId="1750FC30" w14:textId="579CD828" w:rsidR="00146B22" w:rsidRPr="00101A16" w:rsidRDefault="00146B22" w:rsidP="00101A16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176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</w:rPr>
              <w:t>709</w:t>
            </w:r>
          </w:p>
        </w:tc>
      </w:tr>
      <w:tr w:rsidR="006A32B9" w:rsidRPr="00492A22" w14:paraId="4C81242A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346"/>
        </w:trPr>
        <w:tc>
          <w:tcPr>
            <w:tcW w:w="2790" w:type="dxa"/>
            <w:tcBorders>
              <w:top w:val="nil"/>
              <w:bottom w:val="nil"/>
            </w:tcBorders>
          </w:tcPr>
          <w:p w14:paraId="00D27EF8" w14:textId="00A2E8FA" w:rsidR="006A32B9" w:rsidRPr="00492A22" w:rsidRDefault="006A32B9" w:rsidP="006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A32B9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56" w:type="dxa"/>
            <w:tcBorders>
              <w:top w:val="nil"/>
              <w:bottom w:val="double" w:sz="4" w:space="0" w:color="auto"/>
            </w:tcBorders>
          </w:tcPr>
          <w:p w14:paraId="265DAAFD" w14:textId="77777777" w:rsidR="006A32B9" w:rsidRPr="00492A22" w:rsidRDefault="006A32B9" w:rsidP="006A32B9">
            <w:pPr>
              <w:pStyle w:val="3"/>
              <w:tabs>
                <w:tab w:val="clear" w:pos="360"/>
                <w:tab w:val="clear" w:pos="720"/>
                <w:tab w:val="decimal" w:pos="668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72757CE8" w14:textId="77777777" w:rsidR="006A32B9" w:rsidRPr="00492A22" w:rsidRDefault="006A32B9" w:rsidP="006A32B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</w:tcPr>
          <w:p w14:paraId="2045C330" w14:textId="77777777" w:rsidR="006A32B9" w:rsidRPr="00492A22" w:rsidRDefault="006A32B9" w:rsidP="006A32B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1,495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F5DBDB6" w14:textId="77777777" w:rsidR="006A32B9" w:rsidRPr="00492A22" w:rsidRDefault="006A32B9" w:rsidP="006A32B9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9" w:type="dxa"/>
            <w:tcBorders>
              <w:top w:val="nil"/>
              <w:bottom w:val="double" w:sz="4" w:space="0" w:color="auto"/>
            </w:tcBorders>
          </w:tcPr>
          <w:p w14:paraId="3A43CE94" w14:textId="77777777" w:rsidR="006A32B9" w:rsidRPr="00492A22" w:rsidRDefault="006A32B9" w:rsidP="00101A16">
            <w:pPr>
              <w:pStyle w:val="3"/>
              <w:tabs>
                <w:tab w:val="clear" w:pos="360"/>
                <w:tab w:val="clear" w:pos="720"/>
                <w:tab w:val="decimal" w:pos="8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658C6FA" w14:textId="77777777" w:rsidR="006A32B9" w:rsidRPr="00492A22" w:rsidRDefault="006A32B9" w:rsidP="006A32B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nil"/>
              <w:bottom w:val="double" w:sz="4" w:space="0" w:color="auto"/>
            </w:tcBorders>
          </w:tcPr>
          <w:p w14:paraId="26D63C0A" w14:textId="4D5301B6" w:rsidR="006A32B9" w:rsidRPr="00492A22" w:rsidRDefault="006A32B9">
            <w:pPr>
              <w:pStyle w:val="3"/>
              <w:tabs>
                <w:tab w:val="clear" w:pos="360"/>
                <w:tab w:val="clear" w:pos="720"/>
                <w:tab w:val="decimal" w:pos="973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3CA0F99" w14:textId="77777777" w:rsidR="006A32B9" w:rsidRPr="00492A22" w:rsidRDefault="006A32B9" w:rsidP="006A32B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nil"/>
              <w:bottom w:val="double" w:sz="4" w:space="0" w:color="auto"/>
            </w:tcBorders>
          </w:tcPr>
          <w:p w14:paraId="79C50A64" w14:textId="2B10CBA0" w:rsidR="006A32B9" w:rsidRPr="00492A22" w:rsidRDefault="006A32B9" w:rsidP="006A32B9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72C85CF" w14:textId="77777777" w:rsidR="006A32B9" w:rsidRPr="00492A22" w:rsidRDefault="006A32B9" w:rsidP="006A32B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nil"/>
              <w:bottom w:val="double" w:sz="4" w:space="0" w:color="auto"/>
            </w:tcBorders>
          </w:tcPr>
          <w:p w14:paraId="221603D5" w14:textId="16E50295" w:rsidR="006A32B9" w:rsidRPr="007641ED" w:rsidRDefault="006A32B9" w:rsidP="006A32B9">
            <w:pPr>
              <w:pStyle w:val="3"/>
              <w:tabs>
                <w:tab w:val="clear" w:pos="360"/>
                <w:tab w:val="clear" w:pos="720"/>
                <w:tab w:val="decimal" w:pos="89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9DCD9B" w14:textId="77777777" w:rsidR="006A32B9" w:rsidRPr="00492A22" w:rsidRDefault="006A32B9" w:rsidP="006A32B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bottom w:val="double" w:sz="4" w:space="0" w:color="auto"/>
            </w:tcBorders>
          </w:tcPr>
          <w:p w14:paraId="5DE59B3C" w14:textId="77777777" w:rsidR="006A32B9" w:rsidRPr="00492A22" w:rsidRDefault="006A32B9" w:rsidP="00101A16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sz w:val="28"/>
                <w:szCs w:val="28"/>
              </w:rPr>
              <w:t>1,495</w:t>
            </w:r>
          </w:p>
        </w:tc>
      </w:tr>
      <w:tr w:rsidR="00146B22" w:rsidRPr="00492A22" w14:paraId="7535F921" w14:textId="77777777" w:rsidTr="00BD66A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2790" w:type="dxa"/>
            <w:tcBorders>
              <w:top w:val="nil"/>
              <w:bottom w:val="nil"/>
            </w:tcBorders>
          </w:tcPr>
          <w:p w14:paraId="11553128" w14:textId="77777777" w:rsidR="00146B22" w:rsidRPr="00492A22" w:rsidRDefault="00146B22" w:rsidP="001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tcBorders>
              <w:top w:val="nil"/>
              <w:bottom w:val="double" w:sz="4" w:space="0" w:color="auto"/>
            </w:tcBorders>
          </w:tcPr>
          <w:p w14:paraId="0C4B9377" w14:textId="77777777" w:rsidR="00146B22" w:rsidRPr="00492A22" w:rsidRDefault="00146B22" w:rsidP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492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138,533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4A64FE18" w14:textId="77777777" w:rsidR="00146B22" w:rsidRPr="00492A22" w:rsidRDefault="00146B22" w:rsidP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</w:tcPr>
          <w:p w14:paraId="1F74AB99" w14:textId="7E50332E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1082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195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782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9E7CDFE" w14:textId="77777777" w:rsidR="00146B22" w:rsidRPr="00101A16" w:rsidRDefault="00146B22" w:rsidP="00101A16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bottom w:val="double" w:sz="4" w:space="0" w:color="auto"/>
            </w:tcBorders>
          </w:tcPr>
          <w:p w14:paraId="2CD67911" w14:textId="65C86B9D" w:rsidR="00146B22" w:rsidRPr="00101A16" w:rsidRDefault="00146B22" w:rsidP="00101A16">
            <w:pPr>
              <w:pStyle w:val="3"/>
              <w:tabs>
                <w:tab w:val="clear" w:pos="360"/>
                <w:tab w:val="clear" w:pos="720"/>
                <w:tab w:val="decimal" w:pos="1110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829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991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AEF5B51" w14:textId="77777777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double" w:sz="4" w:space="0" w:color="auto"/>
            </w:tcBorders>
          </w:tcPr>
          <w:p w14:paraId="0B8EF99C" w14:textId="54D54245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122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70A9E95" w14:textId="77777777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bottom w:val="double" w:sz="4" w:space="0" w:color="auto"/>
            </w:tcBorders>
          </w:tcPr>
          <w:p w14:paraId="3D72637D" w14:textId="145C41E9" w:rsidR="00146B22" w:rsidRPr="00101A16" w:rsidRDefault="00146B22" w:rsidP="00101A16">
            <w:pPr>
              <w:pStyle w:val="3"/>
              <w:tabs>
                <w:tab w:val="clear" w:pos="360"/>
                <w:tab w:val="clear" w:pos="720"/>
                <w:tab w:val="decimal" w:pos="101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85F9670" w14:textId="77777777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bottom w:val="double" w:sz="4" w:space="0" w:color="auto"/>
            </w:tcBorders>
          </w:tcPr>
          <w:p w14:paraId="361B3356" w14:textId="32595040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1147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511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C8D2C41" w14:textId="77777777" w:rsidR="00146B22" w:rsidRPr="00101A16" w:rsidRDefault="00146B22">
            <w:pPr>
              <w:pStyle w:val="3"/>
              <w:tabs>
                <w:tab w:val="clear" w:pos="360"/>
                <w:tab w:val="clear" w:pos="720"/>
                <w:tab w:val="decimal" w:pos="966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bottom w:val="double" w:sz="4" w:space="0" w:color="auto"/>
            </w:tcBorders>
          </w:tcPr>
          <w:p w14:paraId="5EE7946D" w14:textId="27688177" w:rsidR="00146B22" w:rsidRPr="00101A16" w:rsidRDefault="00146B22" w:rsidP="00101A16">
            <w:pPr>
              <w:pStyle w:val="3"/>
              <w:tabs>
                <w:tab w:val="clear" w:pos="360"/>
                <w:tab w:val="clear" w:pos="720"/>
                <w:tab w:val="decimal" w:pos="1080"/>
              </w:tabs>
              <w:spacing w:line="280" w:lineRule="exact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178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204</w:t>
            </w:r>
          </w:p>
        </w:tc>
      </w:tr>
    </w:tbl>
    <w:p w14:paraId="0666637E" w14:textId="77777777" w:rsidR="007A1361" w:rsidRPr="00254A81" w:rsidRDefault="007A1361" w:rsidP="0085382E">
      <w:pPr>
        <w:rPr>
          <w:rFonts w:ascii="Angsana New" w:hAnsi="Angsana New"/>
          <w:sz w:val="30"/>
          <w:szCs w:val="30"/>
          <w:cs/>
        </w:rPr>
        <w:sectPr w:rsidR="007A1361" w:rsidRPr="00254A81" w:rsidSect="00B20969">
          <w:pgSz w:w="16834" w:h="11909" w:orient="landscape" w:code="9"/>
          <w:pgMar w:top="691" w:right="1444" w:bottom="576" w:left="1152" w:header="720" w:footer="720" w:gutter="0"/>
          <w:cols w:space="720"/>
          <w:docGrid w:linePitch="360"/>
        </w:sectPr>
      </w:pPr>
    </w:p>
    <w:p w14:paraId="21039BFD" w14:textId="4DC897FD" w:rsidR="00630842" w:rsidRDefault="00630842" w:rsidP="004A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FF0000"/>
          <w:sz w:val="30"/>
          <w:szCs w:val="30"/>
        </w:rPr>
      </w:pPr>
      <w:r w:rsidRPr="007641ED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371FC9" w:rsidRPr="007641ED">
        <w:rPr>
          <w:rFonts w:ascii="Angsana New" w:hAnsi="Angsana New"/>
          <w:sz w:val="30"/>
          <w:szCs w:val="30"/>
          <w:cs/>
        </w:rPr>
        <w:t>กลุ่ม</w:t>
      </w:r>
      <w:r w:rsidRPr="007641ED">
        <w:rPr>
          <w:rFonts w:ascii="Angsana New" w:hAnsi="Angsana New"/>
          <w:sz w:val="30"/>
          <w:szCs w:val="30"/>
          <w:cs/>
        </w:rPr>
        <w:t>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7641ED">
        <w:rPr>
          <w:rFonts w:ascii="Angsana New" w:hAnsi="Angsana New"/>
          <w:sz w:val="30"/>
          <w:szCs w:val="30"/>
        </w:rPr>
        <w:t xml:space="preserve"> </w:t>
      </w:r>
      <w:r w:rsidRPr="007641ED">
        <w:rPr>
          <w:rFonts w:ascii="Angsana New" w:hAnsi="Angsana New"/>
          <w:sz w:val="30"/>
          <w:szCs w:val="30"/>
          <w:cs/>
        </w:rPr>
        <w:t xml:space="preserve">แต่ยังคงใช้งานจนถึง ณ วันที่ </w:t>
      </w:r>
      <w:r w:rsidRPr="007641ED">
        <w:rPr>
          <w:rFonts w:ascii="Angsana New" w:hAnsi="Angsana New"/>
          <w:sz w:val="30"/>
          <w:szCs w:val="30"/>
        </w:rPr>
        <w:t xml:space="preserve">31 </w:t>
      </w:r>
      <w:r w:rsidRPr="007641ED">
        <w:rPr>
          <w:rFonts w:ascii="Angsana New" w:hAnsi="Angsana New"/>
          <w:sz w:val="30"/>
          <w:szCs w:val="30"/>
          <w:cs/>
        </w:rPr>
        <w:t xml:space="preserve">มีนาคม </w:t>
      </w:r>
      <w:r w:rsidRPr="007641ED">
        <w:rPr>
          <w:rFonts w:ascii="Angsana New" w:hAnsi="Angsana New"/>
          <w:sz w:val="30"/>
          <w:szCs w:val="30"/>
        </w:rPr>
        <w:t>25</w:t>
      </w:r>
      <w:r w:rsidR="000F4CE0" w:rsidRPr="007641ED">
        <w:rPr>
          <w:rFonts w:ascii="Angsana New" w:hAnsi="Angsana New"/>
          <w:sz w:val="30"/>
          <w:szCs w:val="30"/>
        </w:rPr>
        <w:t>6</w:t>
      </w:r>
      <w:r w:rsidR="00D24B09" w:rsidRPr="007641ED">
        <w:rPr>
          <w:rFonts w:ascii="Angsana New" w:hAnsi="Angsana New"/>
          <w:sz w:val="30"/>
          <w:szCs w:val="30"/>
        </w:rPr>
        <w:t>4</w:t>
      </w:r>
      <w:r w:rsidR="004A6425" w:rsidRPr="007641ED">
        <w:rPr>
          <w:rFonts w:ascii="Angsana New" w:hAnsi="Angsana New"/>
          <w:sz w:val="30"/>
          <w:szCs w:val="30"/>
        </w:rPr>
        <w:t xml:space="preserve"> </w:t>
      </w:r>
      <w:r w:rsidR="009841D8" w:rsidRPr="007641ED">
        <w:rPr>
          <w:rFonts w:ascii="Angsana New" w:hAnsi="Angsana New"/>
          <w:sz w:val="30"/>
          <w:szCs w:val="30"/>
          <w:cs/>
        </w:rPr>
        <w:t>มีจำนวน</w:t>
      </w:r>
      <w:r w:rsidR="000D3FA9" w:rsidRPr="007641ED">
        <w:rPr>
          <w:rFonts w:ascii="Angsana New" w:hAnsi="Angsana New"/>
          <w:sz w:val="30"/>
          <w:szCs w:val="30"/>
        </w:rPr>
        <w:t xml:space="preserve"> 3,998</w:t>
      </w:r>
      <w:r w:rsidRPr="007641ED">
        <w:rPr>
          <w:rFonts w:ascii="Angsana New" w:hAnsi="Angsana New"/>
          <w:sz w:val="30"/>
          <w:szCs w:val="30"/>
        </w:rPr>
        <w:t xml:space="preserve"> </w:t>
      </w:r>
      <w:r w:rsidRPr="007641E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641ED">
        <w:rPr>
          <w:rFonts w:ascii="Angsana New" w:hAnsi="Angsana New"/>
          <w:i/>
          <w:iCs/>
          <w:sz w:val="30"/>
          <w:szCs w:val="30"/>
          <w:cs/>
        </w:rPr>
        <w:t>(</w:t>
      </w:r>
      <w:r w:rsidR="004D24C8" w:rsidRPr="007641ED">
        <w:rPr>
          <w:rFonts w:ascii="Angsana New" w:hAnsi="Angsana New"/>
          <w:i/>
          <w:iCs/>
          <w:sz w:val="30"/>
          <w:szCs w:val="30"/>
        </w:rPr>
        <w:t xml:space="preserve">31 </w:t>
      </w:r>
      <w:r w:rsidR="004D24C8" w:rsidRPr="007641ED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Pr="007641ED">
        <w:rPr>
          <w:rFonts w:ascii="Angsana New" w:hAnsi="Angsana New"/>
          <w:i/>
          <w:iCs/>
          <w:sz w:val="30"/>
          <w:szCs w:val="30"/>
        </w:rPr>
        <w:t>25</w:t>
      </w:r>
      <w:r w:rsidR="006B0CCB" w:rsidRPr="007641ED">
        <w:rPr>
          <w:rFonts w:ascii="Angsana New" w:hAnsi="Angsana New"/>
          <w:i/>
          <w:iCs/>
          <w:sz w:val="30"/>
          <w:szCs w:val="30"/>
        </w:rPr>
        <w:t>6</w:t>
      </w:r>
      <w:r w:rsidR="00D24B09" w:rsidRPr="007641ED">
        <w:rPr>
          <w:rFonts w:ascii="Angsana New" w:hAnsi="Angsana New"/>
          <w:i/>
          <w:iCs/>
          <w:sz w:val="30"/>
          <w:szCs w:val="30"/>
        </w:rPr>
        <w:t>3</w:t>
      </w:r>
      <w:r w:rsidRPr="007641ED">
        <w:rPr>
          <w:rFonts w:ascii="Angsana New" w:hAnsi="Angsana New"/>
          <w:i/>
          <w:iCs/>
          <w:sz w:val="30"/>
          <w:szCs w:val="30"/>
        </w:rPr>
        <w:t xml:space="preserve">: </w:t>
      </w:r>
      <w:r w:rsidR="006B0CCB" w:rsidRPr="007641ED">
        <w:rPr>
          <w:rFonts w:ascii="Angsana New" w:hAnsi="Angsana New"/>
          <w:i/>
          <w:iCs/>
          <w:sz w:val="30"/>
          <w:szCs w:val="30"/>
        </w:rPr>
        <w:t>3,</w:t>
      </w:r>
      <w:r w:rsidR="00D24B09" w:rsidRPr="007641ED">
        <w:rPr>
          <w:rFonts w:ascii="Angsana New" w:hAnsi="Angsana New"/>
          <w:i/>
          <w:iCs/>
          <w:sz w:val="30"/>
          <w:szCs w:val="30"/>
        </w:rPr>
        <w:t>422</w:t>
      </w:r>
      <w:r w:rsidRPr="007641ED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729F6FEF" w14:textId="1FDEFED7" w:rsidR="007641ED" w:rsidRDefault="007641ED" w:rsidP="004A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E33F85" w14:textId="6DDACC06" w:rsidR="007641ED" w:rsidRPr="00254A81" w:rsidRDefault="007641ED" w:rsidP="004A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บริษัทไม่มีการนำสินทรัพย์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2564 </w:t>
      </w:r>
      <w:r w:rsidRPr="007641ED">
        <w:rPr>
          <w:rFonts w:ascii="Angsana New" w:hAnsi="Angsana New"/>
          <w:i/>
          <w:iCs/>
          <w:sz w:val="30"/>
          <w:szCs w:val="30"/>
        </w:rPr>
        <w:t>(</w:t>
      </w:r>
      <w:r w:rsidRPr="007641E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641ED">
        <w:rPr>
          <w:rFonts w:ascii="Angsana New" w:hAnsi="Angsana New"/>
          <w:i/>
          <w:iCs/>
          <w:sz w:val="30"/>
          <w:szCs w:val="30"/>
        </w:rPr>
        <w:t xml:space="preserve">2563 : </w:t>
      </w:r>
      <w:r w:rsidRPr="007641ED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7641ED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</w:p>
    <w:p w14:paraId="736283AA" w14:textId="77777777" w:rsidR="007641ED" w:rsidRPr="00254A81" w:rsidRDefault="007641ED" w:rsidP="000D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6EC4167" w14:textId="6F439E12" w:rsidR="000D3FA9" w:rsidRDefault="0071625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="001048CD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B54FC4" w:rsidRPr="00254A81">
        <w:rPr>
          <w:rFonts w:ascii="Angsana New" w:hAnsi="Angsana New"/>
          <w:sz w:val="30"/>
          <w:szCs w:val="30"/>
          <w:u w:val="none"/>
        </w:rPr>
        <w:tab/>
      </w:r>
      <w:r w:rsidR="000D3FA9">
        <w:rPr>
          <w:rFonts w:ascii="Angsana New" w:hAnsi="Angsana New" w:hint="cs"/>
          <w:sz w:val="30"/>
          <w:szCs w:val="30"/>
          <w:u w:val="none"/>
          <w:cs/>
          <w:lang w:val="en-US"/>
        </w:rPr>
        <w:t>เจ้าหนี้การค้า</w:t>
      </w: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900"/>
        <w:gridCol w:w="1073"/>
        <w:gridCol w:w="265"/>
        <w:gridCol w:w="1086"/>
      </w:tblGrid>
      <w:tr w:rsidR="000D3FA9" w:rsidRPr="00BB3056" w14:paraId="15607B65" w14:textId="77777777" w:rsidTr="00BD66A4">
        <w:tc>
          <w:tcPr>
            <w:tcW w:w="3206" w:type="pct"/>
          </w:tcPr>
          <w:p w14:paraId="1E6E524E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09582BDE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1697999A" w14:textId="77777777" w:rsidR="000D3FA9" w:rsidRPr="00BB3056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50EC5407" w14:textId="70F3EEB5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D3FA9" w:rsidRPr="00BB3056" w14:paraId="18FD6EF5" w14:textId="77777777" w:rsidTr="00BD66A4">
        <w:tc>
          <w:tcPr>
            <w:tcW w:w="3206" w:type="pct"/>
          </w:tcPr>
          <w:p w14:paraId="316A85EB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EA05300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9" w:type="pct"/>
          </w:tcPr>
          <w:p w14:paraId="479CFD8B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CB78F77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907BD7E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D3FA9" w:rsidRPr="00BB3056" w14:paraId="2782B6CC" w14:textId="77777777" w:rsidTr="00BD66A4">
        <w:tc>
          <w:tcPr>
            <w:tcW w:w="3206" w:type="pct"/>
          </w:tcPr>
          <w:p w14:paraId="4D965ADC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1C288A0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5A4516A6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3FA9" w:rsidRPr="00BB3056" w14:paraId="3CF8A815" w14:textId="77777777" w:rsidTr="00BD66A4">
        <w:tc>
          <w:tcPr>
            <w:tcW w:w="3206" w:type="pct"/>
          </w:tcPr>
          <w:p w14:paraId="5CAB7771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391200E5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79" w:type="pct"/>
          </w:tcPr>
          <w:p w14:paraId="02B918AD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673,374</w:t>
            </w:r>
          </w:p>
        </w:tc>
        <w:tc>
          <w:tcPr>
            <w:tcW w:w="143" w:type="pct"/>
          </w:tcPr>
          <w:p w14:paraId="11F46344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90E6F1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601,786</w:t>
            </w:r>
          </w:p>
        </w:tc>
      </w:tr>
      <w:tr w:rsidR="000D3FA9" w:rsidRPr="00BB3056" w14:paraId="23F4D687" w14:textId="77777777" w:rsidTr="00BD66A4">
        <w:tc>
          <w:tcPr>
            <w:tcW w:w="3206" w:type="pct"/>
          </w:tcPr>
          <w:p w14:paraId="2A550320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6" w:type="pct"/>
          </w:tcPr>
          <w:p w14:paraId="1A659FC5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7AF046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414,028</w:t>
            </w:r>
          </w:p>
        </w:tc>
        <w:tc>
          <w:tcPr>
            <w:tcW w:w="143" w:type="pct"/>
          </w:tcPr>
          <w:p w14:paraId="2049F530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04FE444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199,548</w:t>
            </w:r>
          </w:p>
        </w:tc>
      </w:tr>
      <w:tr w:rsidR="000D3FA9" w:rsidRPr="00BB3056" w14:paraId="4BA46F22" w14:textId="77777777" w:rsidTr="00BD66A4">
        <w:tc>
          <w:tcPr>
            <w:tcW w:w="3206" w:type="pct"/>
          </w:tcPr>
          <w:p w14:paraId="02D6BA03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14:paraId="02AAA4B7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77DA69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1,087,402</w:t>
            </w:r>
          </w:p>
        </w:tc>
        <w:tc>
          <w:tcPr>
            <w:tcW w:w="143" w:type="pct"/>
          </w:tcPr>
          <w:p w14:paraId="5A6DFDB1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8AA62FD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801,334</w:t>
            </w:r>
          </w:p>
        </w:tc>
      </w:tr>
    </w:tbl>
    <w:p w14:paraId="18E241C8" w14:textId="77777777" w:rsidR="000D3FA9" w:rsidRPr="000D3FA9" w:rsidRDefault="000D3FA9" w:rsidP="000D3FA9">
      <w:pPr>
        <w:rPr>
          <w:lang w:val="x-none" w:eastAsia="x-none"/>
        </w:rPr>
      </w:pPr>
    </w:p>
    <w:p w14:paraId="31DDC853" w14:textId="6B1D8430" w:rsidR="000D3FA9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="001048CD">
        <w:rPr>
          <w:rFonts w:ascii="Angsana New" w:hAnsi="Angsana New"/>
          <w:sz w:val="30"/>
          <w:szCs w:val="30"/>
          <w:u w:val="none"/>
          <w:lang w:val="en-US"/>
        </w:rPr>
        <w:t>5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2"/>
        <w:gridCol w:w="1081"/>
        <w:gridCol w:w="237"/>
        <w:gridCol w:w="1112"/>
        <w:gridCol w:w="265"/>
        <w:gridCol w:w="1085"/>
        <w:gridCol w:w="265"/>
        <w:gridCol w:w="1083"/>
      </w:tblGrid>
      <w:tr w:rsidR="000D3FA9" w:rsidRPr="00BB3056" w14:paraId="39E92B70" w14:textId="77777777" w:rsidTr="00BD66A4">
        <w:tc>
          <w:tcPr>
            <w:tcW w:w="1796" w:type="pct"/>
          </w:tcPr>
          <w:p w14:paraId="3CCF28D3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725E0BA7" w14:textId="77777777" w:rsidR="000D3FA9" w:rsidRPr="00BB3056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1CF2002E" w14:textId="59197F7A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AFD9797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DAD3C25" w14:textId="423C508C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3FA9" w:rsidRPr="00BB3056" w14:paraId="43770B17" w14:textId="77777777" w:rsidTr="00BD66A4">
        <w:tc>
          <w:tcPr>
            <w:tcW w:w="1796" w:type="pct"/>
          </w:tcPr>
          <w:p w14:paraId="413432EA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0A9222F0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14:paraId="23530231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4287E3B3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3711F5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5B8CC3B" w14:textId="77777777" w:rsidR="000D3FA9" w:rsidRPr="00BB3056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5D7FC062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09045E59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A441A5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D3FA9" w:rsidRPr="00BB3056" w14:paraId="603C6F73" w14:textId="77777777" w:rsidTr="00BD66A4">
        <w:tc>
          <w:tcPr>
            <w:tcW w:w="1796" w:type="pct"/>
          </w:tcPr>
          <w:p w14:paraId="48F15B61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6E4B72E6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5F83D983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3FA9" w:rsidRPr="00BB3056" w14:paraId="615EF2B3" w14:textId="77777777" w:rsidTr="00BD66A4">
        <w:tc>
          <w:tcPr>
            <w:tcW w:w="1796" w:type="pct"/>
          </w:tcPr>
          <w:p w14:paraId="098C6818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6A8227F9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E4471B2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22,532</w:t>
            </w:r>
          </w:p>
        </w:tc>
        <w:tc>
          <w:tcPr>
            <w:tcW w:w="128" w:type="pct"/>
          </w:tcPr>
          <w:p w14:paraId="42CA8544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E67661B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38,905</w:t>
            </w:r>
          </w:p>
        </w:tc>
        <w:tc>
          <w:tcPr>
            <w:tcW w:w="143" w:type="pct"/>
          </w:tcPr>
          <w:p w14:paraId="0FC502F0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40E5EAC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22,532</w:t>
            </w:r>
          </w:p>
        </w:tc>
        <w:tc>
          <w:tcPr>
            <w:tcW w:w="143" w:type="pct"/>
          </w:tcPr>
          <w:p w14:paraId="0652A9C8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C480119" w14:textId="77777777" w:rsidR="000D3FA9" w:rsidRPr="00BB3056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38,905</w:t>
            </w:r>
          </w:p>
        </w:tc>
      </w:tr>
      <w:tr w:rsidR="000D3FA9" w:rsidRPr="00BB3056" w14:paraId="6A26CD4E" w14:textId="77777777" w:rsidTr="00BD66A4">
        <w:tc>
          <w:tcPr>
            <w:tcW w:w="1796" w:type="pct"/>
          </w:tcPr>
          <w:p w14:paraId="129195F8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763315D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0DAF07E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48DB95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281C9362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4EEF8A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4E487246" w14:textId="77777777" w:rsidR="000D3FA9" w:rsidRPr="00BB3056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C54CC0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C25331D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FA9" w:rsidRPr="00BB3056" w14:paraId="26F82537" w14:textId="77777777" w:rsidTr="00BD66A4">
        <w:tc>
          <w:tcPr>
            <w:tcW w:w="1796" w:type="pct"/>
          </w:tcPr>
          <w:p w14:paraId="6D9F0738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8" w:type="pct"/>
          </w:tcPr>
          <w:p w14:paraId="08E4E00A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F739A4D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0F35E6E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7A6F5D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0F0E9C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06FFC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C4CD06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AFA14AE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FA9" w:rsidRPr="00BB3056" w14:paraId="6695946A" w14:textId="77777777" w:rsidTr="00BD66A4">
        <w:tc>
          <w:tcPr>
            <w:tcW w:w="1796" w:type="pct"/>
          </w:tcPr>
          <w:p w14:paraId="18B865D5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เจ้าหนี้อื่นค่าซื้อเครื่องจักรและอุปกรณ์</w:t>
            </w:r>
          </w:p>
        </w:tc>
        <w:tc>
          <w:tcPr>
            <w:tcW w:w="438" w:type="pct"/>
          </w:tcPr>
          <w:p w14:paraId="75274E5A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FF5D8D0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40,894</w:t>
            </w:r>
          </w:p>
        </w:tc>
        <w:tc>
          <w:tcPr>
            <w:tcW w:w="128" w:type="pct"/>
          </w:tcPr>
          <w:p w14:paraId="158BA92A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9E55EA4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42,607</w:t>
            </w:r>
          </w:p>
        </w:tc>
        <w:tc>
          <w:tcPr>
            <w:tcW w:w="143" w:type="pct"/>
          </w:tcPr>
          <w:p w14:paraId="5F6C7DC3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2186EB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40,894</w:t>
            </w:r>
          </w:p>
        </w:tc>
        <w:tc>
          <w:tcPr>
            <w:tcW w:w="143" w:type="pct"/>
          </w:tcPr>
          <w:p w14:paraId="0141C07D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2822A17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42,607</w:t>
            </w:r>
          </w:p>
        </w:tc>
      </w:tr>
      <w:tr w:rsidR="000D3FA9" w:rsidRPr="00BB3056" w14:paraId="38F373CC" w14:textId="77777777" w:rsidTr="00BD66A4">
        <w:tc>
          <w:tcPr>
            <w:tcW w:w="1796" w:type="pct"/>
          </w:tcPr>
          <w:p w14:paraId="136B8692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438" w:type="pct"/>
          </w:tcPr>
          <w:p w14:paraId="1F163D46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3395CAE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21,859</w:t>
            </w:r>
          </w:p>
        </w:tc>
        <w:tc>
          <w:tcPr>
            <w:tcW w:w="128" w:type="pct"/>
          </w:tcPr>
          <w:p w14:paraId="3AA5462B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81B9FB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20,446</w:t>
            </w:r>
          </w:p>
        </w:tc>
        <w:tc>
          <w:tcPr>
            <w:tcW w:w="143" w:type="pct"/>
          </w:tcPr>
          <w:p w14:paraId="18C8D4A3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922DD4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21,859</w:t>
            </w:r>
          </w:p>
        </w:tc>
        <w:tc>
          <w:tcPr>
            <w:tcW w:w="143" w:type="pct"/>
          </w:tcPr>
          <w:p w14:paraId="61F51C31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477F83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20,446</w:t>
            </w:r>
          </w:p>
        </w:tc>
      </w:tr>
      <w:tr w:rsidR="000D3FA9" w:rsidRPr="00BB3056" w14:paraId="0A20DB76" w14:textId="77777777" w:rsidTr="00BD66A4">
        <w:tc>
          <w:tcPr>
            <w:tcW w:w="1796" w:type="pct"/>
          </w:tcPr>
          <w:p w14:paraId="6EAE1D37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ค่าคดีฟ้องร้องค้างจ่าย</w:t>
            </w:r>
          </w:p>
        </w:tc>
        <w:tc>
          <w:tcPr>
            <w:tcW w:w="438" w:type="pct"/>
          </w:tcPr>
          <w:p w14:paraId="28A3CB75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EC10060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20,186</w:t>
            </w:r>
          </w:p>
        </w:tc>
        <w:tc>
          <w:tcPr>
            <w:tcW w:w="128" w:type="pct"/>
          </w:tcPr>
          <w:p w14:paraId="3D38378B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0B7B314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13,806</w:t>
            </w:r>
          </w:p>
        </w:tc>
        <w:tc>
          <w:tcPr>
            <w:tcW w:w="143" w:type="pct"/>
          </w:tcPr>
          <w:p w14:paraId="125DC91B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F8C52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20,186</w:t>
            </w:r>
          </w:p>
        </w:tc>
        <w:tc>
          <w:tcPr>
            <w:tcW w:w="143" w:type="pct"/>
          </w:tcPr>
          <w:p w14:paraId="0CB174A5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D485E2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13,806</w:t>
            </w:r>
          </w:p>
        </w:tc>
      </w:tr>
      <w:tr w:rsidR="000D3FA9" w:rsidRPr="00BB3056" w14:paraId="0304ADF6" w14:textId="77777777" w:rsidTr="00BD66A4">
        <w:tc>
          <w:tcPr>
            <w:tcW w:w="1796" w:type="pct"/>
          </w:tcPr>
          <w:p w14:paraId="299005BA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ค่าที่ปรึกษาค้างจ่าย</w:t>
            </w:r>
          </w:p>
        </w:tc>
        <w:tc>
          <w:tcPr>
            <w:tcW w:w="438" w:type="pct"/>
          </w:tcPr>
          <w:p w14:paraId="15386B78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07F853B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15,530</w:t>
            </w:r>
          </w:p>
        </w:tc>
        <w:tc>
          <w:tcPr>
            <w:tcW w:w="128" w:type="pct"/>
          </w:tcPr>
          <w:p w14:paraId="2726E979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AD793E9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16,415</w:t>
            </w:r>
          </w:p>
        </w:tc>
        <w:tc>
          <w:tcPr>
            <w:tcW w:w="143" w:type="pct"/>
          </w:tcPr>
          <w:p w14:paraId="5B521A06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BD43D9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15,530</w:t>
            </w:r>
          </w:p>
        </w:tc>
        <w:tc>
          <w:tcPr>
            <w:tcW w:w="143" w:type="pct"/>
          </w:tcPr>
          <w:p w14:paraId="32E0DCB6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7FF5C6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16,415</w:t>
            </w:r>
          </w:p>
        </w:tc>
      </w:tr>
      <w:tr w:rsidR="000D3FA9" w:rsidRPr="00BB3056" w14:paraId="1ECE5F32" w14:textId="77777777" w:rsidTr="00BD66A4">
        <w:tc>
          <w:tcPr>
            <w:tcW w:w="1796" w:type="pct"/>
          </w:tcPr>
          <w:p w14:paraId="659261C0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438" w:type="pct"/>
          </w:tcPr>
          <w:p w14:paraId="3BBCE31C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8618A47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13,213</w:t>
            </w:r>
          </w:p>
        </w:tc>
        <w:tc>
          <w:tcPr>
            <w:tcW w:w="128" w:type="pct"/>
          </w:tcPr>
          <w:p w14:paraId="3102AF38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F08C09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13,695</w:t>
            </w:r>
          </w:p>
        </w:tc>
        <w:tc>
          <w:tcPr>
            <w:tcW w:w="143" w:type="pct"/>
          </w:tcPr>
          <w:p w14:paraId="1DD28654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07813F1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13,213</w:t>
            </w:r>
          </w:p>
        </w:tc>
        <w:tc>
          <w:tcPr>
            <w:tcW w:w="143" w:type="pct"/>
          </w:tcPr>
          <w:p w14:paraId="09A1CCB6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371286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13,695</w:t>
            </w:r>
          </w:p>
        </w:tc>
      </w:tr>
      <w:tr w:rsidR="000D3FA9" w:rsidRPr="00BB3056" w14:paraId="37C1A70C" w14:textId="77777777" w:rsidTr="00BD66A4">
        <w:tc>
          <w:tcPr>
            <w:tcW w:w="1796" w:type="pct"/>
          </w:tcPr>
          <w:p w14:paraId="6E26C3B3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438" w:type="pct"/>
          </w:tcPr>
          <w:p w14:paraId="602E8F41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3A99BC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9,149</w:t>
            </w:r>
          </w:p>
        </w:tc>
        <w:tc>
          <w:tcPr>
            <w:tcW w:w="128" w:type="pct"/>
          </w:tcPr>
          <w:p w14:paraId="6428BB6E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AB47CD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8,415</w:t>
            </w:r>
          </w:p>
        </w:tc>
        <w:tc>
          <w:tcPr>
            <w:tcW w:w="143" w:type="pct"/>
          </w:tcPr>
          <w:p w14:paraId="0AEE38FA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00C7674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9,149</w:t>
            </w:r>
          </w:p>
        </w:tc>
        <w:tc>
          <w:tcPr>
            <w:tcW w:w="143" w:type="pct"/>
          </w:tcPr>
          <w:p w14:paraId="292943B7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179BD3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8,415</w:t>
            </w:r>
          </w:p>
        </w:tc>
      </w:tr>
      <w:tr w:rsidR="000D3FA9" w:rsidRPr="00BB3056" w14:paraId="60D23C4A" w14:textId="77777777" w:rsidTr="00BD66A4">
        <w:tc>
          <w:tcPr>
            <w:tcW w:w="1796" w:type="pct"/>
          </w:tcPr>
          <w:p w14:paraId="1B325672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438" w:type="pct"/>
          </w:tcPr>
          <w:p w14:paraId="752B1A25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96E944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43,373</w:t>
            </w:r>
          </w:p>
        </w:tc>
        <w:tc>
          <w:tcPr>
            <w:tcW w:w="128" w:type="pct"/>
          </w:tcPr>
          <w:p w14:paraId="657F97DD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AF1E208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29,593</w:t>
            </w:r>
          </w:p>
        </w:tc>
        <w:tc>
          <w:tcPr>
            <w:tcW w:w="143" w:type="pct"/>
          </w:tcPr>
          <w:p w14:paraId="5C794A8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42E4151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43,108</w:t>
            </w:r>
          </w:p>
        </w:tc>
        <w:tc>
          <w:tcPr>
            <w:tcW w:w="143" w:type="pct"/>
          </w:tcPr>
          <w:p w14:paraId="6D8C9372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016025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29,352</w:t>
            </w:r>
          </w:p>
        </w:tc>
      </w:tr>
      <w:tr w:rsidR="000D3FA9" w:rsidRPr="00BB3056" w14:paraId="73DE04B0" w14:textId="77777777" w:rsidTr="00BD66A4">
        <w:tc>
          <w:tcPr>
            <w:tcW w:w="1796" w:type="pct"/>
          </w:tcPr>
          <w:p w14:paraId="7C5FBC58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7FC97786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EFB3DB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164,204</w:t>
            </w:r>
          </w:p>
        </w:tc>
        <w:tc>
          <w:tcPr>
            <w:tcW w:w="128" w:type="pct"/>
          </w:tcPr>
          <w:p w14:paraId="377CC225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30E5B9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144,977</w:t>
            </w:r>
          </w:p>
        </w:tc>
        <w:tc>
          <w:tcPr>
            <w:tcW w:w="143" w:type="pct"/>
          </w:tcPr>
          <w:p w14:paraId="16E9D3B5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6B9701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163,939</w:t>
            </w:r>
          </w:p>
        </w:tc>
        <w:tc>
          <w:tcPr>
            <w:tcW w:w="143" w:type="pct"/>
          </w:tcPr>
          <w:p w14:paraId="718CC971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118EA37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144,736</w:t>
            </w:r>
          </w:p>
        </w:tc>
      </w:tr>
      <w:tr w:rsidR="000D3FA9" w:rsidRPr="00BB3056" w14:paraId="795E2C3C" w14:textId="77777777" w:rsidTr="00BD66A4">
        <w:tc>
          <w:tcPr>
            <w:tcW w:w="1796" w:type="pct"/>
          </w:tcPr>
          <w:p w14:paraId="2766C36F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14:paraId="2C643797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BB57386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186,736</w:t>
            </w:r>
          </w:p>
        </w:tc>
        <w:tc>
          <w:tcPr>
            <w:tcW w:w="128" w:type="pct"/>
          </w:tcPr>
          <w:p w14:paraId="1B1DA317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B0660CD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183,882</w:t>
            </w:r>
          </w:p>
        </w:tc>
        <w:tc>
          <w:tcPr>
            <w:tcW w:w="143" w:type="pct"/>
          </w:tcPr>
          <w:p w14:paraId="1EBC8233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0DB9D51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186,471</w:t>
            </w:r>
          </w:p>
        </w:tc>
        <w:tc>
          <w:tcPr>
            <w:tcW w:w="143" w:type="pct"/>
          </w:tcPr>
          <w:p w14:paraId="442F0E82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C4C6226" w14:textId="77777777" w:rsidR="000D3FA9" w:rsidRPr="00BB3056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183,641</w:t>
            </w:r>
          </w:p>
        </w:tc>
      </w:tr>
    </w:tbl>
    <w:p w14:paraId="4A3EBFB5" w14:textId="77777777" w:rsidR="003747CB" w:rsidRDefault="0037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6F52B32" w14:textId="431CFDBB" w:rsidR="0009250D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1048CD">
        <w:rPr>
          <w:rFonts w:ascii="Angsana New" w:hAnsi="Angsana New"/>
          <w:sz w:val="30"/>
          <w:szCs w:val="30"/>
          <w:u w:val="none"/>
          <w:lang w:val="en-US"/>
        </w:rPr>
        <w:t>6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09250D"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5083DC6F" w14:textId="6DAC6A7C" w:rsidR="0009250D" w:rsidRDefault="0009250D" w:rsidP="0009250D">
      <w:pPr>
        <w:rPr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77"/>
        <w:gridCol w:w="180"/>
        <w:gridCol w:w="1323"/>
      </w:tblGrid>
      <w:tr w:rsidR="0009250D" w:rsidRPr="00BB3056" w14:paraId="6C75A091" w14:textId="77777777" w:rsidTr="00BD66A4">
        <w:trPr>
          <w:cantSplit/>
          <w:tblHeader/>
        </w:trPr>
        <w:tc>
          <w:tcPr>
            <w:tcW w:w="6210" w:type="dxa"/>
          </w:tcPr>
          <w:p w14:paraId="75F7CBC0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E507C90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30C764E0" w14:textId="0FB12F3C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9250D" w:rsidRPr="00BB3056" w14:paraId="73611426" w14:textId="77777777" w:rsidTr="00BD66A4">
        <w:trPr>
          <w:cantSplit/>
          <w:tblHeader/>
        </w:trPr>
        <w:tc>
          <w:tcPr>
            <w:tcW w:w="6210" w:type="dxa"/>
          </w:tcPr>
          <w:p w14:paraId="779DC78B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7AFD1CD9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</w:tcPr>
          <w:p w14:paraId="5B48ACB0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0E15BF85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2563</w:t>
            </w:r>
          </w:p>
        </w:tc>
      </w:tr>
      <w:tr w:rsidR="0009250D" w:rsidRPr="00BB3056" w14:paraId="7E410513" w14:textId="77777777" w:rsidTr="00BD66A4">
        <w:trPr>
          <w:cantSplit/>
          <w:trHeight w:val="80"/>
        </w:trPr>
        <w:tc>
          <w:tcPr>
            <w:tcW w:w="6210" w:type="dxa"/>
            <w:vAlign w:val="bottom"/>
          </w:tcPr>
          <w:p w14:paraId="6E4EF6E7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662FAEB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9250D" w:rsidRPr="00BB3056" w14:paraId="6624B81D" w14:textId="77777777" w:rsidTr="00BD66A4">
        <w:trPr>
          <w:cantSplit/>
          <w:trHeight w:val="80"/>
        </w:trPr>
        <w:tc>
          <w:tcPr>
            <w:tcW w:w="6210" w:type="dxa"/>
          </w:tcPr>
          <w:p w14:paraId="1F6CA5D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377" w:type="dxa"/>
          </w:tcPr>
          <w:p w14:paraId="2622C701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39370D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1019E59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0D" w:rsidRPr="00BB3056" w14:paraId="265FB05C" w14:textId="77777777" w:rsidTr="00BD66A4">
        <w:trPr>
          <w:cantSplit/>
          <w:trHeight w:val="80"/>
        </w:trPr>
        <w:tc>
          <w:tcPr>
            <w:tcW w:w="6210" w:type="dxa"/>
          </w:tcPr>
          <w:p w14:paraId="29B80D13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377" w:type="dxa"/>
          </w:tcPr>
          <w:p w14:paraId="14DA51E5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847651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2BBB6C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0D" w:rsidRPr="00BB3056" w14:paraId="7ED0DDE7" w14:textId="77777777" w:rsidTr="00BD66A4">
        <w:trPr>
          <w:cantSplit/>
        </w:trPr>
        <w:tc>
          <w:tcPr>
            <w:tcW w:w="6210" w:type="dxa"/>
            <w:vAlign w:val="bottom"/>
          </w:tcPr>
          <w:p w14:paraId="3FFD789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7A07F10C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125,121</w:t>
            </w:r>
          </w:p>
        </w:tc>
        <w:tc>
          <w:tcPr>
            <w:tcW w:w="180" w:type="dxa"/>
            <w:vAlign w:val="bottom"/>
          </w:tcPr>
          <w:p w14:paraId="1DB76268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F46EBCD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124,482</w:t>
            </w:r>
          </w:p>
        </w:tc>
      </w:tr>
      <w:tr w:rsidR="0009250D" w:rsidRPr="00BB3056" w14:paraId="4E38BB80" w14:textId="77777777" w:rsidTr="00BD66A4">
        <w:trPr>
          <w:cantSplit/>
        </w:trPr>
        <w:tc>
          <w:tcPr>
            <w:tcW w:w="6210" w:type="dxa"/>
            <w:vAlign w:val="bottom"/>
          </w:tcPr>
          <w:p w14:paraId="2DDDDD3B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37CF315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13,750</w:t>
            </w:r>
          </w:p>
        </w:tc>
        <w:tc>
          <w:tcPr>
            <w:tcW w:w="180" w:type="dxa"/>
            <w:vAlign w:val="bottom"/>
          </w:tcPr>
          <w:p w14:paraId="5B862D84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58D0655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12,525</w:t>
            </w:r>
          </w:p>
        </w:tc>
      </w:tr>
      <w:tr w:rsidR="0009250D" w:rsidRPr="00BB3056" w14:paraId="78DBE1A2" w14:textId="77777777" w:rsidTr="00BD66A4">
        <w:trPr>
          <w:cantSplit/>
        </w:trPr>
        <w:tc>
          <w:tcPr>
            <w:tcW w:w="6210" w:type="dxa"/>
            <w:vAlign w:val="bottom"/>
          </w:tcPr>
          <w:p w14:paraId="717E086C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15F8CB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138,871</w:t>
            </w:r>
          </w:p>
        </w:tc>
        <w:tc>
          <w:tcPr>
            <w:tcW w:w="180" w:type="dxa"/>
            <w:vAlign w:val="bottom"/>
          </w:tcPr>
          <w:p w14:paraId="64F64A6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7913645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137,007</w:t>
            </w:r>
          </w:p>
        </w:tc>
      </w:tr>
      <w:tr w:rsidR="0009250D" w:rsidRPr="00BB3056" w14:paraId="6A5A3865" w14:textId="77777777" w:rsidTr="00BD66A4">
        <w:trPr>
          <w:cantSplit/>
        </w:trPr>
        <w:tc>
          <w:tcPr>
            <w:tcW w:w="6210" w:type="dxa"/>
            <w:vAlign w:val="bottom"/>
          </w:tcPr>
          <w:p w14:paraId="266C0BA0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1A06B1B3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DBD8D4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4619E45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0D" w:rsidRPr="00BB3056" w14:paraId="31772F37" w14:textId="77777777" w:rsidTr="00BD66A4">
        <w:trPr>
          <w:cantSplit/>
        </w:trPr>
        <w:tc>
          <w:tcPr>
            <w:tcW w:w="6210" w:type="dxa"/>
          </w:tcPr>
          <w:p w14:paraId="72E9CACF" w14:textId="77777777" w:rsidR="0009250D" w:rsidRPr="00BB3056" w:rsidRDefault="0009250D" w:rsidP="00C808F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7" w:type="dxa"/>
            <w:vAlign w:val="bottom"/>
          </w:tcPr>
          <w:p w14:paraId="0E166289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CED4A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8C0A499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0D" w:rsidRPr="00BB3056" w14:paraId="03BE74EF" w14:textId="77777777" w:rsidTr="00BD66A4">
        <w:trPr>
          <w:cantSplit/>
        </w:trPr>
        <w:tc>
          <w:tcPr>
            <w:tcW w:w="6210" w:type="dxa"/>
          </w:tcPr>
          <w:p w14:paraId="445B1C35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377" w:type="dxa"/>
            <w:vAlign w:val="bottom"/>
          </w:tcPr>
          <w:p w14:paraId="7656052D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118D13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55E0A51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0D" w:rsidRPr="00BB3056" w14:paraId="0C51ACD3" w14:textId="77777777" w:rsidTr="00BD66A4">
        <w:trPr>
          <w:cantSplit/>
        </w:trPr>
        <w:tc>
          <w:tcPr>
            <w:tcW w:w="6210" w:type="dxa"/>
          </w:tcPr>
          <w:p w14:paraId="3C98AE72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377" w:type="dxa"/>
          </w:tcPr>
          <w:p w14:paraId="4869190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F2755F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A8D5DBC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0D" w:rsidRPr="00BB3056" w14:paraId="71EEFF89" w14:textId="77777777" w:rsidTr="00BD66A4">
        <w:trPr>
          <w:cantSplit/>
        </w:trPr>
        <w:tc>
          <w:tcPr>
            <w:tcW w:w="6210" w:type="dxa"/>
            <w:vAlign w:val="bottom"/>
          </w:tcPr>
          <w:p w14:paraId="345FD59F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5B930CB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14,987</w:t>
            </w:r>
          </w:p>
        </w:tc>
        <w:tc>
          <w:tcPr>
            <w:tcW w:w="180" w:type="dxa"/>
            <w:vAlign w:val="bottom"/>
          </w:tcPr>
          <w:p w14:paraId="335C1ED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0185E85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10,762</w:t>
            </w:r>
          </w:p>
        </w:tc>
      </w:tr>
      <w:tr w:rsidR="0009250D" w:rsidRPr="00BB3056" w14:paraId="6A8403CA" w14:textId="77777777" w:rsidTr="00BD66A4">
        <w:trPr>
          <w:cantSplit/>
        </w:trPr>
        <w:tc>
          <w:tcPr>
            <w:tcW w:w="6210" w:type="dxa"/>
            <w:vAlign w:val="bottom"/>
          </w:tcPr>
          <w:p w14:paraId="78CE2845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7EBE8DD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  <w:tc>
          <w:tcPr>
            <w:tcW w:w="180" w:type="dxa"/>
            <w:vAlign w:val="bottom"/>
          </w:tcPr>
          <w:p w14:paraId="50511B42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28F9CED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</w:tr>
      <w:tr w:rsidR="0009250D" w:rsidRPr="00BB3056" w14:paraId="7143F9F0" w14:textId="77777777" w:rsidTr="00BD66A4">
        <w:trPr>
          <w:cantSplit/>
        </w:trPr>
        <w:tc>
          <w:tcPr>
            <w:tcW w:w="6210" w:type="dxa"/>
            <w:vAlign w:val="bottom"/>
          </w:tcPr>
          <w:p w14:paraId="6592587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3A589F4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16,676</w:t>
            </w:r>
          </w:p>
        </w:tc>
        <w:tc>
          <w:tcPr>
            <w:tcW w:w="180" w:type="dxa"/>
            <w:vAlign w:val="bottom"/>
          </w:tcPr>
          <w:p w14:paraId="74E33CA8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C9AFF61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11,947</w:t>
            </w:r>
          </w:p>
        </w:tc>
      </w:tr>
      <w:tr w:rsidR="008D7A6E" w14:paraId="7A39DCDD" w14:textId="77777777" w:rsidTr="008D7A6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210" w:type="dxa"/>
          </w:tcPr>
          <w:p w14:paraId="1D9372E7" w14:textId="77777777" w:rsidR="008D7A6E" w:rsidRDefault="008D7A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3CABD911" w14:textId="77777777" w:rsidR="008D7A6E" w:rsidRDefault="008D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B33027" w14:textId="77777777" w:rsidR="008D7A6E" w:rsidRDefault="008D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04B0CE1" w14:textId="77777777" w:rsidR="008D7A6E" w:rsidRDefault="008D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7A6E" w14:paraId="0B0B34AB" w14:textId="77777777" w:rsidTr="00101A16">
        <w:trPr>
          <w:cantSplit/>
        </w:trPr>
        <w:tc>
          <w:tcPr>
            <w:tcW w:w="6210" w:type="dxa"/>
            <w:hideMark/>
          </w:tcPr>
          <w:p w14:paraId="7C3CA355" w14:textId="77777777" w:rsidR="008D7A6E" w:rsidRDefault="008D7A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77" w:type="dxa"/>
          </w:tcPr>
          <w:p w14:paraId="3D52DD74" w14:textId="77777777" w:rsidR="008D7A6E" w:rsidRDefault="008D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06826F" w14:textId="77777777" w:rsidR="008D7A6E" w:rsidRDefault="008D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7C6A741" w14:textId="77777777" w:rsidR="008D7A6E" w:rsidRDefault="008D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7A6E" w14:paraId="4B99FF7D" w14:textId="77777777" w:rsidTr="00101A16">
        <w:trPr>
          <w:cantSplit/>
        </w:trPr>
        <w:tc>
          <w:tcPr>
            <w:tcW w:w="6210" w:type="dxa"/>
            <w:hideMark/>
          </w:tcPr>
          <w:p w14:paraId="6544A927" w14:textId="77777777" w:rsidR="008D7A6E" w:rsidRDefault="008D7A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ขาดทุนสะสมจากการประมาณตามหลัก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37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61A2326" w14:textId="77777777" w:rsidR="008D7A6E" w:rsidRDefault="008D7A6E" w:rsidP="0010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15,041</w:t>
            </w:r>
          </w:p>
        </w:tc>
        <w:tc>
          <w:tcPr>
            <w:tcW w:w="180" w:type="dxa"/>
            <w:vAlign w:val="bottom"/>
          </w:tcPr>
          <w:p w14:paraId="03C32474" w14:textId="77777777" w:rsidR="008D7A6E" w:rsidRDefault="008D7A6E" w:rsidP="0010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05A19BB" w14:textId="77777777" w:rsidR="008D7A6E" w:rsidRDefault="008D7A6E" w:rsidP="0010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15,041</w:t>
            </w:r>
          </w:p>
        </w:tc>
      </w:tr>
    </w:tbl>
    <w:p w14:paraId="58441723" w14:textId="77777777" w:rsidR="008D7A6E" w:rsidRPr="0009250D" w:rsidRDefault="008D7A6E" w:rsidP="0009250D">
      <w:pPr>
        <w:rPr>
          <w:cs/>
          <w:lang w:eastAsia="x-none"/>
        </w:rPr>
      </w:pPr>
    </w:p>
    <w:p w14:paraId="33508763" w14:textId="35EA9DD4" w:rsidR="0009250D" w:rsidRDefault="0009250D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04B58C23" w14:textId="77777777" w:rsidR="0009250D" w:rsidRPr="00BB3056" w:rsidRDefault="0009250D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76C0238" w14:textId="2EDA7B5E" w:rsidR="0009250D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BB3056">
        <w:rPr>
          <w:rFonts w:asciiTheme="majorBidi" w:hAnsiTheme="majorBidi" w:cstheme="majorBidi"/>
          <w:sz w:val="30"/>
          <w:szCs w:val="30"/>
        </w:rPr>
        <w:t xml:space="preserve">2541 </w:t>
      </w:r>
      <w:r w:rsidRPr="00BB3056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EBBA37D" w14:textId="6076CAB5" w:rsidR="0009250D" w:rsidRDefault="0009250D" w:rsidP="0009250D">
      <w:pPr>
        <w:ind w:left="454"/>
        <w:rPr>
          <w:rFonts w:asciiTheme="majorBidi" w:hAnsiTheme="majorBidi" w:cstheme="majorBidi"/>
          <w:sz w:val="30"/>
          <w:szCs w:val="30"/>
        </w:rPr>
      </w:pPr>
    </w:p>
    <w:p w14:paraId="5FE898E7" w14:textId="3164DA95" w:rsidR="0009250D" w:rsidRDefault="0009250D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p w14:paraId="6C8E55F7" w14:textId="77777777" w:rsidR="00DE057B" w:rsidRDefault="00DE057B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p w14:paraId="79BD7F89" w14:textId="77777777" w:rsidR="0009250D" w:rsidRDefault="0009250D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377"/>
        <w:gridCol w:w="180"/>
        <w:gridCol w:w="1323"/>
      </w:tblGrid>
      <w:tr w:rsidR="0009250D" w:rsidRPr="00BB3056" w14:paraId="2EB4B33F" w14:textId="77777777" w:rsidTr="00C808FD">
        <w:trPr>
          <w:cantSplit/>
          <w:tblHeader/>
        </w:trPr>
        <w:tc>
          <w:tcPr>
            <w:tcW w:w="6273" w:type="dxa"/>
          </w:tcPr>
          <w:p w14:paraId="4C5C26EB" w14:textId="3A77B7C5" w:rsidR="0009250D" w:rsidRPr="00BB3056" w:rsidRDefault="00343C0C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43C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2880" w:type="dxa"/>
            <w:gridSpan w:val="3"/>
          </w:tcPr>
          <w:p w14:paraId="064DE2A9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4FD2656" w14:textId="55EF6281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9250D" w:rsidRPr="00BB3056" w14:paraId="2AA710AB" w14:textId="77777777" w:rsidTr="00C808FD">
        <w:trPr>
          <w:cantSplit/>
          <w:tblHeader/>
        </w:trPr>
        <w:tc>
          <w:tcPr>
            <w:tcW w:w="6273" w:type="dxa"/>
          </w:tcPr>
          <w:p w14:paraId="654D310E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5D5FD6A0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</w:tcPr>
          <w:p w14:paraId="40B9B196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2EDE8BD4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2563</w:t>
            </w:r>
          </w:p>
        </w:tc>
      </w:tr>
      <w:tr w:rsidR="0009250D" w:rsidRPr="00BB3056" w14:paraId="55CDC531" w14:textId="77777777" w:rsidTr="00C808FD">
        <w:trPr>
          <w:cantSplit/>
          <w:trHeight w:val="80"/>
        </w:trPr>
        <w:tc>
          <w:tcPr>
            <w:tcW w:w="6273" w:type="dxa"/>
            <w:vAlign w:val="bottom"/>
          </w:tcPr>
          <w:p w14:paraId="663742FD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111E010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9250D" w:rsidRPr="00BB3056" w14:paraId="689A56BC" w14:textId="77777777" w:rsidTr="00C808FD">
        <w:trPr>
          <w:cantSplit/>
          <w:trHeight w:val="80"/>
        </w:trPr>
        <w:tc>
          <w:tcPr>
            <w:tcW w:w="6273" w:type="dxa"/>
            <w:shd w:val="clear" w:color="auto" w:fill="auto"/>
            <w:vAlign w:val="bottom"/>
          </w:tcPr>
          <w:p w14:paraId="5212BA8C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1377" w:type="dxa"/>
            <w:vAlign w:val="bottom"/>
          </w:tcPr>
          <w:p w14:paraId="338B6D38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124,482</w:t>
            </w:r>
          </w:p>
        </w:tc>
        <w:tc>
          <w:tcPr>
            <w:tcW w:w="180" w:type="dxa"/>
            <w:vAlign w:val="bottom"/>
          </w:tcPr>
          <w:p w14:paraId="06E9C774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19552E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122,591</w:t>
            </w:r>
          </w:p>
        </w:tc>
      </w:tr>
      <w:tr w:rsidR="0009250D" w:rsidRPr="00BB3056" w14:paraId="202A7B69" w14:textId="77777777" w:rsidTr="00C808FD">
        <w:trPr>
          <w:cantSplit/>
          <w:trHeight w:val="80"/>
        </w:trPr>
        <w:tc>
          <w:tcPr>
            <w:tcW w:w="6273" w:type="dxa"/>
            <w:shd w:val="clear" w:color="auto" w:fill="auto"/>
            <w:vAlign w:val="bottom"/>
          </w:tcPr>
          <w:p w14:paraId="03FE5CF1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vAlign w:val="bottom"/>
          </w:tcPr>
          <w:p w14:paraId="50403994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EDCD2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FE49B6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0D" w:rsidRPr="00BB3056" w14:paraId="49ACC320" w14:textId="77777777" w:rsidTr="00C808FD">
        <w:trPr>
          <w:cantSplit/>
          <w:trHeight w:val="80"/>
        </w:trPr>
        <w:tc>
          <w:tcPr>
            <w:tcW w:w="6273" w:type="dxa"/>
            <w:shd w:val="clear" w:color="auto" w:fill="auto"/>
            <w:vAlign w:val="bottom"/>
          </w:tcPr>
          <w:p w14:paraId="18CD3F71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BB305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  <w:vAlign w:val="bottom"/>
          </w:tcPr>
          <w:p w14:paraId="150792CB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9726D3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7B94584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0D" w:rsidRPr="00BB3056" w14:paraId="1D9F4849" w14:textId="77777777" w:rsidTr="00C808FD">
        <w:trPr>
          <w:cantSplit/>
          <w:trHeight w:val="80"/>
        </w:trPr>
        <w:tc>
          <w:tcPr>
            <w:tcW w:w="6273" w:type="dxa"/>
            <w:vAlign w:val="bottom"/>
          </w:tcPr>
          <w:p w14:paraId="03C68B3B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77" w:type="dxa"/>
            <w:vAlign w:val="bottom"/>
          </w:tcPr>
          <w:p w14:paraId="72D7F96C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11,081</w:t>
            </w:r>
          </w:p>
        </w:tc>
        <w:tc>
          <w:tcPr>
            <w:tcW w:w="180" w:type="dxa"/>
            <w:vAlign w:val="bottom"/>
          </w:tcPr>
          <w:p w14:paraId="62889DC4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E195A05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6,909</w:t>
            </w:r>
          </w:p>
        </w:tc>
      </w:tr>
      <w:tr w:rsidR="0009250D" w:rsidRPr="00BB3056" w14:paraId="230CB910" w14:textId="77777777" w:rsidTr="00C808FD">
        <w:trPr>
          <w:cantSplit/>
        </w:trPr>
        <w:tc>
          <w:tcPr>
            <w:tcW w:w="6273" w:type="dxa"/>
            <w:vAlign w:val="bottom"/>
          </w:tcPr>
          <w:p w14:paraId="02A4E38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AB95EB4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180" w:type="dxa"/>
            <w:vAlign w:val="bottom"/>
          </w:tcPr>
          <w:p w14:paraId="0472DCC3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58BE63E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3,853</w:t>
            </w:r>
          </w:p>
        </w:tc>
      </w:tr>
      <w:tr w:rsidR="0009250D" w:rsidRPr="00BB3056" w14:paraId="02D717DE" w14:textId="77777777" w:rsidTr="00C808FD">
        <w:trPr>
          <w:cantSplit/>
        </w:trPr>
        <w:tc>
          <w:tcPr>
            <w:tcW w:w="6273" w:type="dxa"/>
            <w:vAlign w:val="bottom"/>
          </w:tcPr>
          <w:p w14:paraId="3A2453E9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EB3D4DC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14,987</w:t>
            </w:r>
          </w:p>
        </w:tc>
        <w:tc>
          <w:tcPr>
            <w:tcW w:w="180" w:type="dxa"/>
            <w:vAlign w:val="bottom"/>
          </w:tcPr>
          <w:p w14:paraId="73F9ACC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C661241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10,762</w:t>
            </w:r>
          </w:p>
        </w:tc>
      </w:tr>
      <w:tr w:rsidR="0009250D" w:rsidRPr="00BB3056" w14:paraId="374185AD" w14:textId="77777777" w:rsidTr="00C808FD">
        <w:trPr>
          <w:cantSplit/>
        </w:trPr>
        <w:tc>
          <w:tcPr>
            <w:tcW w:w="6273" w:type="dxa"/>
            <w:vAlign w:val="bottom"/>
          </w:tcPr>
          <w:p w14:paraId="10BB415F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7AC782F2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F77FE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BF3138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50D" w:rsidRPr="00BB3056" w14:paraId="024F591A" w14:textId="77777777" w:rsidTr="00C808FD">
        <w:trPr>
          <w:cantSplit/>
        </w:trPr>
        <w:tc>
          <w:tcPr>
            <w:tcW w:w="6273" w:type="dxa"/>
            <w:vAlign w:val="bottom"/>
          </w:tcPr>
          <w:p w14:paraId="3612524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7EB26F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(14,348)</w:t>
            </w:r>
          </w:p>
        </w:tc>
        <w:tc>
          <w:tcPr>
            <w:tcW w:w="180" w:type="dxa"/>
            <w:vAlign w:val="bottom"/>
          </w:tcPr>
          <w:p w14:paraId="13429BE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D640CE3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(8,871)</w:t>
            </w:r>
          </w:p>
        </w:tc>
      </w:tr>
      <w:tr w:rsidR="0009250D" w:rsidRPr="00BB3056" w14:paraId="266A4CF0" w14:textId="77777777" w:rsidTr="00C808FD">
        <w:trPr>
          <w:cantSplit/>
        </w:trPr>
        <w:tc>
          <w:tcPr>
            <w:tcW w:w="6273" w:type="dxa"/>
            <w:vAlign w:val="bottom"/>
          </w:tcPr>
          <w:p w14:paraId="3919FF01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3558AAEC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(14,348)</w:t>
            </w:r>
          </w:p>
        </w:tc>
        <w:tc>
          <w:tcPr>
            <w:tcW w:w="180" w:type="dxa"/>
            <w:vAlign w:val="bottom"/>
          </w:tcPr>
          <w:p w14:paraId="25A1FD3F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27D27BD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(8,871)</w:t>
            </w:r>
          </w:p>
        </w:tc>
      </w:tr>
      <w:tr w:rsidR="0009250D" w:rsidRPr="00BB3056" w14:paraId="1EBE1CD9" w14:textId="77777777" w:rsidTr="00C808FD">
        <w:trPr>
          <w:cantSplit/>
        </w:trPr>
        <w:tc>
          <w:tcPr>
            <w:tcW w:w="6273" w:type="dxa"/>
            <w:vAlign w:val="bottom"/>
          </w:tcPr>
          <w:p w14:paraId="57164D68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DA46DCB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14C482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FC39F2B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250D" w:rsidRPr="00BB3056" w14:paraId="6B1A982C" w14:textId="77777777" w:rsidTr="00C808FD">
        <w:trPr>
          <w:cantSplit/>
        </w:trPr>
        <w:tc>
          <w:tcPr>
            <w:tcW w:w="6273" w:type="dxa"/>
            <w:shd w:val="clear" w:color="auto" w:fill="auto"/>
            <w:vAlign w:val="bottom"/>
          </w:tcPr>
          <w:p w14:paraId="7E657DB4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16947088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125,121</w:t>
            </w:r>
          </w:p>
        </w:tc>
        <w:tc>
          <w:tcPr>
            <w:tcW w:w="180" w:type="dxa"/>
            <w:vAlign w:val="bottom"/>
          </w:tcPr>
          <w:p w14:paraId="57ADDAE9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3B3FDC0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124,482</w:t>
            </w:r>
          </w:p>
        </w:tc>
      </w:tr>
    </w:tbl>
    <w:p w14:paraId="3FD91A29" w14:textId="73167D9C" w:rsidR="00343C0C" w:rsidRDefault="0034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12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77"/>
        <w:gridCol w:w="180"/>
        <w:gridCol w:w="1541"/>
      </w:tblGrid>
      <w:tr w:rsidR="0009250D" w:rsidRPr="00BB3056" w14:paraId="3CA29F35" w14:textId="77777777" w:rsidTr="00101A16">
        <w:trPr>
          <w:cantSplit/>
          <w:tblHeader/>
        </w:trPr>
        <w:tc>
          <w:tcPr>
            <w:tcW w:w="6030" w:type="dxa"/>
          </w:tcPr>
          <w:p w14:paraId="7FB0EF81" w14:textId="40DDB4AB" w:rsidR="0009250D" w:rsidRPr="00BB3056" w:rsidRDefault="00343C0C" w:rsidP="0010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43C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3098" w:type="dxa"/>
            <w:gridSpan w:val="3"/>
          </w:tcPr>
          <w:p w14:paraId="41E136FA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806EC42" w14:textId="507907E5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9250D" w:rsidRPr="00BB3056" w14:paraId="5AE0508B" w14:textId="77777777" w:rsidTr="00101A16">
        <w:trPr>
          <w:trHeight w:hRule="exact" w:val="360"/>
          <w:tblHeader/>
        </w:trPr>
        <w:tc>
          <w:tcPr>
            <w:tcW w:w="6030" w:type="dxa"/>
          </w:tcPr>
          <w:p w14:paraId="45C2783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508AA627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2150DA4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41" w:type="dxa"/>
          </w:tcPr>
          <w:p w14:paraId="2CB946DD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2563</w:t>
            </w:r>
          </w:p>
        </w:tc>
      </w:tr>
      <w:tr w:rsidR="0009250D" w:rsidRPr="00BB3056" w14:paraId="62DDFFD4" w14:textId="77777777" w:rsidTr="00101A16">
        <w:trPr>
          <w:trHeight w:hRule="exact" w:val="360"/>
        </w:trPr>
        <w:tc>
          <w:tcPr>
            <w:tcW w:w="6030" w:type="dxa"/>
            <w:vAlign w:val="bottom"/>
          </w:tcPr>
          <w:p w14:paraId="6A7ED08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98" w:type="dxa"/>
            <w:gridSpan w:val="3"/>
            <w:vAlign w:val="bottom"/>
          </w:tcPr>
          <w:p w14:paraId="1E133B7E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ร้อยละ)</w:t>
            </w:r>
          </w:p>
        </w:tc>
      </w:tr>
      <w:tr w:rsidR="0009250D" w:rsidRPr="00BB3056" w14:paraId="40804CB5" w14:textId="77777777" w:rsidTr="00101A16">
        <w:trPr>
          <w:cantSplit/>
          <w:trHeight w:val="80"/>
        </w:trPr>
        <w:tc>
          <w:tcPr>
            <w:tcW w:w="6030" w:type="dxa"/>
          </w:tcPr>
          <w:p w14:paraId="79AC448D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77" w:type="dxa"/>
          </w:tcPr>
          <w:p w14:paraId="60CEBB93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2.54 - 2.96</w:t>
            </w:r>
          </w:p>
        </w:tc>
        <w:tc>
          <w:tcPr>
            <w:tcW w:w="180" w:type="dxa"/>
            <w:vAlign w:val="bottom"/>
          </w:tcPr>
          <w:p w14:paraId="75FED509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C3FA3EB" w14:textId="77777777" w:rsidR="0009250D" w:rsidRPr="00BB3056" w:rsidRDefault="0009250D" w:rsidP="0037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289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2.54 – 2.96</w:t>
            </w:r>
          </w:p>
        </w:tc>
      </w:tr>
      <w:tr w:rsidR="0009250D" w:rsidRPr="00BB3056" w14:paraId="0BD22563" w14:textId="77777777" w:rsidTr="00101A16">
        <w:trPr>
          <w:cantSplit/>
          <w:trHeight w:val="80"/>
        </w:trPr>
        <w:tc>
          <w:tcPr>
            <w:tcW w:w="6030" w:type="dxa"/>
          </w:tcPr>
          <w:p w14:paraId="150B8988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77" w:type="dxa"/>
          </w:tcPr>
          <w:p w14:paraId="76A7EEB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9.00</w:t>
            </w:r>
          </w:p>
        </w:tc>
        <w:tc>
          <w:tcPr>
            <w:tcW w:w="180" w:type="dxa"/>
            <w:vAlign w:val="bottom"/>
          </w:tcPr>
          <w:p w14:paraId="237DA0D3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58F76ED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9.00</w:t>
            </w:r>
          </w:p>
        </w:tc>
      </w:tr>
      <w:tr w:rsidR="0009250D" w:rsidRPr="00BB3056" w14:paraId="3FE5075B" w14:textId="77777777" w:rsidTr="00101A16">
        <w:trPr>
          <w:cantSplit/>
          <w:trHeight w:val="80"/>
        </w:trPr>
        <w:tc>
          <w:tcPr>
            <w:tcW w:w="6030" w:type="dxa"/>
          </w:tcPr>
          <w:p w14:paraId="17F0FECA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7" w:type="dxa"/>
          </w:tcPr>
          <w:p w14:paraId="136B4B3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3.00 - 7.00</w:t>
            </w:r>
          </w:p>
        </w:tc>
        <w:tc>
          <w:tcPr>
            <w:tcW w:w="180" w:type="dxa"/>
            <w:vAlign w:val="bottom"/>
          </w:tcPr>
          <w:p w14:paraId="16319A42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7F79392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3.00 - 7.00</w:t>
            </w:r>
          </w:p>
        </w:tc>
      </w:tr>
    </w:tbl>
    <w:p w14:paraId="01441569" w14:textId="2BF60B27" w:rsidR="008D78F3" w:rsidRDefault="008D78F3" w:rsidP="0009250D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0BA2EDCA" w14:textId="77777777" w:rsidR="008D78F3" w:rsidRPr="008D78F3" w:rsidRDefault="008D78F3" w:rsidP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D78F3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9169EE1" w14:textId="53054D9A" w:rsidR="00DE057B" w:rsidRDefault="00DE0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br w:type="page"/>
      </w:r>
    </w:p>
    <w:p w14:paraId="153CADC5" w14:textId="509F1060" w:rsidR="0009250D" w:rsidRPr="00BB3056" w:rsidRDefault="0009250D" w:rsidP="0009250D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B0E7E84" w14:textId="77777777" w:rsidR="008D78F3" w:rsidRDefault="008D78F3" w:rsidP="0009250D">
      <w:pPr>
        <w:ind w:left="454"/>
        <w:rPr>
          <w:rFonts w:asciiTheme="majorBidi" w:hAnsiTheme="majorBidi" w:cstheme="majorBidi"/>
          <w:sz w:val="30"/>
          <w:szCs w:val="30"/>
        </w:rPr>
      </w:pPr>
    </w:p>
    <w:p w14:paraId="0692738C" w14:textId="76187FB1" w:rsidR="0009250D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24E79F51" w14:textId="77777777" w:rsidR="008D78F3" w:rsidRDefault="008D78F3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09250D" w:rsidRPr="00BB3056" w14:paraId="3ACDFB1E" w14:textId="77777777" w:rsidTr="00BD66A4">
        <w:tc>
          <w:tcPr>
            <w:tcW w:w="6210" w:type="dxa"/>
          </w:tcPr>
          <w:p w14:paraId="718C542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</w:tcPr>
          <w:p w14:paraId="2F85CB1E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09250D" w:rsidRPr="00BB3056" w14:paraId="7FA6ACD5" w14:textId="77777777" w:rsidTr="00BD66A4">
        <w:trPr>
          <w:trHeight w:hRule="exact" w:val="360"/>
        </w:trPr>
        <w:tc>
          <w:tcPr>
            <w:tcW w:w="6210" w:type="dxa"/>
          </w:tcPr>
          <w:p w14:paraId="0B2770BD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31CB70A" w14:textId="77777777" w:rsidR="0009250D" w:rsidRPr="00BB3056" w:rsidRDefault="0009250D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9250D" w:rsidRPr="00BB3056" w14:paraId="0B4971C5" w14:textId="77777777" w:rsidTr="00BD66A4">
        <w:tc>
          <w:tcPr>
            <w:tcW w:w="6210" w:type="dxa"/>
          </w:tcPr>
          <w:p w14:paraId="38415C0C" w14:textId="77777777" w:rsidR="0009250D" w:rsidRPr="00BB3056" w:rsidRDefault="0009250D" w:rsidP="00C808FD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E74FBB8" w14:textId="77777777" w:rsidR="0009250D" w:rsidRPr="00BB3056" w:rsidRDefault="0009250D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28E9A700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B866B8" w14:textId="77777777" w:rsidR="0009250D" w:rsidRPr="00BB3056" w:rsidRDefault="0009250D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9250D" w:rsidRPr="00BB3056" w14:paraId="70E3F326" w14:textId="77777777" w:rsidTr="00BD66A4">
        <w:tc>
          <w:tcPr>
            <w:tcW w:w="6210" w:type="dxa"/>
          </w:tcPr>
          <w:p w14:paraId="1B9E4CA3" w14:textId="77777777" w:rsidR="0009250D" w:rsidRPr="00BB3056" w:rsidRDefault="0009250D" w:rsidP="00C808FD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22EEDA4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(9,991)</w:t>
            </w:r>
          </w:p>
        </w:tc>
        <w:tc>
          <w:tcPr>
            <w:tcW w:w="270" w:type="dxa"/>
            <w:vAlign w:val="bottom"/>
          </w:tcPr>
          <w:p w14:paraId="403910E4" w14:textId="77777777" w:rsidR="0009250D" w:rsidRPr="00BB3056" w:rsidRDefault="0009250D" w:rsidP="00C808FD">
            <w:pPr>
              <w:tabs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49C3A8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11,249</w:t>
            </w:r>
          </w:p>
        </w:tc>
      </w:tr>
      <w:tr w:rsidR="0009250D" w:rsidRPr="00BB3056" w14:paraId="6A26440C" w14:textId="77777777" w:rsidTr="00BD66A4">
        <w:tc>
          <w:tcPr>
            <w:tcW w:w="6210" w:type="dxa"/>
          </w:tcPr>
          <w:p w14:paraId="73F3E0F4" w14:textId="77777777" w:rsidR="0009250D" w:rsidRPr="00BB3056" w:rsidRDefault="0009250D" w:rsidP="00C808FD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6E09DD0F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13,074</w:t>
            </w:r>
          </w:p>
        </w:tc>
        <w:tc>
          <w:tcPr>
            <w:tcW w:w="270" w:type="dxa"/>
            <w:vAlign w:val="bottom"/>
          </w:tcPr>
          <w:p w14:paraId="0B72825C" w14:textId="77777777" w:rsidR="0009250D" w:rsidRPr="00BB3056" w:rsidRDefault="0009250D" w:rsidP="00C808FD">
            <w:pPr>
              <w:tabs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FFCB4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(11,763)</w:t>
            </w:r>
          </w:p>
        </w:tc>
      </w:tr>
      <w:tr w:rsidR="0009250D" w:rsidRPr="00BB3056" w14:paraId="2053FED7" w14:textId="77777777" w:rsidTr="00BD66A4">
        <w:tc>
          <w:tcPr>
            <w:tcW w:w="6210" w:type="dxa"/>
          </w:tcPr>
          <w:p w14:paraId="590D77B8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4B6B53E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09250D" w:rsidRPr="00BB3056" w14:paraId="181F4BAA" w14:textId="77777777" w:rsidTr="00BD66A4">
        <w:tc>
          <w:tcPr>
            <w:tcW w:w="6210" w:type="dxa"/>
          </w:tcPr>
          <w:p w14:paraId="5164468F" w14:textId="77777777" w:rsidR="0009250D" w:rsidRPr="00BB3056" w:rsidRDefault="0009250D" w:rsidP="00C808FD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EF3CE98" w14:textId="77777777" w:rsidR="0009250D" w:rsidRPr="00BB3056" w:rsidRDefault="0009250D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3A494D40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255449" w14:textId="77777777" w:rsidR="0009250D" w:rsidRPr="00BB3056" w:rsidRDefault="0009250D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9250D" w:rsidRPr="00BB3056" w14:paraId="2009A78C" w14:textId="77777777" w:rsidTr="00BD66A4">
        <w:tc>
          <w:tcPr>
            <w:tcW w:w="6210" w:type="dxa"/>
          </w:tcPr>
          <w:p w14:paraId="03A675C1" w14:textId="77777777" w:rsidR="0009250D" w:rsidRPr="00BB3056" w:rsidRDefault="0009250D" w:rsidP="00C808FD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24001B0C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(10,210)</w:t>
            </w:r>
          </w:p>
        </w:tc>
        <w:tc>
          <w:tcPr>
            <w:tcW w:w="270" w:type="dxa"/>
            <w:vAlign w:val="bottom"/>
          </w:tcPr>
          <w:p w14:paraId="331A5C19" w14:textId="77777777" w:rsidR="0009250D" w:rsidRPr="00BB3056" w:rsidRDefault="0009250D" w:rsidP="00C808FD">
            <w:pPr>
              <w:tabs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4C028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11,532</w:t>
            </w:r>
          </w:p>
        </w:tc>
      </w:tr>
      <w:tr w:rsidR="0009250D" w:rsidRPr="00BB3056" w14:paraId="40433E80" w14:textId="77777777" w:rsidTr="00BD66A4">
        <w:tc>
          <w:tcPr>
            <w:tcW w:w="6210" w:type="dxa"/>
          </w:tcPr>
          <w:p w14:paraId="2D6D69AC" w14:textId="77777777" w:rsidR="0009250D" w:rsidRPr="00BB3056" w:rsidRDefault="0009250D" w:rsidP="00C808FD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97BADB8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11,955</w:t>
            </w:r>
          </w:p>
        </w:tc>
        <w:tc>
          <w:tcPr>
            <w:tcW w:w="270" w:type="dxa"/>
            <w:vAlign w:val="bottom"/>
          </w:tcPr>
          <w:p w14:paraId="78C45B8F" w14:textId="77777777" w:rsidR="0009250D" w:rsidRPr="00BB3056" w:rsidRDefault="0009250D" w:rsidP="00C808FD">
            <w:pPr>
              <w:tabs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F9767C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(10,792)</w:t>
            </w:r>
          </w:p>
        </w:tc>
      </w:tr>
    </w:tbl>
    <w:p w14:paraId="2CCAF1A8" w14:textId="00A57AB3" w:rsidR="0009250D" w:rsidRDefault="0009250D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p w14:paraId="6760CF23" w14:textId="7823C1E7" w:rsidR="0009250D" w:rsidRDefault="0009250D" w:rsidP="00BD66A4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แต่ได้แสดงประมาณการความอ่อนไหวของข้อสมมติฐานต่างๆ</w:t>
      </w:r>
    </w:p>
    <w:p w14:paraId="2D92324C" w14:textId="1468ECA6" w:rsidR="008D78F3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</w:p>
    <w:p w14:paraId="3687017E" w14:textId="0C22C953" w:rsidR="0009250D" w:rsidRDefault="0009250D" w:rsidP="00BD66A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 w:hanging="45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="001048CD">
        <w:rPr>
          <w:rFonts w:ascii="Angsana New" w:hAnsi="Angsana New"/>
          <w:sz w:val="30"/>
          <w:szCs w:val="30"/>
          <w:u w:val="none"/>
          <w:lang w:val="en-US"/>
        </w:rPr>
        <w:t>7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สำรอง</w:t>
      </w:r>
      <w:r w:rsidRPr="00254A81">
        <w:rPr>
          <w:rFonts w:ascii="Angsana New" w:hAnsi="Angsana New"/>
          <w:sz w:val="30"/>
          <w:szCs w:val="30"/>
          <w:u w:val="none"/>
          <w:cs/>
        </w:rPr>
        <w:t xml:space="preserve">  </w:t>
      </w:r>
    </w:p>
    <w:p w14:paraId="628929CC" w14:textId="0946E57B" w:rsidR="0009250D" w:rsidRPr="008D78F3" w:rsidRDefault="0009250D" w:rsidP="0009250D">
      <w:pPr>
        <w:rPr>
          <w:sz w:val="16"/>
          <w:szCs w:val="16"/>
          <w:lang w:val="x-none" w:eastAsia="x-none"/>
        </w:rPr>
      </w:pPr>
    </w:p>
    <w:p w14:paraId="125978D7" w14:textId="5CA0497A" w:rsidR="0009250D" w:rsidRDefault="0009250D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3056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0C2FAC2F" w14:textId="77777777" w:rsidR="008D78F3" w:rsidRPr="008D78F3" w:rsidRDefault="008D78F3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FDE686F" w14:textId="6BCA8CB7" w:rsidR="0009250D" w:rsidRDefault="0009250D" w:rsidP="008D78F3">
      <w:pPr>
        <w:ind w:left="454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B3056">
        <w:rPr>
          <w:rFonts w:asciiTheme="majorBidi" w:hAnsiTheme="majorBidi" w:cstheme="majorBidi"/>
          <w:sz w:val="30"/>
          <w:szCs w:val="30"/>
        </w:rPr>
        <w:t>2535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B3056">
        <w:rPr>
          <w:rFonts w:asciiTheme="majorBidi" w:hAnsiTheme="majorBidi" w:cstheme="majorBidi"/>
          <w:sz w:val="30"/>
          <w:szCs w:val="30"/>
        </w:rPr>
        <w:t>116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BB3056">
        <w:rPr>
          <w:rFonts w:asciiTheme="majorBidi" w:hAnsiTheme="majorBidi" w:cstheme="majorBidi"/>
          <w:sz w:val="30"/>
          <w:szCs w:val="30"/>
        </w:rPr>
        <w:t>“</w:t>
      </w:r>
      <w:r w:rsidRPr="00BB305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B3056">
        <w:rPr>
          <w:rFonts w:asciiTheme="majorBidi" w:hAnsiTheme="majorBidi" w:cstheme="majorBidi"/>
          <w:sz w:val="30"/>
          <w:szCs w:val="30"/>
        </w:rPr>
        <w:t>”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5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10 </w:t>
      </w:r>
      <w:r w:rsidRPr="00BB305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4853E57" w14:textId="16B5852C" w:rsidR="0009250D" w:rsidRPr="008D78F3" w:rsidRDefault="0009250D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p w14:paraId="4CC29C3C" w14:textId="5D7784FC" w:rsidR="0009250D" w:rsidRDefault="0009250D" w:rsidP="0009250D">
      <w:pPr>
        <w:ind w:left="454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B3056">
        <w:rPr>
          <w:rFonts w:asciiTheme="majorBidi" w:hAnsiTheme="majorBidi" w:cstheme="majorBidi"/>
          <w:sz w:val="30"/>
          <w:szCs w:val="30"/>
        </w:rPr>
        <w:t xml:space="preserve">31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B3056">
        <w:rPr>
          <w:rFonts w:asciiTheme="majorBidi" w:hAnsiTheme="majorBidi" w:cstheme="majorBidi"/>
          <w:sz w:val="30"/>
          <w:szCs w:val="30"/>
        </w:rPr>
        <w:t xml:space="preserve">2564 </w:t>
      </w:r>
      <w:r w:rsidRPr="00BB3056">
        <w:rPr>
          <w:rFonts w:asciiTheme="majorBidi" w:hAnsiTheme="majorBidi" w:cstheme="majorBidi"/>
          <w:sz w:val="30"/>
          <w:szCs w:val="30"/>
          <w:cs/>
        </w:rPr>
        <w:t>และ</w:t>
      </w:r>
      <w:r w:rsidRPr="00BB3056">
        <w:rPr>
          <w:rFonts w:asciiTheme="majorBidi" w:hAnsiTheme="majorBidi" w:cstheme="majorBidi"/>
          <w:sz w:val="30"/>
          <w:szCs w:val="30"/>
        </w:rPr>
        <w:t xml:space="preserve"> 2563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บริษัทได้จัดสรรทุนสำรองตามกฎหมายไว้ร้อยละ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10 </w:t>
      </w:r>
      <w:r w:rsidRPr="00BB3056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</w:p>
    <w:p w14:paraId="5C0482E8" w14:textId="49129F5E" w:rsidR="00DE057B" w:rsidRDefault="00DE0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0169EEC" w14:textId="489E92A5" w:rsidR="0009250D" w:rsidRPr="00BD66A4" w:rsidRDefault="0009250D" w:rsidP="00BD66A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 w:hanging="45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1048CD" w:rsidRPr="00BD66A4">
        <w:rPr>
          <w:rFonts w:ascii="Angsana New" w:hAnsi="Angsana New"/>
          <w:sz w:val="30"/>
          <w:szCs w:val="30"/>
          <w:u w:val="none"/>
        </w:rPr>
        <w:t>8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Pr="00BD66A4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</w:p>
    <w:p w14:paraId="282B9A62" w14:textId="2BCE6F74" w:rsidR="0009250D" w:rsidRPr="008D78F3" w:rsidRDefault="0009250D" w:rsidP="0009250D">
      <w:pPr>
        <w:rPr>
          <w:sz w:val="16"/>
          <w:szCs w:val="16"/>
          <w:lang w:eastAsia="x-none"/>
        </w:rPr>
      </w:pPr>
    </w:p>
    <w:p w14:paraId="2996846B" w14:textId="7225FED5" w:rsidR="0009250D" w:rsidRDefault="008D78F3" w:rsidP="0009250D">
      <w:pPr>
        <w:ind w:left="454"/>
        <w:rPr>
          <w:rFonts w:asciiTheme="majorBidi" w:hAnsiTheme="majorBidi" w:cstheme="majorBidi"/>
          <w:sz w:val="30"/>
          <w:szCs w:val="30"/>
        </w:rPr>
      </w:pPr>
      <w:r w:rsidRPr="008D78F3">
        <w:rPr>
          <w:rFonts w:asciiTheme="majorBidi" w:hAnsiTheme="majorBidi"/>
          <w:sz w:val="30"/>
          <w:szCs w:val="30"/>
          <w:cs/>
        </w:rPr>
        <w:t>ผู้บริหารพิจารณาว่า</w:t>
      </w:r>
      <w:r w:rsidR="0009250D" w:rsidRPr="00BB3056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กลุ่มบริษัทดำเนินกิจการในส่วนงานเดียวคือธุรกิจผงคาร์บอน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6AE303C" w14:textId="77777777" w:rsidR="008D78F3" w:rsidRPr="008D78F3" w:rsidRDefault="008D78F3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p w14:paraId="55032FCA" w14:textId="77777777" w:rsidR="0009250D" w:rsidRPr="00BB3056" w:rsidRDefault="0009250D" w:rsidP="00BD66A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firstLine="450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</w:rPr>
      </w:pPr>
      <w:r w:rsidRPr="00BB3056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>ส่วนงานภูมิศาสตร์</w:t>
      </w:r>
      <w:r w:rsidRPr="00BB3056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764D3B36" w14:textId="77777777" w:rsidR="0009250D" w:rsidRPr="008D78F3" w:rsidRDefault="0009250D" w:rsidP="00BD66A4">
      <w:pPr>
        <w:tabs>
          <w:tab w:val="left" w:pos="72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0BE576DD" w14:textId="77777777" w:rsidR="0009250D" w:rsidRPr="00BB3056" w:rsidRDefault="0009250D" w:rsidP="00BD66A4">
      <w:pPr>
        <w:tabs>
          <w:tab w:val="left" w:pos="720"/>
        </w:tabs>
        <w:spacing w:line="240" w:lineRule="auto"/>
        <w:ind w:left="540" w:right="-45" w:hanging="9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B305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กลุ่มบริษัทมีการจัดการ การผลิตและสำนักงานขายในประเทศไทยเท่านั้น</w:t>
      </w:r>
    </w:p>
    <w:p w14:paraId="7D0DB3A7" w14:textId="77777777" w:rsidR="0009250D" w:rsidRPr="008D78F3" w:rsidRDefault="0009250D" w:rsidP="00BD66A4">
      <w:pPr>
        <w:tabs>
          <w:tab w:val="left" w:pos="720"/>
        </w:tabs>
        <w:spacing w:line="240" w:lineRule="auto"/>
        <w:ind w:left="540" w:right="-45" w:hanging="9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11B216CA" w14:textId="77777777" w:rsidR="0009250D" w:rsidRPr="00BB3056" w:rsidRDefault="0009250D" w:rsidP="00BD66A4">
      <w:pPr>
        <w:tabs>
          <w:tab w:val="left" w:pos="720"/>
        </w:tabs>
        <w:spacing w:line="240" w:lineRule="auto"/>
        <w:ind w:left="540" w:right="-45" w:hanging="9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B305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78210671" w14:textId="77777777" w:rsidR="0009250D" w:rsidRPr="008D78F3" w:rsidRDefault="0009250D" w:rsidP="00BD66A4">
      <w:pPr>
        <w:tabs>
          <w:tab w:val="left" w:pos="72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813474F" w14:textId="0B0861C1" w:rsidR="0009250D" w:rsidRDefault="0009250D" w:rsidP="0009250D">
      <w:pPr>
        <w:ind w:left="45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5B9AE7E7" w14:textId="77777777" w:rsidR="008D78F3" w:rsidRDefault="008D78F3" w:rsidP="0009250D">
      <w:pPr>
        <w:ind w:left="45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377"/>
        <w:gridCol w:w="180"/>
        <w:gridCol w:w="1323"/>
      </w:tblGrid>
      <w:tr w:rsidR="0009250D" w:rsidRPr="00BB3056" w14:paraId="0C7F235B" w14:textId="77777777" w:rsidTr="00BD66A4">
        <w:trPr>
          <w:cantSplit/>
          <w:tblHeader/>
        </w:trPr>
        <w:tc>
          <w:tcPr>
            <w:tcW w:w="6273" w:type="dxa"/>
          </w:tcPr>
          <w:p w14:paraId="75A0CC29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4C53496" w14:textId="0393E3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รายได้</w:t>
            </w:r>
          </w:p>
        </w:tc>
      </w:tr>
      <w:tr w:rsidR="0009250D" w:rsidRPr="00BB3056" w14:paraId="0B6E59E5" w14:textId="77777777" w:rsidTr="00BD66A4">
        <w:trPr>
          <w:cantSplit/>
          <w:tblHeader/>
        </w:trPr>
        <w:tc>
          <w:tcPr>
            <w:tcW w:w="6273" w:type="dxa"/>
          </w:tcPr>
          <w:p w14:paraId="047C0AC4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25B5B73A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</w:tcPr>
          <w:p w14:paraId="4743047C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710FEFC5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2563</w:t>
            </w:r>
          </w:p>
        </w:tc>
      </w:tr>
      <w:tr w:rsidR="0009250D" w:rsidRPr="00BB3056" w14:paraId="39136645" w14:textId="77777777" w:rsidTr="00BD66A4">
        <w:trPr>
          <w:cantSplit/>
          <w:trHeight w:val="80"/>
        </w:trPr>
        <w:tc>
          <w:tcPr>
            <w:tcW w:w="6273" w:type="dxa"/>
            <w:vAlign w:val="bottom"/>
          </w:tcPr>
          <w:p w14:paraId="237B6D73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122A4A6" w14:textId="77777777" w:rsidR="0009250D" w:rsidRPr="00BB3056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9250D" w:rsidRPr="00BB3056" w14:paraId="7464A121" w14:textId="77777777" w:rsidTr="00BD66A4">
        <w:trPr>
          <w:cantSplit/>
          <w:trHeight w:val="80"/>
        </w:trPr>
        <w:tc>
          <w:tcPr>
            <w:tcW w:w="6273" w:type="dxa"/>
          </w:tcPr>
          <w:p w14:paraId="38474979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77" w:type="dxa"/>
          </w:tcPr>
          <w:p w14:paraId="21DA69B8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3,713,488</w:t>
            </w:r>
          </w:p>
        </w:tc>
        <w:tc>
          <w:tcPr>
            <w:tcW w:w="180" w:type="dxa"/>
          </w:tcPr>
          <w:p w14:paraId="53168B9D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2F6E2B9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5,424,627</w:t>
            </w:r>
          </w:p>
        </w:tc>
      </w:tr>
      <w:tr w:rsidR="0009250D" w:rsidRPr="00BB3056" w14:paraId="4395BB31" w14:textId="77777777" w:rsidTr="00BD66A4">
        <w:trPr>
          <w:cantSplit/>
          <w:trHeight w:val="80"/>
        </w:trPr>
        <w:tc>
          <w:tcPr>
            <w:tcW w:w="6273" w:type="dxa"/>
          </w:tcPr>
          <w:p w14:paraId="53866B98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377" w:type="dxa"/>
          </w:tcPr>
          <w:p w14:paraId="66DA82C1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618,570</w:t>
            </w:r>
          </w:p>
        </w:tc>
        <w:tc>
          <w:tcPr>
            <w:tcW w:w="180" w:type="dxa"/>
          </w:tcPr>
          <w:p w14:paraId="67D70C7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060FB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1,050,421</w:t>
            </w:r>
          </w:p>
        </w:tc>
      </w:tr>
      <w:tr w:rsidR="0009250D" w:rsidRPr="00BB3056" w14:paraId="3CC94695" w14:textId="77777777" w:rsidTr="00BD66A4">
        <w:trPr>
          <w:cantSplit/>
          <w:trHeight w:val="80"/>
        </w:trPr>
        <w:tc>
          <w:tcPr>
            <w:tcW w:w="6273" w:type="dxa"/>
          </w:tcPr>
          <w:p w14:paraId="623B2D3A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77" w:type="dxa"/>
          </w:tcPr>
          <w:p w14:paraId="1342EF8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237,318</w:t>
            </w:r>
          </w:p>
        </w:tc>
        <w:tc>
          <w:tcPr>
            <w:tcW w:w="180" w:type="dxa"/>
          </w:tcPr>
          <w:p w14:paraId="09EBBF4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415A0DE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413,662</w:t>
            </w:r>
          </w:p>
        </w:tc>
      </w:tr>
      <w:tr w:rsidR="0009250D" w:rsidRPr="00BB3056" w14:paraId="2EA8D4A0" w14:textId="77777777" w:rsidTr="00BD66A4">
        <w:trPr>
          <w:cantSplit/>
          <w:trHeight w:val="80"/>
        </w:trPr>
        <w:tc>
          <w:tcPr>
            <w:tcW w:w="6273" w:type="dxa"/>
          </w:tcPr>
          <w:p w14:paraId="10A5851E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77" w:type="dxa"/>
          </w:tcPr>
          <w:p w14:paraId="38F0923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231,071</w:t>
            </w:r>
          </w:p>
        </w:tc>
        <w:tc>
          <w:tcPr>
            <w:tcW w:w="180" w:type="dxa"/>
          </w:tcPr>
          <w:p w14:paraId="0025F1F2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ABF799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220,430</w:t>
            </w:r>
          </w:p>
        </w:tc>
      </w:tr>
      <w:tr w:rsidR="0009250D" w:rsidRPr="00BB3056" w14:paraId="4901A69E" w14:textId="77777777" w:rsidTr="00BD66A4">
        <w:trPr>
          <w:cantSplit/>
          <w:trHeight w:val="80"/>
        </w:trPr>
        <w:tc>
          <w:tcPr>
            <w:tcW w:w="6273" w:type="dxa"/>
          </w:tcPr>
          <w:p w14:paraId="1DF1D186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77" w:type="dxa"/>
          </w:tcPr>
          <w:p w14:paraId="60FFBB8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146,778</w:t>
            </w:r>
          </w:p>
        </w:tc>
        <w:tc>
          <w:tcPr>
            <w:tcW w:w="180" w:type="dxa"/>
          </w:tcPr>
          <w:p w14:paraId="4DC9E636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59179FC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135,975</w:t>
            </w:r>
          </w:p>
        </w:tc>
      </w:tr>
      <w:tr w:rsidR="0009250D" w:rsidRPr="00BB3056" w14:paraId="1975BF66" w14:textId="77777777" w:rsidTr="00BD66A4">
        <w:trPr>
          <w:cantSplit/>
          <w:trHeight w:val="80"/>
        </w:trPr>
        <w:tc>
          <w:tcPr>
            <w:tcW w:w="6273" w:type="dxa"/>
          </w:tcPr>
          <w:p w14:paraId="5F61CEB8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6444215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187,168</w:t>
            </w:r>
          </w:p>
        </w:tc>
        <w:tc>
          <w:tcPr>
            <w:tcW w:w="180" w:type="dxa"/>
          </w:tcPr>
          <w:p w14:paraId="43A80648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005CC27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248,637</w:t>
            </w:r>
          </w:p>
        </w:tc>
      </w:tr>
      <w:tr w:rsidR="0009250D" w:rsidRPr="00BB3056" w14:paraId="542C2E19" w14:textId="77777777" w:rsidTr="00BD66A4">
        <w:trPr>
          <w:cantSplit/>
          <w:trHeight w:val="80"/>
        </w:trPr>
        <w:tc>
          <w:tcPr>
            <w:tcW w:w="6273" w:type="dxa"/>
          </w:tcPr>
          <w:p w14:paraId="553C6D9E" w14:textId="77777777" w:rsidR="0009250D" w:rsidRPr="00BB3056" w:rsidRDefault="0009250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A461DC5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5,134,393</w:t>
            </w:r>
          </w:p>
        </w:tc>
        <w:tc>
          <w:tcPr>
            <w:tcW w:w="180" w:type="dxa"/>
          </w:tcPr>
          <w:p w14:paraId="3EF0BA1A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4203F61" w14:textId="77777777" w:rsidR="0009250D" w:rsidRPr="00BB3056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7,493,752</w:t>
            </w:r>
          </w:p>
        </w:tc>
      </w:tr>
    </w:tbl>
    <w:p w14:paraId="3F3D2EC3" w14:textId="77777777" w:rsidR="00DE057B" w:rsidRDefault="00DE057B" w:rsidP="00C808FD">
      <w:pPr>
        <w:spacing w:line="240" w:lineRule="auto"/>
        <w:ind w:left="680" w:hanging="1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1602DD" w14:textId="35B36BD9" w:rsidR="00C808FD" w:rsidRPr="00BB3056" w:rsidRDefault="00C808FD" w:rsidP="00C808FD">
      <w:pPr>
        <w:spacing w:line="240" w:lineRule="auto"/>
        <w:ind w:left="680" w:hanging="1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2F78C6F5" w14:textId="77777777" w:rsidR="00C808FD" w:rsidRPr="00BB3056" w:rsidRDefault="00C808FD" w:rsidP="00C808F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1CEAB" w14:textId="0A96F056" w:rsidR="0009250D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BB3056">
        <w:rPr>
          <w:rFonts w:asciiTheme="majorBidi" w:hAnsiTheme="majorBidi" w:cstheme="majorBidi"/>
          <w:sz w:val="30"/>
          <w:szCs w:val="30"/>
        </w:rPr>
        <w:t>31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BB3056">
        <w:rPr>
          <w:rFonts w:asciiTheme="majorBidi" w:hAnsiTheme="majorBidi" w:cstheme="majorBidi"/>
          <w:sz w:val="30"/>
          <w:szCs w:val="30"/>
        </w:rPr>
        <w:t xml:space="preserve">2564 </w:t>
      </w:r>
      <w:r w:rsidRPr="00BB3056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บริษัทมีรายได้จากลูกค้ารายใหญ่จำนวนสองราย เป็นจำนวนเงิน</w:t>
      </w:r>
      <w:r w:rsidR="008D78F3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Pr="00BB3056">
        <w:rPr>
          <w:rFonts w:asciiTheme="majorBidi" w:hAnsiTheme="majorBidi" w:cstheme="majorBidi"/>
          <w:sz w:val="30"/>
          <w:szCs w:val="30"/>
        </w:rPr>
        <w:t xml:space="preserve"> 950.3</w:t>
      </w:r>
      <w:r w:rsidR="008D78F3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BB3056">
        <w:rPr>
          <w:rFonts w:asciiTheme="majorBidi" w:hAnsiTheme="majorBidi" w:cstheme="majorBidi"/>
          <w:sz w:val="30"/>
          <w:szCs w:val="30"/>
        </w:rPr>
        <w:t xml:space="preserve"> 687.1 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(สำหรับปีสิ้นสุดวันที่ 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มีนาคม 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 xml:space="preserve">2563: 1,246.3 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BB3056">
        <w:rPr>
          <w:rFonts w:asciiTheme="majorBidi" w:hAnsiTheme="majorBidi" w:cstheme="majorBidi"/>
          <w:i/>
          <w:iCs/>
          <w:sz w:val="30"/>
          <w:szCs w:val="30"/>
        </w:rPr>
        <w:t xml:space="preserve"> 1,128.8 </w:t>
      </w: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6767645E" w14:textId="5A09A4AD" w:rsidR="00DE057B" w:rsidRDefault="00DE0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x-none" w:eastAsia="x-none"/>
        </w:rPr>
      </w:pPr>
      <w:r>
        <w:rPr>
          <w:b/>
          <w:bCs/>
        </w:rPr>
        <w:br w:type="page"/>
      </w:r>
    </w:p>
    <w:p w14:paraId="31C25ADC" w14:textId="78CEE4D1" w:rsidR="00DE057B" w:rsidRDefault="0009250D" w:rsidP="00DE057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C808FD">
        <w:rPr>
          <w:rFonts w:ascii="Angsana New" w:hAnsi="Angsana New"/>
          <w:sz w:val="30"/>
          <w:szCs w:val="30"/>
          <w:u w:val="none"/>
          <w:lang w:val="en-US"/>
        </w:rPr>
        <w:t>9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C808FD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ค่าใช้จ่ายผลประโยชน์ของพนักงาน</w:t>
      </w:r>
    </w:p>
    <w:p w14:paraId="342D0BD4" w14:textId="77777777" w:rsidR="00DE057B" w:rsidRPr="00101A16" w:rsidRDefault="00DE057B" w:rsidP="00101A16"/>
    <w:tbl>
      <w:tblPr>
        <w:tblW w:w="90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08"/>
        <w:gridCol w:w="1202"/>
        <w:gridCol w:w="1316"/>
        <w:gridCol w:w="266"/>
        <w:gridCol w:w="1264"/>
      </w:tblGrid>
      <w:tr w:rsidR="00C808FD" w:rsidRPr="00BB3056" w14:paraId="0093E901" w14:textId="77777777" w:rsidTr="00101A16">
        <w:tc>
          <w:tcPr>
            <w:tcW w:w="5008" w:type="dxa"/>
            <w:shd w:val="clear" w:color="auto" w:fill="auto"/>
          </w:tcPr>
          <w:p w14:paraId="435C9E93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33C393B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486C5F61" w14:textId="74CCB73C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C808FD" w:rsidRPr="00BB3056" w14:paraId="1660D51F" w14:textId="77777777" w:rsidTr="00101A16">
        <w:tc>
          <w:tcPr>
            <w:tcW w:w="5008" w:type="dxa"/>
          </w:tcPr>
          <w:p w14:paraId="455E79E5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4771850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6" w:type="dxa"/>
            <w:shd w:val="clear" w:color="auto" w:fill="auto"/>
          </w:tcPr>
          <w:p w14:paraId="77EC9D5C" w14:textId="77777777" w:rsidR="00C808FD" w:rsidRPr="00BB3056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  <w:shd w:val="clear" w:color="auto" w:fill="auto"/>
          </w:tcPr>
          <w:p w14:paraId="4B5DCCA1" w14:textId="77777777" w:rsidR="00C808FD" w:rsidRPr="00BB3056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8802037" w14:textId="77777777" w:rsidR="00C808FD" w:rsidRPr="00BB3056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808FD" w:rsidRPr="00BB3056" w14:paraId="0228D080" w14:textId="77777777" w:rsidTr="00101A16">
        <w:tc>
          <w:tcPr>
            <w:tcW w:w="5008" w:type="dxa"/>
          </w:tcPr>
          <w:p w14:paraId="1BDCB266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7CB4A601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395161FC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120" w:rsidRPr="00BB3056" w14:paraId="6A80E5C6" w14:textId="77777777" w:rsidTr="00101A16">
        <w:tc>
          <w:tcPr>
            <w:tcW w:w="5008" w:type="dxa"/>
          </w:tcPr>
          <w:p w14:paraId="72D36AB4" w14:textId="77777777" w:rsidR="00193120" w:rsidRPr="00BB3056" w:rsidRDefault="00193120" w:rsidP="0019312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02" w:type="dxa"/>
          </w:tcPr>
          <w:p w14:paraId="33B1820A" w14:textId="77777777" w:rsidR="00193120" w:rsidRPr="00BB3056" w:rsidRDefault="00193120" w:rsidP="0019312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3BD693C6" w14:textId="184B5EB2" w:rsidR="00193120" w:rsidRPr="00BD66A4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308,053</w:t>
            </w:r>
          </w:p>
        </w:tc>
        <w:tc>
          <w:tcPr>
            <w:tcW w:w="266" w:type="dxa"/>
          </w:tcPr>
          <w:p w14:paraId="31EFDA1D" w14:textId="77777777" w:rsidR="00193120" w:rsidRPr="00BB3056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98F5370" w14:textId="1E7C8398" w:rsidR="00193120" w:rsidRPr="00BD66A4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339,190</w:t>
            </w:r>
          </w:p>
        </w:tc>
      </w:tr>
      <w:tr w:rsidR="00193120" w:rsidRPr="00BB3056" w14:paraId="33B56AF5" w14:textId="77777777" w:rsidTr="00101A16">
        <w:tc>
          <w:tcPr>
            <w:tcW w:w="5008" w:type="dxa"/>
          </w:tcPr>
          <w:p w14:paraId="6DFBC0F5" w14:textId="29D12926" w:rsidR="00193120" w:rsidRPr="00BB3056" w:rsidRDefault="00193120" w:rsidP="0019312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พนักงาน</w:t>
            </w:r>
            <w:r w:rsidRPr="00BB305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ที่กำหนดไว้</w:t>
            </w:r>
          </w:p>
        </w:tc>
        <w:tc>
          <w:tcPr>
            <w:tcW w:w="1202" w:type="dxa"/>
          </w:tcPr>
          <w:p w14:paraId="6E2663A6" w14:textId="77777777" w:rsidR="00193120" w:rsidRPr="00BB3056" w:rsidRDefault="00193120" w:rsidP="001931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316" w:type="dxa"/>
          </w:tcPr>
          <w:p w14:paraId="51C9BFD4" w14:textId="582462DB" w:rsidR="00193120" w:rsidRPr="00101A16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14,987</w:t>
            </w:r>
          </w:p>
        </w:tc>
        <w:tc>
          <w:tcPr>
            <w:tcW w:w="266" w:type="dxa"/>
          </w:tcPr>
          <w:p w14:paraId="43D110D7" w14:textId="77777777" w:rsidR="00193120" w:rsidRPr="00BB3056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67FE65D" w14:textId="06F1536A" w:rsidR="00193120" w:rsidRPr="00101A16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10,762</w:t>
            </w:r>
          </w:p>
        </w:tc>
      </w:tr>
      <w:tr w:rsidR="00193120" w:rsidRPr="00BB3056" w14:paraId="7D511280" w14:textId="77777777" w:rsidTr="00101A16">
        <w:tc>
          <w:tcPr>
            <w:tcW w:w="5008" w:type="dxa"/>
          </w:tcPr>
          <w:p w14:paraId="51D5056E" w14:textId="77777777" w:rsidR="00193120" w:rsidRPr="00BB3056" w:rsidRDefault="00193120" w:rsidP="0019312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02" w:type="dxa"/>
          </w:tcPr>
          <w:p w14:paraId="743E3149" w14:textId="77777777" w:rsidR="00193120" w:rsidRPr="00BB3056" w:rsidRDefault="00193120" w:rsidP="0019312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10F5C60B" w14:textId="7319B38A" w:rsidR="00193120" w:rsidRPr="00101A16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7,808</w:t>
            </w:r>
          </w:p>
        </w:tc>
        <w:tc>
          <w:tcPr>
            <w:tcW w:w="266" w:type="dxa"/>
          </w:tcPr>
          <w:p w14:paraId="3FBB45AD" w14:textId="77777777" w:rsidR="00193120" w:rsidRPr="00BB3056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6CC1BC" w14:textId="5AEBDC82" w:rsidR="00193120" w:rsidRPr="00101A16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7,982</w:t>
            </w:r>
          </w:p>
        </w:tc>
      </w:tr>
      <w:tr w:rsidR="00193120" w:rsidRPr="00BB3056" w14:paraId="7D4BC9C9" w14:textId="77777777" w:rsidTr="00101A16">
        <w:tc>
          <w:tcPr>
            <w:tcW w:w="5008" w:type="dxa"/>
          </w:tcPr>
          <w:p w14:paraId="1A9F11A4" w14:textId="6C01BE77" w:rsidR="00193120" w:rsidRPr="00BB3056" w:rsidRDefault="00193120" w:rsidP="0019312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202" w:type="dxa"/>
          </w:tcPr>
          <w:p w14:paraId="63748C8E" w14:textId="06DE5BAB" w:rsidR="00193120" w:rsidRPr="00BB3056" w:rsidRDefault="00193120" w:rsidP="00101A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316" w:type="dxa"/>
          </w:tcPr>
          <w:p w14:paraId="09410479" w14:textId="6CFDD3A0" w:rsidR="00193120" w:rsidRPr="00101A16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1,689</w:t>
            </w:r>
          </w:p>
        </w:tc>
        <w:tc>
          <w:tcPr>
            <w:tcW w:w="266" w:type="dxa"/>
          </w:tcPr>
          <w:p w14:paraId="1E55441E" w14:textId="77777777" w:rsidR="00193120" w:rsidRPr="00BB3056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822E22E" w14:textId="56EDC91A" w:rsidR="00193120" w:rsidRPr="00101A16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1,185</w:t>
            </w:r>
          </w:p>
        </w:tc>
      </w:tr>
      <w:tr w:rsidR="00193120" w:rsidRPr="00BB3056" w14:paraId="3E7C4460" w14:textId="77777777" w:rsidTr="00101A16">
        <w:tc>
          <w:tcPr>
            <w:tcW w:w="5008" w:type="dxa"/>
          </w:tcPr>
          <w:p w14:paraId="2A3FA419" w14:textId="77777777" w:rsidR="00193120" w:rsidRPr="00BB3056" w:rsidRDefault="00193120" w:rsidP="00193120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02" w:type="dxa"/>
          </w:tcPr>
          <w:p w14:paraId="668726A0" w14:textId="77777777" w:rsidR="00193120" w:rsidRPr="00BB3056" w:rsidRDefault="00193120" w:rsidP="0019312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9E1B644" w14:textId="257752FA" w:rsidR="00193120" w:rsidRPr="00BD66A4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19,503</w:t>
            </w:r>
          </w:p>
        </w:tc>
        <w:tc>
          <w:tcPr>
            <w:tcW w:w="266" w:type="dxa"/>
          </w:tcPr>
          <w:p w14:paraId="131A4F5C" w14:textId="77777777" w:rsidR="00193120" w:rsidRPr="00BB3056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632B2D" w14:textId="6DB6FBF0" w:rsidR="00193120" w:rsidRPr="00BD66A4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27,152</w:t>
            </w:r>
          </w:p>
        </w:tc>
      </w:tr>
      <w:tr w:rsidR="00193120" w:rsidRPr="00BB3056" w14:paraId="0565CA07" w14:textId="77777777" w:rsidTr="00101A16">
        <w:tc>
          <w:tcPr>
            <w:tcW w:w="5008" w:type="dxa"/>
          </w:tcPr>
          <w:p w14:paraId="4057E76C" w14:textId="77777777" w:rsidR="00193120" w:rsidRPr="00BB3056" w:rsidRDefault="00193120" w:rsidP="001931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dxa"/>
          </w:tcPr>
          <w:p w14:paraId="0755FE31" w14:textId="77777777" w:rsidR="00193120" w:rsidRPr="00BB3056" w:rsidRDefault="00193120" w:rsidP="0019312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09055D1E" w14:textId="1FEC0C18" w:rsidR="00193120" w:rsidRPr="00193120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352,040</w:t>
            </w:r>
          </w:p>
        </w:tc>
        <w:tc>
          <w:tcPr>
            <w:tcW w:w="266" w:type="dxa"/>
          </w:tcPr>
          <w:p w14:paraId="2DD20E08" w14:textId="77777777" w:rsidR="00193120" w:rsidRPr="00193120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E712358" w14:textId="3D98A965" w:rsidR="00193120" w:rsidRPr="00193120" w:rsidRDefault="00193120" w:rsidP="0019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386,271</w:t>
            </w:r>
          </w:p>
        </w:tc>
      </w:tr>
    </w:tbl>
    <w:p w14:paraId="087B9FA0" w14:textId="77777777" w:rsidR="00C808FD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18AD863" w14:textId="5B8ECFDC" w:rsidR="00C808FD" w:rsidRPr="00BB3056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269C40D5" w14:textId="77777777" w:rsidR="00C808FD" w:rsidRPr="00BB3056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6FF050" w14:textId="77777777" w:rsidR="00C808FD" w:rsidRPr="00BB3056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BB3056">
        <w:rPr>
          <w:rFonts w:asciiTheme="majorBidi" w:hAnsiTheme="majorBidi" w:cstheme="majorBidi"/>
          <w:sz w:val="30"/>
          <w:szCs w:val="30"/>
        </w:rPr>
        <w:t>5</w:t>
      </w:r>
      <w:r w:rsidRPr="00BB3056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BB3056">
        <w:rPr>
          <w:rFonts w:asciiTheme="majorBidi" w:hAnsiTheme="majorBidi" w:cstheme="majorBidi"/>
          <w:sz w:val="30"/>
          <w:szCs w:val="30"/>
        </w:rPr>
        <w:t xml:space="preserve">5 </w:t>
      </w:r>
      <w:r w:rsidRPr="00BB3056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9BF4BAF" w14:textId="273D15EF" w:rsidR="0009250D" w:rsidRDefault="0009250D" w:rsidP="0009250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</w:p>
    <w:p w14:paraId="3F1FE212" w14:textId="77777777" w:rsidR="008D78F3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ABDDC4" w14:textId="4188FB5C" w:rsidR="00C808FD" w:rsidRDefault="00C808FD" w:rsidP="00C808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20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ค่าใช้จ่ายตามลักษณะ</w:t>
      </w:r>
    </w:p>
    <w:p w14:paraId="7830050E" w14:textId="77777777" w:rsidR="00C808FD" w:rsidRPr="00C808FD" w:rsidRDefault="00C808FD" w:rsidP="00C808FD">
      <w:pPr>
        <w:rPr>
          <w:lang w:eastAsia="x-none"/>
        </w:rPr>
      </w:pPr>
    </w:p>
    <w:p w14:paraId="29752527" w14:textId="4E80F377" w:rsidR="00C808FD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งบกำไรขาดทุนได้รวมการวิเคราะห์ค่าใช้จ่ายตามหน้าที่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BB3056">
        <w:rPr>
          <w:rFonts w:asciiTheme="majorBidi" w:hAnsiTheme="majorBidi" w:cstheme="majorBidi"/>
          <w:sz w:val="30"/>
          <w:szCs w:val="30"/>
        </w:rPr>
        <w:br/>
      </w:r>
      <w:r w:rsidRPr="00BB3056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การรายงานทางการเงินฉบับต่างๆ ดังนี้</w:t>
      </w:r>
    </w:p>
    <w:p w14:paraId="440900DC" w14:textId="77777777" w:rsidR="008D78F3" w:rsidRDefault="008D78F3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170"/>
        <w:gridCol w:w="236"/>
        <w:gridCol w:w="1141"/>
        <w:gridCol w:w="243"/>
        <w:gridCol w:w="1170"/>
        <w:gridCol w:w="264"/>
        <w:gridCol w:w="1140"/>
      </w:tblGrid>
      <w:tr w:rsidR="00C808FD" w:rsidRPr="00BB3056" w14:paraId="091EFA5B" w14:textId="77777777" w:rsidTr="008D78F3">
        <w:tc>
          <w:tcPr>
            <w:tcW w:w="3762" w:type="dxa"/>
            <w:shd w:val="clear" w:color="auto" w:fill="auto"/>
          </w:tcPr>
          <w:p w14:paraId="4FAA89DE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5C77F146" w14:textId="6E7D6D78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06FEC4A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0C88EE6" w14:textId="5CDD7E2B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8FD" w:rsidRPr="00BB3056" w14:paraId="63B51E3A" w14:textId="77777777" w:rsidTr="008D78F3">
        <w:tc>
          <w:tcPr>
            <w:tcW w:w="3762" w:type="dxa"/>
          </w:tcPr>
          <w:p w14:paraId="04772A1D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73EB9" w14:textId="77777777" w:rsidR="00C808FD" w:rsidRPr="00BB3056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74E3525" w14:textId="77777777" w:rsidR="00C808FD" w:rsidRPr="00BB3056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E59A289" w14:textId="77777777" w:rsidR="00C808FD" w:rsidRPr="00BB3056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6FBD304B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F294DF" w14:textId="77777777" w:rsidR="00C808FD" w:rsidRPr="00BB3056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404610F1" w14:textId="77777777" w:rsidR="00C808FD" w:rsidRPr="00BB3056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5B04D6E6" w14:textId="77777777" w:rsidR="00C808FD" w:rsidRPr="00BB3056" w:rsidRDefault="00C808FD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808FD" w:rsidRPr="00BB3056" w14:paraId="360278B9" w14:textId="77777777" w:rsidTr="008D78F3">
        <w:tc>
          <w:tcPr>
            <w:tcW w:w="3762" w:type="dxa"/>
          </w:tcPr>
          <w:p w14:paraId="36558DC2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64" w:type="dxa"/>
            <w:gridSpan w:val="7"/>
          </w:tcPr>
          <w:p w14:paraId="0B2C1A88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08FD" w:rsidRPr="00BB3056" w14:paraId="5B606B2C" w14:textId="77777777" w:rsidTr="008D78F3">
        <w:tc>
          <w:tcPr>
            <w:tcW w:w="3762" w:type="dxa"/>
          </w:tcPr>
          <w:p w14:paraId="17DE1638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3E0720FC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937B1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552A5A77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DD66EA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1F71F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832517A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4D6CA0C4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33C" w:rsidRPr="00BB3056" w14:paraId="6DBC338E" w14:textId="77777777" w:rsidTr="008D78F3">
        <w:tc>
          <w:tcPr>
            <w:tcW w:w="3762" w:type="dxa"/>
          </w:tcPr>
          <w:p w14:paraId="1CFC6D60" w14:textId="77777777" w:rsidR="0015033C" w:rsidRPr="00BB3056" w:rsidRDefault="0015033C" w:rsidP="0015033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1AFCAF0E" w14:textId="24A755C5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(2,282)</w:t>
            </w:r>
          </w:p>
        </w:tc>
        <w:tc>
          <w:tcPr>
            <w:tcW w:w="236" w:type="dxa"/>
          </w:tcPr>
          <w:p w14:paraId="6AD461E2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0BC04F9" w14:textId="42922462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266,724</w:t>
            </w:r>
          </w:p>
        </w:tc>
        <w:tc>
          <w:tcPr>
            <w:tcW w:w="243" w:type="dxa"/>
          </w:tcPr>
          <w:p w14:paraId="7817B79E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EC2FA5" w14:textId="7B8A97D1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(2,282)</w:t>
            </w:r>
          </w:p>
        </w:tc>
        <w:tc>
          <w:tcPr>
            <w:tcW w:w="264" w:type="dxa"/>
          </w:tcPr>
          <w:p w14:paraId="3FECA189" w14:textId="77777777" w:rsidR="0015033C" w:rsidRPr="00BB3056" w:rsidRDefault="0015033C" w:rsidP="0015033C">
            <w:pPr>
              <w:pStyle w:val="acctfourfigures"/>
              <w:tabs>
                <w:tab w:val="decimal" w:pos="929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40" w:type="dxa"/>
          </w:tcPr>
          <w:p w14:paraId="73FDE161" w14:textId="0EEF336D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266,724</w:t>
            </w:r>
          </w:p>
        </w:tc>
      </w:tr>
      <w:tr w:rsidR="0015033C" w:rsidRPr="00BB3056" w14:paraId="47C29AFC" w14:textId="77777777" w:rsidTr="008D78F3">
        <w:tc>
          <w:tcPr>
            <w:tcW w:w="3762" w:type="dxa"/>
          </w:tcPr>
          <w:p w14:paraId="6812CF63" w14:textId="77777777" w:rsidR="0015033C" w:rsidRPr="00BB3056" w:rsidRDefault="0015033C" w:rsidP="0015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34AAEC19" w14:textId="099491E0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2,502,815</w:t>
            </w:r>
          </w:p>
        </w:tc>
        <w:tc>
          <w:tcPr>
            <w:tcW w:w="236" w:type="dxa"/>
          </w:tcPr>
          <w:p w14:paraId="1C303A79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1400110" w14:textId="23ACF779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3,977,765</w:t>
            </w:r>
          </w:p>
        </w:tc>
        <w:tc>
          <w:tcPr>
            <w:tcW w:w="243" w:type="dxa"/>
          </w:tcPr>
          <w:p w14:paraId="0F7572C5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0ACA3" w14:textId="3D9EA02B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2,502,815</w:t>
            </w:r>
          </w:p>
        </w:tc>
        <w:tc>
          <w:tcPr>
            <w:tcW w:w="264" w:type="dxa"/>
          </w:tcPr>
          <w:p w14:paraId="25ABA99E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596DDAA" w14:textId="097368D7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3,977,765</w:t>
            </w:r>
          </w:p>
        </w:tc>
      </w:tr>
      <w:tr w:rsidR="0015033C" w:rsidRPr="00BB3056" w14:paraId="7C812664" w14:textId="77777777" w:rsidTr="002F070D">
        <w:tc>
          <w:tcPr>
            <w:tcW w:w="3762" w:type="dxa"/>
            <w:shd w:val="clear" w:color="auto" w:fill="auto"/>
          </w:tcPr>
          <w:p w14:paraId="163AB11B" w14:textId="77777777" w:rsidR="0015033C" w:rsidRPr="00BB3056" w:rsidRDefault="0015033C" w:rsidP="0015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</w:tcPr>
          <w:p w14:paraId="64A90A56" w14:textId="2B89C411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468,670</w:t>
            </w:r>
          </w:p>
        </w:tc>
        <w:tc>
          <w:tcPr>
            <w:tcW w:w="236" w:type="dxa"/>
          </w:tcPr>
          <w:p w14:paraId="43FE618E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0F15609" w14:textId="5F339059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506,671</w:t>
            </w:r>
          </w:p>
        </w:tc>
        <w:tc>
          <w:tcPr>
            <w:tcW w:w="243" w:type="dxa"/>
          </w:tcPr>
          <w:p w14:paraId="157E5BC2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92D5B4" w14:textId="58358DCF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468,670</w:t>
            </w:r>
          </w:p>
        </w:tc>
        <w:tc>
          <w:tcPr>
            <w:tcW w:w="264" w:type="dxa"/>
          </w:tcPr>
          <w:p w14:paraId="3B1D2505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822075B" w14:textId="198E121F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506,671</w:t>
            </w:r>
          </w:p>
        </w:tc>
      </w:tr>
      <w:tr w:rsidR="0015033C" w:rsidRPr="00BB3056" w14:paraId="0F37ED90" w14:textId="77777777" w:rsidTr="008D78F3">
        <w:tc>
          <w:tcPr>
            <w:tcW w:w="3762" w:type="dxa"/>
          </w:tcPr>
          <w:p w14:paraId="3CA0068E" w14:textId="01FA97A6" w:rsidR="0015033C" w:rsidRPr="00BB3056" w:rsidRDefault="0015033C" w:rsidP="0015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</w:tcPr>
          <w:p w14:paraId="62285365" w14:textId="7A59F385" w:rsidR="0015033C" w:rsidRPr="00BD66A4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224,662</w:t>
            </w:r>
          </w:p>
        </w:tc>
        <w:tc>
          <w:tcPr>
            <w:tcW w:w="236" w:type="dxa"/>
          </w:tcPr>
          <w:p w14:paraId="4014336A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2054EA9" w14:textId="67E0215C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246,895</w:t>
            </w:r>
          </w:p>
        </w:tc>
        <w:tc>
          <w:tcPr>
            <w:tcW w:w="243" w:type="dxa"/>
          </w:tcPr>
          <w:p w14:paraId="00A78B7B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E983E" w14:textId="1C6CC3EE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224,662</w:t>
            </w:r>
          </w:p>
        </w:tc>
        <w:tc>
          <w:tcPr>
            <w:tcW w:w="264" w:type="dxa"/>
          </w:tcPr>
          <w:p w14:paraId="7D4362F4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D382D8B" w14:textId="13A53E75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246,895</w:t>
            </w:r>
          </w:p>
        </w:tc>
      </w:tr>
      <w:tr w:rsidR="0015033C" w:rsidRPr="00BB3056" w14:paraId="344E8443" w14:textId="77777777" w:rsidTr="008D78F3">
        <w:tc>
          <w:tcPr>
            <w:tcW w:w="3762" w:type="dxa"/>
          </w:tcPr>
          <w:p w14:paraId="0FC09E00" w14:textId="77777777" w:rsidR="0015033C" w:rsidRPr="00BB3056" w:rsidRDefault="0015033C" w:rsidP="0015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6B7A216A" w14:textId="4559BC6F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210,392</w:t>
            </w:r>
          </w:p>
        </w:tc>
        <w:tc>
          <w:tcPr>
            <w:tcW w:w="236" w:type="dxa"/>
          </w:tcPr>
          <w:p w14:paraId="4760E149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AAF7812" w14:textId="1E9ED56E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237,277</w:t>
            </w:r>
          </w:p>
        </w:tc>
        <w:tc>
          <w:tcPr>
            <w:tcW w:w="243" w:type="dxa"/>
          </w:tcPr>
          <w:p w14:paraId="689E4079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C5E6A" w14:textId="4E6E8E0A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210,392</w:t>
            </w:r>
          </w:p>
        </w:tc>
        <w:tc>
          <w:tcPr>
            <w:tcW w:w="264" w:type="dxa"/>
          </w:tcPr>
          <w:p w14:paraId="4D5ED708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A6C3588" w14:textId="024BEE80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237,277</w:t>
            </w:r>
          </w:p>
        </w:tc>
      </w:tr>
      <w:tr w:rsidR="0015033C" w:rsidRPr="00BB3056" w14:paraId="6626878B" w14:textId="77777777" w:rsidTr="008D78F3">
        <w:tc>
          <w:tcPr>
            <w:tcW w:w="3762" w:type="dxa"/>
          </w:tcPr>
          <w:p w14:paraId="5DBC8141" w14:textId="5659BB4D" w:rsidR="0015033C" w:rsidRPr="00BB3056" w:rsidRDefault="0015033C" w:rsidP="0015033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  <w:shd w:val="clear" w:color="auto" w:fill="auto"/>
          </w:tcPr>
          <w:p w14:paraId="23B7884F" w14:textId="705946E8" w:rsidR="0015033C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171,532</w:t>
            </w:r>
          </w:p>
        </w:tc>
        <w:tc>
          <w:tcPr>
            <w:tcW w:w="236" w:type="dxa"/>
            <w:shd w:val="clear" w:color="auto" w:fill="auto"/>
          </w:tcPr>
          <w:p w14:paraId="52F5158A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F483CFB" w14:textId="718E3D49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215,463</w:t>
            </w:r>
          </w:p>
        </w:tc>
        <w:tc>
          <w:tcPr>
            <w:tcW w:w="243" w:type="dxa"/>
            <w:shd w:val="clear" w:color="auto" w:fill="auto"/>
          </w:tcPr>
          <w:p w14:paraId="3158279A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F3FE30" w14:textId="135A41D5" w:rsidR="0015033C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171,532</w:t>
            </w:r>
          </w:p>
        </w:tc>
        <w:tc>
          <w:tcPr>
            <w:tcW w:w="264" w:type="dxa"/>
            <w:shd w:val="clear" w:color="auto" w:fill="auto"/>
          </w:tcPr>
          <w:p w14:paraId="346B369A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01A9082" w14:textId="5DB3C45C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215,463</w:t>
            </w:r>
          </w:p>
        </w:tc>
      </w:tr>
      <w:tr w:rsidR="0015033C" w:rsidRPr="00BB3056" w14:paraId="48D74C69" w14:textId="77777777" w:rsidTr="008D78F3">
        <w:tc>
          <w:tcPr>
            <w:tcW w:w="3762" w:type="dxa"/>
          </w:tcPr>
          <w:p w14:paraId="54EA6DDC" w14:textId="77777777" w:rsidR="0015033C" w:rsidRPr="00BB3056" w:rsidRDefault="0015033C" w:rsidP="0015033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40858031" w14:textId="36096850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178,647</w:t>
            </w:r>
          </w:p>
        </w:tc>
        <w:tc>
          <w:tcPr>
            <w:tcW w:w="236" w:type="dxa"/>
            <w:shd w:val="clear" w:color="auto" w:fill="auto"/>
          </w:tcPr>
          <w:p w14:paraId="5C93A786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278EA3B6" w14:textId="21F3874E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184,533</w:t>
            </w:r>
          </w:p>
        </w:tc>
        <w:tc>
          <w:tcPr>
            <w:tcW w:w="243" w:type="dxa"/>
            <w:shd w:val="clear" w:color="auto" w:fill="auto"/>
          </w:tcPr>
          <w:p w14:paraId="262B4367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C5886E" w14:textId="169A7555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178,647</w:t>
            </w:r>
          </w:p>
        </w:tc>
        <w:tc>
          <w:tcPr>
            <w:tcW w:w="264" w:type="dxa"/>
            <w:shd w:val="clear" w:color="auto" w:fill="auto"/>
          </w:tcPr>
          <w:p w14:paraId="090FBEC7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169177" w14:textId="3E9407FC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184,533</w:t>
            </w:r>
          </w:p>
        </w:tc>
      </w:tr>
      <w:tr w:rsidR="0015033C" w:rsidRPr="00BB3056" w14:paraId="5BC7EA0C" w14:textId="77777777" w:rsidTr="008D78F3">
        <w:tc>
          <w:tcPr>
            <w:tcW w:w="3762" w:type="dxa"/>
          </w:tcPr>
          <w:p w14:paraId="069B2B3E" w14:textId="77777777" w:rsidR="0015033C" w:rsidRPr="00BB3056" w:rsidRDefault="0015033C" w:rsidP="0015033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6ADDD" w14:textId="50031AAC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3,754,436</w:t>
            </w:r>
          </w:p>
        </w:tc>
        <w:tc>
          <w:tcPr>
            <w:tcW w:w="236" w:type="dxa"/>
          </w:tcPr>
          <w:p w14:paraId="0BD89D94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021E347" w14:textId="2223274E" w:rsidR="0015033C" w:rsidRPr="00BB3056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5,635,328</w:t>
            </w:r>
          </w:p>
        </w:tc>
        <w:tc>
          <w:tcPr>
            <w:tcW w:w="243" w:type="dxa"/>
          </w:tcPr>
          <w:p w14:paraId="7F18CA38" w14:textId="77777777" w:rsidR="0015033C" w:rsidRPr="00BB3056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12C5B8" w14:textId="39A7A79D" w:rsidR="0015033C" w:rsidRPr="0015033C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3,754,436</w:t>
            </w:r>
          </w:p>
        </w:tc>
        <w:tc>
          <w:tcPr>
            <w:tcW w:w="264" w:type="dxa"/>
          </w:tcPr>
          <w:p w14:paraId="6C381BF4" w14:textId="77777777" w:rsidR="0015033C" w:rsidRPr="0015033C" w:rsidRDefault="0015033C" w:rsidP="0015033C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3F954013" w14:textId="6FD6086D" w:rsidR="0015033C" w:rsidRPr="0015033C" w:rsidRDefault="0015033C" w:rsidP="0015033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5,635,328</w:t>
            </w:r>
          </w:p>
        </w:tc>
      </w:tr>
      <w:tr w:rsidR="00C808FD" w:rsidRPr="00BB3056" w14:paraId="41F2044D" w14:textId="77777777" w:rsidTr="008D78F3">
        <w:tc>
          <w:tcPr>
            <w:tcW w:w="3762" w:type="dxa"/>
          </w:tcPr>
          <w:p w14:paraId="1F6AC3B3" w14:textId="77777777" w:rsidR="00C808FD" w:rsidRPr="00BB3056" w:rsidRDefault="00C808FD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E26EBC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52BF11CA" w14:textId="77777777" w:rsidR="00C808FD" w:rsidRPr="00BB3056" w:rsidRDefault="00C808FD" w:rsidP="00C808FD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071A5704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43" w:type="dxa"/>
          </w:tcPr>
          <w:p w14:paraId="1888E5C2" w14:textId="77777777" w:rsidR="00C808FD" w:rsidRPr="00BB3056" w:rsidRDefault="00C808FD" w:rsidP="00C808FD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E30AE2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5F255DE9" w14:textId="77777777" w:rsidR="00C808FD" w:rsidRPr="00BB3056" w:rsidRDefault="00C808FD" w:rsidP="00C808FD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14:paraId="37909D5F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</w:tr>
      <w:tr w:rsidR="00C808FD" w:rsidRPr="00BB3056" w14:paraId="6C42025A" w14:textId="77777777" w:rsidTr="008D78F3">
        <w:tc>
          <w:tcPr>
            <w:tcW w:w="3762" w:type="dxa"/>
          </w:tcPr>
          <w:p w14:paraId="7C9BE00D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รวมอยู่ในค่าใช้จ่ายในการจัดจำหน่าย</w:t>
            </w:r>
          </w:p>
        </w:tc>
        <w:tc>
          <w:tcPr>
            <w:tcW w:w="1170" w:type="dxa"/>
          </w:tcPr>
          <w:p w14:paraId="02EF4A03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70F29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110D68F9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80D11A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2B892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76CFA8FB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7928D43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2CF" w:rsidRPr="00BB3056" w14:paraId="07D3F1F2" w14:textId="77777777" w:rsidTr="008D78F3">
        <w:tc>
          <w:tcPr>
            <w:tcW w:w="3762" w:type="dxa"/>
          </w:tcPr>
          <w:p w14:paraId="3B612DAF" w14:textId="77777777" w:rsidR="001E52CF" w:rsidRPr="00BB3056" w:rsidRDefault="001E52CF" w:rsidP="001E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</w:tcPr>
          <w:p w14:paraId="1A225723" w14:textId="010E2800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</w:rPr>
              <w:t>146,208</w:t>
            </w:r>
          </w:p>
        </w:tc>
        <w:tc>
          <w:tcPr>
            <w:tcW w:w="236" w:type="dxa"/>
          </w:tcPr>
          <w:p w14:paraId="327594E9" w14:textId="77777777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3DE7526" w14:textId="172138C8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</w:rPr>
              <w:t>147,544</w:t>
            </w:r>
          </w:p>
        </w:tc>
        <w:tc>
          <w:tcPr>
            <w:tcW w:w="243" w:type="dxa"/>
          </w:tcPr>
          <w:p w14:paraId="68413015" w14:textId="77777777" w:rsidR="001E52CF" w:rsidRPr="00BB3056" w:rsidRDefault="001E52CF" w:rsidP="001E52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E8A72" w14:textId="708C0DA5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</w:rPr>
              <w:t>146,208</w:t>
            </w:r>
          </w:p>
        </w:tc>
        <w:tc>
          <w:tcPr>
            <w:tcW w:w="264" w:type="dxa"/>
          </w:tcPr>
          <w:p w14:paraId="1F71F1B6" w14:textId="77777777" w:rsidR="001E52CF" w:rsidRPr="00BB3056" w:rsidRDefault="001E52CF" w:rsidP="001E52CF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15292BB" w14:textId="47F4791A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</w:rPr>
              <w:t>147,544</w:t>
            </w:r>
          </w:p>
        </w:tc>
      </w:tr>
      <w:tr w:rsidR="001E52CF" w:rsidRPr="00BB3056" w14:paraId="0DFD1A2E" w14:textId="77777777" w:rsidTr="008D78F3">
        <w:tc>
          <w:tcPr>
            <w:tcW w:w="3762" w:type="dxa"/>
          </w:tcPr>
          <w:p w14:paraId="68F57481" w14:textId="77777777" w:rsidR="001E52CF" w:rsidRPr="00BB3056" w:rsidRDefault="001E52CF" w:rsidP="001E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2B835D6B" w14:textId="08D6A9F3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236" w:type="dxa"/>
          </w:tcPr>
          <w:p w14:paraId="69A3A291" w14:textId="77777777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5A08691" w14:textId="2E42780A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  <w:tc>
          <w:tcPr>
            <w:tcW w:w="243" w:type="dxa"/>
          </w:tcPr>
          <w:p w14:paraId="3A57461D" w14:textId="77777777" w:rsidR="001E52CF" w:rsidRPr="00BB3056" w:rsidRDefault="001E52CF" w:rsidP="001E52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98D6B" w14:textId="4703EA47" w:rsidR="001E52CF" w:rsidRPr="00101A1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264" w:type="dxa"/>
          </w:tcPr>
          <w:p w14:paraId="72231543" w14:textId="77777777" w:rsidR="001E52CF" w:rsidRPr="00BB3056" w:rsidRDefault="001E52CF" w:rsidP="001E52CF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F3B1E9" w14:textId="7C3F8D0A" w:rsidR="001E52CF" w:rsidRPr="00101A1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</w:tr>
      <w:tr w:rsidR="001E52CF" w:rsidRPr="00BB3056" w14:paraId="0496C5C8" w14:textId="77777777" w:rsidTr="008D78F3">
        <w:tc>
          <w:tcPr>
            <w:tcW w:w="3762" w:type="dxa"/>
          </w:tcPr>
          <w:p w14:paraId="41E204B8" w14:textId="77777777" w:rsidR="001E52CF" w:rsidRPr="00BB3056" w:rsidRDefault="001E52CF" w:rsidP="001E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BCE8E" w14:textId="2D12C460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147,676</w:t>
            </w:r>
          </w:p>
        </w:tc>
        <w:tc>
          <w:tcPr>
            <w:tcW w:w="236" w:type="dxa"/>
          </w:tcPr>
          <w:p w14:paraId="098FCA8C" w14:textId="77777777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C5A0FBC" w14:textId="44046793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149,353</w:t>
            </w:r>
          </w:p>
        </w:tc>
        <w:tc>
          <w:tcPr>
            <w:tcW w:w="243" w:type="dxa"/>
          </w:tcPr>
          <w:p w14:paraId="561A85F3" w14:textId="77777777" w:rsidR="001E52CF" w:rsidRPr="00BB3056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918F6C" w14:textId="78063DED" w:rsidR="001E52CF" w:rsidRPr="001E52CF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147,676</w:t>
            </w:r>
          </w:p>
        </w:tc>
        <w:tc>
          <w:tcPr>
            <w:tcW w:w="264" w:type="dxa"/>
          </w:tcPr>
          <w:p w14:paraId="3537FB66" w14:textId="77777777" w:rsidR="001E52CF" w:rsidRPr="001E52CF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3FB457BD" w14:textId="2282B0E6" w:rsidR="001E52CF" w:rsidRPr="001E52CF" w:rsidRDefault="001E52CF" w:rsidP="001E5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149,353</w:t>
            </w:r>
          </w:p>
        </w:tc>
      </w:tr>
      <w:tr w:rsidR="00C808FD" w:rsidRPr="00BB3056" w14:paraId="487F3306" w14:textId="77777777" w:rsidTr="008D78F3">
        <w:tc>
          <w:tcPr>
            <w:tcW w:w="3762" w:type="dxa"/>
          </w:tcPr>
          <w:p w14:paraId="272E2E26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AD2CE4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9FEC6F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213E54B7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F44A3A7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474032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37681D3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14:paraId="345F5651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8FD" w:rsidRPr="00BB3056" w14:paraId="59E8C895" w14:textId="77777777" w:rsidTr="008D78F3">
        <w:tc>
          <w:tcPr>
            <w:tcW w:w="3762" w:type="dxa"/>
          </w:tcPr>
          <w:p w14:paraId="52D53F9A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59F5C94A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80DA0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126F82A1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F3033F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080E6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54EDB871" w14:textId="77777777" w:rsidR="00C808FD" w:rsidRPr="00BB3056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EC9AC6E" w14:textId="77777777" w:rsidR="00C808FD" w:rsidRPr="00BB3056" w:rsidRDefault="00C808FD" w:rsidP="00C808F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986" w:rsidRPr="00BB3056" w14:paraId="414ABE14" w14:textId="77777777" w:rsidTr="00F35A46">
        <w:tc>
          <w:tcPr>
            <w:tcW w:w="3762" w:type="dxa"/>
          </w:tcPr>
          <w:p w14:paraId="57FD8BDB" w14:textId="77777777" w:rsidR="00E74986" w:rsidRPr="00BB3056" w:rsidRDefault="00E74986" w:rsidP="00E7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14:paraId="34EB2441" w14:textId="0AC92E84" w:rsidR="00E74986" w:rsidRPr="00BB305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127,378</w:t>
            </w:r>
          </w:p>
        </w:tc>
        <w:tc>
          <w:tcPr>
            <w:tcW w:w="236" w:type="dxa"/>
          </w:tcPr>
          <w:p w14:paraId="3BDAA755" w14:textId="77777777" w:rsidR="00E74986" w:rsidRPr="00BB3056" w:rsidRDefault="00E74986" w:rsidP="00E749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E5239ED" w14:textId="630A31F4" w:rsidR="00E74986" w:rsidRPr="00BB305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139,376</w:t>
            </w:r>
          </w:p>
        </w:tc>
        <w:tc>
          <w:tcPr>
            <w:tcW w:w="243" w:type="dxa"/>
          </w:tcPr>
          <w:p w14:paraId="43850EF7" w14:textId="77777777" w:rsidR="00E74986" w:rsidRPr="00BB3056" w:rsidRDefault="00E74986" w:rsidP="00E749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9BF9B6" w14:textId="192B39BB" w:rsidR="00E74986" w:rsidRPr="00101A1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127,378</w:t>
            </w:r>
          </w:p>
        </w:tc>
        <w:tc>
          <w:tcPr>
            <w:tcW w:w="264" w:type="dxa"/>
          </w:tcPr>
          <w:p w14:paraId="14C7AF1C" w14:textId="77777777" w:rsidR="00E74986" w:rsidRPr="00101A16" w:rsidRDefault="00E74986" w:rsidP="00E749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4B957F8A" w14:textId="2A52777A" w:rsidR="00E74986" w:rsidRPr="00101A1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139,376</w:t>
            </w:r>
          </w:p>
        </w:tc>
      </w:tr>
      <w:tr w:rsidR="00E74986" w:rsidRPr="00BB3056" w14:paraId="5B399254" w14:textId="77777777" w:rsidTr="0071346C">
        <w:tc>
          <w:tcPr>
            <w:tcW w:w="3762" w:type="dxa"/>
          </w:tcPr>
          <w:p w14:paraId="1E87AE8D" w14:textId="77777777" w:rsidR="00E74986" w:rsidRPr="00BB3056" w:rsidRDefault="00E74986" w:rsidP="00E7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</w:tcPr>
          <w:p w14:paraId="56400CA5" w14:textId="38BE542B" w:rsidR="00E74986" w:rsidRPr="00BB3056" w:rsidRDefault="00E74986" w:rsidP="00E7498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61,271</w:t>
            </w:r>
          </w:p>
        </w:tc>
        <w:tc>
          <w:tcPr>
            <w:tcW w:w="236" w:type="dxa"/>
          </w:tcPr>
          <w:p w14:paraId="72320355" w14:textId="77777777" w:rsidR="00E74986" w:rsidRPr="00BB3056" w:rsidRDefault="00E74986" w:rsidP="00E7498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3B6DB94" w14:textId="78AFCF15" w:rsidR="00E74986" w:rsidRPr="00BB305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49,456</w:t>
            </w:r>
          </w:p>
        </w:tc>
        <w:tc>
          <w:tcPr>
            <w:tcW w:w="243" w:type="dxa"/>
          </w:tcPr>
          <w:p w14:paraId="19126E72" w14:textId="77777777" w:rsidR="00E74986" w:rsidRPr="00BB3056" w:rsidRDefault="00E74986" w:rsidP="00E7498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3CF4C" w14:textId="0BA85430" w:rsidR="00E74986" w:rsidRPr="00101A16" w:rsidRDefault="00E74986" w:rsidP="00E7498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61,271</w:t>
            </w:r>
          </w:p>
        </w:tc>
        <w:tc>
          <w:tcPr>
            <w:tcW w:w="264" w:type="dxa"/>
          </w:tcPr>
          <w:p w14:paraId="3FD4862E" w14:textId="77777777" w:rsidR="00E74986" w:rsidRPr="00101A16" w:rsidRDefault="00E74986" w:rsidP="00E7498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572C5805" w14:textId="53B27D25" w:rsidR="00E74986" w:rsidRPr="00101A1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49,456</w:t>
            </w:r>
          </w:p>
        </w:tc>
      </w:tr>
      <w:tr w:rsidR="00E74986" w:rsidRPr="00BB3056" w14:paraId="0C099B3E" w14:textId="77777777" w:rsidTr="00101A16">
        <w:tc>
          <w:tcPr>
            <w:tcW w:w="3762" w:type="dxa"/>
          </w:tcPr>
          <w:p w14:paraId="3D4C48C9" w14:textId="7688CE53" w:rsidR="00E74986" w:rsidRPr="00BB3056" w:rsidRDefault="00E74986" w:rsidP="0010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</w:tcPr>
          <w:p w14:paraId="3291232F" w14:textId="4B7252E7" w:rsidR="00E7498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9,670</w:t>
            </w:r>
          </w:p>
        </w:tc>
        <w:tc>
          <w:tcPr>
            <w:tcW w:w="236" w:type="dxa"/>
          </w:tcPr>
          <w:p w14:paraId="04FF8597" w14:textId="77777777" w:rsidR="00E74986" w:rsidRPr="00BB305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9B49838" w14:textId="08EEED04" w:rsidR="00E7498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8,140</w:t>
            </w:r>
          </w:p>
        </w:tc>
        <w:tc>
          <w:tcPr>
            <w:tcW w:w="243" w:type="dxa"/>
          </w:tcPr>
          <w:p w14:paraId="00407630" w14:textId="77777777" w:rsidR="00E74986" w:rsidRPr="00BB3056" w:rsidRDefault="00E74986" w:rsidP="00E749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2BABF" w14:textId="0BF5EA0B" w:rsidR="00E74986" w:rsidRPr="00101A1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9,670</w:t>
            </w:r>
          </w:p>
        </w:tc>
        <w:tc>
          <w:tcPr>
            <w:tcW w:w="264" w:type="dxa"/>
          </w:tcPr>
          <w:p w14:paraId="37C30AC7" w14:textId="77777777" w:rsidR="00E74986" w:rsidRPr="00101A16" w:rsidRDefault="00E74986" w:rsidP="00E749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</w:tcPr>
          <w:p w14:paraId="508150E7" w14:textId="3F95CC53" w:rsidR="00E74986" w:rsidRPr="00101A1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8,140</w:t>
            </w:r>
          </w:p>
        </w:tc>
      </w:tr>
      <w:tr w:rsidR="00E74986" w:rsidRPr="00BB3056" w14:paraId="75C925DE" w14:textId="77777777" w:rsidTr="00101A16">
        <w:tc>
          <w:tcPr>
            <w:tcW w:w="3762" w:type="dxa"/>
          </w:tcPr>
          <w:p w14:paraId="44B7C17C" w14:textId="77777777" w:rsidR="00E74986" w:rsidRPr="00BB3056" w:rsidRDefault="00E74986" w:rsidP="00E7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86872A" w14:textId="3D154CE8" w:rsidR="00E74986" w:rsidRPr="00BB305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41,527</w:t>
            </w:r>
          </w:p>
        </w:tc>
        <w:tc>
          <w:tcPr>
            <w:tcW w:w="236" w:type="dxa"/>
          </w:tcPr>
          <w:p w14:paraId="3BFC3D49" w14:textId="77777777" w:rsidR="00E74986" w:rsidRPr="00BB305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6C7E9FE" w14:textId="75342A75" w:rsidR="00E74986" w:rsidRPr="00BB305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033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43" w:type="dxa"/>
          </w:tcPr>
          <w:p w14:paraId="4E689242" w14:textId="77777777" w:rsidR="00E74986" w:rsidRPr="00BB3056" w:rsidRDefault="00E74986" w:rsidP="00E749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BFD7C7" w14:textId="6D4DC3F6" w:rsidR="00E74986" w:rsidRPr="00101A1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41,527</w:t>
            </w:r>
          </w:p>
        </w:tc>
        <w:tc>
          <w:tcPr>
            <w:tcW w:w="264" w:type="dxa"/>
          </w:tcPr>
          <w:p w14:paraId="06C5B30E" w14:textId="77777777" w:rsidR="00E74986" w:rsidRPr="00101A16" w:rsidRDefault="00E74986" w:rsidP="00E749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972D7AE" w14:textId="5B639F23" w:rsidR="00E74986" w:rsidRPr="00101A1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48,467</w:t>
            </w:r>
          </w:p>
        </w:tc>
      </w:tr>
      <w:tr w:rsidR="00E74986" w:rsidRPr="00BB3056" w14:paraId="25E2660D" w14:textId="77777777" w:rsidTr="008D78F3">
        <w:tc>
          <w:tcPr>
            <w:tcW w:w="3762" w:type="dxa"/>
          </w:tcPr>
          <w:p w14:paraId="40BEB8EC" w14:textId="77777777" w:rsidR="00E74986" w:rsidRPr="00BB3056" w:rsidRDefault="00E74986" w:rsidP="00E74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C91890" w14:textId="17DCFBC7" w:rsidR="00E74986" w:rsidRPr="00BB305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239,846</w:t>
            </w:r>
          </w:p>
        </w:tc>
        <w:tc>
          <w:tcPr>
            <w:tcW w:w="236" w:type="dxa"/>
          </w:tcPr>
          <w:p w14:paraId="10C03C8F" w14:textId="77777777" w:rsidR="00E74986" w:rsidRPr="00BB3056" w:rsidRDefault="00E74986" w:rsidP="00E74986">
            <w:pPr>
              <w:pStyle w:val="acctfourfigures"/>
              <w:tabs>
                <w:tab w:val="decimal" w:pos="954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DFF152" w14:textId="6F8CA259" w:rsidR="00E74986" w:rsidRPr="00BB305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03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243" w:type="dxa"/>
          </w:tcPr>
          <w:p w14:paraId="5F39B98B" w14:textId="77777777" w:rsidR="00E74986" w:rsidRPr="00BB3056" w:rsidRDefault="00E74986" w:rsidP="00E7498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8FF2C5" w14:textId="013D2C91" w:rsidR="00E74986" w:rsidRPr="00101A1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239,846</w:t>
            </w:r>
          </w:p>
        </w:tc>
        <w:tc>
          <w:tcPr>
            <w:tcW w:w="264" w:type="dxa"/>
          </w:tcPr>
          <w:p w14:paraId="61615145" w14:textId="77777777" w:rsidR="00E74986" w:rsidRPr="00101A16" w:rsidRDefault="00E74986" w:rsidP="00E74986">
            <w:pPr>
              <w:tabs>
                <w:tab w:val="clear" w:pos="907"/>
                <w:tab w:val="decimal" w:pos="837"/>
                <w:tab w:val="decimal" w:pos="929"/>
              </w:tabs>
              <w:spacing w:line="240" w:lineRule="auto"/>
              <w:ind w:left="-198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6D77BEDF" w14:textId="22E37073" w:rsidR="00E74986" w:rsidRPr="00101A16" w:rsidRDefault="00E74986" w:rsidP="00E749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245,439</w:t>
            </w:r>
          </w:p>
        </w:tc>
      </w:tr>
    </w:tbl>
    <w:p w14:paraId="0FDC34DB" w14:textId="6ED7423C" w:rsidR="00C808FD" w:rsidRDefault="00C808FD" w:rsidP="00C808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  <w:cs/>
        </w:rPr>
        <w:t xml:space="preserve">  </w:t>
      </w:r>
    </w:p>
    <w:p w14:paraId="77126168" w14:textId="77777777" w:rsidR="008D78F3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CC43D7" w14:textId="4530AAB9" w:rsidR="007D4077" w:rsidRPr="00254A81" w:rsidRDefault="00176D96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AC5DED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7D4077" w:rsidRPr="00254A81">
        <w:rPr>
          <w:rFonts w:ascii="Angsana New" w:hAnsi="Angsana New"/>
          <w:sz w:val="30"/>
          <w:szCs w:val="30"/>
          <w:u w:val="none"/>
          <w:cs/>
        </w:rPr>
        <w:tab/>
        <w:t>ภาษีเงินได้</w:t>
      </w:r>
    </w:p>
    <w:p w14:paraId="0E535E02" w14:textId="77777777" w:rsidR="007D4077" w:rsidRPr="00E864C1" w:rsidRDefault="007D4077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5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1018"/>
        <w:gridCol w:w="237"/>
        <w:gridCol w:w="1055"/>
        <w:gridCol w:w="266"/>
        <w:gridCol w:w="1026"/>
        <w:gridCol w:w="266"/>
        <w:gridCol w:w="1024"/>
      </w:tblGrid>
      <w:tr w:rsidR="00634C76" w:rsidRPr="00254A81" w14:paraId="03215155" w14:textId="77777777" w:rsidTr="00BD66A4">
        <w:tc>
          <w:tcPr>
            <w:tcW w:w="1927" w:type="pct"/>
          </w:tcPr>
          <w:p w14:paraId="2F4A3078" w14:textId="77777777" w:rsidR="00634C76" w:rsidRPr="00254A81" w:rsidRDefault="0057650B" w:rsidP="0057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17" w:type="pct"/>
          </w:tcPr>
          <w:p w14:paraId="4C3238D8" w14:textId="77777777" w:rsidR="00634C76" w:rsidRPr="00254A81" w:rsidRDefault="00634C76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pct"/>
            <w:gridSpan w:val="3"/>
          </w:tcPr>
          <w:p w14:paraId="3DBB9AB9" w14:textId="77777777" w:rsidR="00634C76" w:rsidRPr="00254A8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9" w:type="pct"/>
          </w:tcPr>
          <w:p w14:paraId="612B8665" w14:textId="77777777" w:rsidR="00634C76" w:rsidRPr="00254A8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0" w:type="pct"/>
            <w:gridSpan w:val="3"/>
          </w:tcPr>
          <w:p w14:paraId="5DCFACB4" w14:textId="77777777" w:rsidR="00634C76" w:rsidRPr="00254A8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A62D31" w:rsidRPr="00254A81" w14:paraId="48F3E69A" w14:textId="77777777" w:rsidTr="00BD66A4">
        <w:tc>
          <w:tcPr>
            <w:tcW w:w="1927" w:type="pct"/>
          </w:tcPr>
          <w:p w14:paraId="3039D87C" w14:textId="77777777" w:rsidR="00A62D31" w:rsidRPr="00254A81" w:rsidRDefault="00A62D31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632E624" w14:textId="5A383DF8" w:rsidR="00A62D31" w:rsidRPr="00254A81" w:rsidRDefault="00A62D31" w:rsidP="00674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59B3BC6F" w14:textId="77777777" w:rsidR="00A62D31" w:rsidRPr="00254A81" w:rsidRDefault="00DE7DC8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D94BF6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4" w:type="pct"/>
          </w:tcPr>
          <w:p w14:paraId="5F50C17E" w14:textId="77777777" w:rsidR="00A62D31" w:rsidRPr="00254A81" w:rsidRDefault="00A62D31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381BF071" w14:textId="77777777" w:rsidR="00A62D31" w:rsidRPr="00254A81" w:rsidRDefault="00DE7DC8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D94BF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9" w:type="pct"/>
          </w:tcPr>
          <w:p w14:paraId="22E3E795" w14:textId="77777777" w:rsidR="00A62D31" w:rsidRPr="00254A81" w:rsidRDefault="00A62D31" w:rsidP="00A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14:paraId="1C381260" w14:textId="77777777" w:rsidR="00A62D31" w:rsidRPr="00254A81" w:rsidRDefault="00DE7DC8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D94BF6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9" w:type="pct"/>
          </w:tcPr>
          <w:p w14:paraId="2E25BF26" w14:textId="77777777" w:rsidR="00A62D31" w:rsidRPr="00254A81" w:rsidRDefault="00A62D31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7922D936" w14:textId="77777777" w:rsidR="00A62D31" w:rsidRPr="00254A81" w:rsidRDefault="00DE7DC8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D94BF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A62D31" w:rsidRPr="00254A81" w14:paraId="60DB5084" w14:textId="77777777" w:rsidTr="00BD66A4">
        <w:tc>
          <w:tcPr>
            <w:tcW w:w="1927" w:type="pct"/>
          </w:tcPr>
          <w:p w14:paraId="4FE270B2" w14:textId="77777777" w:rsidR="00A62D31" w:rsidRPr="00254A81" w:rsidRDefault="00A62D31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D0A32D5" w14:textId="77777777" w:rsidR="00A62D31" w:rsidRPr="00254A81" w:rsidRDefault="00A62D31" w:rsidP="00674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5" w:type="pct"/>
            <w:gridSpan w:val="7"/>
          </w:tcPr>
          <w:p w14:paraId="4B4CEADF" w14:textId="77777777" w:rsidR="00A62D31" w:rsidRPr="00254A81" w:rsidRDefault="00A62D31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94BF6" w:rsidRPr="00254A81" w14:paraId="5E38E232" w14:textId="77777777" w:rsidTr="00BD66A4">
        <w:tc>
          <w:tcPr>
            <w:tcW w:w="1927" w:type="pct"/>
          </w:tcPr>
          <w:p w14:paraId="58ACBA2F" w14:textId="77777777" w:rsidR="00D94BF6" w:rsidRPr="00254A81" w:rsidRDefault="00D94BF6" w:rsidP="00D9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7" w:type="pct"/>
          </w:tcPr>
          <w:p w14:paraId="756F7BEE" w14:textId="77777777" w:rsidR="00D94BF6" w:rsidRPr="00254A81" w:rsidRDefault="00D94BF6" w:rsidP="00D9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center"/>
          </w:tcPr>
          <w:p w14:paraId="50F25804" w14:textId="26149C38" w:rsidR="00D94BF6" w:rsidRPr="00254A81" w:rsidRDefault="00C808FD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C808FD">
              <w:rPr>
                <w:rFonts w:ascii="Angsana New" w:hAnsi="Angsana New"/>
                <w:b w:val="0"/>
                <w:sz w:val="30"/>
                <w:szCs w:val="30"/>
              </w:rPr>
              <w:t>193,782</w:t>
            </w:r>
          </w:p>
        </w:tc>
        <w:tc>
          <w:tcPr>
            <w:tcW w:w="124" w:type="pct"/>
            <w:vAlign w:val="center"/>
          </w:tcPr>
          <w:p w14:paraId="7C276359" w14:textId="77777777" w:rsidR="00D94BF6" w:rsidRPr="00254A81" w:rsidRDefault="00D94BF6" w:rsidP="00D94B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0E1B3BA1" w14:textId="77777777" w:rsidR="00D94BF6" w:rsidRPr="00254A81" w:rsidRDefault="00D94BF6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514688">
              <w:rPr>
                <w:rFonts w:ascii="Angsana New" w:hAnsi="Angsana New"/>
                <w:b w:val="0"/>
                <w:sz w:val="30"/>
                <w:szCs w:val="30"/>
              </w:rPr>
              <w:t>437,455</w:t>
            </w:r>
          </w:p>
        </w:tc>
        <w:tc>
          <w:tcPr>
            <w:tcW w:w="139" w:type="pct"/>
            <w:vAlign w:val="center"/>
          </w:tcPr>
          <w:p w14:paraId="45CB515A" w14:textId="77777777" w:rsidR="00D94BF6" w:rsidRPr="00254A81" w:rsidRDefault="00D94BF6" w:rsidP="00D94B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14:paraId="23FCB693" w14:textId="28DAE20C" w:rsidR="00D94BF6" w:rsidRPr="00514688" w:rsidRDefault="00A015E2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A015E2">
              <w:rPr>
                <w:rFonts w:ascii="Angsana New" w:hAnsi="Angsana New"/>
                <w:b w:val="0"/>
                <w:sz w:val="30"/>
                <w:szCs w:val="30"/>
              </w:rPr>
              <w:t>193,782</w:t>
            </w:r>
          </w:p>
        </w:tc>
        <w:tc>
          <w:tcPr>
            <w:tcW w:w="139" w:type="pct"/>
            <w:vAlign w:val="center"/>
          </w:tcPr>
          <w:p w14:paraId="30F4E6D1" w14:textId="77777777" w:rsidR="00D94BF6" w:rsidRPr="00254A81" w:rsidRDefault="00D94BF6" w:rsidP="00D94B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3E47A95B" w14:textId="77777777" w:rsidR="00D94BF6" w:rsidRPr="00514688" w:rsidRDefault="00D94BF6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514688">
              <w:rPr>
                <w:rFonts w:ascii="Angsana New" w:hAnsi="Angsana New"/>
                <w:b w:val="0"/>
                <w:sz w:val="30"/>
                <w:szCs w:val="30"/>
              </w:rPr>
              <w:t>437,455</w:t>
            </w:r>
          </w:p>
        </w:tc>
      </w:tr>
      <w:tr w:rsidR="00D94BF6" w:rsidRPr="00254A81" w14:paraId="1F6ED4FC" w14:textId="77777777" w:rsidTr="00BD66A4">
        <w:tc>
          <w:tcPr>
            <w:tcW w:w="1927" w:type="pct"/>
          </w:tcPr>
          <w:p w14:paraId="785F2819" w14:textId="168F0D05" w:rsidR="00D94BF6" w:rsidRPr="00254A81" w:rsidRDefault="001B5FDD" w:rsidP="00D9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(รายได้) ค่าใช้จ่ายภาษีเงินได้รอการตัดบัญชี</w:t>
            </w:r>
          </w:p>
        </w:tc>
        <w:tc>
          <w:tcPr>
            <w:tcW w:w="517" w:type="pct"/>
          </w:tcPr>
          <w:p w14:paraId="759247BB" w14:textId="4588331B" w:rsidR="00D94BF6" w:rsidRPr="00254A81" w:rsidRDefault="00D94BF6" w:rsidP="00D9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  <w:vAlign w:val="center"/>
          </w:tcPr>
          <w:p w14:paraId="07D6CC7E" w14:textId="72DB5C96" w:rsidR="00D94BF6" w:rsidRPr="00514688" w:rsidRDefault="00A015E2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t>(19,438)</w:t>
            </w:r>
          </w:p>
        </w:tc>
        <w:tc>
          <w:tcPr>
            <w:tcW w:w="124" w:type="pct"/>
            <w:vAlign w:val="center"/>
          </w:tcPr>
          <w:p w14:paraId="566FC57B" w14:textId="77777777" w:rsidR="00D94BF6" w:rsidRPr="00254A81" w:rsidRDefault="00D94BF6" w:rsidP="00D94B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18F7D302" w14:textId="77777777" w:rsidR="00D94BF6" w:rsidRPr="00514688" w:rsidRDefault="00D94BF6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514688">
              <w:rPr>
                <w:rFonts w:ascii="Angsana New" w:hAnsi="Angsana New"/>
                <w:b w:val="0"/>
                <w:sz w:val="30"/>
                <w:szCs w:val="30"/>
              </w:rPr>
              <w:t>17,661</w:t>
            </w:r>
          </w:p>
        </w:tc>
        <w:tc>
          <w:tcPr>
            <w:tcW w:w="139" w:type="pct"/>
            <w:vAlign w:val="center"/>
          </w:tcPr>
          <w:p w14:paraId="7666A69A" w14:textId="77777777" w:rsidR="00D94BF6" w:rsidRPr="00254A81" w:rsidRDefault="00D94BF6" w:rsidP="00D94B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14:paraId="5B124899" w14:textId="204FA28E" w:rsidR="00D94BF6" w:rsidRPr="00514688" w:rsidRDefault="00A015E2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A015E2">
              <w:rPr>
                <w:rFonts w:ascii="Angsana New" w:hAnsi="Angsana New"/>
                <w:b w:val="0"/>
                <w:sz w:val="30"/>
                <w:szCs w:val="30"/>
              </w:rPr>
              <w:t>(19,438)</w:t>
            </w:r>
          </w:p>
        </w:tc>
        <w:tc>
          <w:tcPr>
            <w:tcW w:w="139" w:type="pct"/>
            <w:vAlign w:val="center"/>
          </w:tcPr>
          <w:p w14:paraId="6777E9B9" w14:textId="77777777" w:rsidR="00D94BF6" w:rsidRPr="00254A81" w:rsidRDefault="00D94BF6" w:rsidP="00D94BF6">
            <w:pPr>
              <w:tabs>
                <w:tab w:val="decimal" w:pos="821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7E4E5DBB" w14:textId="77777777" w:rsidR="00D94BF6" w:rsidRPr="00514688" w:rsidRDefault="00D94BF6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514688">
              <w:rPr>
                <w:rFonts w:ascii="Angsana New" w:hAnsi="Angsana New"/>
                <w:b w:val="0"/>
                <w:sz w:val="30"/>
                <w:szCs w:val="30"/>
              </w:rPr>
              <w:t>17,661</w:t>
            </w:r>
          </w:p>
        </w:tc>
      </w:tr>
      <w:tr w:rsidR="00D94BF6" w:rsidRPr="00254A81" w14:paraId="06FD6426" w14:textId="77777777" w:rsidTr="00BD66A4">
        <w:tc>
          <w:tcPr>
            <w:tcW w:w="1927" w:type="pct"/>
          </w:tcPr>
          <w:p w14:paraId="79ED795F" w14:textId="77777777" w:rsidR="00D94BF6" w:rsidRPr="00254A81" w:rsidRDefault="00D94BF6" w:rsidP="00D9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517" w:type="pct"/>
          </w:tcPr>
          <w:p w14:paraId="265629B3" w14:textId="77777777" w:rsidR="00D94BF6" w:rsidRPr="00254A81" w:rsidRDefault="00D94BF6" w:rsidP="00D9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8A78FD" w14:textId="4E0AF395" w:rsidR="00D94BF6" w:rsidRPr="00514688" w:rsidRDefault="00A015E2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A015E2">
              <w:rPr>
                <w:rFonts w:ascii="Angsana New" w:hAnsi="Angsana New"/>
                <w:bCs/>
                <w:sz w:val="30"/>
                <w:szCs w:val="30"/>
              </w:rPr>
              <w:t>174,344</w:t>
            </w:r>
          </w:p>
        </w:tc>
        <w:tc>
          <w:tcPr>
            <w:tcW w:w="124" w:type="pct"/>
            <w:vAlign w:val="center"/>
          </w:tcPr>
          <w:p w14:paraId="25506E42" w14:textId="77777777" w:rsidR="00D94BF6" w:rsidRPr="00254A81" w:rsidRDefault="00D94BF6" w:rsidP="00D94BF6">
            <w:pPr>
              <w:pStyle w:val="headingcentred"/>
              <w:tabs>
                <w:tab w:val="decimal" w:pos="821"/>
              </w:tabs>
              <w:spacing w:after="0" w:line="240" w:lineRule="auto"/>
              <w:ind w:left="-81"/>
              <w:jc w:val="left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A2A67B" w14:textId="77777777" w:rsidR="00D94BF6" w:rsidRPr="00514688" w:rsidRDefault="00D94BF6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Cs/>
                <w:sz w:val="30"/>
                <w:szCs w:val="30"/>
              </w:rPr>
              <w:t>455,116</w:t>
            </w:r>
          </w:p>
        </w:tc>
        <w:tc>
          <w:tcPr>
            <w:tcW w:w="139" w:type="pct"/>
            <w:vAlign w:val="center"/>
          </w:tcPr>
          <w:p w14:paraId="0FD9819F" w14:textId="77777777" w:rsidR="00D94BF6" w:rsidRPr="00254A81" w:rsidRDefault="00D94BF6" w:rsidP="00D94B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4E686F" w14:textId="0727CAD2" w:rsidR="00D94BF6" w:rsidRPr="00514688" w:rsidRDefault="00A015E2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A015E2">
              <w:rPr>
                <w:rFonts w:ascii="Angsana New" w:hAnsi="Angsana New"/>
                <w:bCs/>
                <w:sz w:val="30"/>
                <w:szCs w:val="30"/>
              </w:rPr>
              <w:t>174,344</w:t>
            </w:r>
          </w:p>
        </w:tc>
        <w:tc>
          <w:tcPr>
            <w:tcW w:w="139" w:type="pct"/>
            <w:vAlign w:val="center"/>
          </w:tcPr>
          <w:p w14:paraId="29094297" w14:textId="77777777" w:rsidR="00D94BF6" w:rsidRPr="00254A81" w:rsidRDefault="00D94BF6" w:rsidP="00D94BF6">
            <w:pPr>
              <w:tabs>
                <w:tab w:val="decimal" w:pos="821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C73A5" w14:textId="77777777" w:rsidR="00D94BF6" w:rsidRPr="00514688" w:rsidRDefault="00D94BF6" w:rsidP="00D94BF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Cs/>
                <w:sz w:val="30"/>
                <w:szCs w:val="30"/>
              </w:rPr>
              <w:t>455,116</w:t>
            </w:r>
          </w:p>
        </w:tc>
      </w:tr>
    </w:tbl>
    <w:p w14:paraId="0AA3B1CF" w14:textId="0869EB0B" w:rsidR="004B1674" w:rsidRDefault="004B1674" w:rsidP="00ED5915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5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76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1B5FDD" w:rsidRPr="00254A81" w14:paraId="136E213B" w14:textId="77777777" w:rsidTr="00427EA3">
        <w:trPr>
          <w:cantSplit/>
        </w:trPr>
        <w:tc>
          <w:tcPr>
            <w:tcW w:w="3276" w:type="dxa"/>
          </w:tcPr>
          <w:p w14:paraId="3444DF58" w14:textId="77777777" w:rsidR="001B5FDD" w:rsidRPr="00254A81" w:rsidRDefault="001B5FDD" w:rsidP="002F070D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</w:t>
            </w:r>
          </w:p>
        </w:tc>
        <w:tc>
          <w:tcPr>
            <w:tcW w:w="6300" w:type="dxa"/>
            <w:gridSpan w:val="11"/>
          </w:tcPr>
          <w:p w14:paraId="5139047D" w14:textId="3B3F97BF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B25C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รวมและงบการเงิน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B5FDD" w:rsidRPr="00254A81" w14:paraId="35CB9FC3" w14:textId="77777777" w:rsidTr="00427EA3">
        <w:trPr>
          <w:cantSplit/>
        </w:trPr>
        <w:tc>
          <w:tcPr>
            <w:tcW w:w="3276" w:type="dxa"/>
            <w:vAlign w:val="bottom"/>
          </w:tcPr>
          <w:p w14:paraId="02FD848B" w14:textId="77777777" w:rsidR="001B5FDD" w:rsidRPr="00254A81" w:rsidRDefault="001B5FDD" w:rsidP="002F070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060" w:type="dxa"/>
            <w:gridSpan w:val="5"/>
            <w:vAlign w:val="bottom"/>
          </w:tcPr>
          <w:p w14:paraId="52D26D23" w14:textId="77777777" w:rsidR="001B5FDD" w:rsidRPr="00254A81" w:rsidRDefault="001B5FDD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DB1AABC" w14:textId="77777777" w:rsidR="001B5FDD" w:rsidRPr="00254A81" w:rsidRDefault="001B5FDD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53EFE907" w14:textId="77777777" w:rsidR="001B5FDD" w:rsidRPr="00254A81" w:rsidRDefault="001B5FDD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5D1C">
              <w:rPr>
                <w:rFonts w:ascii="Angsana New" w:hAnsi="Angsana New"/>
                <w:sz w:val="30"/>
                <w:szCs w:val="30"/>
              </w:rPr>
              <w:t>25</w:t>
            </w:r>
            <w:r w:rsidRPr="00254A8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B5FDD" w:rsidRPr="00254A81" w14:paraId="62E6BBAA" w14:textId="77777777" w:rsidTr="00427EA3">
        <w:trPr>
          <w:cantSplit/>
        </w:trPr>
        <w:tc>
          <w:tcPr>
            <w:tcW w:w="3276" w:type="dxa"/>
          </w:tcPr>
          <w:p w14:paraId="5FBCDD18" w14:textId="77777777" w:rsidR="001B5FDD" w:rsidRPr="00254A81" w:rsidRDefault="001B5FDD" w:rsidP="002F070D">
            <w:pPr>
              <w:spacing w:line="240" w:lineRule="auto"/>
              <w:ind w:left="172" w:hanging="17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6B7AD914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5FDD" w:rsidRPr="00254A81" w14:paraId="4EC53BE3" w14:textId="77777777" w:rsidTr="00427EA3">
        <w:trPr>
          <w:cantSplit/>
        </w:trPr>
        <w:tc>
          <w:tcPr>
            <w:tcW w:w="3276" w:type="dxa"/>
          </w:tcPr>
          <w:p w14:paraId="48BA5C12" w14:textId="77777777" w:rsidR="001B5FDD" w:rsidRPr="00254A81" w:rsidRDefault="001B5FDD" w:rsidP="002F070D">
            <w:pPr>
              <w:spacing w:line="240" w:lineRule="auto"/>
              <w:ind w:left="172" w:hanging="1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6B0D49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15E96ED5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74D9588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366E4611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F82D4D7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192C0DB4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1684D0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5CF1F1E8" w14:textId="77777777" w:rsidR="001B5FDD" w:rsidRPr="00254A81" w:rsidRDefault="001B5FDD" w:rsidP="002F070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8DA4306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784A0CAD" w14:textId="77777777" w:rsidR="001B5FDD" w:rsidRPr="00254A81" w:rsidRDefault="001B5FDD" w:rsidP="002F070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D53E56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1B5FDD" w:rsidRPr="00254A81" w14:paraId="0FB43DED" w14:textId="77777777" w:rsidTr="00427EA3">
        <w:trPr>
          <w:cantSplit/>
        </w:trPr>
        <w:tc>
          <w:tcPr>
            <w:tcW w:w="3276" w:type="dxa"/>
          </w:tcPr>
          <w:p w14:paraId="7F975AB6" w14:textId="77777777" w:rsidR="001B5FDD" w:rsidRPr="00254A81" w:rsidRDefault="001B5FDD" w:rsidP="002F070D">
            <w:pPr>
              <w:spacing w:line="240" w:lineRule="auto"/>
              <w:ind w:left="172" w:hanging="1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8003DB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620DFA0" w14:textId="77777777" w:rsidR="001B5FDD" w:rsidRPr="00254A81" w:rsidRDefault="001B5FDD" w:rsidP="002F07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2FA25E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74AE30" w14:textId="77777777" w:rsidR="001B5FDD" w:rsidRPr="00254A81" w:rsidRDefault="001B5FDD" w:rsidP="002F07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4B5091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5E7814" w14:textId="77777777" w:rsidR="001B5FDD" w:rsidRPr="00254A81" w:rsidRDefault="001B5FDD" w:rsidP="002F07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319A51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3F9FA5A" w14:textId="77777777" w:rsidR="001B5FDD" w:rsidRPr="00254A81" w:rsidRDefault="001B5FDD" w:rsidP="002F07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06424F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2AB508" w14:textId="77777777" w:rsidR="001B5FDD" w:rsidRPr="00254A81" w:rsidRDefault="001B5FDD" w:rsidP="002F070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6FAFB4" w14:textId="77777777" w:rsidR="001B5FDD" w:rsidRPr="00254A8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B5FDD" w:rsidRPr="00254A81" w14:paraId="5DD1187C" w14:textId="77777777" w:rsidTr="00427EA3">
        <w:trPr>
          <w:cantSplit/>
        </w:trPr>
        <w:tc>
          <w:tcPr>
            <w:tcW w:w="3276" w:type="dxa"/>
          </w:tcPr>
          <w:p w14:paraId="217F11CD" w14:textId="1986B349" w:rsidR="001B5FDD" w:rsidRDefault="001B5FDD" w:rsidP="001B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4FFF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="001D34D4">
              <w:rPr>
                <w:rFonts w:ascii="Angsana New" w:hAnsi="Angsana New" w:hint="cs"/>
                <w:sz w:val="30"/>
                <w:szCs w:val="30"/>
                <w:cs/>
              </w:rPr>
              <w:t>ทุนอื่น</w:t>
            </w:r>
            <w:r w:rsidRPr="006C4FFF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6C4FFF">
              <w:rPr>
                <w:rFonts w:ascii="Angsana New" w:hAnsi="Angsana New" w:hint="cs"/>
                <w:sz w:val="30"/>
                <w:szCs w:val="30"/>
                <w:cs/>
              </w:rPr>
              <w:t>อยู่</w:t>
            </w:r>
            <w:r w:rsidRPr="006C4FFF">
              <w:rPr>
                <w:rFonts w:ascii="Angsana New" w:hAnsi="Angsana New"/>
                <w:sz w:val="30"/>
                <w:szCs w:val="30"/>
                <w:cs/>
              </w:rPr>
              <w:t>ในความต้องการ</w:t>
            </w:r>
          </w:p>
          <w:p w14:paraId="0A6F4F52" w14:textId="1C3CDF9B" w:rsidR="001B5FDD" w:rsidRPr="00E15A60" w:rsidRDefault="001B5FDD" w:rsidP="001B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C4FFF">
              <w:rPr>
                <w:rFonts w:ascii="Angsana New" w:hAnsi="Angsana New"/>
                <w:sz w:val="30"/>
                <w:szCs w:val="30"/>
                <w:cs/>
              </w:rPr>
              <w:t>ของตลาดที่วัดมูลค่ายุติธรรม</w:t>
            </w:r>
            <w:r w:rsidR="001D34D4" w:rsidRPr="006C4FFF">
              <w:rPr>
                <w:rFonts w:ascii="Angsana New" w:hAnsi="Angsana New"/>
                <w:sz w:val="30"/>
                <w:szCs w:val="30"/>
                <w:cs/>
              </w:rPr>
              <w:t>ผ่าน</w:t>
            </w:r>
          </w:p>
        </w:tc>
        <w:tc>
          <w:tcPr>
            <w:tcW w:w="900" w:type="dxa"/>
            <w:vAlign w:val="bottom"/>
          </w:tcPr>
          <w:p w14:paraId="6B42C218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1D1398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85983F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2E5D44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BCABE8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1BB194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7873DA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013A0E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1CE5FB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AF9F2E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7A8F1D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5FDD" w:rsidRPr="00254A81" w14:paraId="4A732929" w14:textId="77777777" w:rsidTr="00427EA3">
        <w:trPr>
          <w:cantSplit/>
        </w:trPr>
        <w:tc>
          <w:tcPr>
            <w:tcW w:w="3276" w:type="dxa"/>
          </w:tcPr>
          <w:p w14:paraId="39A53BCB" w14:textId="19D88188" w:rsidR="001B5FDD" w:rsidRPr="00E15A60" w:rsidRDefault="001B5FDD" w:rsidP="001B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C4FFF">
              <w:rPr>
                <w:rFonts w:ascii="Angsana New" w:hAnsi="Angsana New"/>
                <w:sz w:val="30"/>
                <w:szCs w:val="30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F3A00F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15A60">
              <w:rPr>
                <w:rFonts w:ascii="Angsana New" w:hAnsi="Angsana New"/>
                <w:sz w:val="30"/>
                <w:szCs w:val="30"/>
              </w:rPr>
              <w:t>(7,038)</w:t>
            </w:r>
          </w:p>
        </w:tc>
        <w:tc>
          <w:tcPr>
            <w:tcW w:w="180" w:type="dxa"/>
            <w:vAlign w:val="bottom"/>
          </w:tcPr>
          <w:p w14:paraId="2750139A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0CBE9B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15A60"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180" w:type="dxa"/>
            <w:vAlign w:val="bottom"/>
          </w:tcPr>
          <w:p w14:paraId="71F91AF8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8C940D" w14:textId="77777777" w:rsidR="001B5FDD" w:rsidRPr="00254A81" w:rsidRDefault="001B5FDD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15A60">
              <w:rPr>
                <w:rFonts w:ascii="Angsana New" w:hAnsi="Angsana New"/>
                <w:sz w:val="30"/>
                <w:szCs w:val="30"/>
              </w:rPr>
              <w:t>(5,630)</w:t>
            </w:r>
          </w:p>
        </w:tc>
        <w:tc>
          <w:tcPr>
            <w:tcW w:w="180" w:type="dxa"/>
            <w:vAlign w:val="bottom"/>
          </w:tcPr>
          <w:p w14:paraId="3818AF95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14C085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52A7C8C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9F8AC40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F4DF3A" w14:textId="77777777" w:rsidR="001B5FDD" w:rsidRPr="00254A81" w:rsidRDefault="001B5FDD" w:rsidP="001B5F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2494F4" w14:textId="77777777" w:rsidR="001B5FDD" w:rsidRPr="00254A81" w:rsidRDefault="001B5FDD" w:rsidP="001B5FD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5FDD" w:rsidRPr="00254A81" w14:paraId="1B3AADD6" w14:textId="77777777" w:rsidTr="00427EA3">
        <w:trPr>
          <w:cantSplit/>
        </w:trPr>
        <w:tc>
          <w:tcPr>
            <w:tcW w:w="3276" w:type="dxa"/>
          </w:tcPr>
          <w:p w14:paraId="3EFEDF8A" w14:textId="77777777" w:rsidR="001B5FDD" w:rsidRPr="00254A81" w:rsidRDefault="001B5FDD" w:rsidP="002F070D">
            <w:pPr>
              <w:spacing w:line="240" w:lineRule="auto"/>
              <w:ind w:left="172" w:hanging="1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27C36" w14:textId="77777777" w:rsidR="001B5FDD" w:rsidRPr="00514688" w:rsidRDefault="001B5FDD" w:rsidP="002F070D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A60">
              <w:rPr>
                <w:rFonts w:ascii="Angsana New" w:hAnsi="Angsana New"/>
                <w:b/>
                <w:bCs/>
                <w:sz w:val="30"/>
                <w:szCs w:val="30"/>
              </w:rPr>
              <w:t>(7,038)</w:t>
            </w:r>
          </w:p>
        </w:tc>
        <w:tc>
          <w:tcPr>
            <w:tcW w:w="180" w:type="dxa"/>
            <w:vAlign w:val="bottom"/>
          </w:tcPr>
          <w:p w14:paraId="6FF3FD9A" w14:textId="77777777" w:rsidR="001B5FDD" w:rsidRPr="00514688" w:rsidRDefault="001B5FDD" w:rsidP="002F070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02EA" w14:textId="77777777" w:rsidR="001B5FDD" w:rsidRPr="00514688" w:rsidRDefault="001B5FDD" w:rsidP="002F070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A60">
              <w:rPr>
                <w:rFonts w:ascii="Angsana New" w:hAnsi="Angsana New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180" w:type="dxa"/>
            <w:vAlign w:val="bottom"/>
          </w:tcPr>
          <w:p w14:paraId="1E5DC285" w14:textId="77777777" w:rsidR="001B5FDD" w:rsidRPr="00514688" w:rsidRDefault="001B5FDD" w:rsidP="002F070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375E" w14:textId="77777777" w:rsidR="001B5FDD" w:rsidRPr="00514688" w:rsidRDefault="001B5FDD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A60">
              <w:rPr>
                <w:rFonts w:ascii="Angsana New" w:hAnsi="Angsana New"/>
                <w:b/>
                <w:bCs/>
                <w:sz w:val="30"/>
                <w:szCs w:val="30"/>
              </w:rPr>
              <w:t>(5,630)</w:t>
            </w:r>
          </w:p>
        </w:tc>
        <w:tc>
          <w:tcPr>
            <w:tcW w:w="180" w:type="dxa"/>
            <w:vAlign w:val="bottom"/>
          </w:tcPr>
          <w:p w14:paraId="1FE4DCD4" w14:textId="77777777" w:rsidR="001B5FDD" w:rsidRPr="00254A81" w:rsidRDefault="001B5FDD" w:rsidP="002F070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87607" w14:textId="77777777" w:rsidR="001B5FDD" w:rsidRPr="00514688" w:rsidRDefault="001B5FDD" w:rsidP="002F070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BD4A92F" w14:textId="77777777" w:rsidR="001B5FDD" w:rsidRPr="00514688" w:rsidRDefault="001B5FDD" w:rsidP="002F070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B4437" w14:textId="77777777" w:rsidR="001B5FDD" w:rsidRPr="00514688" w:rsidRDefault="001B5FDD" w:rsidP="002F070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24F181" w14:textId="77777777" w:rsidR="001B5FDD" w:rsidRPr="00514688" w:rsidRDefault="001B5FDD" w:rsidP="002F070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1E7EA" w14:textId="77777777" w:rsidR="001B5FDD" w:rsidRPr="00514688" w:rsidRDefault="001B5FDD" w:rsidP="002F070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491FD2" w14:textId="77777777" w:rsidR="00B25C97" w:rsidRDefault="00B25C97"/>
    <w:tbl>
      <w:tblPr>
        <w:tblW w:w="95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1018"/>
        <w:gridCol w:w="238"/>
        <w:gridCol w:w="1054"/>
        <w:gridCol w:w="268"/>
        <w:gridCol w:w="1112"/>
        <w:gridCol w:w="274"/>
        <w:gridCol w:w="1029"/>
      </w:tblGrid>
      <w:tr w:rsidR="00B25C97" w:rsidRPr="00254A81" w14:paraId="2D7FB67D" w14:textId="77777777" w:rsidTr="00101A16">
        <w:tc>
          <w:tcPr>
            <w:tcW w:w="2395" w:type="pct"/>
          </w:tcPr>
          <w:p w14:paraId="026F5E04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DEB">
              <w:rPr>
                <w:rFonts w:ascii="Angsana New" w:hAnsi="Angsana New"/>
                <w:sz w:val="24"/>
                <w:szCs w:val="24"/>
              </w:rPr>
              <w:br w:type="page"/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05" w:type="pct"/>
            <w:gridSpan w:val="7"/>
          </w:tcPr>
          <w:p w14:paraId="05767C00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25C97" w:rsidRPr="00254A81" w14:paraId="5EB3997F" w14:textId="77777777" w:rsidTr="00101A16">
        <w:tc>
          <w:tcPr>
            <w:tcW w:w="2395" w:type="pct"/>
          </w:tcPr>
          <w:p w14:paraId="1788A382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pct"/>
            <w:gridSpan w:val="3"/>
          </w:tcPr>
          <w:p w14:paraId="6FF56F1A" w14:textId="77777777" w:rsidR="00B25C97" w:rsidRPr="00254A81" w:rsidRDefault="00B25C97" w:rsidP="00B40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0" w:type="pct"/>
          </w:tcPr>
          <w:p w14:paraId="35B43BD5" w14:textId="77777777" w:rsidR="00B25C97" w:rsidRPr="00254A81" w:rsidRDefault="00B25C97" w:rsidP="00B40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pct"/>
            <w:gridSpan w:val="3"/>
          </w:tcPr>
          <w:p w14:paraId="5E683484" w14:textId="77777777" w:rsidR="00B25C97" w:rsidRPr="00254A81" w:rsidRDefault="00B25C97" w:rsidP="00B40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</w:tr>
      <w:tr w:rsidR="00B25C97" w:rsidRPr="00254A81" w14:paraId="53BB6F72" w14:textId="77777777" w:rsidTr="00B25C97">
        <w:tc>
          <w:tcPr>
            <w:tcW w:w="2395" w:type="pct"/>
          </w:tcPr>
          <w:p w14:paraId="2B148C68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E5B4181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DECD5E5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4" w:type="pct"/>
          </w:tcPr>
          <w:p w14:paraId="21D6787A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" w:type="pct"/>
          </w:tcPr>
          <w:p w14:paraId="3BD8A255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D871B2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0" w:type="pct"/>
          </w:tcPr>
          <w:p w14:paraId="0A8E72D7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15D845ED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FF4D55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</w:tcPr>
          <w:p w14:paraId="714688DC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</w:tcPr>
          <w:p w14:paraId="39FD535A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6736376" w14:textId="77777777" w:rsidR="00B25C97" w:rsidRPr="00254A8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5C97" w:rsidRPr="00254A81" w14:paraId="10B8B4C4" w14:textId="77777777" w:rsidTr="00B25C97">
        <w:tc>
          <w:tcPr>
            <w:tcW w:w="2395" w:type="pct"/>
          </w:tcPr>
          <w:p w14:paraId="58AF507D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1" w:type="pct"/>
            <w:vAlign w:val="bottom"/>
          </w:tcPr>
          <w:p w14:paraId="58AFB0B6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71B2622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1792D566" w14:textId="77777777" w:rsidR="00B25C97" w:rsidRPr="00254A81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15A60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210,764</w:t>
            </w:r>
          </w:p>
        </w:tc>
        <w:tc>
          <w:tcPr>
            <w:tcW w:w="140" w:type="pct"/>
          </w:tcPr>
          <w:p w14:paraId="771164DF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157AF67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BF0EDF1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74E50333" w14:textId="77777777" w:rsidR="00B25C97" w:rsidRPr="00254A81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2,849,381</w:t>
            </w:r>
          </w:p>
        </w:tc>
      </w:tr>
      <w:tr w:rsidR="00B25C97" w:rsidRPr="00254A81" w14:paraId="7440788F" w14:textId="77777777" w:rsidTr="00B25C97">
        <w:tc>
          <w:tcPr>
            <w:tcW w:w="2395" w:type="pct"/>
          </w:tcPr>
          <w:p w14:paraId="18FB72C9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1" w:type="pct"/>
            <w:vAlign w:val="bottom"/>
          </w:tcPr>
          <w:p w14:paraId="016F499D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4" w:type="pct"/>
          </w:tcPr>
          <w:p w14:paraId="2567AF2E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</w:tcPr>
          <w:p w14:paraId="15B83275" w14:textId="77777777" w:rsidR="00B25C97" w:rsidRPr="00133204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242,153</w:t>
            </w:r>
          </w:p>
        </w:tc>
        <w:tc>
          <w:tcPr>
            <w:tcW w:w="140" w:type="pct"/>
          </w:tcPr>
          <w:p w14:paraId="56748111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E88411B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3" w:type="pct"/>
          </w:tcPr>
          <w:p w14:paraId="5C367562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304222DE" w14:textId="77777777" w:rsidR="00B25C97" w:rsidRPr="00133204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569,876</w:t>
            </w:r>
          </w:p>
        </w:tc>
      </w:tr>
      <w:tr w:rsidR="00B25C97" w:rsidRPr="00254A81" w14:paraId="1F98C112" w14:textId="77777777" w:rsidTr="00B25C97">
        <w:tc>
          <w:tcPr>
            <w:tcW w:w="2395" w:type="pct"/>
          </w:tcPr>
          <w:p w14:paraId="685E04F3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531" w:type="pct"/>
            <w:vAlign w:val="bottom"/>
          </w:tcPr>
          <w:p w14:paraId="79F0D9FB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27E76E1E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74783928" w14:textId="77777777" w:rsidR="00B25C97" w:rsidRPr="00133204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(68,694)</w:t>
            </w:r>
          </w:p>
        </w:tc>
        <w:tc>
          <w:tcPr>
            <w:tcW w:w="140" w:type="pct"/>
          </w:tcPr>
          <w:p w14:paraId="43359F94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B37C7E7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5FCF2A3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73F52BA8" w14:textId="77777777" w:rsidR="00B25C97" w:rsidRPr="00133204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3320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114,774</w:t>
            </w:r>
            <w:r w:rsidRPr="0013320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5C97" w:rsidRPr="00254A81" w14:paraId="765D76BB" w14:textId="77777777" w:rsidTr="00B25C97">
        <w:tc>
          <w:tcPr>
            <w:tcW w:w="2395" w:type="pct"/>
          </w:tcPr>
          <w:p w14:paraId="42339EE3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1" w:type="pct"/>
            <w:vAlign w:val="bottom"/>
          </w:tcPr>
          <w:p w14:paraId="51635204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6A4E3E57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56BA761B" w14:textId="77777777" w:rsidR="00B25C97" w:rsidRPr="00133204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40" w:type="pct"/>
          </w:tcPr>
          <w:p w14:paraId="4A51D63B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09468E7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894D19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665F7020" w14:textId="77777777" w:rsidR="00B25C97" w:rsidRPr="00133204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33204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B25C97" w:rsidRPr="00254A81" w14:paraId="6B377503" w14:textId="77777777" w:rsidTr="00B25C97">
        <w:tc>
          <w:tcPr>
            <w:tcW w:w="2395" w:type="pct"/>
          </w:tcPr>
          <w:p w14:paraId="7AA0CE7A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31" w:type="pct"/>
            <w:vAlign w:val="bottom"/>
          </w:tcPr>
          <w:p w14:paraId="061E29EA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4E3AB8C5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3DCF3156" w14:textId="77777777" w:rsidR="00B25C97" w:rsidRPr="00133204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140" w:type="pct"/>
          </w:tcPr>
          <w:p w14:paraId="50A48CEE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3BF5463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153034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3DE73DB7" w14:textId="77777777" w:rsidR="00B25C97" w:rsidRPr="00133204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33204">
              <w:rPr>
                <w:rFonts w:ascii="Angsana New" w:hAnsi="Angsana New"/>
                <w:sz w:val="30"/>
                <w:szCs w:val="30"/>
              </w:rPr>
              <w:t>(91)</w:t>
            </w:r>
          </w:p>
        </w:tc>
      </w:tr>
      <w:tr w:rsidR="00B25C97" w:rsidRPr="00254A81" w14:paraId="35B42D6F" w14:textId="77777777" w:rsidTr="00B25C97">
        <w:tc>
          <w:tcPr>
            <w:tcW w:w="2395" w:type="pct"/>
          </w:tcPr>
          <w:p w14:paraId="4990E4A2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31" w:type="pct"/>
            <w:vAlign w:val="bottom"/>
          </w:tcPr>
          <w:p w14:paraId="569FEE19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507E075A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DECF279" w14:textId="77777777" w:rsidR="00B25C97" w:rsidRPr="00133204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561EB936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3B441BA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54A7919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514B016" w14:textId="77777777" w:rsidR="00B25C97" w:rsidRPr="00133204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3320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25C97" w:rsidRPr="00254A81" w14:paraId="6118DB07" w14:textId="77777777" w:rsidTr="00B25C97">
        <w:tc>
          <w:tcPr>
            <w:tcW w:w="2395" w:type="pct"/>
          </w:tcPr>
          <w:p w14:paraId="5C3FD576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CFD6A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24" w:type="pct"/>
          </w:tcPr>
          <w:p w14:paraId="79C29469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38C4763B" w14:textId="77777777" w:rsidR="00B25C97" w:rsidRPr="00254A81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174,344</w:t>
            </w:r>
          </w:p>
        </w:tc>
        <w:tc>
          <w:tcPr>
            <w:tcW w:w="140" w:type="pct"/>
          </w:tcPr>
          <w:p w14:paraId="63F89976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3083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3" w:type="pct"/>
          </w:tcPr>
          <w:p w14:paraId="2E65F9F7" w14:textId="77777777" w:rsidR="00B25C97" w:rsidRPr="00254A8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933538C" w14:textId="77777777" w:rsidR="00B25C97" w:rsidRPr="00254A81" w:rsidRDefault="00B25C97" w:rsidP="00B40A6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</w:rPr>
              <w:t>455,116</w:t>
            </w:r>
          </w:p>
        </w:tc>
      </w:tr>
    </w:tbl>
    <w:p w14:paraId="0A60E771" w14:textId="77777777" w:rsidR="00B25C97" w:rsidRDefault="00B25C97"/>
    <w:p w14:paraId="76A66C4E" w14:textId="4CB9AE4F" w:rsidR="006C4FFF" w:rsidRDefault="006C4FFF">
      <w:r>
        <w:br w:type="page"/>
      </w:r>
    </w:p>
    <w:tbl>
      <w:tblPr>
        <w:tblW w:w="92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9"/>
        <w:gridCol w:w="1018"/>
        <w:gridCol w:w="240"/>
        <w:gridCol w:w="1053"/>
        <w:gridCol w:w="267"/>
        <w:gridCol w:w="1112"/>
        <w:gridCol w:w="275"/>
        <w:gridCol w:w="1025"/>
      </w:tblGrid>
      <w:tr w:rsidR="004771FF" w:rsidRPr="00254A81" w14:paraId="21CE1057" w14:textId="77777777" w:rsidTr="00BD66A4">
        <w:tc>
          <w:tcPr>
            <w:tcW w:w="2294" w:type="pct"/>
          </w:tcPr>
          <w:p w14:paraId="4E9AA924" w14:textId="77777777" w:rsidR="004771FF" w:rsidRPr="00254A81" w:rsidRDefault="006147FD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 w:rsidR="004771FF" w:rsidRPr="00254A81">
              <w:rPr>
                <w:rFonts w:ascii="Angsana New" w:hAnsi="Angsana New"/>
                <w:sz w:val="30"/>
                <w:szCs w:val="30"/>
              </w:rPr>
              <w:br w:type="page"/>
            </w:r>
            <w:r w:rsidR="0057650B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57650B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6" w:type="pct"/>
            <w:gridSpan w:val="7"/>
          </w:tcPr>
          <w:p w14:paraId="1E579A7B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771FF" w:rsidRPr="00254A81" w14:paraId="0CFE3A85" w14:textId="77777777" w:rsidTr="00BD66A4">
        <w:tc>
          <w:tcPr>
            <w:tcW w:w="2294" w:type="pct"/>
          </w:tcPr>
          <w:p w14:paraId="7955A129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65148DA4" w14:textId="77777777" w:rsidR="004771FF" w:rsidRPr="00254A81" w:rsidRDefault="009F052B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7C32E8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608AAE35" w14:textId="77777777" w:rsidR="004771FF" w:rsidRPr="00254A81" w:rsidRDefault="004771FF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434A1B18" w14:textId="77777777" w:rsidR="004771FF" w:rsidRPr="00254A81" w:rsidRDefault="009F052B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7C32E8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4771FF" w:rsidRPr="00254A81" w14:paraId="5EFB2F18" w14:textId="77777777" w:rsidTr="00BD66A4">
        <w:tc>
          <w:tcPr>
            <w:tcW w:w="2294" w:type="pct"/>
          </w:tcPr>
          <w:p w14:paraId="1017A8C8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76B2B76D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33C855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0" w:type="pct"/>
          </w:tcPr>
          <w:p w14:paraId="7A9948E8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658ED8ED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24E4A0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5" w:type="pct"/>
          </w:tcPr>
          <w:p w14:paraId="06639084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" w:type="pct"/>
          </w:tcPr>
          <w:p w14:paraId="34ABC8E2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D465108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9" w:type="pct"/>
          </w:tcPr>
          <w:p w14:paraId="4D9F6BF5" w14:textId="77777777"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" w:type="pct"/>
          </w:tcPr>
          <w:p w14:paraId="77FD7DDA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2D20AF5" w14:textId="77777777"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2E8" w:rsidRPr="00254A81" w14:paraId="34B59E98" w14:textId="77777777" w:rsidTr="00BD66A4">
        <w:tc>
          <w:tcPr>
            <w:tcW w:w="2294" w:type="pct"/>
          </w:tcPr>
          <w:p w14:paraId="654AA09B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52" w:type="pct"/>
          </w:tcPr>
          <w:p w14:paraId="7B0041EE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53EE4FAE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873A8BD" w14:textId="3E77E671" w:rsidR="007C32E8" w:rsidRPr="00C62983" w:rsidRDefault="00715CF2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15CF2">
              <w:rPr>
                <w:rFonts w:ascii="Angsana New" w:hAnsi="Angsana New"/>
                <w:sz w:val="30"/>
                <w:szCs w:val="30"/>
              </w:rPr>
              <w:t>892,827</w:t>
            </w:r>
          </w:p>
        </w:tc>
        <w:tc>
          <w:tcPr>
            <w:tcW w:w="145" w:type="pct"/>
            <w:vAlign w:val="bottom"/>
          </w:tcPr>
          <w:p w14:paraId="081D5565" w14:textId="77777777" w:rsidR="007C32E8" w:rsidRPr="00254A81" w:rsidRDefault="007C32E8" w:rsidP="007C32E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61CB8C" w14:textId="77777777" w:rsidR="007C32E8" w:rsidRPr="007C32E8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9" w:type="pct"/>
            <w:vAlign w:val="bottom"/>
          </w:tcPr>
          <w:p w14:paraId="0ACA9B1F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14:paraId="19AD9EE6" w14:textId="77777777" w:rsidR="007C32E8" w:rsidRPr="00C62983" w:rsidRDefault="007C32E8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C62983">
              <w:rPr>
                <w:rFonts w:ascii="Angsana New" w:hAnsi="Angsana New"/>
                <w:sz w:val="30"/>
                <w:szCs w:val="30"/>
              </w:rPr>
              <w:t>2,303,138</w:t>
            </w:r>
          </w:p>
        </w:tc>
      </w:tr>
      <w:tr w:rsidR="007C32E8" w:rsidRPr="00254A81" w14:paraId="5CA277A1" w14:textId="77777777" w:rsidTr="00BD66A4">
        <w:tc>
          <w:tcPr>
            <w:tcW w:w="2294" w:type="pct"/>
          </w:tcPr>
          <w:p w14:paraId="3691FA2C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2" w:type="pct"/>
          </w:tcPr>
          <w:p w14:paraId="1937325E" w14:textId="2FED8CB7" w:rsidR="007C32E8" w:rsidRPr="00254A81" w:rsidRDefault="00715CF2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0" w:type="pct"/>
            <w:vAlign w:val="bottom"/>
          </w:tcPr>
          <w:p w14:paraId="75940574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AA23404" w14:textId="07E16BAE" w:rsidR="007C32E8" w:rsidRPr="00C62983" w:rsidRDefault="00715CF2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15CF2">
              <w:rPr>
                <w:rFonts w:ascii="Angsana New" w:hAnsi="Angsana New"/>
                <w:sz w:val="30"/>
                <w:szCs w:val="30"/>
              </w:rPr>
              <w:t>178,565</w:t>
            </w:r>
          </w:p>
        </w:tc>
        <w:tc>
          <w:tcPr>
            <w:tcW w:w="145" w:type="pct"/>
            <w:vAlign w:val="bottom"/>
          </w:tcPr>
          <w:p w14:paraId="4BB2677A" w14:textId="77777777" w:rsidR="007C32E8" w:rsidRPr="00254A81" w:rsidRDefault="007C32E8" w:rsidP="007C32E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6388DFD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9" w:type="pct"/>
            <w:vAlign w:val="bottom"/>
          </w:tcPr>
          <w:p w14:paraId="12ABCE26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</w:tcPr>
          <w:p w14:paraId="641033DC" w14:textId="77777777" w:rsidR="007C32E8" w:rsidRPr="00C62983" w:rsidRDefault="007C32E8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C62983">
              <w:rPr>
                <w:rFonts w:ascii="Angsana New" w:hAnsi="Angsana New"/>
                <w:sz w:val="30"/>
                <w:szCs w:val="30"/>
              </w:rPr>
              <w:t>460,628</w:t>
            </w:r>
          </w:p>
        </w:tc>
      </w:tr>
      <w:tr w:rsidR="007C32E8" w:rsidRPr="00254A81" w14:paraId="580E283D" w14:textId="77777777" w:rsidTr="00BD66A4">
        <w:tc>
          <w:tcPr>
            <w:tcW w:w="2294" w:type="pct"/>
          </w:tcPr>
          <w:p w14:paraId="5FD44D3A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2" w:type="pct"/>
          </w:tcPr>
          <w:p w14:paraId="6EA39FEE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163B62F4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F4FD6EB" w14:textId="1B337EA1" w:rsidR="007C32E8" w:rsidRPr="00C62983" w:rsidRDefault="00715CF2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15CF2">
              <w:rPr>
                <w:rFonts w:ascii="Angsana New" w:hAnsi="Angsana New"/>
                <w:sz w:val="30"/>
                <w:szCs w:val="30"/>
              </w:rPr>
              <w:t>(5,098)</w:t>
            </w:r>
          </w:p>
        </w:tc>
        <w:tc>
          <w:tcPr>
            <w:tcW w:w="145" w:type="pct"/>
            <w:vAlign w:val="bottom"/>
          </w:tcPr>
          <w:p w14:paraId="34F502FD" w14:textId="77777777" w:rsidR="007C32E8" w:rsidRPr="00254A81" w:rsidRDefault="007C32E8" w:rsidP="007C32E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6806313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bottom"/>
          </w:tcPr>
          <w:p w14:paraId="7665AE75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35E2C78C" w14:textId="77777777" w:rsidR="007C32E8" w:rsidRPr="00C62983" w:rsidRDefault="007C32E8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C62983">
              <w:rPr>
                <w:rFonts w:ascii="Angsana New" w:hAnsi="Angsana New"/>
                <w:sz w:val="30"/>
                <w:szCs w:val="30"/>
              </w:rPr>
              <w:t>(5,503)</w:t>
            </w:r>
          </w:p>
        </w:tc>
      </w:tr>
      <w:tr w:rsidR="007C32E8" w:rsidRPr="00254A81" w14:paraId="73EE8F2A" w14:textId="77777777" w:rsidTr="00BD66A4">
        <w:tc>
          <w:tcPr>
            <w:tcW w:w="2294" w:type="pct"/>
          </w:tcPr>
          <w:p w14:paraId="322A98F5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2" w:type="pct"/>
          </w:tcPr>
          <w:p w14:paraId="273ABEF4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13BC6937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E1D1CE7" w14:textId="28D54ECB" w:rsidR="007C32E8" w:rsidRPr="00C62983" w:rsidRDefault="00715CF2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15CF2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45" w:type="pct"/>
            <w:vAlign w:val="bottom"/>
          </w:tcPr>
          <w:p w14:paraId="7DEA8D0D" w14:textId="77777777" w:rsidR="007C32E8" w:rsidRPr="00254A81" w:rsidRDefault="007C32E8" w:rsidP="007C32E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A322256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bottom"/>
          </w:tcPr>
          <w:p w14:paraId="605C0566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4547F0D2" w14:textId="77777777" w:rsidR="007C32E8" w:rsidRPr="00C62983" w:rsidRDefault="007C32E8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C62983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7C32E8" w:rsidRPr="00254A81" w14:paraId="560848E1" w14:textId="77777777" w:rsidTr="00BD66A4">
        <w:tc>
          <w:tcPr>
            <w:tcW w:w="2294" w:type="pct"/>
          </w:tcPr>
          <w:p w14:paraId="21F72729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52" w:type="pct"/>
          </w:tcPr>
          <w:p w14:paraId="21A60EC3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7A911186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A5A34D9" w14:textId="32AE8650" w:rsidR="007C32E8" w:rsidRPr="00C62983" w:rsidRDefault="00715CF2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715CF2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145" w:type="pct"/>
            <w:vAlign w:val="bottom"/>
          </w:tcPr>
          <w:p w14:paraId="61AA2359" w14:textId="77777777" w:rsidR="007C32E8" w:rsidRPr="00254A81" w:rsidRDefault="007C32E8" w:rsidP="007C32E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71B0837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bottom"/>
          </w:tcPr>
          <w:p w14:paraId="4316FBA0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63BFF434" w14:textId="77777777" w:rsidR="007C32E8" w:rsidRPr="00C62983" w:rsidRDefault="007C32E8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C62983">
              <w:rPr>
                <w:rFonts w:ascii="Angsana New" w:hAnsi="Angsana New"/>
                <w:sz w:val="30"/>
                <w:szCs w:val="30"/>
              </w:rPr>
              <w:t>(91)</w:t>
            </w:r>
          </w:p>
        </w:tc>
      </w:tr>
      <w:tr w:rsidR="007C32E8" w:rsidRPr="00254A81" w14:paraId="325978F0" w14:textId="77777777" w:rsidTr="00BD66A4">
        <w:tc>
          <w:tcPr>
            <w:tcW w:w="2294" w:type="pct"/>
          </w:tcPr>
          <w:p w14:paraId="16E0BF5A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47198A7B" w14:textId="67D3FA10" w:rsidR="007C32E8" w:rsidRPr="00C62983" w:rsidRDefault="00715CF2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CF2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30" w:type="pct"/>
            <w:vAlign w:val="bottom"/>
          </w:tcPr>
          <w:p w14:paraId="39E25FA9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C7C9B1B" w14:textId="03E3AE40" w:rsidR="007C32E8" w:rsidRPr="00C62983" w:rsidRDefault="00715CF2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CF2">
              <w:rPr>
                <w:rFonts w:ascii="Angsana New" w:hAnsi="Angsana New"/>
                <w:b/>
                <w:bCs/>
                <w:sz w:val="30"/>
                <w:szCs w:val="30"/>
              </w:rPr>
              <w:t>174,344</w:t>
            </w:r>
          </w:p>
        </w:tc>
        <w:tc>
          <w:tcPr>
            <w:tcW w:w="145" w:type="pct"/>
            <w:vAlign w:val="bottom"/>
          </w:tcPr>
          <w:p w14:paraId="135723F1" w14:textId="77777777" w:rsidR="007C32E8" w:rsidRPr="00254A81" w:rsidRDefault="007C32E8" w:rsidP="007C32E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10A92D2" w14:textId="77777777" w:rsidR="007C32E8" w:rsidRPr="00C62983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98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9" w:type="pct"/>
            <w:vAlign w:val="bottom"/>
          </w:tcPr>
          <w:p w14:paraId="5DAF3397" w14:textId="77777777" w:rsidR="007C32E8" w:rsidRPr="00254A81" w:rsidRDefault="007C32E8" w:rsidP="007C3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255B15A1" w14:textId="77777777" w:rsidR="007C32E8" w:rsidRPr="00C62983" w:rsidRDefault="007C32E8" w:rsidP="007C32E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983">
              <w:rPr>
                <w:rFonts w:ascii="Angsana New" w:hAnsi="Angsana New"/>
                <w:b/>
                <w:bCs/>
                <w:sz w:val="30"/>
                <w:szCs w:val="30"/>
              </w:rPr>
              <w:t>455,116</w:t>
            </w:r>
          </w:p>
        </w:tc>
      </w:tr>
    </w:tbl>
    <w:p w14:paraId="6A6002E9" w14:textId="7441261D" w:rsidR="004E4D6F" w:rsidRDefault="004E4D6F"/>
    <w:tbl>
      <w:tblPr>
        <w:tblW w:w="92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256"/>
        <w:gridCol w:w="272"/>
        <w:gridCol w:w="1262"/>
        <w:gridCol w:w="238"/>
        <w:gridCol w:w="1205"/>
        <w:gridCol w:w="238"/>
        <w:gridCol w:w="1247"/>
        <w:gridCol w:w="9"/>
      </w:tblGrid>
      <w:tr w:rsidR="00DF5577" w:rsidRPr="00BB3056" w14:paraId="14D19707" w14:textId="77777777" w:rsidTr="00BD66A4">
        <w:trPr>
          <w:gridAfter w:val="1"/>
          <w:wAfter w:w="5" w:type="pct"/>
          <w:trHeight w:hRule="exact" w:val="418"/>
        </w:trPr>
        <w:tc>
          <w:tcPr>
            <w:tcW w:w="1900" w:type="pct"/>
          </w:tcPr>
          <w:p w14:paraId="2C964644" w14:textId="77777777" w:rsidR="00DF5577" w:rsidRPr="00BB3056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5" w:type="pct"/>
            <w:gridSpan w:val="7"/>
          </w:tcPr>
          <w:p w14:paraId="3AF64569" w14:textId="77777777" w:rsidR="00DF5577" w:rsidRPr="00BB3056" w:rsidRDefault="00DF55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BB3056" w14:paraId="5846F13A" w14:textId="77777777" w:rsidTr="00BD66A4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</w:tcPr>
          <w:p w14:paraId="479B9EC4" w14:textId="77777777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0" w:type="pct"/>
            <w:gridSpan w:val="3"/>
            <w:hideMark/>
          </w:tcPr>
          <w:p w14:paraId="38269A06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9" w:type="pct"/>
          </w:tcPr>
          <w:p w14:paraId="3BEFA355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4"/>
            <w:hideMark/>
          </w:tcPr>
          <w:p w14:paraId="7359D4D5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F5577" w:rsidRPr="00BB3056" w14:paraId="3C6C208F" w14:textId="77777777" w:rsidTr="00BD66A4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</w:tcPr>
          <w:p w14:paraId="34A13608" w14:textId="77777777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0" w:type="pct"/>
            <w:hideMark/>
          </w:tcPr>
          <w:p w14:paraId="27A2A354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5609FDD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83" w:type="pct"/>
            <w:hideMark/>
          </w:tcPr>
          <w:p w14:paraId="06E1ACAB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1AA9C542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hideMark/>
          </w:tcPr>
          <w:p w14:paraId="7E014419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119E6C18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79" w:type="pct"/>
            <w:gridSpan w:val="2"/>
            <w:hideMark/>
          </w:tcPr>
          <w:p w14:paraId="05A595AF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5577" w:rsidRPr="00BB3056" w14:paraId="4E9C0BF0" w14:textId="77777777" w:rsidTr="00BD66A4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</w:tcPr>
          <w:p w14:paraId="1B29DA74" w14:textId="77777777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0" w:type="pct"/>
            <w:gridSpan w:val="8"/>
            <w:hideMark/>
          </w:tcPr>
          <w:p w14:paraId="2FAE5913" w14:textId="77777777" w:rsidR="00DF5577" w:rsidRPr="00BB3056" w:rsidRDefault="00DF5577" w:rsidP="00BD66A4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BB3056" w14:paraId="7EA5A712" w14:textId="77777777" w:rsidTr="00BD66A4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  <w:hideMark/>
          </w:tcPr>
          <w:p w14:paraId="5382CE74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5C3710EE" w14:textId="77777777" w:rsidR="00DF5577" w:rsidRPr="00BB3056" w:rsidRDefault="00DF5577" w:rsidP="00BD66A4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123,582</w:t>
            </w:r>
          </w:p>
        </w:tc>
        <w:tc>
          <w:tcPr>
            <w:tcW w:w="147" w:type="pct"/>
          </w:tcPr>
          <w:p w14:paraId="47915DAA" w14:textId="77777777" w:rsidR="00DF5577" w:rsidRPr="00BB3056" w:rsidRDefault="00DF5577" w:rsidP="00BD66A4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2EC32F7B" w14:textId="77777777" w:rsidR="00DF5577" w:rsidRPr="00BB3056" w:rsidRDefault="00DF5577" w:rsidP="00BD66A4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89,766</w:t>
            </w:r>
          </w:p>
        </w:tc>
        <w:tc>
          <w:tcPr>
            <w:tcW w:w="129" w:type="pct"/>
          </w:tcPr>
          <w:p w14:paraId="11014AAB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799A3272" w14:textId="77777777" w:rsidR="00DF5577" w:rsidRPr="00BB3056" w:rsidRDefault="00DF5577" w:rsidP="00BD66A4">
            <w:pPr>
              <w:tabs>
                <w:tab w:val="decimal" w:pos="6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B8E45B0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hideMark/>
          </w:tcPr>
          <w:p w14:paraId="0C143799" w14:textId="77777777" w:rsidR="00DF5577" w:rsidRPr="00BB3056" w:rsidRDefault="00DF5577" w:rsidP="00BD66A4">
            <w:pPr>
              <w:tabs>
                <w:tab w:val="decimal" w:pos="972"/>
              </w:tabs>
              <w:spacing w:line="240" w:lineRule="auto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</w:tr>
      <w:tr w:rsidR="00DF5577" w:rsidRPr="00BB3056" w14:paraId="52CF86CF" w14:textId="77777777" w:rsidTr="00BD66A4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  <w:hideMark/>
          </w:tcPr>
          <w:p w14:paraId="34074A1C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2F5A8" w14:textId="77777777" w:rsidR="00DF5577" w:rsidRPr="00BB3056" w:rsidRDefault="00DF5577" w:rsidP="00BD66A4">
            <w:pPr>
              <w:tabs>
                <w:tab w:val="clear" w:pos="680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86ED91" w14:textId="77777777" w:rsidR="00DF5577" w:rsidRPr="00BB3056" w:rsidRDefault="00DF5577" w:rsidP="00BD66A4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4D513" w14:textId="77777777" w:rsidR="00DF5577" w:rsidRPr="00BB3056" w:rsidRDefault="00DF5577" w:rsidP="00BD66A4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  <w:tc>
          <w:tcPr>
            <w:tcW w:w="129" w:type="pct"/>
          </w:tcPr>
          <w:p w14:paraId="327F2E58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1A3C9" w14:textId="77777777" w:rsidR="00DF5577" w:rsidRPr="00BB3056" w:rsidRDefault="00DF5577" w:rsidP="00BD66A4">
            <w:pPr>
              <w:tabs>
                <w:tab w:val="decimal" w:pos="6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9952A3E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2464B" w14:textId="77777777" w:rsidR="00DF5577" w:rsidRPr="00BB3056" w:rsidRDefault="00DF5577" w:rsidP="00BD66A4">
            <w:pPr>
              <w:tabs>
                <w:tab w:val="decimal" w:pos="972"/>
              </w:tabs>
              <w:spacing w:line="240" w:lineRule="auto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13,935</w:t>
            </w:r>
          </w:p>
        </w:tc>
      </w:tr>
      <w:tr w:rsidR="00DF5577" w:rsidRPr="00BB3056" w14:paraId="7BA8BF80" w14:textId="77777777" w:rsidTr="00BD66A4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00" w:type="pct"/>
            <w:hideMark/>
          </w:tcPr>
          <w:p w14:paraId="7E738BB0" w14:textId="0E85E1E3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2CCA2" w14:textId="77777777" w:rsidR="00DF5577" w:rsidRPr="00BB3056" w:rsidRDefault="00DF5577" w:rsidP="00BD66A4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123,582</w:t>
            </w:r>
          </w:p>
        </w:tc>
        <w:tc>
          <w:tcPr>
            <w:tcW w:w="147" w:type="pct"/>
          </w:tcPr>
          <w:p w14:paraId="193139B2" w14:textId="77777777" w:rsidR="00DF5577" w:rsidRPr="00BB3056" w:rsidRDefault="00DF5577" w:rsidP="00BD66A4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7F2926" w14:textId="77777777" w:rsidR="00DF5577" w:rsidRPr="00BB3056" w:rsidRDefault="00DF5577" w:rsidP="00BD66A4">
            <w:pPr>
              <w:tabs>
                <w:tab w:val="clear" w:pos="907"/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75,831</w:t>
            </w:r>
          </w:p>
        </w:tc>
        <w:tc>
          <w:tcPr>
            <w:tcW w:w="129" w:type="pct"/>
          </w:tcPr>
          <w:p w14:paraId="795A5537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42AF3" w14:textId="77777777" w:rsidR="00DF5577" w:rsidRPr="00BB3056" w:rsidRDefault="00DF5577" w:rsidP="00BD66A4">
            <w:pPr>
              <w:tabs>
                <w:tab w:val="decimal" w:pos="64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E706B70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D6AC9C" w14:textId="77777777" w:rsidR="00DF5577" w:rsidRPr="00BB3056" w:rsidRDefault="00DF5577" w:rsidP="00BD66A4">
            <w:pPr>
              <w:tabs>
                <w:tab w:val="decimal" w:pos="64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6A1A258" w14:textId="77777777" w:rsidR="004E4D6F" w:rsidRPr="00BD66A4" w:rsidRDefault="004E4D6F" w:rsidP="00BD66A4"/>
    <w:tbl>
      <w:tblPr>
        <w:tblW w:w="92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1"/>
        <w:gridCol w:w="1256"/>
        <w:gridCol w:w="270"/>
        <w:gridCol w:w="1263"/>
        <w:gridCol w:w="236"/>
        <w:gridCol w:w="1204"/>
        <w:gridCol w:w="236"/>
        <w:gridCol w:w="1206"/>
        <w:gridCol w:w="54"/>
      </w:tblGrid>
      <w:tr w:rsidR="00DF5577" w:rsidRPr="00BB3056" w14:paraId="077CB102" w14:textId="77777777" w:rsidTr="00BD66A4">
        <w:trPr>
          <w:gridAfter w:val="1"/>
          <w:wAfter w:w="29" w:type="pct"/>
          <w:trHeight w:hRule="exact" w:val="432"/>
        </w:trPr>
        <w:tc>
          <w:tcPr>
            <w:tcW w:w="1900" w:type="pct"/>
          </w:tcPr>
          <w:p w14:paraId="525A56FC" w14:textId="77777777" w:rsidR="00DF5577" w:rsidRPr="00BB3056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1" w:type="pct"/>
            <w:gridSpan w:val="7"/>
          </w:tcPr>
          <w:p w14:paraId="6EC7F130" w14:textId="77777777" w:rsidR="00DF5577" w:rsidRPr="00BB3056" w:rsidRDefault="00DF5577">
            <w:pPr>
              <w:pStyle w:val="acctfourfigures"/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5577" w:rsidRPr="00BB3056" w14:paraId="2D3E293B" w14:textId="77777777" w:rsidTr="00BD66A4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0" w:type="pct"/>
          </w:tcPr>
          <w:p w14:paraId="559F42DC" w14:textId="77777777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0" w:type="pct"/>
            <w:gridSpan w:val="3"/>
            <w:hideMark/>
          </w:tcPr>
          <w:p w14:paraId="59D4E768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8" w:type="pct"/>
          </w:tcPr>
          <w:p w14:paraId="57BE79CA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pct"/>
            <w:gridSpan w:val="4"/>
            <w:hideMark/>
          </w:tcPr>
          <w:p w14:paraId="415321A2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F5577" w:rsidRPr="00BB3056" w14:paraId="26E4143F" w14:textId="77777777" w:rsidTr="00BD66A4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0" w:type="pct"/>
          </w:tcPr>
          <w:p w14:paraId="44C08D0E" w14:textId="77777777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0" w:type="pct"/>
            <w:hideMark/>
          </w:tcPr>
          <w:p w14:paraId="29F03D03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061574A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83" w:type="pct"/>
            <w:hideMark/>
          </w:tcPr>
          <w:p w14:paraId="315E5207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0A7DAD77" w14:textId="77777777" w:rsidR="00DF5577" w:rsidRPr="00BB3056" w:rsidRDefault="00DF5577" w:rsidP="00BD66A4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hideMark/>
          </w:tcPr>
          <w:p w14:paraId="127464B5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16482941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83" w:type="pct"/>
            <w:gridSpan w:val="2"/>
            <w:hideMark/>
          </w:tcPr>
          <w:p w14:paraId="6963709D" w14:textId="77777777" w:rsidR="00DF5577" w:rsidRPr="00BB3056" w:rsidRDefault="00DF5577" w:rsidP="00BD66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5577" w:rsidRPr="00BB3056" w14:paraId="42DAA91A" w14:textId="77777777" w:rsidTr="00BD66A4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0" w:type="pct"/>
          </w:tcPr>
          <w:p w14:paraId="16E98D3B" w14:textId="77777777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0" w:type="pct"/>
            <w:gridSpan w:val="8"/>
            <w:hideMark/>
          </w:tcPr>
          <w:p w14:paraId="18DBC9D5" w14:textId="77777777" w:rsidR="00DF5577" w:rsidRPr="00BB3056" w:rsidRDefault="00DF5577" w:rsidP="00BD66A4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BB3056" w14:paraId="3B527992" w14:textId="77777777" w:rsidTr="00BD66A4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0" w:type="pct"/>
            <w:hideMark/>
          </w:tcPr>
          <w:p w14:paraId="5996112D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6D1DD72B" w14:textId="77777777" w:rsidR="00DF5577" w:rsidRPr="00BB3056" w:rsidRDefault="00DF5577" w:rsidP="00BD66A4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126,153</w:t>
            </w:r>
          </w:p>
        </w:tc>
        <w:tc>
          <w:tcPr>
            <w:tcW w:w="146" w:type="pct"/>
          </w:tcPr>
          <w:p w14:paraId="2CD47513" w14:textId="77777777" w:rsidR="00DF5577" w:rsidRPr="00BB3056" w:rsidRDefault="00DF5577" w:rsidP="00BD66A4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hideMark/>
          </w:tcPr>
          <w:p w14:paraId="6D9C1578" w14:textId="77777777" w:rsidR="00DF5577" w:rsidRPr="00BB3056" w:rsidRDefault="00DF5577" w:rsidP="00BD66A4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92,337</w:t>
            </w:r>
          </w:p>
        </w:tc>
        <w:tc>
          <w:tcPr>
            <w:tcW w:w="128" w:type="pct"/>
          </w:tcPr>
          <w:p w14:paraId="17F085F2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14F5761" w14:textId="77777777" w:rsidR="00DF5577" w:rsidRPr="00BB3056" w:rsidRDefault="00DF5577" w:rsidP="00BD66A4">
            <w:pPr>
              <w:tabs>
                <w:tab w:val="decimal" w:pos="6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D7DC22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gridSpan w:val="2"/>
            <w:hideMark/>
          </w:tcPr>
          <w:p w14:paraId="0324F187" w14:textId="77777777" w:rsidR="00DF5577" w:rsidRPr="00BB3056" w:rsidRDefault="00DF5577" w:rsidP="00BD66A4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</w:tr>
      <w:tr w:rsidR="00DF5577" w:rsidRPr="00BB3056" w14:paraId="10F887EE" w14:textId="77777777" w:rsidTr="00BD66A4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0" w:type="pct"/>
            <w:hideMark/>
          </w:tcPr>
          <w:p w14:paraId="660EB25A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D0F25" w14:textId="77777777" w:rsidR="00DF5577" w:rsidRPr="00BB3056" w:rsidRDefault="00DF5577" w:rsidP="00BD66A4">
            <w:pPr>
              <w:tabs>
                <w:tab w:val="clear" w:pos="680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9AE03A" w14:textId="77777777" w:rsidR="00DF5577" w:rsidRPr="00BB3056" w:rsidRDefault="00DF5577" w:rsidP="00BD66A4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8C61E" w14:textId="77777777" w:rsidR="00DF5577" w:rsidRPr="00BB3056" w:rsidRDefault="00DF5577" w:rsidP="00BD66A4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  <w:tc>
          <w:tcPr>
            <w:tcW w:w="128" w:type="pct"/>
          </w:tcPr>
          <w:p w14:paraId="2EF55DD1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CEA94" w14:textId="77777777" w:rsidR="00DF5577" w:rsidRPr="00BB3056" w:rsidRDefault="00DF5577" w:rsidP="00BD66A4">
            <w:pPr>
              <w:tabs>
                <w:tab w:val="decimal" w:pos="6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E5FE676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192DA2" w14:textId="77777777" w:rsidR="00DF5577" w:rsidRPr="00BB3056" w:rsidRDefault="00DF5577" w:rsidP="00BD66A4">
            <w:pPr>
              <w:tabs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13,935</w:t>
            </w:r>
          </w:p>
        </w:tc>
      </w:tr>
      <w:tr w:rsidR="00DF5577" w:rsidRPr="00BB3056" w14:paraId="1D8C803B" w14:textId="77777777" w:rsidTr="00BD66A4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00" w:type="pct"/>
            <w:hideMark/>
          </w:tcPr>
          <w:p w14:paraId="2983747A" w14:textId="4763060F" w:rsidR="00DF5577" w:rsidRPr="00BB3056" w:rsidRDefault="00DF5577" w:rsidP="00BD66A4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83CF2" w14:textId="77777777" w:rsidR="00DF5577" w:rsidRPr="00BB3056" w:rsidRDefault="00DF5577" w:rsidP="00BD66A4">
            <w:pPr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126,153</w:t>
            </w:r>
          </w:p>
        </w:tc>
        <w:tc>
          <w:tcPr>
            <w:tcW w:w="146" w:type="pct"/>
          </w:tcPr>
          <w:p w14:paraId="43E6D479" w14:textId="77777777" w:rsidR="00DF5577" w:rsidRPr="00BB3056" w:rsidRDefault="00DF5577" w:rsidP="00BD66A4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720784" w14:textId="77777777" w:rsidR="00DF5577" w:rsidRPr="00BB3056" w:rsidRDefault="00DF5577" w:rsidP="00BD66A4">
            <w:pPr>
              <w:tabs>
                <w:tab w:val="decimal" w:pos="972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78,402</w:t>
            </w:r>
          </w:p>
        </w:tc>
        <w:tc>
          <w:tcPr>
            <w:tcW w:w="128" w:type="pct"/>
          </w:tcPr>
          <w:p w14:paraId="76971975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89AC9" w14:textId="77777777" w:rsidR="00DF5577" w:rsidRPr="00BB3056" w:rsidRDefault="00DF5577" w:rsidP="00BD66A4">
            <w:pPr>
              <w:tabs>
                <w:tab w:val="decimal" w:pos="64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E16DF78" w14:textId="77777777" w:rsidR="00DF5577" w:rsidRPr="00BB3056" w:rsidRDefault="00DF5577" w:rsidP="00BD66A4">
            <w:pPr>
              <w:tabs>
                <w:tab w:val="decimal" w:pos="765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87DF40" w14:textId="77777777" w:rsidR="00DF5577" w:rsidRPr="00BB3056" w:rsidRDefault="00DF5577" w:rsidP="00BD66A4">
            <w:pPr>
              <w:tabs>
                <w:tab w:val="decimal" w:pos="64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10D0152" w14:textId="0843EAF0" w:rsidR="006C4FFF" w:rsidRDefault="006C4FFF">
      <w:pPr>
        <w:rPr>
          <w:rFonts w:asciiTheme="majorBidi" w:hAnsiTheme="majorBidi" w:cstheme="majorBidi"/>
          <w:sz w:val="30"/>
          <w:szCs w:val="30"/>
        </w:rPr>
      </w:pPr>
      <w:bookmarkStart w:id="13" w:name="_Hlk71816677"/>
    </w:p>
    <w:p w14:paraId="63E36BFD" w14:textId="77777777" w:rsidR="00B25C97" w:rsidRPr="00BD66A4" w:rsidRDefault="00B25C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170"/>
        <w:gridCol w:w="270"/>
        <w:gridCol w:w="1080"/>
        <w:gridCol w:w="191"/>
        <w:gridCol w:w="1440"/>
        <w:gridCol w:w="181"/>
        <w:gridCol w:w="1270"/>
      </w:tblGrid>
      <w:tr w:rsidR="00DF5577" w:rsidRPr="00BB3056" w14:paraId="73759FE4" w14:textId="77777777" w:rsidTr="00427EA3">
        <w:trPr>
          <w:cantSplit/>
          <w:trHeight w:hRule="exact" w:val="432"/>
          <w:tblHeader/>
        </w:trPr>
        <w:tc>
          <w:tcPr>
            <w:tcW w:w="3791" w:type="dxa"/>
          </w:tcPr>
          <w:p w14:paraId="7C90C2E6" w14:textId="3CEC51DB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02" w:type="dxa"/>
            <w:gridSpan w:val="7"/>
            <w:hideMark/>
          </w:tcPr>
          <w:p w14:paraId="5891FBCC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BB3056" w14:paraId="6C7CC7BB" w14:textId="77777777" w:rsidTr="00427EA3">
        <w:trPr>
          <w:cantSplit/>
          <w:trHeight w:hRule="exact" w:val="432"/>
          <w:tblHeader/>
        </w:trPr>
        <w:tc>
          <w:tcPr>
            <w:tcW w:w="3791" w:type="dxa"/>
          </w:tcPr>
          <w:p w14:paraId="0283E56B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1904E974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DF5577" w:rsidRPr="00BB3056" w14:paraId="19CB5EB3" w14:textId="77777777" w:rsidTr="00427EA3">
        <w:trPr>
          <w:cantSplit/>
          <w:trHeight w:hRule="exact" w:val="835"/>
          <w:tblHeader/>
        </w:trPr>
        <w:tc>
          <w:tcPr>
            <w:tcW w:w="3791" w:type="dxa"/>
          </w:tcPr>
          <w:p w14:paraId="0A073172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1009417" w14:textId="285ED770" w:rsidR="00DF5577" w:rsidRPr="00BB3056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3E209B" w14:textId="77777777" w:rsidR="00DF5577" w:rsidRPr="00BB3056" w:rsidRDefault="00DF5577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075A383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4C0EC430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8938FB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445BE354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142CE7F5" w14:textId="77777777" w:rsidR="00DF5577" w:rsidRPr="00BB3056" w:rsidRDefault="00DF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DF5577" w:rsidRPr="00BB3056" w14:paraId="7FF987F0" w14:textId="77777777" w:rsidTr="00427EA3">
        <w:trPr>
          <w:cantSplit/>
          <w:trHeight w:hRule="exact" w:val="432"/>
        </w:trPr>
        <w:tc>
          <w:tcPr>
            <w:tcW w:w="3791" w:type="dxa"/>
          </w:tcPr>
          <w:p w14:paraId="29FCB173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5E305A00" w14:textId="77777777" w:rsidR="00DF5577" w:rsidRPr="00BB3056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BB3056" w14:paraId="6C99CD18" w14:textId="77777777" w:rsidTr="00427EA3">
        <w:trPr>
          <w:cantSplit/>
          <w:trHeight w:hRule="exact" w:val="432"/>
        </w:trPr>
        <w:tc>
          <w:tcPr>
            <w:tcW w:w="3791" w:type="dxa"/>
            <w:hideMark/>
          </w:tcPr>
          <w:p w14:paraId="22E10F81" w14:textId="77777777" w:rsidR="00DF5577" w:rsidRPr="00BB3056" w:rsidRDefault="00DF5577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F1C9185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763FE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40ED2" w14:textId="77777777" w:rsidR="00DF5577" w:rsidRPr="00BB3056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0F095865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90E6D1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5F3CEBE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54F41BE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BB3056" w14:paraId="236CD064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00379322" w14:textId="1300DC8E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การลดลง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</w:t>
            </w: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ตราสาร</w:t>
            </w:r>
            <w:r w:rsidR="00867675">
              <w:rPr>
                <w:rFonts w:asciiTheme="majorBidi" w:hAnsiTheme="majorBidi" w:hint="cs"/>
                <w:sz w:val="30"/>
                <w:szCs w:val="30"/>
                <w:cs/>
              </w:rPr>
              <w:t>ทุนอื่น</w:t>
            </w:r>
          </w:p>
        </w:tc>
        <w:tc>
          <w:tcPr>
            <w:tcW w:w="1170" w:type="dxa"/>
          </w:tcPr>
          <w:p w14:paraId="6F1436A5" w14:textId="77777777" w:rsidR="00C036BD" w:rsidRPr="00BB3056" w:rsidRDefault="00C036BD" w:rsidP="00BD66A4">
            <w:pPr>
              <w:tabs>
                <w:tab w:val="decimal" w:pos="1012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5A17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A2035" w14:textId="77777777" w:rsidR="00C036BD" w:rsidRPr="00BB3056" w:rsidRDefault="00C036BD" w:rsidP="00BD66A4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48629B32" w14:textId="77777777" w:rsidR="00C036BD" w:rsidRPr="00BB3056" w:rsidRDefault="00C036BD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E8B671" w14:textId="77777777" w:rsidR="00C036BD" w:rsidRPr="00BB3056" w:rsidRDefault="00C036BD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FABC865" w14:textId="77777777" w:rsidR="00C036BD" w:rsidRPr="00BB3056" w:rsidRDefault="00C036BD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C339F23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BB3056" w14:paraId="754DD62C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20835B88" w14:textId="31A18A4A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ที่ไม่อยู่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6A5B23A8" w14:textId="69860A16" w:rsidR="00C036BD" w:rsidRPr="00BB3056" w:rsidRDefault="003069FF" w:rsidP="00BD66A4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80,096</w:t>
            </w:r>
          </w:p>
        </w:tc>
        <w:tc>
          <w:tcPr>
            <w:tcW w:w="270" w:type="dxa"/>
          </w:tcPr>
          <w:p w14:paraId="4573C729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55A7" w14:textId="77777777" w:rsidR="00C036BD" w:rsidRPr="00BB3056" w:rsidRDefault="00C036BD" w:rsidP="00BD66A4">
            <w:pPr>
              <w:tabs>
                <w:tab w:val="clear" w:pos="454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F5E8E68" w14:textId="77777777" w:rsidR="00C036BD" w:rsidRPr="00BB3056" w:rsidRDefault="00C036BD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8A021A" w14:textId="77777777" w:rsidR="00C036BD" w:rsidRPr="00BB3056" w:rsidRDefault="00C036BD" w:rsidP="00BD66A4">
            <w:pPr>
              <w:tabs>
                <w:tab w:val="decimal" w:pos="1037"/>
              </w:tabs>
              <w:spacing w:line="240" w:lineRule="auto"/>
              <w:ind w:left="17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181" w:type="dxa"/>
          </w:tcPr>
          <w:p w14:paraId="2E7F5C83" w14:textId="77777777" w:rsidR="00C036BD" w:rsidRPr="00BB3056" w:rsidRDefault="00C036BD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70CE8DA" w14:textId="563DED98" w:rsidR="00C036BD" w:rsidRPr="00BB3056" w:rsidRDefault="003069FF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81,504</w:t>
            </w:r>
          </w:p>
        </w:tc>
      </w:tr>
      <w:tr w:rsidR="00313154" w:rsidRPr="00BB3056" w14:paraId="23B22A33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1EF0DBCF" w14:textId="052D4DD4" w:rsidR="00313154" w:rsidRPr="00035133" w:rsidRDefault="00313154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192D4C53" w14:textId="77777777" w:rsidR="00313154" w:rsidRPr="00BB3056" w:rsidRDefault="00313154" w:rsidP="00BD66A4">
            <w:pPr>
              <w:tabs>
                <w:tab w:val="decimal" w:pos="1090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5C180" w14:textId="77777777" w:rsidR="00313154" w:rsidRPr="00BB3056" w:rsidRDefault="00313154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D31EE" w14:textId="77777777" w:rsidR="00313154" w:rsidRPr="00BB3056" w:rsidRDefault="00313154" w:rsidP="00BD66A4">
            <w:pPr>
              <w:tabs>
                <w:tab w:val="clear" w:pos="454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02136A0" w14:textId="77777777" w:rsidR="00313154" w:rsidRPr="00BB3056" w:rsidRDefault="00313154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3976B0" w14:textId="77777777" w:rsidR="00313154" w:rsidRPr="00BB3056" w:rsidRDefault="00313154" w:rsidP="00BD66A4">
            <w:pPr>
              <w:tabs>
                <w:tab w:val="decimal" w:pos="118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88AFA42" w14:textId="77777777" w:rsidR="00313154" w:rsidRPr="00BB3056" w:rsidRDefault="00313154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6AF71EB" w14:textId="77777777" w:rsidR="00313154" w:rsidRPr="00BB3056" w:rsidRDefault="00313154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597F" w:rsidRPr="00BB3056" w14:paraId="54BB3C12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461E542A" w14:textId="69AB6588" w:rsidR="0040597F" w:rsidRPr="00BB3056" w:rsidRDefault="00313154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035133" w:rsidRPr="00035133">
              <w:rPr>
                <w:rFonts w:asciiTheme="majorBidi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  <w:hideMark/>
          </w:tcPr>
          <w:p w14:paraId="148FA49B" w14:textId="39E15F91" w:rsidR="0040597F" w:rsidRPr="00BB3056" w:rsidRDefault="0040597F" w:rsidP="00BD66A4">
            <w:pPr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27,401</w:t>
            </w:r>
          </w:p>
        </w:tc>
        <w:tc>
          <w:tcPr>
            <w:tcW w:w="270" w:type="dxa"/>
          </w:tcPr>
          <w:p w14:paraId="65AA7D83" w14:textId="77777777" w:rsidR="0040597F" w:rsidRPr="00BB3056" w:rsidRDefault="0040597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89DF510" w14:textId="50880010" w:rsidR="0040597F" w:rsidRPr="00BB3056" w:rsidRDefault="0040597F" w:rsidP="00BD66A4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191" w:type="dxa"/>
          </w:tcPr>
          <w:p w14:paraId="3ECF44EC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93F0F8" w14:textId="554AA16B" w:rsidR="0040597F" w:rsidRPr="00BB3056" w:rsidRDefault="0040597F" w:rsidP="00BD66A4">
            <w:pPr>
              <w:tabs>
                <w:tab w:val="clear" w:pos="907"/>
                <w:tab w:val="decimal" w:pos="910"/>
              </w:tabs>
              <w:spacing w:line="240" w:lineRule="auto"/>
              <w:ind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6902EC3" w14:textId="77777777" w:rsidR="0040597F" w:rsidRPr="00BB3056" w:rsidRDefault="0040597F" w:rsidP="00BD66A4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5ED26B" w14:textId="6DDE3854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27,774</w:t>
            </w:r>
          </w:p>
        </w:tc>
      </w:tr>
      <w:tr w:rsidR="0040597F" w:rsidRPr="00BB3056" w14:paraId="64B04734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2DFC5947" w14:textId="7FA99F2E" w:rsidR="0040597F" w:rsidRPr="00BB3056" w:rsidRDefault="002D4A35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035133" w:rsidRPr="00035133">
              <w:rPr>
                <w:rFonts w:asciiTheme="majorBidi" w:hAnsiTheme="majorBidi"/>
                <w:sz w:val="30"/>
                <w:szCs w:val="30"/>
                <w:cs/>
              </w:rPr>
              <w:t>ที่ยังไม่เกิดขึ้นจริงจากอนุพันธ์</w:t>
            </w:r>
          </w:p>
        </w:tc>
        <w:tc>
          <w:tcPr>
            <w:tcW w:w="1170" w:type="dxa"/>
            <w:hideMark/>
          </w:tcPr>
          <w:p w14:paraId="44F9D15C" w14:textId="77777777" w:rsidR="0040597F" w:rsidRPr="00BB3056" w:rsidRDefault="0040597F" w:rsidP="00BD66A4">
            <w:pPr>
              <w:tabs>
                <w:tab w:val="clear" w:pos="907"/>
                <w:tab w:val="left" w:pos="768"/>
                <w:tab w:val="decimal" w:pos="820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184B9" w14:textId="77777777" w:rsidR="0040597F" w:rsidRPr="00BB3056" w:rsidRDefault="0040597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CAD7FED" w14:textId="77777777" w:rsidR="0040597F" w:rsidRPr="00BB3056" w:rsidRDefault="0040597F" w:rsidP="00BD66A4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191" w:type="dxa"/>
          </w:tcPr>
          <w:p w14:paraId="57119551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9A25C2" w14:textId="77777777" w:rsidR="0040597F" w:rsidRPr="00BB3056" w:rsidRDefault="0040597F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CA75B72" w14:textId="77777777" w:rsidR="0040597F" w:rsidRPr="00BB3056" w:rsidRDefault="0040597F" w:rsidP="00BD66A4">
            <w:pPr>
              <w:tabs>
                <w:tab w:val="decimal" w:pos="60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B6BE155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</w:tr>
      <w:tr w:rsidR="0040597F" w:rsidRPr="00BB3056" w14:paraId="5CFEE5E8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59A8811D" w14:textId="5D4CFE09" w:rsidR="0040597F" w:rsidRPr="00BB3056" w:rsidRDefault="00313154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306E0C9A" w14:textId="77777777" w:rsidR="0040597F" w:rsidRPr="00BB3056" w:rsidRDefault="0040597F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E64C56" w14:textId="77777777" w:rsidR="0040597F" w:rsidRPr="00BB3056" w:rsidRDefault="0040597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0B314C" w14:textId="77777777" w:rsidR="0040597F" w:rsidRPr="00BB3056" w:rsidRDefault="0040597F" w:rsidP="00BD66A4">
            <w:pPr>
              <w:tabs>
                <w:tab w:val="clear" w:pos="680"/>
                <w:tab w:val="clear" w:pos="907"/>
                <w:tab w:val="decimal" w:pos="527"/>
                <w:tab w:val="decimal" w:pos="676"/>
                <w:tab w:val="left" w:pos="703"/>
              </w:tabs>
              <w:spacing w:line="240" w:lineRule="auto"/>
              <w:ind w:left="-197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66EF0F8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1F5B6C" w14:textId="77777777" w:rsidR="0040597F" w:rsidRPr="00BB3056" w:rsidRDefault="0040597F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303057D" w14:textId="77777777" w:rsidR="0040597F" w:rsidRPr="00BB3056" w:rsidRDefault="0040597F" w:rsidP="00BD66A4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5F682A7" w14:textId="77777777" w:rsidR="0040597F" w:rsidRPr="00BB3056" w:rsidRDefault="0040597F" w:rsidP="00BD66A4">
            <w:pPr>
              <w:tabs>
                <w:tab w:val="decimal" w:pos="604"/>
                <w:tab w:val="decimal" w:pos="100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597F" w:rsidRPr="00BB3056" w14:paraId="30C6C07E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9C6D9B0" w14:textId="2732086C" w:rsidR="0040597F" w:rsidRPr="00BB3056" w:rsidRDefault="0040597F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131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13154" w:rsidRPr="00313154">
              <w:rPr>
                <w:rFonts w:asciiTheme="majorBidi" w:hAnsiTheme="majorBidi"/>
                <w:sz w:val="30"/>
                <w:szCs w:val="30"/>
                <w:cs/>
              </w:rPr>
              <w:t>สินค้า</w:t>
            </w:r>
            <w:r w:rsidR="00313154"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170" w:type="dxa"/>
            <w:vAlign w:val="bottom"/>
            <w:hideMark/>
          </w:tcPr>
          <w:p w14:paraId="1C99F7B3" w14:textId="77777777" w:rsidR="0040597F" w:rsidRPr="00BB3056" w:rsidRDefault="0040597F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7,570</w:t>
            </w:r>
          </w:p>
        </w:tc>
        <w:tc>
          <w:tcPr>
            <w:tcW w:w="270" w:type="dxa"/>
            <w:vAlign w:val="bottom"/>
          </w:tcPr>
          <w:p w14:paraId="59C061CC" w14:textId="77777777" w:rsidR="0040597F" w:rsidRPr="00BB3056" w:rsidRDefault="0040597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4474ABCC" w14:textId="77777777" w:rsidR="0040597F" w:rsidRPr="00BB3056" w:rsidRDefault="0040597F" w:rsidP="00BD66A4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91" w:type="dxa"/>
            <w:vAlign w:val="bottom"/>
          </w:tcPr>
          <w:p w14:paraId="4AEF7F09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E95283" w14:textId="77777777" w:rsidR="0040597F" w:rsidRPr="00BB3056" w:rsidRDefault="0040597F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20F480C" w14:textId="77777777" w:rsidR="0040597F" w:rsidRPr="00BB3056" w:rsidRDefault="0040597F" w:rsidP="00BD66A4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F4BFA1B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7,763</w:t>
            </w:r>
          </w:p>
        </w:tc>
      </w:tr>
      <w:tr w:rsidR="0040597F" w:rsidRPr="00BB3056" w14:paraId="2AEF56A5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53D35DB7" w14:textId="77777777" w:rsidR="0040597F" w:rsidRPr="00BB3056" w:rsidRDefault="0040597F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hideMark/>
          </w:tcPr>
          <w:p w14:paraId="6EBF1B4E" w14:textId="77777777" w:rsidR="0040597F" w:rsidRPr="00BB3056" w:rsidRDefault="0040597F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  <w:tc>
          <w:tcPr>
            <w:tcW w:w="270" w:type="dxa"/>
          </w:tcPr>
          <w:p w14:paraId="348779C5" w14:textId="77777777" w:rsidR="0040597F" w:rsidRPr="00BB3056" w:rsidRDefault="0040597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C574CEA" w14:textId="77777777" w:rsidR="0040597F" w:rsidRPr="00BB3056" w:rsidRDefault="0040597F" w:rsidP="00BD66A4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  <w:tc>
          <w:tcPr>
            <w:tcW w:w="191" w:type="dxa"/>
          </w:tcPr>
          <w:p w14:paraId="4C2E7863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CD3D77" w14:textId="77777777" w:rsidR="0040597F" w:rsidRPr="00BB3056" w:rsidRDefault="0040597F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5BBCD5B" w14:textId="77777777" w:rsidR="0040597F" w:rsidRPr="00BB3056" w:rsidRDefault="0040597F" w:rsidP="00BD66A4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0C1EEB5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</w:tr>
      <w:tr w:rsidR="0040597F" w:rsidRPr="00BB3056" w14:paraId="42B5E3A3" w14:textId="77777777" w:rsidTr="00427EA3">
        <w:trPr>
          <w:cantSplit/>
          <w:trHeight w:hRule="exact" w:val="432"/>
        </w:trPr>
        <w:tc>
          <w:tcPr>
            <w:tcW w:w="3791" w:type="dxa"/>
            <w:hideMark/>
          </w:tcPr>
          <w:p w14:paraId="3ADBB6F5" w14:textId="77777777" w:rsidR="0040597F" w:rsidRPr="00BB3056" w:rsidRDefault="0040597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06B122" w14:textId="77777777" w:rsidR="0040597F" w:rsidRPr="00BB3056" w:rsidRDefault="0040597F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116,671</w:t>
            </w:r>
          </w:p>
        </w:tc>
        <w:tc>
          <w:tcPr>
            <w:tcW w:w="270" w:type="dxa"/>
          </w:tcPr>
          <w:p w14:paraId="0DC61229" w14:textId="77777777" w:rsidR="0040597F" w:rsidRPr="00BB3056" w:rsidRDefault="0040597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37A34" w14:textId="77777777" w:rsidR="0040597F" w:rsidRPr="00BB3056" w:rsidRDefault="0040597F" w:rsidP="00BD66A4">
            <w:pPr>
              <w:tabs>
                <w:tab w:val="clear" w:pos="680"/>
                <w:tab w:val="clear" w:pos="907"/>
                <w:tab w:val="decimal" w:pos="676"/>
                <w:tab w:val="left" w:pos="703"/>
              </w:tabs>
              <w:spacing w:line="240" w:lineRule="auto"/>
              <w:ind w:left="-197"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5,503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3A63BF0F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575B3" w14:textId="77777777" w:rsidR="0040597F" w:rsidRPr="00BB3056" w:rsidRDefault="0040597F" w:rsidP="00BD66A4">
            <w:pPr>
              <w:tabs>
                <w:tab w:val="decimal" w:pos="1241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9A116F1" w14:textId="77777777" w:rsidR="0040597F" w:rsidRPr="00BB3056" w:rsidRDefault="0040597F" w:rsidP="00BD66A4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9D6E5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123,582</w:t>
            </w:r>
          </w:p>
        </w:tc>
      </w:tr>
      <w:tr w:rsidR="0040597F" w:rsidRPr="00BB3056" w14:paraId="3ED45B5A" w14:textId="77777777" w:rsidTr="00427EA3">
        <w:trPr>
          <w:cantSplit/>
          <w:trHeight w:hRule="exact" w:val="374"/>
        </w:trPr>
        <w:tc>
          <w:tcPr>
            <w:tcW w:w="3791" w:type="dxa"/>
          </w:tcPr>
          <w:p w14:paraId="56EAB2E3" w14:textId="77777777" w:rsidR="0040597F" w:rsidRPr="00BB3056" w:rsidRDefault="0040597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DA408" w14:textId="77777777" w:rsidR="0040597F" w:rsidRPr="00BB3056" w:rsidRDefault="0040597F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A7A28" w14:textId="77777777" w:rsidR="0040597F" w:rsidRPr="00BB3056" w:rsidRDefault="0040597F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D33A9" w14:textId="77777777" w:rsidR="0040597F" w:rsidRPr="00BB3056" w:rsidRDefault="0040597F" w:rsidP="00BD66A4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4593C026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F3EE8" w14:textId="77777777" w:rsidR="0040597F" w:rsidRPr="00BB3056" w:rsidRDefault="0040597F" w:rsidP="00BD66A4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255D209A" w14:textId="77777777" w:rsidR="0040597F" w:rsidRPr="00BB3056" w:rsidRDefault="0040597F" w:rsidP="00BD66A4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87104" w14:textId="77777777" w:rsidR="0040597F" w:rsidRPr="00BB3056" w:rsidRDefault="0040597F" w:rsidP="00BD66A4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597F" w:rsidRPr="00BB3056" w14:paraId="3FB0D44F" w14:textId="77777777" w:rsidTr="00427EA3">
        <w:trPr>
          <w:cantSplit/>
          <w:trHeight w:hRule="exact" w:val="432"/>
        </w:trPr>
        <w:tc>
          <w:tcPr>
            <w:tcW w:w="3791" w:type="dxa"/>
            <w:hideMark/>
          </w:tcPr>
          <w:p w14:paraId="73C16EAD" w14:textId="77777777" w:rsidR="0040597F" w:rsidRPr="00BB3056" w:rsidRDefault="0040597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170" w:type="dxa"/>
          </w:tcPr>
          <w:p w14:paraId="5EBFC620" w14:textId="77777777" w:rsidR="0040597F" w:rsidRPr="00BB3056" w:rsidRDefault="0040597F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0AD63" w14:textId="77777777" w:rsidR="0040597F" w:rsidRPr="00BB3056" w:rsidRDefault="0040597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A8A128" w14:textId="77777777" w:rsidR="0040597F" w:rsidRPr="00BB3056" w:rsidRDefault="0040597F" w:rsidP="00BD66A4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4E3B4E7A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3E7B15" w14:textId="77777777" w:rsidR="0040597F" w:rsidRPr="00BB3056" w:rsidRDefault="0040597F" w:rsidP="00BD66A4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C04A985" w14:textId="77777777" w:rsidR="0040597F" w:rsidRPr="00BB3056" w:rsidRDefault="0040597F" w:rsidP="00BD66A4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</w:tcPr>
          <w:p w14:paraId="59E84BCD" w14:textId="77777777" w:rsidR="0040597F" w:rsidRPr="00BB3056" w:rsidRDefault="0040597F" w:rsidP="00BD66A4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597F" w:rsidRPr="00BB3056" w14:paraId="60014A44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7DCDB68F" w14:textId="7BEF77E5" w:rsidR="0040597F" w:rsidRPr="00BB3056" w:rsidRDefault="002D4A35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C036BD">
              <w:rPr>
                <w:rFonts w:asciiTheme="majorBidi" w:hAnsiTheme="majorBidi" w:hint="cs"/>
                <w:sz w:val="30"/>
                <w:szCs w:val="30"/>
                <w:cs/>
              </w:rPr>
              <w:t>ที่</w:t>
            </w:r>
            <w:r w:rsidR="00313154" w:rsidRPr="00035133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ยังไม่เกิดขึ้นจริงจากอนุพันธ์</w:t>
            </w:r>
          </w:p>
        </w:tc>
        <w:tc>
          <w:tcPr>
            <w:tcW w:w="1170" w:type="dxa"/>
            <w:hideMark/>
          </w:tcPr>
          <w:p w14:paraId="57E18050" w14:textId="77777777" w:rsidR="0040597F" w:rsidRPr="00BB3056" w:rsidRDefault="0040597F" w:rsidP="00BD66A4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14:paraId="01045A5A" w14:textId="77777777" w:rsidR="0040597F" w:rsidRPr="00BB3056" w:rsidRDefault="0040597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F0AE7A5" w14:textId="77777777" w:rsidR="0040597F" w:rsidRPr="00BB3056" w:rsidRDefault="0040597F" w:rsidP="00BD66A4">
            <w:pPr>
              <w:tabs>
                <w:tab w:val="clear" w:pos="907"/>
              </w:tabs>
              <w:spacing w:line="240" w:lineRule="auto"/>
              <w:ind w:left="17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13,935</w:t>
            </w:r>
          </w:p>
        </w:tc>
        <w:tc>
          <w:tcPr>
            <w:tcW w:w="191" w:type="dxa"/>
          </w:tcPr>
          <w:p w14:paraId="00655A39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42DAF1" w14:textId="77777777" w:rsidR="0040597F" w:rsidRPr="00BB3056" w:rsidRDefault="0040597F" w:rsidP="00BD66A4">
            <w:pPr>
              <w:tabs>
                <w:tab w:val="clear" w:pos="907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ED62169" w14:textId="77777777" w:rsidR="0040597F" w:rsidRPr="00BB3056" w:rsidRDefault="0040597F" w:rsidP="00BD66A4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7CC9F1F" w14:textId="77777777" w:rsidR="0040597F" w:rsidRPr="00BB3056" w:rsidRDefault="0040597F" w:rsidP="00BD66A4">
            <w:pPr>
              <w:tabs>
                <w:tab w:val="decimal" w:pos="730"/>
              </w:tabs>
              <w:spacing w:line="240" w:lineRule="auto"/>
              <w:ind w:left="17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597F" w:rsidRPr="00BB3056" w14:paraId="0F9B1DD8" w14:textId="77777777" w:rsidTr="00427EA3">
        <w:trPr>
          <w:cantSplit/>
          <w:trHeight w:hRule="exact" w:val="432"/>
        </w:trPr>
        <w:tc>
          <w:tcPr>
            <w:tcW w:w="3791" w:type="dxa"/>
            <w:hideMark/>
          </w:tcPr>
          <w:p w14:paraId="2C8B0306" w14:textId="77777777" w:rsidR="0040597F" w:rsidRPr="00BB3056" w:rsidRDefault="0040597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FFBB5E" w14:textId="77777777" w:rsidR="0040597F" w:rsidRPr="00BB3056" w:rsidRDefault="0040597F" w:rsidP="00BD66A4">
            <w:pPr>
              <w:tabs>
                <w:tab w:val="decimal" w:pos="113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14:paraId="4CC3FC36" w14:textId="77777777" w:rsidR="0040597F" w:rsidRPr="00BB3056" w:rsidRDefault="0040597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AF6F39" w14:textId="77777777" w:rsidR="0040597F" w:rsidRPr="00BB3056" w:rsidRDefault="0040597F" w:rsidP="00BD66A4">
            <w:pPr>
              <w:tabs>
                <w:tab w:val="clear" w:pos="907"/>
              </w:tabs>
              <w:spacing w:line="240" w:lineRule="auto"/>
              <w:ind w:left="17"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13,935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064A9BC0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5D782" w14:textId="77777777" w:rsidR="0040597F" w:rsidRPr="00BB3056" w:rsidRDefault="0040597F" w:rsidP="00BD66A4">
            <w:pPr>
              <w:tabs>
                <w:tab w:val="clear" w:pos="907"/>
              </w:tabs>
              <w:spacing w:line="240" w:lineRule="auto"/>
              <w:ind w:right="-3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4D69905C" w14:textId="77777777" w:rsidR="0040597F" w:rsidRPr="00BB3056" w:rsidRDefault="0040597F" w:rsidP="00BD66A4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3F642" w14:textId="77777777" w:rsidR="0040597F" w:rsidRPr="00BB3056" w:rsidRDefault="0040597F" w:rsidP="00BD66A4">
            <w:pPr>
              <w:tabs>
                <w:tab w:val="decimal" w:pos="730"/>
              </w:tabs>
              <w:spacing w:line="240" w:lineRule="auto"/>
              <w:ind w:left="17" w:right="-2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0597F" w:rsidRPr="00313154" w14:paraId="4894E2C4" w14:textId="77777777" w:rsidTr="00427EA3">
        <w:trPr>
          <w:cantSplit/>
          <w:trHeight w:hRule="exact" w:val="374"/>
        </w:trPr>
        <w:tc>
          <w:tcPr>
            <w:tcW w:w="3791" w:type="dxa"/>
          </w:tcPr>
          <w:p w14:paraId="4CD48F1B" w14:textId="77777777" w:rsidR="0040597F" w:rsidRPr="00313154" w:rsidRDefault="0040597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82DC06" w14:textId="77777777" w:rsidR="0040597F" w:rsidRPr="00313154" w:rsidRDefault="0040597F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F8428" w14:textId="77777777" w:rsidR="0040597F" w:rsidRPr="00313154" w:rsidRDefault="0040597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DD249" w14:textId="77777777" w:rsidR="0040597F" w:rsidRPr="00313154" w:rsidRDefault="0040597F" w:rsidP="00BD66A4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54393FF7" w14:textId="77777777" w:rsidR="0040597F" w:rsidRPr="00313154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57D3E7" w14:textId="77777777" w:rsidR="0040597F" w:rsidRPr="00313154" w:rsidRDefault="0040597F" w:rsidP="00BD66A4">
            <w:pPr>
              <w:tabs>
                <w:tab w:val="decimal" w:pos="85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B691158" w14:textId="77777777" w:rsidR="0040597F" w:rsidRPr="00313154" w:rsidRDefault="0040597F" w:rsidP="00BD66A4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</w:tcPr>
          <w:p w14:paraId="18CB414D" w14:textId="77777777" w:rsidR="0040597F" w:rsidRPr="00313154" w:rsidRDefault="0040597F" w:rsidP="00BD66A4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597F" w:rsidRPr="00BB3056" w14:paraId="5292A9B1" w14:textId="77777777" w:rsidTr="00427EA3">
        <w:trPr>
          <w:cantSplit/>
          <w:trHeight w:hRule="exact" w:val="432"/>
        </w:trPr>
        <w:tc>
          <w:tcPr>
            <w:tcW w:w="3791" w:type="dxa"/>
            <w:hideMark/>
          </w:tcPr>
          <w:p w14:paraId="12CC5119" w14:textId="77777777" w:rsidR="0040597F" w:rsidRPr="00BB3056" w:rsidRDefault="0040597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34FE208" w14:textId="77777777" w:rsidR="0040597F" w:rsidRPr="00BB3056" w:rsidRDefault="0040597F" w:rsidP="00BD66A4">
            <w:pPr>
              <w:tabs>
                <w:tab w:val="decimal" w:pos="995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102,736</w:t>
            </w:r>
          </w:p>
        </w:tc>
        <w:tc>
          <w:tcPr>
            <w:tcW w:w="270" w:type="dxa"/>
          </w:tcPr>
          <w:p w14:paraId="6A9F1E5A" w14:textId="77777777" w:rsidR="0040597F" w:rsidRPr="00BB3056" w:rsidRDefault="0040597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55C4D8A" w14:textId="77777777" w:rsidR="0040597F" w:rsidRPr="00BB3056" w:rsidRDefault="0040597F" w:rsidP="00BD66A4">
            <w:pPr>
              <w:tabs>
                <w:tab w:val="clear" w:pos="907"/>
                <w:tab w:val="left" w:pos="706"/>
              </w:tabs>
              <w:spacing w:line="240" w:lineRule="auto"/>
              <w:ind w:left="-86" w:right="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19,438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7117A815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981EB2" w14:textId="77777777" w:rsidR="0040597F" w:rsidRPr="00BB3056" w:rsidRDefault="0040597F" w:rsidP="00BD66A4">
            <w:pPr>
              <w:tabs>
                <w:tab w:val="decimal" w:pos="1250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6DDE703F" w14:textId="77777777" w:rsidR="0040597F" w:rsidRPr="00BB3056" w:rsidRDefault="0040597F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851C13" w14:textId="77777777" w:rsidR="0040597F" w:rsidRPr="00BB3056" w:rsidRDefault="0040597F" w:rsidP="00BD66A4">
            <w:pPr>
              <w:tabs>
                <w:tab w:val="decimal" w:pos="1000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123,582</w:t>
            </w:r>
          </w:p>
        </w:tc>
      </w:tr>
      <w:bookmarkEnd w:id="13"/>
    </w:tbl>
    <w:p w14:paraId="66A8F629" w14:textId="1D9B8E93" w:rsidR="00DF5577" w:rsidRDefault="00DF5577" w:rsidP="00DF5577">
      <w:pPr>
        <w:rPr>
          <w:lang w:val="x-none" w:eastAsia="x-none"/>
        </w:rPr>
      </w:pPr>
    </w:p>
    <w:p w14:paraId="73B962EF" w14:textId="2A155A3F" w:rsidR="00B25C97" w:rsidRDefault="00B25C97" w:rsidP="00DF5577">
      <w:pPr>
        <w:rPr>
          <w:lang w:val="x-none" w:eastAsia="x-none"/>
        </w:rPr>
      </w:pPr>
    </w:p>
    <w:p w14:paraId="1033DA43" w14:textId="3048F8BC" w:rsidR="00B25C97" w:rsidRDefault="00B25C97" w:rsidP="00DF5577">
      <w:pPr>
        <w:rPr>
          <w:lang w:val="x-none" w:eastAsia="x-none"/>
        </w:rPr>
      </w:pPr>
    </w:p>
    <w:p w14:paraId="7A7B0734" w14:textId="5CD05DF5" w:rsidR="00B25C97" w:rsidRDefault="00B25C97" w:rsidP="00DF5577">
      <w:pPr>
        <w:rPr>
          <w:lang w:val="x-none" w:eastAsia="x-none"/>
        </w:rPr>
      </w:pPr>
    </w:p>
    <w:p w14:paraId="40B17AD0" w14:textId="73C14C3C" w:rsidR="00B25C97" w:rsidRDefault="00B25C97" w:rsidP="00DF5577">
      <w:pPr>
        <w:rPr>
          <w:lang w:val="x-none" w:eastAsia="x-none"/>
        </w:rPr>
      </w:pPr>
    </w:p>
    <w:p w14:paraId="59968F5C" w14:textId="4BA71E41" w:rsidR="00B25C97" w:rsidRDefault="00B25C97" w:rsidP="00DF5577">
      <w:pPr>
        <w:rPr>
          <w:lang w:val="x-none" w:eastAsia="x-none"/>
        </w:rPr>
      </w:pPr>
    </w:p>
    <w:p w14:paraId="65406FBD" w14:textId="77777777" w:rsidR="003069FF" w:rsidRDefault="003069FF" w:rsidP="00DF5577">
      <w:pPr>
        <w:rPr>
          <w:lang w:val="x-none" w:eastAsia="x-none"/>
        </w:rPr>
      </w:pPr>
    </w:p>
    <w:p w14:paraId="17B99A46" w14:textId="46602AB3" w:rsidR="00B25C97" w:rsidRDefault="00B25C97" w:rsidP="00DF5577">
      <w:pPr>
        <w:rPr>
          <w:lang w:val="x-none" w:eastAsia="x-none"/>
        </w:rPr>
      </w:pPr>
    </w:p>
    <w:p w14:paraId="7252F028" w14:textId="47923C34" w:rsidR="00B25C97" w:rsidRDefault="00B25C97" w:rsidP="00DF5577">
      <w:pPr>
        <w:rPr>
          <w:lang w:val="x-none" w:eastAsia="x-none"/>
        </w:rPr>
      </w:pPr>
    </w:p>
    <w:p w14:paraId="501C67E3" w14:textId="6CCA56DD" w:rsidR="00117CAA" w:rsidRDefault="00117CAA" w:rsidP="00DF5577">
      <w:pPr>
        <w:rPr>
          <w:lang w:val="x-none" w:eastAsia="x-none"/>
        </w:rPr>
      </w:pPr>
    </w:p>
    <w:p w14:paraId="29734F9A" w14:textId="47C18F67" w:rsidR="00117CAA" w:rsidRDefault="00117CAA" w:rsidP="00DF5577">
      <w:pPr>
        <w:rPr>
          <w:lang w:val="x-none" w:eastAsia="x-none"/>
        </w:rPr>
      </w:pPr>
    </w:p>
    <w:p w14:paraId="67A72EB1" w14:textId="13B7390F" w:rsidR="00117CAA" w:rsidRDefault="00117CAA" w:rsidP="00DF5577">
      <w:pPr>
        <w:rPr>
          <w:lang w:val="x-none" w:eastAsia="x-none"/>
        </w:rPr>
      </w:pPr>
    </w:p>
    <w:p w14:paraId="7714B87B" w14:textId="70F64430" w:rsidR="00117CAA" w:rsidRDefault="00117CAA" w:rsidP="00DF5577">
      <w:pPr>
        <w:rPr>
          <w:lang w:val="x-none" w:eastAsia="x-none"/>
        </w:rPr>
      </w:pPr>
    </w:p>
    <w:p w14:paraId="32A2C8DE" w14:textId="2A00C7FD" w:rsidR="00117CAA" w:rsidRDefault="00117CAA" w:rsidP="00DF5577">
      <w:pPr>
        <w:rPr>
          <w:lang w:val="x-none" w:eastAsia="x-none"/>
        </w:rPr>
      </w:pPr>
    </w:p>
    <w:p w14:paraId="7B04F87E" w14:textId="08BDF3D6" w:rsidR="00117CAA" w:rsidRDefault="00117CAA" w:rsidP="00DF5577">
      <w:pPr>
        <w:rPr>
          <w:lang w:val="x-none" w:eastAsia="x-none"/>
        </w:rPr>
      </w:pPr>
    </w:p>
    <w:p w14:paraId="7A40082B" w14:textId="05865901" w:rsidR="00117CAA" w:rsidRDefault="00117CAA" w:rsidP="00DF5577">
      <w:pPr>
        <w:rPr>
          <w:lang w:val="x-none" w:eastAsia="x-none"/>
        </w:rPr>
      </w:pPr>
    </w:p>
    <w:p w14:paraId="309B627E" w14:textId="77777777" w:rsidR="00117CAA" w:rsidRDefault="00117CAA" w:rsidP="00DF5577">
      <w:pPr>
        <w:rPr>
          <w:lang w:val="x-none" w:eastAsia="x-none"/>
        </w:rPr>
      </w:pPr>
    </w:p>
    <w:tbl>
      <w:tblPr>
        <w:tblW w:w="9216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080"/>
        <w:gridCol w:w="243"/>
        <w:gridCol w:w="27"/>
        <w:gridCol w:w="1143"/>
        <w:gridCol w:w="27"/>
        <w:gridCol w:w="252"/>
        <w:gridCol w:w="18"/>
        <w:gridCol w:w="1255"/>
        <w:gridCol w:w="18"/>
        <w:gridCol w:w="163"/>
        <w:gridCol w:w="18"/>
        <w:gridCol w:w="1161"/>
        <w:gridCol w:w="20"/>
      </w:tblGrid>
      <w:tr w:rsidR="00DF5577" w:rsidRPr="00BB3056" w14:paraId="13D7F3EA" w14:textId="77777777" w:rsidTr="00427EA3">
        <w:trPr>
          <w:cantSplit/>
          <w:trHeight w:hRule="exact" w:val="432"/>
          <w:tblHeader/>
        </w:trPr>
        <w:tc>
          <w:tcPr>
            <w:tcW w:w="3791" w:type="dxa"/>
          </w:tcPr>
          <w:p w14:paraId="5E3A2B8F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425" w:type="dxa"/>
            <w:gridSpan w:val="13"/>
            <w:hideMark/>
          </w:tcPr>
          <w:p w14:paraId="78A60342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5577" w:rsidRPr="00BB3056" w14:paraId="412D839D" w14:textId="77777777" w:rsidTr="00427EA3">
        <w:trPr>
          <w:cantSplit/>
          <w:trHeight w:hRule="exact" w:val="432"/>
          <w:tblHeader/>
        </w:trPr>
        <w:tc>
          <w:tcPr>
            <w:tcW w:w="3791" w:type="dxa"/>
          </w:tcPr>
          <w:p w14:paraId="5EB51213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25" w:type="dxa"/>
            <w:gridSpan w:val="13"/>
          </w:tcPr>
          <w:p w14:paraId="63835A56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872F6E" w:rsidRPr="00BB3056" w14:paraId="61A39A47" w14:textId="77777777" w:rsidTr="00427EA3">
        <w:trPr>
          <w:gridAfter w:val="1"/>
          <w:wAfter w:w="20" w:type="dxa"/>
          <w:cantSplit/>
          <w:trHeight w:hRule="exact" w:val="835"/>
          <w:tblHeader/>
        </w:trPr>
        <w:tc>
          <w:tcPr>
            <w:tcW w:w="3791" w:type="dxa"/>
          </w:tcPr>
          <w:p w14:paraId="53921C89" w14:textId="77777777" w:rsidR="00872F6E" w:rsidRPr="00BB3056" w:rsidRDefault="00872F6E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275D9075" w14:textId="77777777" w:rsidR="00872F6E" w:rsidRPr="00BB3056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4B7BA66E" w14:textId="77777777" w:rsidR="00872F6E" w:rsidRPr="00BB3056" w:rsidRDefault="00872F6E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1ACA034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</w:tcBorders>
            <w:vAlign w:val="bottom"/>
          </w:tcPr>
          <w:p w14:paraId="368AC75A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50EA715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gridSpan w:val="2"/>
            <w:vAlign w:val="bottom"/>
          </w:tcPr>
          <w:p w14:paraId="1E2C8CE0" w14:textId="77777777" w:rsidR="00872F6E" w:rsidRPr="00BB3056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E25225A" w14:textId="77777777" w:rsidR="00872F6E" w:rsidRPr="00BB3056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DF5577" w:rsidRPr="00BB3056" w14:paraId="05B725CE" w14:textId="77777777" w:rsidTr="00427EA3">
        <w:trPr>
          <w:cantSplit/>
          <w:trHeight w:hRule="exact" w:val="432"/>
        </w:trPr>
        <w:tc>
          <w:tcPr>
            <w:tcW w:w="3791" w:type="dxa"/>
          </w:tcPr>
          <w:p w14:paraId="2526ED15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5" w:type="dxa"/>
            <w:gridSpan w:val="13"/>
          </w:tcPr>
          <w:p w14:paraId="6161F314" w14:textId="77777777" w:rsidR="00DF5577" w:rsidRPr="00BB3056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BB3056" w14:paraId="5142BE11" w14:textId="77777777" w:rsidTr="00427EA3">
        <w:trPr>
          <w:cantSplit/>
          <w:trHeight w:hRule="exact" w:val="432"/>
        </w:trPr>
        <w:tc>
          <w:tcPr>
            <w:tcW w:w="3791" w:type="dxa"/>
            <w:hideMark/>
          </w:tcPr>
          <w:p w14:paraId="5E31F3A6" w14:textId="77777777" w:rsidR="00DF5577" w:rsidRPr="00BB3056" w:rsidRDefault="00DF5577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D5D20C4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BEC38A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96051CA" w14:textId="77777777" w:rsidR="00DF5577" w:rsidRPr="00BB3056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2E5EE4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40FB269F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7E057AC6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3343F60A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154" w:rsidRPr="00BB3056" w14:paraId="6FE55604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6799B6AE" w14:textId="1AC00673" w:rsidR="00313154" w:rsidRPr="00BB3056" w:rsidRDefault="00313154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0F0220EF" w14:textId="77777777" w:rsidR="00313154" w:rsidRPr="00BB3056" w:rsidRDefault="00313154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B61DA1" w14:textId="77777777" w:rsidR="00313154" w:rsidRPr="00BB3056" w:rsidRDefault="00313154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89B9B27" w14:textId="77777777" w:rsidR="00313154" w:rsidRPr="00BB3056" w:rsidRDefault="00313154" w:rsidP="00BD66A4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49C1610" w14:textId="77777777" w:rsidR="00313154" w:rsidRPr="00BB3056" w:rsidRDefault="00313154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6307370E" w14:textId="77777777" w:rsidR="00313154" w:rsidRPr="00BB3056" w:rsidRDefault="00313154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26D80CB9" w14:textId="77777777" w:rsidR="00313154" w:rsidRPr="00BB3056" w:rsidRDefault="00313154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96CD99E" w14:textId="77777777" w:rsidR="00313154" w:rsidRPr="00BB3056" w:rsidRDefault="00313154" w:rsidP="00BD66A4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154" w:rsidRPr="00BB3056" w14:paraId="640BF7EC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4C21CC91" w14:textId="270D47FE" w:rsidR="00313154" w:rsidRPr="00BB3056" w:rsidRDefault="00313154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597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080" w:type="dxa"/>
            <w:vAlign w:val="bottom"/>
          </w:tcPr>
          <w:p w14:paraId="47B1ACEB" w14:textId="77777777" w:rsidR="00313154" w:rsidRPr="00BB3056" w:rsidRDefault="00313154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70" w:type="dxa"/>
            <w:gridSpan w:val="2"/>
            <w:vAlign w:val="bottom"/>
          </w:tcPr>
          <w:p w14:paraId="06438FD6" w14:textId="77777777" w:rsidR="00313154" w:rsidRPr="00BB3056" w:rsidRDefault="00313154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8F1BDC3" w14:textId="77777777" w:rsidR="00313154" w:rsidRPr="00BB3056" w:rsidRDefault="00313154" w:rsidP="00BD66A4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D09C473" w14:textId="77777777" w:rsidR="00313154" w:rsidRPr="00BB3056" w:rsidRDefault="00313154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1AC224C1" w14:textId="77777777" w:rsidR="00313154" w:rsidRPr="00BB3056" w:rsidRDefault="00313154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2508C3B3" w14:textId="77777777" w:rsidR="00313154" w:rsidRPr="00BB3056" w:rsidRDefault="00313154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C487DB9" w14:textId="77777777" w:rsidR="00313154" w:rsidRPr="00BB3056" w:rsidRDefault="00313154" w:rsidP="00BD66A4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</w:tr>
      <w:tr w:rsidR="003069FF" w:rsidRPr="00BB3056" w14:paraId="7AEA9862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A331125" w14:textId="13A51F68" w:rsidR="003069FF" w:rsidRPr="00313154" w:rsidRDefault="003069FF" w:rsidP="003069FF">
            <w:pPr>
              <w:spacing w:line="240" w:lineRule="auto"/>
              <w:ind w:left="180" w:hanging="18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การลดลง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มูลค่ายุติธรรม</w:t>
            </w:r>
            <w:r w:rsidRPr="0040597F">
              <w:rPr>
                <w:rFonts w:asciiTheme="majorBidi" w:hAnsi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ตราสาร</w:t>
            </w:r>
            <w:r w:rsidR="00024079">
              <w:rPr>
                <w:rFonts w:asciiTheme="majorBidi" w:hAnsiTheme="majorBidi" w:hint="cs"/>
                <w:sz w:val="30"/>
                <w:szCs w:val="30"/>
                <w:cs/>
              </w:rPr>
              <w:t>ทุนอื่น</w:t>
            </w:r>
          </w:p>
        </w:tc>
        <w:tc>
          <w:tcPr>
            <w:tcW w:w="1080" w:type="dxa"/>
          </w:tcPr>
          <w:p w14:paraId="54258E4F" w14:textId="77777777" w:rsidR="003069FF" w:rsidRPr="00BB3056" w:rsidRDefault="003069FF" w:rsidP="003069FF">
            <w:pPr>
              <w:tabs>
                <w:tab w:val="decimal" w:pos="1012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FD14CAF" w14:textId="77777777" w:rsidR="003069FF" w:rsidRPr="00BB3056" w:rsidRDefault="003069FF" w:rsidP="003069FF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B77A333" w14:textId="77777777" w:rsidR="003069FF" w:rsidRPr="00BB3056" w:rsidRDefault="003069FF" w:rsidP="003069FF">
            <w:pPr>
              <w:tabs>
                <w:tab w:val="clear" w:pos="907"/>
                <w:tab w:val="left" w:pos="586"/>
                <w:tab w:val="decimal" w:pos="1202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BCBC43" w14:textId="77777777" w:rsidR="003069FF" w:rsidRPr="00BB3056" w:rsidRDefault="003069FF" w:rsidP="003069FF">
            <w:pPr>
              <w:tabs>
                <w:tab w:val="decimal" w:pos="73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3E8F1CEC" w14:textId="77777777" w:rsidR="003069FF" w:rsidRPr="00BB3056" w:rsidRDefault="003069FF" w:rsidP="003069FF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1355679F" w14:textId="77777777" w:rsidR="003069FF" w:rsidRPr="00BB3056" w:rsidRDefault="003069FF" w:rsidP="003069FF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4E750917" w14:textId="77777777" w:rsidR="003069FF" w:rsidRPr="00BB3056" w:rsidRDefault="003069FF" w:rsidP="003069FF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69FF" w:rsidRPr="00BB3056" w14:paraId="34555B78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14E4F06C" w14:textId="09BEE3B2" w:rsidR="003069FF" w:rsidRPr="00BB3056" w:rsidRDefault="003069FF" w:rsidP="003069FF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ที่ไม่อยู่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0" w:type="dxa"/>
          </w:tcPr>
          <w:p w14:paraId="2DE82CC9" w14:textId="7B31C6A7" w:rsidR="003069FF" w:rsidRPr="00BB3056" w:rsidRDefault="003069FF" w:rsidP="003069FF">
            <w:pPr>
              <w:tabs>
                <w:tab w:val="clear" w:pos="907"/>
                <w:tab w:val="decimal" w:pos="930"/>
              </w:tabs>
              <w:spacing w:line="240" w:lineRule="auto"/>
              <w:ind w:left="-195" w:right="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80,096</w:t>
            </w:r>
          </w:p>
        </w:tc>
        <w:tc>
          <w:tcPr>
            <w:tcW w:w="270" w:type="dxa"/>
            <w:gridSpan w:val="2"/>
          </w:tcPr>
          <w:p w14:paraId="3F0AF4C9" w14:textId="77777777" w:rsidR="003069FF" w:rsidRPr="00BB3056" w:rsidRDefault="003069FF" w:rsidP="003069FF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25D8DBA" w14:textId="3F9EEE34" w:rsidR="003069FF" w:rsidRPr="00BB3056" w:rsidRDefault="003069FF" w:rsidP="003069FF">
            <w:pPr>
              <w:tabs>
                <w:tab w:val="clear" w:pos="454"/>
                <w:tab w:val="clear" w:pos="907"/>
                <w:tab w:val="decimal" w:pos="55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A12CFB7" w14:textId="77777777" w:rsidR="003069FF" w:rsidRPr="00BB3056" w:rsidRDefault="003069FF" w:rsidP="003069FF">
            <w:pPr>
              <w:tabs>
                <w:tab w:val="decimal" w:pos="73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3EB793B2" w14:textId="4F250C58" w:rsidR="003069FF" w:rsidRPr="00BB3056" w:rsidRDefault="003069FF" w:rsidP="003069FF">
            <w:pPr>
              <w:tabs>
                <w:tab w:val="decimal" w:pos="966"/>
              </w:tabs>
              <w:spacing w:line="240" w:lineRule="auto"/>
              <w:ind w:left="-204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181" w:type="dxa"/>
            <w:gridSpan w:val="2"/>
          </w:tcPr>
          <w:p w14:paraId="23A9E304" w14:textId="77777777" w:rsidR="003069FF" w:rsidRPr="00BB3056" w:rsidRDefault="003069FF" w:rsidP="003069FF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2"/>
          </w:tcPr>
          <w:p w14:paraId="4776D1A4" w14:textId="5B57626F" w:rsidR="003069FF" w:rsidRPr="00BB3056" w:rsidRDefault="003069FF" w:rsidP="003069FF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81,504</w:t>
            </w:r>
          </w:p>
        </w:tc>
      </w:tr>
      <w:tr w:rsidR="00C036BD" w:rsidRPr="00BB3056" w14:paraId="67A6CD29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6E00F02A" w14:textId="63FB7F52" w:rsidR="00C036BD" w:rsidRPr="00035133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080" w:type="dxa"/>
          </w:tcPr>
          <w:p w14:paraId="350A789D" w14:textId="77777777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right="-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C1F487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4CEC28C" w14:textId="77777777" w:rsidR="00C036BD" w:rsidRPr="00BB3056" w:rsidRDefault="00C036BD" w:rsidP="00BD66A4">
            <w:pPr>
              <w:tabs>
                <w:tab w:val="clear" w:pos="454"/>
                <w:tab w:val="clear" w:pos="907"/>
                <w:tab w:val="decimal" w:pos="550"/>
                <w:tab w:val="left" w:pos="586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B0A5717" w14:textId="77777777" w:rsidR="00C036BD" w:rsidRPr="00BB3056" w:rsidRDefault="00C036BD" w:rsidP="00BD66A4">
            <w:pPr>
              <w:tabs>
                <w:tab w:val="decimal" w:pos="73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66BBEC36" w14:textId="77777777" w:rsidR="00C036BD" w:rsidRPr="00BB3056" w:rsidRDefault="00C036BD" w:rsidP="00BD66A4">
            <w:pPr>
              <w:tabs>
                <w:tab w:val="decimal" w:pos="118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5261D22C" w14:textId="77777777" w:rsidR="00C036BD" w:rsidRPr="00BB3056" w:rsidRDefault="00C036BD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2"/>
          </w:tcPr>
          <w:p w14:paraId="0DC8B3CF" w14:textId="77777777" w:rsidR="00C036BD" w:rsidRPr="00BB3056" w:rsidRDefault="00C036BD" w:rsidP="00BD66A4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BB3056" w14:paraId="655931A7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49A2CABB" w14:textId="2249DFC2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hideMark/>
          </w:tcPr>
          <w:p w14:paraId="0548545C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27,401</w:t>
            </w:r>
          </w:p>
        </w:tc>
        <w:tc>
          <w:tcPr>
            <w:tcW w:w="270" w:type="dxa"/>
            <w:gridSpan w:val="2"/>
          </w:tcPr>
          <w:p w14:paraId="42D8FA87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hideMark/>
          </w:tcPr>
          <w:p w14:paraId="190FF439" w14:textId="77777777" w:rsidR="00C036BD" w:rsidRPr="00BB3056" w:rsidRDefault="00C036BD" w:rsidP="00BD66A4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70" w:type="dxa"/>
            <w:gridSpan w:val="2"/>
          </w:tcPr>
          <w:p w14:paraId="1418E6C2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1A594EDC" w14:textId="77777777" w:rsidR="00C036BD" w:rsidRPr="00BB3056" w:rsidRDefault="00C036BD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6F33121B" w14:textId="77777777" w:rsidR="00C036BD" w:rsidRPr="00BB3056" w:rsidRDefault="00C036BD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154A7AE4" w14:textId="77777777" w:rsidR="00C036BD" w:rsidRPr="00BB3056" w:rsidRDefault="00C036BD" w:rsidP="00BD66A4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27,774</w:t>
            </w:r>
          </w:p>
        </w:tc>
      </w:tr>
      <w:tr w:rsidR="00C036BD" w:rsidRPr="00BB3056" w14:paraId="50AD5B0F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29D2AFAE" w14:textId="74AD6ECF" w:rsidR="00C036BD" w:rsidRPr="00BB3056" w:rsidRDefault="002D4A35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C036BD" w:rsidRPr="00035133">
              <w:rPr>
                <w:rFonts w:asciiTheme="majorBidi" w:hAnsiTheme="majorBidi"/>
                <w:sz w:val="30"/>
                <w:szCs w:val="30"/>
                <w:cs/>
              </w:rPr>
              <w:t>ที่ยังไม่เกิดขึ้นจริงจากอนุพันธ์</w:t>
            </w:r>
          </w:p>
        </w:tc>
        <w:tc>
          <w:tcPr>
            <w:tcW w:w="1080" w:type="dxa"/>
            <w:hideMark/>
          </w:tcPr>
          <w:p w14:paraId="12AA8227" w14:textId="77777777" w:rsidR="00C036BD" w:rsidRPr="00BB3056" w:rsidRDefault="00C036BD" w:rsidP="00BD66A4">
            <w:pPr>
              <w:tabs>
                <w:tab w:val="clear" w:pos="680"/>
                <w:tab w:val="clear" w:pos="907"/>
                <w:tab w:val="left" w:pos="705"/>
                <w:tab w:val="decimal" w:pos="820"/>
              </w:tabs>
              <w:spacing w:line="240" w:lineRule="auto"/>
              <w:ind w:left="-258" w:right="4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4FC0C6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hideMark/>
          </w:tcPr>
          <w:p w14:paraId="38A34505" w14:textId="77777777" w:rsidR="00C036BD" w:rsidRPr="00BB3056" w:rsidRDefault="00C036BD" w:rsidP="00BD66A4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  <w:tc>
          <w:tcPr>
            <w:tcW w:w="270" w:type="dxa"/>
            <w:gridSpan w:val="2"/>
          </w:tcPr>
          <w:p w14:paraId="6A9BA987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70C3A2A4" w14:textId="77777777" w:rsidR="00C036BD" w:rsidRPr="00BB3056" w:rsidRDefault="00C036BD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1C435E6C" w14:textId="77777777" w:rsidR="00C036BD" w:rsidRPr="00BB3056" w:rsidRDefault="00C036BD" w:rsidP="00BD66A4">
            <w:pPr>
              <w:tabs>
                <w:tab w:val="decimal" w:pos="602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F8A1DFD" w14:textId="77777777" w:rsidR="00C036BD" w:rsidRPr="00BB3056" w:rsidRDefault="00C036BD" w:rsidP="00BD66A4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</w:tr>
      <w:tr w:rsidR="00C036BD" w:rsidRPr="00BB3056" w14:paraId="558C5D3A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</w:tcPr>
          <w:p w14:paraId="258B3AB9" w14:textId="6EE7BB76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</w:t>
            </w:r>
          </w:p>
        </w:tc>
        <w:tc>
          <w:tcPr>
            <w:tcW w:w="1080" w:type="dxa"/>
            <w:vAlign w:val="bottom"/>
          </w:tcPr>
          <w:p w14:paraId="695890BD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B59215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B1E6EE" w14:textId="77777777" w:rsidR="00C036BD" w:rsidRPr="00BB3056" w:rsidRDefault="00C036BD" w:rsidP="00BD66A4">
            <w:pPr>
              <w:tabs>
                <w:tab w:val="clear" w:pos="907"/>
                <w:tab w:val="decimal" w:pos="52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F4EDE3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0F56E480" w14:textId="77777777" w:rsidR="00C036BD" w:rsidRPr="00BB3056" w:rsidRDefault="00C036BD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388BD79" w14:textId="77777777" w:rsidR="00C036BD" w:rsidRPr="00BB3056" w:rsidRDefault="00C036BD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FD97C8E" w14:textId="77777777" w:rsidR="00C036BD" w:rsidRPr="00BB3056" w:rsidRDefault="00C036BD" w:rsidP="00BD66A4">
            <w:pPr>
              <w:tabs>
                <w:tab w:val="clear" w:pos="907"/>
                <w:tab w:val="decimal" w:pos="604"/>
                <w:tab w:val="decimal" w:pos="906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BB3056" w14:paraId="1FC3D342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04E16DD7" w14:textId="2E500B65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131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สินค้า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080" w:type="dxa"/>
            <w:vAlign w:val="bottom"/>
            <w:hideMark/>
          </w:tcPr>
          <w:p w14:paraId="573F7692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7,570</w:t>
            </w:r>
          </w:p>
        </w:tc>
        <w:tc>
          <w:tcPr>
            <w:tcW w:w="270" w:type="dxa"/>
            <w:gridSpan w:val="2"/>
            <w:vAlign w:val="bottom"/>
          </w:tcPr>
          <w:p w14:paraId="38B491FC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2514D50" w14:textId="77777777" w:rsidR="00C036BD" w:rsidRPr="00BB3056" w:rsidRDefault="00C036BD" w:rsidP="00BD66A4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  <w:gridSpan w:val="2"/>
            <w:vAlign w:val="bottom"/>
          </w:tcPr>
          <w:p w14:paraId="040FA499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72A2D57" w14:textId="77777777" w:rsidR="00C036BD" w:rsidRPr="00BB3056" w:rsidRDefault="00C036BD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581A566F" w14:textId="77777777" w:rsidR="00C036BD" w:rsidRPr="00BB3056" w:rsidRDefault="00C036BD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572CA34" w14:textId="77777777" w:rsidR="00C036BD" w:rsidRPr="00BB3056" w:rsidRDefault="00C036BD" w:rsidP="00BD66A4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7,763</w:t>
            </w:r>
          </w:p>
        </w:tc>
      </w:tr>
      <w:tr w:rsidR="00DF5577" w:rsidRPr="00BB3056" w14:paraId="2FD0BF29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368C3E74" w14:textId="77777777" w:rsidR="00DF5577" w:rsidRPr="00BB3056" w:rsidRDefault="00DF5577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hideMark/>
          </w:tcPr>
          <w:p w14:paraId="3D44B9D0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  <w:tc>
          <w:tcPr>
            <w:tcW w:w="270" w:type="dxa"/>
            <w:gridSpan w:val="2"/>
          </w:tcPr>
          <w:p w14:paraId="109939F5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hideMark/>
          </w:tcPr>
          <w:p w14:paraId="615113DD" w14:textId="77777777" w:rsidR="00DF5577" w:rsidRPr="00BB3056" w:rsidRDefault="00DF5577" w:rsidP="00BD66A4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  <w:tc>
          <w:tcPr>
            <w:tcW w:w="270" w:type="dxa"/>
            <w:gridSpan w:val="2"/>
          </w:tcPr>
          <w:p w14:paraId="7E73F766" w14:textId="77777777" w:rsidR="00DF5577" w:rsidRPr="00BB3056" w:rsidRDefault="00DF5577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41E6F665" w14:textId="77777777" w:rsidR="00DF5577" w:rsidRPr="00BB3056" w:rsidRDefault="00DF5577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548761B9" w14:textId="77777777" w:rsidR="00DF5577" w:rsidRPr="00BB3056" w:rsidRDefault="00DF5577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68BCD8A9" w14:textId="77777777" w:rsidR="00DF5577" w:rsidRPr="00BB3056" w:rsidRDefault="00DF5577" w:rsidP="00BD66A4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</w:tr>
      <w:tr w:rsidR="00DF5577" w:rsidRPr="00BB3056" w14:paraId="41220FD2" w14:textId="77777777" w:rsidTr="00427EA3">
        <w:trPr>
          <w:cantSplit/>
          <w:trHeight w:hRule="exact" w:val="432"/>
        </w:trPr>
        <w:tc>
          <w:tcPr>
            <w:tcW w:w="3791" w:type="dxa"/>
            <w:hideMark/>
          </w:tcPr>
          <w:p w14:paraId="764253B8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92B327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119,242</w:t>
            </w:r>
          </w:p>
        </w:tc>
        <w:tc>
          <w:tcPr>
            <w:tcW w:w="270" w:type="dxa"/>
            <w:gridSpan w:val="2"/>
          </w:tcPr>
          <w:p w14:paraId="3BEFBC01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C4E39" w14:textId="77777777" w:rsidR="00DF5577" w:rsidRPr="00BB3056" w:rsidRDefault="00DF5577" w:rsidP="00BD66A4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E21D512" w14:textId="77777777" w:rsidR="00DF5577" w:rsidRPr="00BB3056" w:rsidRDefault="00DF5577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7F0D3" w14:textId="77777777" w:rsidR="00DF5577" w:rsidRPr="00BB3056" w:rsidRDefault="00DF5577" w:rsidP="00BD66A4">
            <w:pPr>
              <w:tabs>
                <w:tab w:val="decimal" w:pos="1056"/>
              </w:tabs>
              <w:spacing w:line="240" w:lineRule="auto"/>
              <w:ind w:left="-231"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181" w:type="dxa"/>
            <w:gridSpan w:val="2"/>
            <w:tcBorders>
              <w:left w:val="nil"/>
              <w:right w:val="nil"/>
            </w:tcBorders>
          </w:tcPr>
          <w:p w14:paraId="5CDEADF6" w14:textId="77777777" w:rsidR="00DF5577" w:rsidRPr="00BB3056" w:rsidRDefault="00DF5577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49201" w14:textId="77777777" w:rsidR="00DF5577" w:rsidRPr="00BB3056" w:rsidRDefault="00DF5577" w:rsidP="00BD66A4">
            <w:pPr>
              <w:tabs>
                <w:tab w:val="clear" w:pos="907"/>
                <w:tab w:val="decimal" w:pos="735"/>
              </w:tabs>
              <w:spacing w:line="240" w:lineRule="auto"/>
              <w:ind w:left="-264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126,153</w:t>
            </w:r>
          </w:p>
        </w:tc>
      </w:tr>
      <w:tr w:rsidR="00DF5577" w:rsidRPr="00BB3056" w14:paraId="61DF9004" w14:textId="77777777" w:rsidTr="00427EA3">
        <w:trPr>
          <w:cantSplit/>
          <w:trHeight w:hRule="exact" w:val="432"/>
        </w:trPr>
        <w:tc>
          <w:tcPr>
            <w:tcW w:w="3791" w:type="dxa"/>
          </w:tcPr>
          <w:p w14:paraId="52C5D4DD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3F981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078DD4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8A7D4" w14:textId="77777777" w:rsidR="00DF5577" w:rsidRPr="00BB3056" w:rsidRDefault="00DF5577" w:rsidP="00BD66A4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2AB3122" w14:textId="77777777" w:rsidR="00DF5577" w:rsidRPr="00BB3056" w:rsidRDefault="00DF5577" w:rsidP="00BD66A4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92E8" w14:textId="77777777" w:rsidR="00DF5577" w:rsidRPr="00BB3056" w:rsidRDefault="00DF5577" w:rsidP="00BD66A4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tcBorders>
              <w:left w:val="nil"/>
              <w:bottom w:val="nil"/>
              <w:right w:val="nil"/>
            </w:tcBorders>
          </w:tcPr>
          <w:p w14:paraId="1E78B8E9" w14:textId="77777777" w:rsidR="00DF5577" w:rsidRPr="00BB3056" w:rsidRDefault="00DF5577" w:rsidP="00BD66A4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A78F8" w14:textId="77777777" w:rsidR="00DF5577" w:rsidRPr="00BB3056" w:rsidRDefault="00DF5577" w:rsidP="00BD66A4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577" w:rsidRPr="00BB3056" w14:paraId="54E740A8" w14:textId="77777777" w:rsidTr="00427EA3">
        <w:trPr>
          <w:cantSplit/>
          <w:trHeight w:hRule="exact" w:val="432"/>
        </w:trPr>
        <w:tc>
          <w:tcPr>
            <w:tcW w:w="3791" w:type="dxa"/>
            <w:hideMark/>
          </w:tcPr>
          <w:p w14:paraId="58A4E60F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080" w:type="dxa"/>
          </w:tcPr>
          <w:p w14:paraId="491AA9E9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F52F08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F1A0226" w14:textId="77777777" w:rsidR="00DF5577" w:rsidRPr="00BB3056" w:rsidRDefault="00DF5577" w:rsidP="00BD66A4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3D14724" w14:textId="77777777" w:rsidR="00DF5577" w:rsidRPr="00BB3056" w:rsidRDefault="00DF5577" w:rsidP="00BD66A4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6EA31A06" w14:textId="77777777" w:rsidR="00DF5577" w:rsidRPr="00BB3056" w:rsidRDefault="00DF5577" w:rsidP="00BD66A4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022A523E" w14:textId="77777777" w:rsidR="00DF5577" w:rsidRPr="00BB3056" w:rsidRDefault="00DF5577" w:rsidP="00BD66A4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2CA1C3F4" w14:textId="77777777" w:rsidR="00DF5577" w:rsidRPr="00BB3056" w:rsidRDefault="00DF5577" w:rsidP="00BD66A4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577" w:rsidRPr="00BB3056" w14:paraId="67A5475E" w14:textId="77777777" w:rsidTr="00427EA3">
        <w:trPr>
          <w:cantSplit/>
          <w:trHeight w:hRule="exact" w:val="432"/>
        </w:trPr>
        <w:tc>
          <w:tcPr>
            <w:tcW w:w="3791" w:type="dxa"/>
            <w:vAlign w:val="center"/>
            <w:hideMark/>
          </w:tcPr>
          <w:p w14:paraId="46A855C8" w14:textId="3C80E24D" w:rsidR="00DF5577" w:rsidRPr="00BB3056" w:rsidRDefault="002D4A35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C036BD">
              <w:rPr>
                <w:rFonts w:asciiTheme="majorBidi" w:hAnsiTheme="majorBidi" w:hint="cs"/>
                <w:sz w:val="30"/>
                <w:szCs w:val="30"/>
                <w:cs/>
              </w:rPr>
              <w:t>ที่</w:t>
            </w:r>
            <w:r w:rsidR="00C036BD" w:rsidRPr="00035133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ยังไม่เกิดขึ้นจริงจากอนุพันธ์</w:t>
            </w:r>
          </w:p>
        </w:tc>
        <w:tc>
          <w:tcPr>
            <w:tcW w:w="1080" w:type="dxa"/>
            <w:hideMark/>
          </w:tcPr>
          <w:p w14:paraId="42EFB0F3" w14:textId="77777777" w:rsidR="00DF5577" w:rsidRPr="00BB3056" w:rsidRDefault="00DF5577" w:rsidP="00BD66A4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  <w:tc>
          <w:tcPr>
            <w:tcW w:w="270" w:type="dxa"/>
            <w:gridSpan w:val="2"/>
          </w:tcPr>
          <w:p w14:paraId="00642536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hideMark/>
          </w:tcPr>
          <w:p w14:paraId="1CF42E4F" w14:textId="77777777" w:rsidR="00DF5577" w:rsidRPr="00BB3056" w:rsidRDefault="00DF5577" w:rsidP="00BD66A4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13,935</w:t>
            </w:r>
          </w:p>
        </w:tc>
        <w:tc>
          <w:tcPr>
            <w:tcW w:w="270" w:type="dxa"/>
            <w:gridSpan w:val="2"/>
          </w:tcPr>
          <w:p w14:paraId="5EA14E30" w14:textId="77777777" w:rsidR="00DF5577" w:rsidRPr="00BB3056" w:rsidRDefault="00DF5577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6D416638" w14:textId="77777777" w:rsidR="00DF5577" w:rsidRPr="00BB3056" w:rsidRDefault="00DF5577" w:rsidP="00BD66A4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00FB69EF" w14:textId="77777777" w:rsidR="00DF5577" w:rsidRPr="00BB3056" w:rsidRDefault="00DF5577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481BA567" w14:textId="77777777" w:rsidR="00DF5577" w:rsidRPr="00BB3056" w:rsidRDefault="00DF5577" w:rsidP="00BD66A4">
            <w:pPr>
              <w:tabs>
                <w:tab w:val="decimal" w:pos="73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5577" w:rsidRPr="00BB3056" w14:paraId="49C57F0F" w14:textId="77777777" w:rsidTr="00427EA3">
        <w:trPr>
          <w:cantSplit/>
          <w:trHeight w:hRule="exact" w:val="432"/>
        </w:trPr>
        <w:tc>
          <w:tcPr>
            <w:tcW w:w="3791" w:type="dxa"/>
            <w:hideMark/>
          </w:tcPr>
          <w:p w14:paraId="4AAFDC7B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AA33C6" w14:textId="77777777" w:rsidR="00DF5577" w:rsidRPr="00BB3056" w:rsidRDefault="00DF5577" w:rsidP="00BD66A4">
            <w:pPr>
              <w:tabs>
                <w:tab w:val="decimal" w:pos="1137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(13,935)</w:t>
            </w:r>
          </w:p>
        </w:tc>
        <w:tc>
          <w:tcPr>
            <w:tcW w:w="270" w:type="dxa"/>
            <w:gridSpan w:val="2"/>
          </w:tcPr>
          <w:p w14:paraId="37910BA5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78952D" w14:textId="77777777" w:rsidR="00DF5577" w:rsidRPr="00BB3056" w:rsidRDefault="00DF5577" w:rsidP="00BD66A4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13,935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6FFD030" w14:textId="77777777" w:rsidR="00DF5577" w:rsidRPr="00BB3056" w:rsidRDefault="00DF5577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E2B068" w14:textId="77777777" w:rsidR="00DF5577" w:rsidRPr="00BB3056" w:rsidRDefault="00DF5577" w:rsidP="00BD66A4">
            <w:pPr>
              <w:tabs>
                <w:tab w:val="clear" w:pos="907"/>
                <w:tab w:val="decimal" w:pos="910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tcBorders>
              <w:left w:val="nil"/>
              <w:right w:val="nil"/>
            </w:tcBorders>
          </w:tcPr>
          <w:p w14:paraId="69966011" w14:textId="77777777" w:rsidR="00DF5577" w:rsidRPr="00BB3056" w:rsidRDefault="00DF5577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067A8" w14:textId="77777777" w:rsidR="00DF5577" w:rsidRPr="00BB3056" w:rsidRDefault="00DF5577" w:rsidP="00BD66A4">
            <w:pPr>
              <w:tabs>
                <w:tab w:val="decimal" w:pos="73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F5577" w:rsidRPr="00BB3056" w14:paraId="7DF3F487" w14:textId="77777777" w:rsidTr="00427EA3">
        <w:trPr>
          <w:cantSplit/>
          <w:trHeight w:hRule="exact" w:val="432"/>
        </w:trPr>
        <w:tc>
          <w:tcPr>
            <w:tcW w:w="3791" w:type="dxa"/>
          </w:tcPr>
          <w:p w14:paraId="38A832EC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664B9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42D0A5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4B0FB2" w14:textId="77777777" w:rsidR="00DF5577" w:rsidRPr="00BB3056" w:rsidRDefault="00DF5577" w:rsidP="00BD66A4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3A623FC" w14:textId="77777777" w:rsidR="00DF5577" w:rsidRPr="00BB3056" w:rsidRDefault="00DF5577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47BF725B" w14:textId="77777777" w:rsidR="00DF5577" w:rsidRPr="00BB3056" w:rsidRDefault="00DF5577" w:rsidP="00BD66A4">
            <w:pPr>
              <w:tabs>
                <w:tab w:val="decimal" w:pos="85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1692F7FC" w14:textId="77777777" w:rsidR="00DF5577" w:rsidRPr="00BB3056" w:rsidRDefault="00DF5577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1F4039BE" w14:textId="77777777" w:rsidR="00DF5577" w:rsidRPr="00BB3056" w:rsidRDefault="00DF5577" w:rsidP="00BD66A4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577" w:rsidRPr="00BB3056" w14:paraId="7819AE1C" w14:textId="77777777" w:rsidTr="00427EA3">
        <w:trPr>
          <w:cantSplit/>
          <w:trHeight w:hRule="exact" w:val="432"/>
        </w:trPr>
        <w:tc>
          <w:tcPr>
            <w:tcW w:w="3791" w:type="dxa"/>
            <w:hideMark/>
          </w:tcPr>
          <w:p w14:paraId="12F8DC53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0292A9A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105,307</w:t>
            </w:r>
          </w:p>
        </w:tc>
        <w:tc>
          <w:tcPr>
            <w:tcW w:w="270" w:type="dxa"/>
            <w:gridSpan w:val="2"/>
          </w:tcPr>
          <w:p w14:paraId="7654369A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7BF9813" w14:textId="77777777" w:rsidR="00DF5577" w:rsidRPr="00BB3056" w:rsidRDefault="00DF5577" w:rsidP="00BD66A4">
            <w:pPr>
              <w:tabs>
                <w:tab w:val="clear" w:pos="907"/>
                <w:tab w:val="left" w:pos="586"/>
                <w:tab w:val="decimal" w:pos="820"/>
              </w:tabs>
              <w:spacing w:line="240" w:lineRule="auto"/>
              <w:ind w:left="-35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C39DA8F" w14:textId="77777777" w:rsidR="00DF5577" w:rsidRPr="00BB3056" w:rsidRDefault="00DF5577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8268A1" w14:textId="77777777" w:rsidR="00DF5577" w:rsidRPr="00BB3056" w:rsidRDefault="00DF5577" w:rsidP="00BD66A4">
            <w:pPr>
              <w:tabs>
                <w:tab w:val="decimal" w:pos="984"/>
              </w:tabs>
              <w:spacing w:line="240" w:lineRule="auto"/>
              <w:ind w:left="-276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right w:val="nil"/>
            </w:tcBorders>
          </w:tcPr>
          <w:p w14:paraId="1FF4C9AC" w14:textId="77777777" w:rsidR="00DF5577" w:rsidRPr="00BB3056" w:rsidRDefault="00DF5577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E99584" w14:textId="77777777" w:rsidR="00DF5577" w:rsidRPr="00BB3056" w:rsidRDefault="00DF5577" w:rsidP="00BD66A4">
            <w:pPr>
              <w:tabs>
                <w:tab w:val="decimal" w:pos="933"/>
              </w:tabs>
              <w:spacing w:line="240" w:lineRule="auto"/>
              <w:ind w:left="-201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126,153</w:t>
            </w:r>
          </w:p>
        </w:tc>
      </w:tr>
    </w:tbl>
    <w:p w14:paraId="27888D43" w14:textId="2AAF97CF" w:rsidR="00DF5577" w:rsidRDefault="00DF5577" w:rsidP="00DF5577">
      <w:pPr>
        <w:rPr>
          <w:lang w:val="x-none" w:eastAsia="x-none"/>
        </w:rPr>
      </w:pPr>
    </w:p>
    <w:p w14:paraId="2D5FAD74" w14:textId="785143F6" w:rsidR="00DF5577" w:rsidRDefault="00DF5577" w:rsidP="00DF5577">
      <w:pPr>
        <w:rPr>
          <w:lang w:val="x-none" w:eastAsia="x-none"/>
        </w:rPr>
      </w:pPr>
    </w:p>
    <w:p w14:paraId="60A93B03" w14:textId="5749CBAA" w:rsidR="002F070D" w:rsidRDefault="002F070D" w:rsidP="00DF5577">
      <w:pPr>
        <w:rPr>
          <w:lang w:val="x-none" w:eastAsia="x-none"/>
        </w:rPr>
      </w:pPr>
    </w:p>
    <w:p w14:paraId="45170FF9" w14:textId="20CCADC8" w:rsidR="002F070D" w:rsidRDefault="002F070D" w:rsidP="00DF5577">
      <w:pPr>
        <w:rPr>
          <w:lang w:val="x-none" w:eastAsia="x-none"/>
        </w:rPr>
      </w:pPr>
    </w:p>
    <w:p w14:paraId="6733A1D4" w14:textId="42D4297E" w:rsidR="002F070D" w:rsidRDefault="002F070D" w:rsidP="00DF5577">
      <w:pPr>
        <w:rPr>
          <w:lang w:val="x-none" w:eastAsia="x-none"/>
        </w:rPr>
      </w:pPr>
    </w:p>
    <w:p w14:paraId="60489AB1" w14:textId="7CC91649" w:rsidR="002F070D" w:rsidRDefault="002F070D" w:rsidP="00DF5577">
      <w:pPr>
        <w:rPr>
          <w:lang w:val="x-none" w:eastAsia="x-none"/>
        </w:rPr>
      </w:pPr>
    </w:p>
    <w:p w14:paraId="4968E49B" w14:textId="5816F256" w:rsidR="00CD6124" w:rsidRDefault="00CD6124" w:rsidP="00DF5577">
      <w:pPr>
        <w:rPr>
          <w:lang w:val="x-none" w:eastAsia="x-none"/>
        </w:rPr>
      </w:pPr>
    </w:p>
    <w:p w14:paraId="035BB9E4" w14:textId="70F721D6" w:rsidR="00CD6124" w:rsidRDefault="00CD6124" w:rsidP="00DF5577">
      <w:pPr>
        <w:rPr>
          <w:lang w:val="x-none" w:eastAsia="x-none"/>
        </w:rPr>
      </w:pPr>
    </w:p>
    <w:p w14:paraId="53DA0FEB" w14:textId="6FA189E7" w:rsidR="00CD6124" w:rsidRDefault="00CD6124" w:rsidP="00DF5577">
      <w:pPr>
        <w:rPr>
          <w:lang w:val="x-none" w:eastAsia="x-none"/>
        </w:rPr>
      </w:pPr>
    </w:p>
    <w:p w14:paraId="23345376" w14:textId="2972A91D" w:rsidR="00CD6124" w:rsidRDefault="00CD6124" w:rsidP="00DF5577">
      <w:pPr>
        <w:rPr>
          <w:lang w:val="x-none" w:eastAsia="x-none"/>
        </w:rPr>
      </w:pPr>
    </w:p>
    <w:p w14:paraId="2ECE8FCF" w14:textId="456FBC9C" w:rsidR="00CD6124" w:rsidRDefault="00CD6124" w:rsidP="00DF5577">
      <w:pPr>
        <w:rPr>
          <w:lang w:val="x-none" w:eastAsia="x-none"/>
        </w:rPr>
      </w:pPr>
    </w:p>
    <w:p w14:paraId="6AA3804A" w14:textId="1D7D8C00" w:rsidR="00CD6124" w:rsidRDefault="00CD6124" w:rsidP="00DF5577">
      <w:pPr>
        <w:rPr>
          <w:lang w:val="x-none" w:eastAsia="x-none"/>
        </w:rPr>
      </w:pPr>
    </w:p>
    <w:p w14:paraId="2EAE0119" w14:textId="77777777" w:rsidR="00CD6124" w:rsidRDefault="00CD6124" w:rsidP="00DF5577">
      <w:pPr>
        <w:rPr>
          <w:lang w:val="x-none" w:eastAsia="x-none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350"/>
        <w:gridCol w:w="270"/>
        <w:gridCol w:w="1440"/>
        <w:gridCol w:w="270"/>
        <w:gridCol w:w="1260"/>
      </w:tblGrid>
      <w:tr w:rsidR="00DF5577" w:rsidRPr="00BB3056" w14:paraId="4A0EC18F" w14:textId="77777777" w:rsidTr="00BD66A4">
        <w:trPr>
          <w:cantSplit/>
          <w:trHeight w:hRule="exact" w:val="432"/>
          <w:tblHeader/>
        </w:trPr>
        <w:tc>
          <w:tcPr>
            <w:tcW w:w="4500" w:type="dxa"/>
          </w:tcPr>
          <w:p w14:paraId="259318F3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5"/>
            <w:hideMark/>
          </w:tcPr>
          <w:p w14:paraId="1730E6B1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BB3056" w14:paraId="3FD199A8" w14:textId="77777777" w:rsidTr="00BD66A4">
        <w:trPr>
          <w:cantSplit/>
          <w:trHeight w:hRule="exact" w:val="432"/>
          <w:tblHeader/>
        </w:trPr>
        <w:tc>
          <w:tcPr>
            <w:tcW w:w="4500" w:type="dxa"/>
          </w:tcPr>
          <w:p w14:paraId="332459B3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hideMark/>
          </w:tcPr>
          <w:p w14:paraId="1491FE33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DF5577" w:rsidRPr="00BB3056" w14:paraId="6DD744F2" w14:textId="77777777" w:rsidTr="00BD66A4">
        <w:trPr>
          <w:cantSplit/>
          <w:trHeight w:hRule="exact" w:val="835"/>
          <w:tblHeader/>
        </w:trPr>
        <w:tc>
          <w:tcPr>
            <w:tcW w:w="4500" w:type="dxa"/>
          </w:tcPr>
          <w:p w14:paraId="6700A589" w14:textId="77777777" w:rsidR="00DF5577" w:rsidRPr="00BB3056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1EDB5B01" w14:textId="1A928BAA" w:rsidR="00DF5577" w:rsidRPr="00BB3056" w:rsidRDefault="00DF5577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EEDDC" w14:textId="77777777" w:rsidR="00DF5577" w:rsidRPr="00BB3056" w:rsidRDefault="00DF5577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37E91C" w14:textId="77777777" w:rsidR="00DF5577" w:rsidRPr="00BB3056" w:rsidRDefault="00DF5577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6CF5C" w14:textId="77777777" w:rsidR="00DF5577" w:rsidRPr="00BB3056" w:rsidRDefault="00DF5577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377DBD63" w14:textId="77777777" w:rsidR="00DF5577" w:rsidRPr="00BB3056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DF5577" w:rsidRPr="00BB3056" w14:paraId="2890C1D6" w14:textId="77777777" w:rsidTr="00BD66A4">
        <w:trPr>
          <w:cantSplit/>
          <w:trHeight w:hRule="exact" w:val="432"/>
        </w:trPr>
        <w:tc>
          <w:tcPr>
            <w:tcW w:w="4500" w:type="dxa"/>
          </w:tcPr>
          <w:p w14:paraId="767CEAC7" w14:textId="77777777" w:rsidR="00DF5577" w:rsidRPr="00BB3056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hideMark/>
          </w:tcPr>
          <w:p w14:paraId="3147BFAB" w14:textId="77777777" w:rsidR="00DF5577" w:rsidRPr="00BB3056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BB3056" w14:paraId="1ED7B16D" w14:textId="77777777" w:rsidTr="00BD66A4">
        <w:trPr>
          <w:cantSplit/>
          <w:trHeight w:hRule="exact" w:val="432"/>
        </w:trPr>
        <w:tc>
          <w:tcPr>
            <w:tcW w:w="4500" w:type="dxa"/>
            <w:hideMark/>
          </w:tcPr>
          <w:p w14:paraId="546909DB" w14:textId="77777777" w:rsidR="00DF5577" w:rsidRPr="00BB3056" w:rsidRDefault="00DF5577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5CABEB9A" w14:textId="77777777" w:rsidR="00DF5577" w:rsidRPr="00BB3056" w:rsidRDefault="00DF5577" w:rsidP="00BD66A4">
            <w:pPr>
              <w:tabs>
                <w:tab w:val="decimal" w:pos="1091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A5301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CF21F5" w14:textId="77777777" w:rsidR="00DF5577" w:rsidRPr="00BB3056" w:rsidRDefault="00DF5577" w:rsidP="00BD66A4">
            <w:pPr>
              <w:tabs>
                <w:tab w:val="clear" w:pos="907"/>
                <w:tab w:val="decimal" w:pos="911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56909E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F6C45C" w14:textId="77777777" w:rsidR="00DF5577" w:rsidRPr="00BB3056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BB3056" w14:paraId="47A664BC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53BE5852" w14:textId="63BEDC75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ค่าเผื่อจากการด้อยค่าของเงินลงทุนอื่น</w:t>
            </w:r>
          </w:p>
        </w:tc>
        <w:tc>
          <w:tcPr>
            <w:tcW w:w="1350" w:type="dxa"/>
            <w:hideMark/>
          </w:tcPr>
          <w:p w14:paraId="484F24B2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53,191</w:t>
            </w:r>
          </w:p>
        </w:tc>
        <w:tc>
          <w:tcPr>
            <w:tcW w:w="270" w:type="dxa"/>
          </w:tcPr>
          <w:p w14:paraId="1F3F9184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4BE280D" w14:textId="77777777" w:rsidR="00C036BD" w:rsidRPr="00BB3056" w:rsidRDefault="00C036BD" w:rsidP="00BD66A4">
            <w:pPr>
              <w:tabs>
                <w:tab w:val="clear" w:pos="907"/>
              </w:tabs>
              <w:spacing w:line="240" w:lineRule="auto"/>
              <w:ind w:left="-250" w:right="3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137647" w14:textId="77777777" w:rsidR="00C036BD" w:rsidRPr="00BB3056" w:rsidRDefault="00C036BD" w:rsidP="00BD66A4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BAD6FC9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197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53,191</w:t>
            </w:r>
          </w:p>
        </w:tc>
      </w:tr>
      <w:tr w:rsidR="00C036BD" w:rsidRPr="00BB3056" w14:paraId="09664D15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55735DBB" w14:textId="31ADB253" w:rsidR="00C036BD" w:rsidRPr="00BB3056" w:rsidRDefault="008B583F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  <w:hideMark/>
          </w:tcPr>
          <w:p w14:paraId="45DFBC2E" w14:textId="06DCF4D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27,262</w:t>
            </w:r>
          </w:p>
        </w:tc>
        <w:tc>
          <w:tcPr>
            <w:tcW w:w="270" w:type="dxa"/>
          </w:tcPr>
          <w:p w14:paraId="3343041B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D016005" w14:textId="77777777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381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28CD5BFC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94EA6EA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197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27,401</w:t>
            </w:r>
          </w:p>
        </w:tc>
      </w:tr>
      <w:tr w:rsidR="00C036BD" w:rsidRPr="00BB3056" w14:paraId="02E62F73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34A7CB96" w14:textId="316B59B3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ขาดทุนที่</w:t>
            </w: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ยังไม่เกิดขึ้นจริงจากอนุพันธ์</w:t>
            </w:r>
          </w:p>
        </w:tc>
        <w:tc>
          <w:tcPr>
            <w:tcW w:w="1350" w:type="dxa"/>
            <w:hideMark/>
          </w:tcPr>
          <w:p w14:paraId="243A12BC" w14:textId="359151D1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70" w:type="dxa"/>
          </w:tcPr>
          <w:p w14:paraId="62ED7695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4AEB2C7D" w14:textId="0DC8D2D3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381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(1,311)</w:t>
            </w:r>
          </w:p>
        </w:tc>
        <w:tc>
          <w:tcPr>
            <w:tcW w:w="270" w:type="dxa"/>
          </w:tcPr>
          <w:p w14:paraId="3B1682A4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99E8F23" w14:textId="77777777" w:rsidR="00C036BD" w:rsidRPr="00BB3056" w:rsidRDefault="00C036BD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36BD" w:rsidRPr="00BB3056" w14:paraId="6CE01043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53B6FA4F" w14:textId="562DF79E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350" w:type="dxa"/>
            <w:hideMark/>
          </w:tcPr>
          <w:p w14:paraId="2DAD96FF" w14:textId="50915C76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9,852</w:t>
            </w:r>
          </w:p>
        </w:tc>
        <w:tc>
          <w:tcPr>
            <w:tcW w:w="270" w:type="dxa"/>
          </w:tcPr>
          <w:p w14:paraId="77868D80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FEF51AB" w14:textId="684312E1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381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(2,282)</w:t>
            </w:r>
          </w:p>
        </w:tc>
        <w:tc>
          <w:tcPr>
            <w:tcW w:w="270" w:type="dxa"/>
          </w:tcPr>
          <w:p w14:paraId="1B1D1C29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6CE214B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2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7,570</w:t>
            </w:r>
          </w:p>
        </w:tc>
      </w:tr>
      <w:tr w:rsidR="00C036BD" w:rsidRPr="00BB3056" w14:paraId="36F91857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6ADCC842" w14:textId="77777777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hideMark/>
          </w:tcPr>
          <w:p w14:paraId="32FB77CD" w14:textId="329F6AE5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1,876</w:t>
            </w:r>
          </w:p>
        </w:tc>
        <w:tc>
          <w:tcPr>
            <w:tcW w:w="270" w:type="dxa"/>
          </w:tcPr>
          <w:p w14:paraId="742FB5A2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557F099" w14:textId="1E521653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381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>(272)</w:t>
            </w:r>
          </w:p>
        </w:tc>
        <w:tc>
          <w:tcPr>
            <w:tcW w:w="270" w:type="dxa"/>
          </w:tcPr>
          <w:p w14:paraId="79B61B62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A457DD4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2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</w:tr>
      <w:tr w:rsidR="00C036BD" w:rsidRPr="00BB3056" w14:paraId="37C30274" w14:textId="77777777" w:rsidTr="00BD66A4">
        <w:trPr>
          <w:cantSplit/>
          <w:trHeight w:hRule="exact" w:val="432"/>
        </w:trPr>
        <w:tc>
          <w:tcPr>
            <w:tcW w:w="4500" w:type="dxa"/>
            <w:hideMark/>
          </w:tcPr>
          <w:p w14:paraId="0D2791C8" w14:textId="77777777" w:rsidR="00C036BD" w:rsidRPr="00BB3056" w:rsidRDefault="00C036BD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1066C5" w14:textId="28D4A624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93,492</w:t>
            </w:r>
          </w:p>
        </w:tc>
        <w:tc>
          <w:tcPr>
            <w:tcW w:w="270" w:type="dxa"/>
          </w:tcPr>
          <w:p w14:paraId="0A43677D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E5EAAB" w14:textId="77777777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381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(3,726)</w:t>
            </w:r>
          </w:p>
        </w:tc>
        <w:tc>
          <w:tcPr>
            <w:tcW w:w="270" w:type="dxa"/>
          </w:tcPr>
          <w:p w14:paraId="4D688E2B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2DE9D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2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89,766</w:t>
            </w:r>
          </w:p>
        </w:tc>
      </w:tr>
      <w:tr w:rsidR="00C036BD" w:rsidRPr="00BB3056" w14:paraId="1F720352" w14:textId="77777777" w:rsidTr="00BD66A4">
        <w:trPr>
          <w:cantSplit/>
          <w:trHeight w:hRule="exact" w:val="432"/>
        </w:trPr>
        <w:tc>
          <w:tcPr>
            <w:tcW w:w="4500" w:type="dxa"/>
          </w:tcPr>
          <w:p w14:paraId="4F41F8AD" w14:textId="77777777" w:rsidR="00C036BD" w:rsidRPr="00BB3056" w:rsidRDefault="00C036BD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DEB33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4E203" w14:textId="77777777" w:rsidR="00C036BD" w:rsidRPr="00BB3056" w:rsidRDefault="00C036BD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F68CD" w14:textId="77777777" w:rsidR="00C036BD" w:rsidRPr="00BB3056" w:rsidRDefault="00C036BD">
            <w:pPr>
              <w:tabs>
                <w:tab w:val="decimal" w:pos="1001"/>
                <w:tab w:val="decimal" w:pos="1090"/>
              </w:tabs>
              <w:spacing w:line="240" w:lineRule="auto"/>
              <w:ind w:left="-381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466E7" w14:textId="77777777" w:rsidR="00C036BD" w:rsidRPr="00BB3056" w:rsidRDefault="00C036BD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C6B02" w14:textId="77777777" w:rsidR="00C036BD" w:rsidRPr="00BB3056" w:rsidRDefault="00C036BD">
            <w:pPr>
              <w:tabs>
                <w:tab w:val="decimal" w:pos="1000"/>
              </w:tabs>
              <w:spacing w:line="240" w:lineRule="auto"/>
              <w:ind w:left="-215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BB3056" w14:paraId="5A4FD4D8" w14:textId="77777777" w:rsidTr="00BD66A4">
        <w:trPr>
          <w:cantSplit/>
          <w:trHeight w:hRule="exact" w:val="432"/>
        </w:trPr>
        <w:tc>
          <w:tcPr>
            <w:tcW w:w="4500" w:type="dxa"/>
            <w:hideMark/>
          </w:tcPr>
          <w:p w14:paraId="73F62139" w14:textId="5DE52BC8" w:rsidR="00C036BD" w:rsidRPr="00BB3056" w:rsidRDefault="00C036BD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44659000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2396E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71D3E0" w14:textId="77777777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381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A2AF1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E2F0C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2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36BD" w:rsidRPr="00BB3056" w14:paraId="52B95C37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43A55B7A" w14:textId="37767B6A" w:rsidR="00C036BD" w:rsidRPr="00BB3056" w:rsidRDefault="002D4A35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C036BD">
              <w:rPr>
                <w:rFonts w:asciiTheme="majorBidi" w:hAnsiTheme="majorBidi" w:hint="cs"/>
                <w:sz w:val="30"/>
                <w:szCs w:val="30"/>
                <w:cs/>
              </w:rPr>
              <w:t>ที่</w:t>
            </w:r>
            <w:r w:rsidR="00C036BD" w:rsidRPr="00035133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ยังไม่เกิดขึ้นจริงจากอนุพันธ์</w:t>
            </w:r>
          </w:p>
        </w:tc>
        <w:tc>
          <w:tcPr>
            <w:tcW w:w="1350" w:type="dxa"/>
            <w:hideMark/>
          </w:tcPr>
          <w:p w14:paraId="39B33E92" w14:textId="77777777" w:rsidR="00C036BD" w:rsidRPr="00BB3056" w:rsidRDefault="00C036BD" w:rsidP="00BD66A4">
            <w:pPr>
              <w:tabs>
                <w:tab w:val="decimal" w:pos="82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44C6B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4A4757F" w14:textId="77777777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3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14:paraId="343C4DB2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87D8739" w14:textId="77777777" w:rsidR="00C036BD" w:rsidRPr="00BB3056" w:rsidRDefault="00C036BD" w:rsidP="00BD66A4">
            <w:pPr>
              <w:tabs>
                <w:tab w:val="clear" w:pos="907"/>
                <w:tab w:val="decimal" w:pos="902"/>
              </w:tabs>
              <w:spacing w:line="240" w:lineRule="auto"/>
              <w:ind w:left="-2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</w:tr>
      <w:tr w:rsidR="00C036BD" w:rsidRPr="00BB3056" w14:paraId="1E9A815C" w14:textId="77777777" w:rsidTr="00BD66A4">
        <w:trPr>
          <w:cantSplit/>
          <w:trHeight w:hRule="exact" w:val="432"/>
        </w:trPr>
        <w:tc>
          <w:tcPr>
            <w:tcW w:w="4500" w:type="dxa"/>
            <w:hideMark/>
          </w:tcPr>
          <w:p w14:paraId="2C1380E6" w14:textId="77777777" w:rsidR="00C036BD" w:rsidRPr="00BB3056" w:rsidRDefault="00C036BD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44C602" w14:textId="77777777" w:rsidR="00C036BD" w:rsidRPr="00BB3056" w:rsidRDefault="00C036BD" w:rsidP="00BD66A4">
            <w:pPr>
              <w:tabs>
                <w:tab w:val="decimal" w:pos="82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6CF506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0A6CB" w14:textId="77777777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3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14:paraId="070BB2C1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D543E4" w14:textId="77777777" w:rsidR="00C036BD" w:rsidRPr="00BB3056" w:rsidRDefault="00C036BD" w:rsidP="00BD66A4">
            <w:pPr>
              <w:tabs>
                <w:tab w:val="clear" w:pos="907"/>
                <w:tab w:val="decimal" w:pos="902"/>
              </w:tabs>
              <w:spacing w:line="240" w:lineRule="auto"/>
              <w:ind w:left="-2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(13,935)</w:t>
            </w:r>
          </w:p>
        </w:tc>
      </w:tr>
      <w:tr w:rsidR="00C036BD" w:rsidRPr="00BB3056" w14:paraId="33303BC1" w14:textId="77777777" w:rsidTr="00BD66A4">
        <w:trPr>
          <w:cantSplit/>
          <w:trHeight w:hRule="exact" w:val="432"/>
        </w:trPr>
        <w:tc>
          <w:tcPr>
            <w:tcW w:w="4500" w:type="dxa"/>
          </w:tcPr>
          <w:p w14:paraId="28615FBE" w14:textId="77777777" w:rsidR="00C036BD" w:rsidRPr="00BB3056" w:rsidRDefault="00C036BD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A2D424" w14:textId="77777777" w:rsidR="00C036BD" w:rsidRPr="00BB3056" w:rsidRDefault="00C036BD">
            <w:pPr>
              <w:tabs>
                <w:tab w:val="decimal" w:pos="109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133EF" w14:textId="77777777" w:rsidR="00C036BD" w:rsidRPr="00BB3056" w:rsidRDefault="00C036BD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221CE9" w14:textId="77777777" w:rsidR="00C036BD" w:rsidRPr="00BB3056" w:rsidRDefault="00C036BD">
            <w:pPr>
              <w:tabs>
                <w:tab w:val="decimal" w:pos="1090"/>
              </w:tabs>
              <w:spacing w:line="240" w:lineRule="auto"/>
              <w:ind w:left="-3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BDC42" w14:textId="77777777" w:rsidR="00C036BD" w:rsidRPr="00BB3056" w:rsidRDefault="00C036BD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D79A3" w14:textId="77777777" w:rsidR="00C036BD" w:rsidRPr="00BB3056" w:rsidRDefault="00C036BD">
            <w:pPr>
              <w:tabs>
                <w:tab w:val="decimal" w:pos="1000"/>
              </w:tabs>
              <w:spacing w:line="240" w:lineRule="auto"/>
              <w:ind w:left="-2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36BD" w:rsidRPr="00BB3056" w14:paraId="082EB8F1" w14:textId="77777777" w:rsidTr="00BD66A4">
        <w:trPr>
          <w:cantSplit/>
          <w:trHeight w:hRule="exact" w:val="432"/>
        </w:trPr>
        <w:tc>
          <w:tcPr>
            <w:tcW w:w="4500" w:type="dxa"/>
            <w:hideMark/>
          </w:tcPr>
          <w:p w14:paraId="5C713746" w14:textId="77777777" w:rsidR="00C036BD" w:rsidRPr="00BB3056" w:rsidRDefault="00C036BD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E62624D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93,492</w:t>
            </w:r>
          </w:p>
        </w:tc>
        <w:tc>
          <w:tcPr>
            <w:tcW w:w="270" w:type="dxa"/>
          </w:tcPr>
          <w:p w14:paraId="1F621711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11B9AA8" w14:textId="77777777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3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(17,661)</w:t>
            </w:r>
          </w:p>
        </w:tc>
        <w:tc>
          <w:tcPr>
            <w:tcW w:w="270" w:type="dxa"/>
          </w:tcPr>
          <w:p w14:paraId="6B08CA56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B4744FF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215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75,831</w:t>
            </w:r>
          </w:p>
        </w:tc>
      </w:tr>
    </w:tbl>
    <w:p w14:paraId="43978318" w14:textId="77777777" w:rsidR="00DF5577" w:rsidRPr="00DF5577" w:rsidRDefault="00DF5577" w:rsidP="00DF5577">
      <w:pPr>
        <w:rPr>
          <w:lang w:val="x-none" w:eastAsia="x-none"/>
        </w:rPr>
      </w:pPr>
    </w:p>
    <w:p w14:paraId="6CD89B92" w14:textId="77777777" w:rsidR="00916CFF" w:rsidRDefault="00916CFF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</w:pPr>
    </w:p>
    <w:p w14:paraId="25449EC3" w14:textId="548B784E" w:rsidR="00916CFF" w:rsidRDefault="00916CFF" w:rsidP="00916CF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706"/>
        <w:jc w:val="thaiDistribute"/>
      </w:pPr>
    </w:p>
    <w:p w14:paraId="05931D89" w14:textId="77E0B209" w:rsidR="00916CFF" w:rsidRDefault="00916CFF" w:rsidP="00916CFF">
      <w:pPr>
        <w:rPr>
          <w:lang w:val="x-none" w:eastAsia="x-none"/>
        </w:rPr>
      </w:pPr>
    </w:p>
    <w:p w14:paraId="021AF5FD" w14:textId="5F5BA1FB" w:rsidR="00916CFF" w:rsidRDefault="00916CFF" w:rsidP="00916CFF">
      <w:pPr>
        <w:rPr>
          <w:lang w:val="x-none" w:eastAsia="x-none"/>
        </w:rPr>
      </w:pPr>
    </w:p>
    <w:p w14:paraId="5962076E" w14:textId="20C3F15D" w:rsidR="00916CFF" w:rsidRDefault="00916CFF" w:rsidP="00916CFF">
      <w:pPr>
        <w:rPr>
          <w:lang w:val="x-none" w:eastAsia="x-none"/>
        </w:rPr>
      </w:pPr>
    </w:p>
    <w:p w14:paraId="180F2D91" w14:textId="1953D0AC" w:rsidR="00916CFF" w:rsidRDefault="00916CFF" w:rsidP="00916CFF">
      <w:pPr>
        <w:rPr>
          <w:lang w:val="x-none" w:eastAsia="x-none"/>
        </w:rPr>
      </w:pPr>
    </w:p>
    <w:p w14:paraId="3F79046A" w14:textId="20AB3D9D" w:rsidR="00916CFF" w:rsidRDefault="00916CFF" w:rsidP="00916CFF">
      <w:pPr>
        <w:rPr>
          <w:lang w:val="x-none" w:eastAsia="x-none"/>
        </w:rPr>
      </w:pPr>
    </w:p>
    <w:p w14:paraId="6467611C" w14:textId="6D056E66" w:rsidR="00916CFF" w:rsidRDefault="00916CFF" w:rsidP="00916CFF">
      <w:pPr>
        <w:rPr>
          <w:lang w:val="x-none" w:eastAsia="x-none"/>
        </w:rPr>
      </w:pPr>
    </w:p>
    <w:p w14:paraId="0469293B" w14:textId="515F7EBF" w:rsidR="00916CFF" w:rsidRDefault="00916CFF" w:rsidP="00916CFF">
      <w:pPr>
        <w:rPr>
          <w:lang w:val="x-none" w:eastAsia="x-none"/>
        </w:rPr>
      </w:pPr>
    </w:p>
    <w:p w14:paraId="578E35B5" w14:textId="05AF562C" w:rsidR="00916CFF" w:rsidRDefault="00916CFF" w:rsidP="00916CFF">
      <w:pPr>
        <w:rPr>
          <w:lang w:val="x-none" w:eastAsia="x-none"/>
        </w:rPr>
      </w:pPr>
    </w:p>
    <w:p w14:paraId="32897B4D" w14:textId="5F4BFDFB" w:rsidR="00916CFF" w:rsidRDefault="00916CFF" w:rsidP="00916CFF">
      <w:pPr>
        <w:rPr>
          <w:lang w:val="x-none" w:eastAsia="x-none"/>
        </w:rPr>
      </w:pPr>
    </w:p>
    <w:p w14:paraId="015B6B31" w14:textId="2B2BE495" w:rsidR="00916CFF" w:rsidRDefault="00916CFF" w:rsidP="00916CFF">
      <w:pPr>
        <w:rPr>
          <w:lang w:val="x-none" w:eastAsia="x-none"/>
        </w:rPr>
      </w:pPr>
    </w:p>
    <w:p w14:paraId="4DED014B" w14:textId="1857856F" w:rsidR="00916CFF" w:rsidRDefault="00916CFF" w:rsidP="00916CFF">
      <w:pPr>
        <w:rPr>
          <w:lang w:val="x-none" w:eastAsia="x-none"/>
        </w:rPr>
      </w:pPr>
    </w:p>
    <w:p w14:paraId="70A6B3C3" w14:textId="464B21C5" w:rsidR="00916CFF" w:rsidRDefault="00916CFF" w:rsidP="00916CFF">
      <w:pPr>
        <w:rPr>
          <w:lang w:val="x-none" w:eastAsia="x-none"/>
        </w:rPr>
      </w:pPr>
    </w:p>
    <w:p w14:paraId="4B5B6BFD" w14:textId="30C0016E" w:rsidR="00916CFF" w:rsidRDefault="00916CFF" w:rsidP="00916CFF">
      <w:pPr>
        <w:rPr>
          <w:lang w:val="x-none" w:eastAsia="x-none"/>
        </w:rPr>
      </w:pPr>
    </w:p>
    <w:p w14:paraId="51039E0B" w14:textId="77777777" w:rsidR="006E7CE4" w:rsidRDefault="006E7CE4" w:rsidP="00916CFF">
      <w:pPr>
        <w:rPr>
          <w:lang w:val="x-none" w:eastAsia="x-none"/>
        </w:rPr>
      </w:pPr>
    </w:p>
    <w:p w14:paraId="0696EBCB" w14:textId="33BEEB58" w:rsidR="00916CFF" w:rsidRDefault="00916CFF" w:rsidP="00916CFF">
      <w:pPr>
        <w:rPr>
          <w:lang w:val="x-none" w:eastAsia="x-none"/>
        </w:rPr>
      </w:pPr>
    </w:p>
    <w:p w14:paraId="3E575840" w14:textId="37E15B74" w:rsidR="00622E8E" w:rsidRDefault="00622E8E" w:rsidP="00916CFF">
      <w:pPr>
        <w:rPr>
          <w:lang w:val="x-none" w:eastAsia="x-none"/>
        </w:rPr>
      </w:pPr>
    </w:p>
    <w:p w14:paraId="5B7E4090" w14:textId="157FC2D6" w:rsidR="00622E8E" w:rsidRDefault="00622E8E" w:rsidP="00916CFF">
      <w:pPr>
        <w:rPr>
          <w:lang w:val="x-none" w:eastAsia="x-none"/>
        </w:rPr>
      </w:pPr>
    </w:p>
    <w:p w14:paraId="61623C25" w14:textId="10AA3E52" w:rsidR="00622E8E" w:rsidRDefault="00622E8E" w:rsidP="00916CFF">
      <w:pPr>
        <w:rPr>
          <w:lang w:val="x-none" w:eastAsia="x-none"/>
        </w:rPr>
      </w:pPr>
    </w:p>
    <w:p w14:paraId="5C36F55C" w14:textId="77777777" w:rsidR="00622E8E" w:rsidRDefault="00622E8E" w:rsidP="00916CFF">
      <w:pPr>
        <w:rPr>
          <w:lang w:val="x-none" w:eastAsia="x-none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350"/>
        <w:gridCol w:w="270"/>
        <w:gridCol w:w="1440"/>
        <w:gridCol w:w="270"/>
        <w:gridCol w:w="1260"/>
      </w:tblGrid>
      <w:tr w:rsidR="00916CFF" w:rsidRPr="00BB3056" w14:paraId="12AF59F2" w14:textId="77777777" w:rsidTr="00BD66A4">
        <w:trPr>
          <w:cantSplit/>
          <w:trHeight w:hRule="exact" w:val="432"/>
          <w:tblHeader/>
        </w:trPr>
        <w:tc>
          <w:tcPr>
            <w:tcW w:w="4500" w:type="dxa"/>
          </w:tcPr>
          <w:p w14:paraId="42933DD3" w14:textId="77777777" w:rsidR="00916CFF" w:rsidRPr="00BB3056" w:rsidRDefault="00916CFF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90" w:type="dxa"/>
            <w:gridSpan w:val="5"/>
            <w:hideMark/>
          </w:tcPr>
          <w:p w14:paraId="25B7AE88" w14:textId="77777777" w:rsidR="00916CFF" w:rsidRPr="00BB3056" w:rsidRDefault="00916CFF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16CFF" w:rsidRPr="00BB3056" w14:paraId="0D4B3AEC" w14:textId="77777777" w:rsidTr="00BD66A4">
        <w:trPr>
          <w:cantSplit/>
          <w:trHeight w:hRule="exact" w:val="432"/>
          <w:tblHeader/>
        </w:trPr>
        <w:tc>
          <w:tcPr>
            <w:tcW w:w="4500" w:type="dxa"/>
          </w:tcPr>
          <w:p w14:paraId="6C1A57C7" w14:textId="77777777" w:rsidR="00916CFF" w:rsidRPr="00BB3056" w:rsidRDefault="00916CFF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hideMark/>
          </w:tcPr>
          <w:p w14:paraId="49A65658" w14:textId="77777777" w:rsidR="00916CFF" w:rsidRPr="00BB3056" w:rsidRDefault="00916CFF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916CFF" w:rsidRPr="00BB3056" w14:paraId="4C3DC39D" w14:textId="77777777" w:rsidTr="00BD66A4">
        <w:trPr>
          <w:cantSplit/>
          <w:trHeight w:hRule="exact" w:val="835"/>
          <w:tblHeader/>
        </w:trPr>
        <w:tc>
          <w:tcPr>
            <w:tcW w:w="4500" w:type="dxa"/>
          </w:tcPr>
          <w:p w14:paraId="1A20381E" w14:textId="77777777" w:rsidR="00916CFF" w:rsidRPr="00BB3056" w:rsidRDefault="00916CFF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1159C35" w14:textId="25383A5B" w:rsidR="00916CFF" w:rsidRPr="00BB3056" w:rsidRDefault="00916CFF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677C5" w14:textId="77777777" w:rsidR="00916CFF" w:rsidRPr="00BB3056" w:rsidRDefault="00916CFF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FD843B" w14:textId="77777777" w:rsidR="00916CFF" w:rsidRPr="00BB3056" w:rsidRDefault="00916CFF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67FBC" w14:textId="77777777" w:rsidR="00916CFF" w:rsidRPr="00BB3056" w:rsidRDefault="00916CFF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331F20E5" w14:textId="77777777" w:rsidR="00916CFF" w:rsidRPr="00BB3056" w:rsidRDefault="00916CFF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916CFF" w:rsidRPr="00BB3056" w14:paraId="0B156ED6" w14:textId="77777777" w:rsidTr="00BD66A4">
        <w:trPr>
          <w:cantSplit/>
          <w:trHeight w:hRule="exact" w:val="432"/>
        </w:trPr>
        <w:tc>
          <w:tcPr>
            <w:tcW w:w="4500" w:type="dxa"/>
          </w:tcPr>
          <w:p w14:paraId="78863061" w14:textId="77777777" w:rsidR="00916CFF" w:rsidRPr="00BB3056" w:rsidRDefault="00916CF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hideMark/>
          </w:tcPr>
          <w:p w14:paraId="4EFAEAFB" w14:textId="77777777" w:rsidR="00916CFF" w:rsidRPr="00BB3056" w:rsidRDefault="00916CFF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16CFF" w:rsidRPr="00BB3056" w14:paraId="7BBDD718" w14:textId="77777777" w:rsidTr="00BD66A4">
        <w:trPr>
          <w:cantSplit/>
          <w:trHeight w:hRule="exact" w:val="432"/>
        </w:trPr>
        <w:tc>
          <w:tcPr>
            <w:tcW w:w="4500" w:type="dxa"/>
            <w:hideMark/>
          </w:tcPr>
          <w:p w14:paraId="5049BE70" w14:textId="77777777" w:rsidR="00916CFF" w:rsidRPr="00BB3056" w:rsidRDefault="00916CFF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381BBF75" w14:textId="77777777" w:rsidR="00916CFF" w:rsidRPr="00BB3056" w:rsidRDefault="00916CFF" w:rsidP="00BD66A4">
            <w:pPr>
              <w:tabs>
                <w:tab w:val="decimal" w:pos="1091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CAD25" w14:textId="77777777" w:rsidR="00916CFF" w:rsidRPr="00BB3056" w:rsidRDefault="00916CF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DB1C69" w14:textId="77777777" w:rsidR="00916CFF" w:rsidRPr="00BB3056" w:rsidRDefault="00916CFF" w:rsidP="00BD66A4">
            <w:pPr>
              <w:tabs>
                <w:tab w:val="clear" w:pos="907"/>
                <w:tab w:val="decimal" w:pos="911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DDC49" w14:textId="77777777" w:rsidR="00916CFF" w:rsidRPr="00BB3056" w:rsidRDefault="00916CF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58A4F9" w14:textId="77777777" w:rsidR="00916CFF" w:rsidRPr="00BB3056" w:rsidRDefault="00916CF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BB3056" w14:paraId="2C0E9668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3CF1B0A0" w14:textId="153B979C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ค่าเผื่อจากการด้อยค่าของเงินลงทุนอื่น</w:t>
            </w:r>
          </w:p>
        </w:tc>
        <w:tc>
          <w:tcPr>
            <w:tcW w:w="1350" w:type="dxa"/>
            <w:hideMark/>
          </w:tcPr>
          <w:p w14:paraId="1F11BC2C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53,191</w:t>
            </w:r>
          </w:p>
        </w:tc>
        <w:tc>
          <w:tcPr>
            <w:tcW w:w="270" w:type="dxa"/>
          </w:tcPr>
          <w:p w14:paraId="066CB9DB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1422C02E" w14:textId="77777777" w:rsidR="00C036BD" w:rsidRPr="00BB3056" w:rsidRDefault="00C036BD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17" w:right="-6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37257" w14:textId="77777777" w:rsidR="00C036BD" w:rsidRPr="00BB3056" w:rsidRDefault="00C036BD" w:rsidP="00BD66A4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4B62DFA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24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53,191</w:t>
            </w:r>
          </w:p>
        </w:tc>
      </w:tr>
      <w:tr w:rsidR="00C036BD" w:rsidRPr="00BB3056" w14:paraId="7EE660D9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068C14E9" w14:textId="0B7B18B6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0597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ค่าเผื่อจากการด้อยค่าของเงินลงทุน</w:t>
            </w:r>
            <w:r w:rsidRPr="0040597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350" w:type="dxa"/>
            <w:hideMark/>
          </w:tcPr>
          <w:p w14:paraId="470AEAD0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70" w:type="dxa"/>
          </w:tcPr>
          <w:p w14:paraId="08DF01EF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E59F587" w14:textId="77777777" w:rsidR="00C036BD" w:rsidRPr="00BB3056" w:rsidRDefault="00C036BD" w:rsidP="00BD66A4">
            <w:pPr>
              <w:tabs>
                <w:tab w:val="clear" w:pos="907"/>
                <w:tab w:val="clear" w:pos="1644"/>
                <w:tab w:val="decimal" w:pos="1010"/>
                <w:tab w:val="decimal" w:pos="1090"/>
              </w:tabs>
              <w:spacing w:line="240" w:lineRule="auto"/>
              <w:ind w:left="-117" w:right="-6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2D35BB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D72F9CF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24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</w:tr>
      <w:tr w:rsidR="00C036BD" w:rsidRPr="00BB3056" w14:paraId="61A2ECFB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</w:tcPr>
          <w:p w14:paraId="671E5F30" w14:textId="5869ABBF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</w:tcPr>
          <w:p w14:paraId="1336A61B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27,262</w:t>
            </w:r>
          </w:p>
        </w:tc>
        <w:tc>
          <w:tcPr>
            <w:tcW w:w="270" w:type="dxa"/>
          </w:tcPr>
          <w:p w14:paraId="328F2257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2536DA" w14:textId="77777777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291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06B61B78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488F02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24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27,401</w:t>
            </w:r>
          </w:p>
        </w:tc>
      </w:tr>
      <w:tr w:rsidR="00C036BD" w:rsidRPr="00BB3056" w14:paraId="7BB7188F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426A4E4C" w14:textId="57696A5F" w:rsidR="00C036BD" w:rsidRPr="00BB3056" w:rsidRDefault="002D4A35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C036BD" w:rsidRPr="00035133">
              <w:rPr>
                <w:rFonts w:asciiTheme="majorBidi" w:hAnsiTheme="majorBidi"/>
                <w:sz w:val="30"/>
                <w:szCs w:val="30"/>
                <w:cs/>
              </w:rPr>
              <w:t>ที่ยังไม่เกิดขึ้นจริงจากอนุพันธ์</w:t>
            </w:r>
          </w:p>
        </w:tc>
        <w:tc>
          <w:tcPr>
            <w:tcW w:w="1350" w:type="dxa"/>
            <w:hideMark/>
          </w:tcPr>
          <w:p w14:paraId="034A8FC8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70" w:type="dxa"/>
          </w:tcPr>
          <w:p w14:paraId="5E7A9AC9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090F487" w14:textId="77777777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291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(1,311)</w:t>
            </w:r>
          </w:p>
        </w:tc>
        <w:tc>
          <w:tcPr>
            <w:tcW w:w="270" w:type="dxa"/>
          </w:tcPr>
          <w:p w14:paraId="7401B1E9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01333CE" w14:textId="77777777" w:rsidR="00C036BD" w:rsidRPr="00BB3056" w:rsidRDefault="00C036BD" w:rsidP="00BD66A4">
            <w:pPr>
              <w:tabs>
                <w:tab w:val="decimal" w:pos="730"/>
              </w:tabs>
              <w:spacing w:line="240" w:lineRule="auto"/>
              <w:ind w:left="-242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36BD" w:rsidRPr="00BB3056" w14:paraId="13A8469A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3A362508" w14:textId="437D536D" w:rsidR="00C036BD" w:rsidRPr="00BB3056" w:rsidRDefault="00C036BD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35133">
              <w:rPr>
                <w:rFonts w:asciiTheme="majorBidi" w:hAnsiTheme="majorBidi"/>
                <w:sz w:val="30"/>
                <w:szCs w:val="30"/>
                <w:cs/>
              </w:rPr>
              <w:t>ประมาณการ</w:t>
            </w:r>
            <w:r w:rsidRPr="00313154">
              <w:rPr>
                <w:rFonts w:asciiTheme="majorBidi" w:hAnsiTheme="majorBidi"/>
                <w:sz w:val="30"/>
                <w:szCs w:val="30"/>
                <w:cs/>
              </w:rPr>
              <w:t>ค่าเผื่อการลดมูลค่าของสินค้า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350" w:type="dxa"/>
            <w:hideMark/>
          </w:tcPr>
          <w:p w14:paraId="4A376791" w14:textId="77777777" w:rsidR="00C036BD" w:rsidRPr="00BB3056" w:rsidRDefault="00C036BD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9,852</w:t>
            </w:r>
          </w:p>
        </w:tc>
        <w:tc>
          <w:tcPr>
            <w:tcW w:w="270" w:type="dxa"/>
          </w:tcPr>
          <w:p w14:paraId="4A8D0057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1E52DB34" w14:textId="77777777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291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(2,282)</w:t>
            </w:r>
          </w:p>
        </w:tc>
        <w:tc>
          <w:tcPr>
            <w:tcW w:w="270" w:type="dxa"/>
          </w:tcPr>
          <w:p w14:paraId="6BB02C4F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0A0CB68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24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7,570</w:t>
            </w:r>
          </w:p>
        </w:tc>
      </w:tr>
      <w:tr w:rsidR="00916CFF" w:rsidRPr="00BB3056" w14:paraId="773738D7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39A9320D" w14:textId="77777777" w:rsidR="00916CFF" w:rsidRPr="00BB3056" w:rsidRDefault="00916CFF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hideMark/>
          </w:tcPr>
          <w:p w14:paraId="2AF1E7BA" w14:textId="77777777" w:rsidR="00916CFF" w:rsidRPr="00BB3056" w:rsidRDefault="00916CFF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1,876</w:t>
            </w:r>
          </w:p>
        </w:tc>
        <w:tc>
          <w:tcPr>
            <w:tcW w:w="270" w:type="dxa"/>
          </w:tcPr>
          <w:p w14:paraId="1D539D98" w14:textId="77777777" w:rsidR="00916CFF" w:rsidRPr="00BB3056" w:rsidRDefault="00916CF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BD18D96" w14:textId="77777777" w:rsidR="00916CFF" w:rsidRPr="00BB3056" w:rsidRDefault="00916CFF" w:rsidP="00BD66A4">
            <w:pPr>
              <w:tabs>
                <w:tab w:val="decimal" w:pos="1090"/>
              </w:tabs>
              <w:spacing w:line="240" w:lineRule="auto"/>
              <w:ind w:left="-291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(272)</w:t>
            </w:r>
          </w:p>
        </w:tc>
        <w:tc>
          <w:tcPr>
            <w:tcW w:w="270" w:type="dxa"/>
          </w:tcPr>
          <w:p w14:paraId="21318444" w14:textId="77777777" w:rsidR="00916CFF" w:rsidRPr="00BB3056" w:rsidRDefault="00916CFF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3ABF734" w14:textId="77777777" w:rsidR="00916CFF" w:rsidRPr="00BB3056" w:rsidRDefault="00916CFF" w:rsidP="00BD66A4">
            <w:pPr>
              <w:tabs>
                <w:tab w:val="decimal" w:pos="1000"/>
              </w:tabs>
              <w:spacing w:line="240" w:lineRule="auto"/>
              <w:ind w:left="-24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</w:tr>
      <w:tr w:rsidR="00916CFF" w:rsidRPr="00BB3056" w14:paraId="24246C90" w14:textId="77777777" w:rsidTr="00BD66A4">
        <w:trPr>
          <w:cantSplit/>
          <w:trHeight w:hRule="exact" w:val="432"/>
        </w:trPr>
        <w:tc>
          <w:tcPr>
            <w:tcW w:w="4500" w:type="dxa"/>
            <w:hideMark/>
          </w:tcPr>
          <w:p w14:paraId="1C8C7DBA" w14:textId="77777777" w:rsidR="00916CFF" w:rsidRPr="00BB3056" w:rsidRDefault="00916CF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C01885" w14:textId="77777777" w:rsidR="00916CFF" w:rsidRPr="00BB3056" w:rsidRDefault="00916CFF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96,063</w:t>
            </w:r>
          </w:p>
        </w:tc>
        <w:tc>
          <w:tcPr>
            <w:tcW w:w="270" w:type="dxa"/>
          </w:tcPr>
          <w:p w14:paraId="687978E3" w14:textId="77777777" w:rsidR="00916CFF" w:rsidRPr="00BB3056" w:rsidRDefault="00916CF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1F7CC0" w14:textId="77777777" w:rsidR="00916CFF" w:rsidRPr="00BB3056" w:rsidRDefault="00916CFF" w:rsidP="00BD66A4">
            <w:pPr>
              <w:tabs>
                <w:tab w:val="decimal" w:pos="1090"/>
              </w:tabs>
              <w:spacing w:line="240" w:lineRule="auto"/>
              <w:ind w:left="-291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(3,726)</w:t>
            </w:r>
          </w:p>
        </w:tc>
        <w:tc>
          <w:tcPr>
            <w:tcW w:w="270" w:type="dxa"/>
          </w:tcPr>
          <w:p w14:paraId="2E0194E3" w14:textId="77777777" w:rsidR="00916CFF" w:rsidRPr="00BB3056" w:rsidRDefault="00916CFF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B998B7" w14:textId="77777777" w:rsidR="00916CFF" w:rsidRPr="00BB3056" w:rsidRDefault="00916CFF" w:rsidP="00BD66A4">
            <w:pPr>
              <w:tabs>
                <w:tab w:val="decimal" w:pos="1000"/>
              </w:tabs>
              <w:spacing w:line="240" w:lineRule="auto"/>
              <w:ind w:left="-24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92,337</w:t>
            </w:r>
          </w:p>
        </w:tc>
      </w:tr>
      <w:tr w:rsidR="00916CFF" w:rsidRPr="00BB3056" w14:paraId="3DF39524" w14:textId="77777777" w:rsidTr="00BD66A4">
        <w:trPr>
          <w:cantSplit/>
          <w:trHeight w:hRule="exact" w:val="432"/>
        </w:trPr>
        <w:tc>
          <w:tcPr>
            <w:tcW w:w="4500" w:type="dxa"/>
          </w:tcPr>
          <w:p w14:paraId="2465A01D" w14:textId="77777777" w:rsidR="00916CFF" w:rsidRPr="00BB3056" w:rsidRDefault="00916CF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3D2B" w14:textId="77777777" w:rsidR="00916CFF" w:rsidRPr="00BB3056" w:rsidRDefault="00916CFF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38325" w14:textId="77777777" w:rsidR="00916CFF" w:rsidRPr="00BB3056" w:rsidRDefault="00916CFF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B0B31" w14:textId="77777777" w:rsidR="00916CFF" w:rsidRPr="00BB3056" w:rsidRDefault="00916CFF">
            <w:pPr>
              <w:tabs>
                <w:tab w:val="decimal" w:pos="1001"/>
                <w:tab w:val="decimal" w:pos="1090"/>
              </w:tabs>
              <w:spacing w:line="240" w:lineRule="auto"/>
              <w:ind w:left="-291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92E3E" w14:textId="77777777" w:rsidR="00916CFF" w:rsidRPr="00BB3056" w:rsidRDefault="00916CFF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FD963" w14:textId="77777777" w:rsidR="00916CFF" w:rsidRPr="00BB3056" w:rsidRDefault="00916CFF">
            <w:pPr>
              <w:tabs>
                <w:tab w:val="decimal" w:pos="1000"/>
              </w:tabs>
              <w:spacing w:line="240" w:lineRule="auto"/>
              <w:ind w:left="-242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CFF" w:rsidRPr="00BB3056" w14:paraId="653EE58A" w14:textId="77777777" w:rsidTr="00BD66A4">
        <w:trPr>
          <w:cantSplit/>
          <w:trHeight w:hRule="exact" w:val="432"/>
        </w:trPr>
        <w:tc>
          <w:tcPr>
            <w:tcW w:w="4500" w:type="dxa"/>
            <w:hideMark/>
          </w:tcPr>
          <w:p w14:paraId="44AD4851" w14:textId="77777777" w:rsidR="00916CFF" w:rsidRPr="00BB3056" w:rsidRDefault="00916CF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350" w:type="dxa"/>
          </w:tcPr>
          <w:p w14:paraId="46BC14C8" w14:textId="6F9ED784" w:rsidR="00916CFF" w:rsidRPr="00BB3056" w:rsidRDefault="00916CFF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60FD4" w14:textId="77777777" w:rsidR="00916CFF" w:rsidRPr="00BB3056" w:rsidRDefault="00916CF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4A0352" w14:textId="3BBEDA17" w:rsidR="00916CFF" w:rsidRPr="00BB3056" w:rsidRDefault="00916CFF" w:rsidP="00BD66A4">
            <w:pPr>
              <w:tabs>
                <w:tab w:val="decimal" w:pos="1090"/>
              </w:tabs>
              <w:spacing w:line="240" w:lineRule="auto"/>
              <w:ind w:left="-291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E2952" w14:textId="77777777" w:rsidR="00916CFF" w:rsidRPr="00BB3056" w:rsidRDefault="00916CFF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34020A" w14:textId="23C17701" w:rsidR="00916CFF" w:rsidRPr="00BB3056" w:rsidRDefault="00916CFF" w:rsidP="00BD66A4">
            <w:pPr>
              <w:tabs>
                <w:tab w:val="decimal" w:pos="1000"/>
              </w:tabs>
              <w:spacing w:line="240" w:lineRule="auto"/>
              <w:ind w:left="-24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36BD" w:rsidRPr="00BB3056" w14:paraId="00160B79" w14:textId="77777777" w:rsidTr="00BD66A4">
        <w:trPr>
          <w:cantSplit/>
          <w:trHeight w:hRule="exact" w:val="432"/>
        </w:trPr>
        <w:tc>
          <w:tcPr>
            <w:tcW w:w="4500" w:type="dxa"/>
            <w:vAlign w:val="center"/>
            <w:hideMark/>
          </w:tcPr>
          <w:p w14:paraId="38F8C9E8" w14:textId="0222A8B0" w:rsidR="00C036BD" w:rsidRPr="00BB3056" w:rsidRDefault="002D4A35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C036BD">
              <w:rPr>
                <w:rFonts w:asciiTheme="majorBidi" w:hAnsiTheme="majorBidi" w:hint="cs"/>
                <w:sz w:val="30"/>
                <w:szCs w:val="30"/>
                <w:cs/>
              </w:rPr>
              <w:t>ที่</w:t>
            </w:r>
            <w:r w:rsidR="00C036BD" w:rsidRPr="00035133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ยังไม่เกิดขึ้นจริงจากอนุพันธ์</w:t>
            </w:r>
          </w:p>
        </w:tc>
        <w:tc>
          <w:tcPr>
            <w:tcW w:w="1350" w:type="dxa"/>
            <w:hideMark/>
          </w:tcPr>
          <w:p w14:paraId="3B669CE7" w14:textId="77777777" w:rsidR="00C036BD" w:rsidRPr="00BB3056" w:rsidRDefault="00C036BD" w:rsidP="00BD66A4">
            <w:pPr>
              <w:tabs>
                <w:tab w:val="decimal" w:pos="82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9E18AA" w14:textId="77777777" w:rsidR="00C036BD" w:rsidRPr="00BB3056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4E252E4A" w14:textId="77777777" w:rsidR="00C036BD" w:rsidRPr="00BB3056" w:rsidRDefault="00C036BD" w:rsidP="00BD66A4">
            <w:pPr>
              <w:tabs>
                <w:tab w:val="decimal" w:pos="1090"/>
              </w:tabs>
              <w:spacing w:line="240" w:lineRule="auto"/>
              <w:ind w:left="-291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14:paraId="036DA261" w14:textId="77777777" w:rsidR="00C036BD" w:rsidRPr="00BB3056" w:rsidRDefault="00C036BD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FB2062" w14:textId="77777777" w:rsidR="00C036BD" w:rsidRPr="00BB3056" w:rsidRDefault="00C036BD" w:rsidP="00BD66A4">
            <w:pPr>
              <w:tabs>
                <w:tab w:val="decimal" w:pos="1000"/>
              </w:tabs>
              <w:spacing w:line="240" w:lineRule="auto"/>
              <w:ind w:left="-242"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(13,935)</w:t>
            </w:r>
          </w:p>
        </w:tc>
      </w:tr>
      <w:tr w:rsidR="00916CFF" w:rsidRPr="00BB3056" w14:paraId="602CC87B" w14:textId="77777777" w:rsidTr="00BD66A4">
        <w:trPr>
          <w:cantSplit/>
          <w:trHeight w:hRule="exact" w:val="432"/>
        </w:trPr>
        <w:tc>
          <w:tcPr>
            <w:tcW w:w="4500" w:type="dxa"/>
            <w:hideMark/>
          </w:tcPr>
          <w:p w14:paraId="68C2D973" w14:textId="77777777" w:rsidR="00916CFF" w:rsidRPr="00BB3056" w:rsidRDefault="00916CF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1D0F56" w14:textId="77777777" w:rsidR="00916CFF" w:rsidRPr="00BB3056" w:rsidRDefault="00916CFF" w:rsidP="00BD66A4">
            <w:pPr>
              <w:tabs>
                <w:tab w:val="decimal" w:pos="82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20F56" w14:textId="77777777" w:rsidR="00916CFF" w:rsidRPr="00BB3056" w:rsidRDefault="00916CF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733FD1" w14:textId="77777777" w:rsidR="00916CFF" w:rsidRPr="00BB3056" w:rsidRDefault="00916CFF" w:rsidP="00BD66A4">
            <w:pPr>
              <w:tabs>
                <w:tab w:val="decimal" w:pos="1090"/>
              </w:tabs>
              <w:spacing w:line="240" w:lineRule="auto"/>
              <w:ind w:left="-291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14:paraId="5A640C37" w14:textId="77777777" w:rsidR="00916CFF" w:rsidRPr="00BB3056" w:rsidRDefault="00916CFF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358B46" w14:textId="77777777" w:rsidR="00916CFF" w:rsidRPr="00BB3056" w:rsidRDefault="00916CFF" w:rsidP="00BD66A4">
            <w:pPr>
              <w:tabs>
                <w:tab w:val="decimal" w:pos="1000"/>
              </w:tabs>
              <w:spacing w:line="240" w:lineRule="auto"/>
              <w:ind w:left="-242" w:right="-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(13,935)</w:t>
            </w:r>
          </w:p>
        </w:tc>
      </w:tr>
      <w:tr w:rsidR="00916CFF" w:rsidRPr="00BB3056" w14:paraId="4FF8C24A" w14:textId="77777777" w:rsidTr="00BD66A4">
        <w:trPr>
          <w:cantSplit/>
          <w:trHeight w:hRule="exact" w:val="432"/>
        </w:trPr>
        <w:tc>
          <w:tcPr>
            <w:tcW w:w="4500" w:type="dxa"/>
          </w:tcPr>
          <w:p w14:paraId="3113FE89" w14:textId="77777777" w:rsidR="00916CFF" w:rsidRPr="00BB3056" w:rsidRDefault="00916CF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189E2A" w14:textId="77777777" w:rsidR="00916CFF" w:rsidRPr="00BB3056" w:rsidRDefault="00916CFF">
            <w:pPr>
              <w:tabs>
                <w:tab w:val="decimal" w:pos="109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8ADA4" w14:textId="77777777" w:rsidR="00916CFF" w:rsidRPr="00BB3056" w:rsidRDefault="00916CFF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AA3422" w14:textId="77777777" w:rsidR="00916CFF" w:rsidRPr="00BB3056" w:rsidRDefault="00916CFF">
            <w:pPr>
              <w:tabs>
                <w:tab w:val="decimal" w:pos="1090"/>
              </w:tabs>
              <w:spacing w:line="240" w:lineRule="auto"/>
              <w:ind w:left="-291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EE818" w14:textId="77777777" w:rsidR="00916CFF" w:rsidRPr="00BB3056" w:rsidRDefault="00916CFF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3AE890" w14:textId="77777777" w:rsidR="00916CFF" w:rsidRPr="00BB3056" w:rsidRDefault="00916CFF">
            <w:pPr>
              <w:tabs>
                <w:tab w:val="decimal" w:pos="1000"/>
              </w:tabs>
              <w:spacing w:line="240" w:lineRule="auto"/>
              <w:ind w:left="-24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16CFF" w:rsidRPr="00BB3056" w14:paraId="7BF89525" w14:textId="77777777" w:rsidTr="00BD66A4">
        <w:trPr>
          <w:cantSplit/>
          <w:trHeight w:hRule="exact" w:val="432"/>
        </w:trPr>
        <w:tc>
          <w:tcPr>
            <w:tcW w:w="4500" w:type="dxa"/>
            <w:hideMark/>
          </w:tcPr>
          <w:p w14:paraId="154272E4" w14:textId="77777777" w:rsidR="00916CFF" w:rsidRPr="00BB3056" w:rsidRDefault="00916CFF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13E5EC9" w14:textId="77777777" w:rsidR="00916CFF" w:rsidRPr="00BB3056" w:rsidRDefault="00916CFF" w:rsidP="00BD66A4">
            <w:pPr>
              <w:tabs>
                <w:tab w:val="decimal" w:pos="109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96,063</w:t>
            </w:r>
          </w:p>
        </w:tc>
        <w:tc>
          <w:tcPr>
            <w:tcW w:w="270" w:type="dxa"/>
          </w:tcPr>
          <w:p w14:paraId="40C70336" w14:textId="77777777" w:rsidR="00916CFF" w:rsidRPr="00BB3056" w:rsidRDefault="00916CFF" w:rsidP="00BD66A4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D2FF51" w14:textId="77777777" w:rsidR="00916CFF" w:rsidRPr="00BB3056" w:rsidRDefault="00916CFF" w:rsidP="00BD66A4">
            <w:pPr>
              <w:tabs>
                <w:tab w:val="decimal" w:pos="1090"/>
              </w:tabs>
              <w:spacing w:line="240" w:lineRule="auto"/>
              <w:ind w:left="-291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(17,661)</w:t>
            </w:r>
          </w:p>
        </w:tc>
        <w:tc>
          <w:tcPr>
            <w:tcW w:w="270" w:type="dxa"/>
          </w:tcPr>
          <w:p w14:paraId="129991F5" w14:textId="77777777" w:rsidR="00916CFF" w:rsidRPr="00BB3056" w:rsidRDefault="00916CFF" w:rsidP="00BD66A4">
            <w:pPr>
              <w:tabs>
                <w:tab w:val="decimal" w:pos="954"/>
                <w:tab w:val="decimal" w:pos="109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8811B14" w14:textId="77777777" w:rsidR="00916CFF" w:rsidRPr="00BB3056" w:rsidRDefault="00916CFF" w:rsidP="00BD66A4">
            <w:pPr>
              <w:tabs>
                <w:tab w:val="decimal" w:pos="1000"/>
              </w:tabs>
              <w:spacing w:line="240" w:lineRule="auto"/>
              <w:ind w:left="-242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78,402</w:t>
            </w:r>
          </w:p>
        </w:tc>
      </w:tr>
    </w:tbl>
    <w:p w14:paraId="4BC7945B" w14:textId="77777777" w:rsidR="00916CFF" w:rsidRPr="00916CFF" w:rsidRDefault="00916CFF" w:rsidP="00916CFF">
      <w:pPr>
        <w:rPr>
          <w:lang w:val="x-none" w:eastAsia="x-none"/>
        </w:rPr>
      </w:pPr>
    </w:p>
    <w:p w14:paraId="5548AA03" w14:textId="2D57048D" w:rsidR="000A1F04" w:rsidRPr="00254A81" w:rsidRDefault="00D57BD8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916CFF">
        <w:br w:type="page"/>
      </w:r>
      <w:r w:rsidR="000A1F04" w:rsidRPr="00254A81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203265"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0A1F04" w:rsidRPr="00254A81">
        <w:rPr>
          <w:rFonts w:ascii="Angsana New" w:hAnsi="Angsana New"/>
          <w:sz w:val="30"/>
          <w:szCs w:val="30"/>
          <w:u w:val="none"/>
          <w:cs/>
        </w:rPr>
        <w:tab/>
        <w:t>กำไรต่อหุ้น</w:t>
      </w:r>
    </w:p>
    <w:p w14:paraId="5FAF172B" w14:textId="77777777" w:rsidR="00F57468" w:rsidRPr="00254A81" w:rsidRDefault="00F57468" w:rsidP="00ED5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B18C3E8" w14:textId="77777777" w:rsidR="00C62BF5" w:rsidRPr="00254A81" w:rsidRDefault="00C62BF5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254A81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14:paraId="60207BB6" w14:textId="77777777" w:rsidR="00C62BF5" w:rsidRPr="00254A81" w:rsidRDefault="00C62BF5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6EC8D" w14:textId="77777777" w:rsidR="003C27D5" w:rsidRPr="00254A81" w:rsidRDefault="00C62BF5" w:rsidP="00ED5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254A81">
        <w:rPr>
          <w:rFonts w:ascii="Angsana New" w:hAnsi="Angsana New"/>
          <w:sz w:val="30"/>
          <w:szCs w:val="30"/>
        </w:rPr>
        <w:t xml:space="preserve">31 </w:t>
      </w:r>
      <w:r w:rsidRPr="00254A81">
        <w:rPr>
          <w:rFonts w:ascii="Angsana New" w:hAnsi="Angsana New"/>
          <w:sz w:val="30"/>
          <w:szCs w:val="30"/>
          <w:cs/>
        </w:rPr>
        <w:t>มีนาคม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="009F052B">
        <w:rPr>
          <w:rFonts w:ascii="Angsana New" w:hAnsi="Angsana New"/>
          <w:sz w:val="30"/>
          <w:szCs w:val="30"/>
        </w:rPr>
        <w:t>256</w:t>
      </w:r>
      <w:r w:rsidR="00C73EC5">
        <w:rPr>
          <w:rFonts w:ascii="Angsana New" w:hAnsi="Angsana New"/>
          <w:sz w:val="30"/>
          <w:szCs w:val="30"/>
        </w:rPr>
        <w:t>4</w:t>
      </w:r>
      <w:r w:rsidR="009F052B">
        <w:rPr>
          <w:rFonts w:ascii="Angsana New" w:hAnsi="Angsana New"/>
          <w:sz w:val="30"/>
          <w:szCs w:val="30"/>
        </w:rPr>
        <w:t xml:space="preserve"> </w:t>
      </w:r>
      <w:r w:rsidR="009F052B">
        <w:rPr>
          <w:rFonts w:ascii="Angsana New" w:hAnsi="Angsana New"/>
          <w:sz w:val="30"/>
          <w:szCs w:val="30"/>
          <w:cs/>
        </w:rPr>
        <w:t xml:space="preserve">และ </w:t>
      </w:r>
      <w:r w:rsidR="009F052B">
        <w:rPr>
          <w:rFonts w:ascii="Angsana New" w:hAnsi="Angsana New"/>
          <w:sz w:val="30"/>
          <w:szCs w:val="30"/>
        </w:rPr>
        <w:t>256</w:t>
      </w:r>
      <w:r w:rsidR="00C73EC5">
        <w:rPr>
          <w:rFonts w:ascii="Angsana New" w:hAnsi="Angsana New"/>
          <w:sz w:val="30"/>
          <w:szCs w:val="30"/>
        </w:rPr>
        <w:t>3</w:t>
      </w:r>
      <w:r w:rsidR="00433927"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2B1DCB98" w14:textId="77777777" w:rsidR="00565946" w:rsidRPr="00254A81" w:rsidRDefault="00565946" w:rsidP="00ED5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04"/>
        <w:gridCol w:w="1233"/>
        <w:gridCol w:w="236"/>
        <w:gridCol w:w="1221"/>
        <w:gridCol w:w="236"/>
        <w:gridCol w:w="14"/>
        <w:gridCol w:w="1259"/>
        <w:gridCol w:w="236"/>
        <w:gridCol w:w="1273"/>
      </w:tblGrid>
      <w:tr w:rsidR="00916CFF" w:rsidRPr="00BB3056" w14:paraId="3E45A5F3" w14:textId="77777777" w:rsidTr="00BD66A4">
        <w:tc>
          <w:tcPr>
            <w:tcW w:w="3504" w:type="dxa"/>
            <w:vAlign w:val="center"/>
          </w:tcPr>
          <w:p w14:paraId="696270B7" w14:textId="77777777" w:rsidR="00916CFF" w:rsidRPr="00BB3056" w:rsidRDefault="00916CFF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008AFBF1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  <w:vAlign w:val="center"/>
          </w:tcPr>
          <w:p w14:paraId="6EF00FC2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center"/>
          </w:tcPr>
          <w:p w14:paraId="0A998310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6CFF" w:rsidRPr="00BB3056" w14:paraId="6DA3F6B8" w14:textId="77777777" w:rsidTr="00BD66A4">
        <w:tc>
          <w:tcPr>
            <w:tcW w:w="3504" w:type="dxa"/>
            <w:vAlign w:val="center"/>
          </w:tcPr>
          <w:p w14:paraId="10FC2A68" w14:textId="7E650D11" w:rsidR="00916CFF" w:rsidRPr="00BB3056" w:rsidRDefault="00916CFF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9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4F38411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D1E410F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0CB2E832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50" w:type="dxa"/>
            <w:gridSpan w:val="2"/>
          </w:tcPr>
          <w:p w14:paraId="46827080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522AA08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DE1ABFA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14:paraId="058F8312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916CFF" w:rsidRPr="00BB3056" w14:paraId="3D53BB63" w14:textId="77777777" w:rsidTr="00BD66A4">
        <w:tc>
          <w:tcPr>
            <w:tcW w:w="3504" w:type="dxa"/>
          </w:tcPr>
          <w:p w14:paraId="463CDEFD" w14:textId="77777777" w:rsidR="00916CFF" w:rsidRPr="00BB3056" w:rsidRDefault="00916CFF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8" w:type="dxa"/>
            <w:gridSpan w:val="8"/>
          </w:tcPr>
          <w:p w14:paraId="28436A5A" w14:textId="77777777" w:rsidR="00916CFF" w:rsidRPr="00BB3056" w:rsidRDefault="00916CFF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33E1D" w:rsidRPr="00BB3056" w14:paraId="1F8D794E" w14:textId="77777777" w:rsidTr="00BD66A4">
        <w:tc>
          <w:tcPr>
            <w:tcW w:w="3504" w:type="dxa"/>
          </w:tcPr>
          <w:p w14:paraId="4942D386" w14:textId="0301B9EA" w:rsidR="00733E1D" w:rsidRPr="00733E1D" w:rsidRDefault="00733E1D" w:rsidP="00733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3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08" w:type="dxa"/>
            <w:gridSpan w:val="8"/>
          </w:tcPr>
          <w:p w14:paraId="23B9876F" w14:textId="77777777" w:rsidR="00733E1D" w:rsidRPr="00BB3056" w:rsidRDefault="00733E1D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33E1D" w:rsidRPr="00BB3056" w14:paraId="674060FD" w14:textId="77777777" w:rsidTr="00BD66A4">
        <w:tc>
          <w:tcPr>
            <w:tcW w:w="3504" w:type="dxa"/>
          </w:tcPr>
          <w:p w14:paraId="670121D2" w14:textId="1AFF6F3B" w:rsidR="00733E1D" w:rsidRPr="00733E1D" w:rsidRDefault="00733E1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08" w:type="dxa"/>
            <w:gridSpan w:val="8"/>
          </w:tcPr>
          <w:p w14:paraId="317B6E39" w14:textId="77777777" w:rsidR="00733E1D" w:rsidRPr="00BB3056" w:rsidRDefault="00733E1D" w:rsidP="0091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16CFF" w:rsidRPr="00BB3056" w14:paraId="08F5D659" w14:textId="77777777" w:rsidTr="00BD66A4">
        <w:tc>
          <w:tcPr>
            <w:tcW w:w="3504" w:type="dxa"/>
            <w:vAlign w:val="bottom"/>
          </w:tcPr>
          <w:p w14:paraId="0DBECDFA" w14:textId="4E3C2084" w:rsidR="00916CFF" w:rsidRPr="00BB3056" w:rsidRDefault="00916CFF" w:rsidP="00733E1D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กำไรที่เป็นส่วนของผู้ถือหุ้น</w:t>
            </w:r>
            <w:r w:rsidR="00733E1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6BF09F66" w14:textId="3BCD86ED" w:rsidR="00916CFF" w:rsidRPr="00BB3056" w:rsidRDefault="00916CFF" w:rsidP="00BE0B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8C2A36">
              <w:rPr>
                <w:rFonts w:asciiTheme="majorBidi" w:hAnsiTheme="majorBidi" w:cstheme="majorBidi"/>
                <w:sz w:val="30"/>
                <w:szCs w:val="30"/>
              </w:rPr>
              <w:t>6,420</w:t>
            </w:r>
          </w:p>
        </w:tc>
        <w:tc>
          <w:tcPr>
            <w:tcW w:w="236" w:type="dxa"/>
            <w:vAlign w:val="bottom"/>
          </w:tcPr>
          <w:p w14:paraId="091FF303" w14:textId="77777777" w:rsidR="00916CFF" w:rsidRPr="00BB3056" w:rsidRDefault="00916CFF" w:rsidP="00BE0B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29BA5D62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2,394,264</w:t>
            </w:r>
          </w:p>
        </w:tc>
        <w:tc>
          <w:tcPr>
            <w:tcW w:w="236" w:type="dxa"/>
            <w:vAlign w:val="bottom"/>
          </w:tcPr>
          <w:p w14:paraId="6D9D4148" w14:textId="77777777" w:rsidR="00916CFF" w:rsidRPr="00BB3056" w:rsidRDefault="00916CFF" w:rsidP="00BE0B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  <w:vAlign w:val="bottom"/>
          </w:tcPr>
          <w:p w14:paraId="44DE4857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718,483</w:t>
            </w:r>
          </w:p>
        </w:tc>
        <w:tc>
          <w:tcPr>
            <w:tcW w:w="236" w:type="dxa"/>
            <w:vAlign w:val="bottom"/>
          </w:tcPr>
          <w:p w14:paraId="1E89FBB6" w14:textId="77777777" w:rsidR="00916CFF" w:rsidRPr="00BB3056" w:rsidRDefault="00916CFF" w:rsidP="00BE0B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2E8A413F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1,848,021</w:t>
            </w:r>
          </w:p>
        </w:tc>
      </w:tr>
      <w:tr w:rsidR="00916CFF" w:rsidRPr="00BB3056" w14:paraId="313453A9" w14:textId="77777777" w:rsidTr="00BD66A4">
        <w:tc>
          <w:tcPr>
            <w:tcW w:w="3504" w:type="dxa"/>
            <w:vAlign w:val="center"/>
          </w:tcPr>
          <w:p w14:paraId="5A2CBA3F" w14:textId="77777777" w:rsidR="00916CFF" w:rsidRPr="00BB3056" w:rsidRDefault="00916CFF" w:rsidP="00BE0B29">
            <w:pPr>
              <w:spacing w:line="240" w:lineRule="auto"/>
              <w:ind w:left="162" w:right="-19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0F1D949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59296331" w14:textId="77777777" w:rsidR="00916CFF" w:rsidRPr="00BB3056" w:rsidRDefault="00916CFF" w:rsidP="00BE0B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23CF25F2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5CEF7D5E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6AA971C9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36" w:type="dxa"/>
          </w:tcPr>
          <w:p w14:paraId="017F28C7" w14:textId="77777777" w:rsidR="00916CFF" w:rsidRPr="00BB3056" w:rsidRDefault="00916CFF" w:rsidP="00BE0B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064C1E55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916CFF" w:rsidRPr="00BB3056" w14:paraId="4BD83141" w14:textId="77777777" w:rsidTr="00BD66A4">
        <w:tc>
          <w:tcPr>
            <w:tcW w:w="3504" w:type="dxa"/>
            <w:vAlign w:val="center"/>
          </w:tcPr>
          <w:p w14:paraId="3F7A42E2" w14:textId="77777777" w:rsidR="00916CFF" w:rsidRPr="00BB3056" w:rsidRDefault="00916CFF" w:rsidP="00BE0B29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064B367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349BD" w14:textId="77777777" w:rsidR="00916CFF" w:rsidRPr="00BB3056" w:rsidRDefault="00916CFF" w:rsidP="00BE0B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2A70B0E7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F4E35" w14:textId="77777777" w:rsidR="00916CFF" w:rsidRPr="00BB3056" w:rsidRDefault="00916CFF" w:rsidP="00BE0B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</w:tcPr>
          <w:p w14:paraId="57A81B3F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2A317A" w14:textId="77777777" w:rsidR="00916CFF" w:rsidRPr="00BB3056" w:rsidRDefault="00916CFF" w:rsidP="00BE0B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58B8FD3F" w14:textId="77777777" w:rsidR="00916CFF" w:rsidRPr="00BB3056" w:rsidRDefault="00916CFF" w:rsidP="00BE0B2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CFF" w:rsidRPr="00BB3056" w14:paraId="67DAFB02" w14:textId="77777777" w:rsidTr="00BD66A4">
        <w:tc>
          <w:tcPr>
            <w:tcW w:w="3504" w:type="dxa"/>
            <w:vAlign w:val="center"/>
          </w:tcPr>
          <w:p w14:paraId="3FE65C83" w14:textId="77777777" w:rsidR="00916CFF" w:rsidRPr="00BB3056" w:rsidRDefault="00916CFF" w:rsidP="00BE0B29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377D586" w14:textId="56BE01D2" w:rsidR="00916CFF" w:rsidRPr="00BB3056" w:rsidRDefault="00916CFF" w:rsidP="00733E1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3.4</w:t>
            </w:r>
            <w:r w:rsidR="008C2A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747378B" w14:textId="77777777" w:rsidR="00916CFF" w:rsidRPr="00BB3056" w:rsidRDefault="00916CFF" w:rsidP="00BE0B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722A9C5F" w14:textId="77777777" w:rsidR="00916CFF" w:rsidRPr="00BB3056" w:rsidRDefault="00916CFF" w:rsidP="00733E1D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7.98</w:t>
            </w:r>
          </w:p>
        </w:tc>
        <w:tc>
          <w:tcPr>
            <w:tcW w:w="236" w:type="dxa"/>
          </w:tcPr>
          <w:p w14:paraId="67BDD049" w14:textId="77777777" w:rsidR="00916CFF" w:rsidRPr="00BB3056" w:rsidRDefault="00916CFF" w:rsidP="00BE0B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77EC7062" w14:textId="77777777" w:rsidR="00916CFF" w:rsidRPr="00BB3056" w:rsidRDefault="00916CFF" w:rsidP="00733E1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2.39</w:t>
            </w:r>
          </w:p>
        </w:tc>
        <w:tc>
          <w:tcPr>
            <w:tcW w:w="236" w:type="dxa"/>
          </w:tcPr>
          <w:p w14:paraId="44A06712" w14:textId="77777777" w:rsidR="00916CFF" w:rsidRPr="00BB3056" w:rsidRDefault="00916CFF" w:rsidP="00BE0B2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89F06F6" w14:textId="77777777" w:rsidR="00916CFF" w:rsidRPr="00BB3056" w:rsidRDefault="00916CFF" w:rsidP="00733E1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6.16</w:t>
            </w:r>
          </w:p>
        </w:tc>
      </w:tr>
    </w:tbl>
    <w:p w14:paraId="70CB048C" w14:textId="77777777" w:rsidR="00B1247C" w:rsidRPr="00254A81" w:rsidRDefault="00B1247C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377A72F5" w14:textId="51F303E3" w:rsidR="00D245CE" w:rsidRPr="00254A81" w:rsidRDefault="00176D96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sz w:val="30"/>
          <w:szCs w:val="30"/>
        </w:rPr>
        <w:t>2</w:t>
      </w:r>
      <w:r w:rsidR="00203265">
        <w:rPr>
          <w:rFonts w:ascii="Angsana New" w:hAnsi="Angsana New"/>
          <w:b/>
          <w:bCs/>
          <w:sz w:val="30"/>
          <w:szCs w:val="30"/>
        </w:rPr>
        <w:t>3</w:t>
      </w:r>
      <w:r w:rsidR="00D245CE" w:rsidRPr="00254A81">
        <w:rPr>
          <w:rFonts w:ascii="Angsana New" w:hAnsi="Angsana New"/>
          <w:b/>
          <w:bCs/>
          <w:sz w:val="30"/>
          <w:szCs w:val="30"/>
        </w:rPr>
        <w:tab/>
      </w:r>
      <w:r w:rsidR="00D245CE" w:rsidRPr="00254A81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</w:p>
    <w:p w14:paraId="6F9903D5" w14:textId="77777777" w:rsidR="00956E42" w:rsidRPr="00254A81" w:rsidRDefault="00956E42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34F29F" w14:textId="6BE0F832" w:rsidR="00B1247C" w:rsidRPr="00B1247C" w:rsidRDefault="00733E1D" w:rsidP="00B12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</w:t>
      </w:r>
      <w:r w:rsidRPr="00733E1D">
        <w:rPr>
          <w:rFonts w:ascii="Angsana New" w:hAnsi="Angsana New"/>
          <w:sz w:val="30"/>
          <w:szCs w:val="30"/>
          <w:cs/>
        </w:rPr>
        <w:t>ละเอียดเงินปันผลในระหว่างปี 2564 และ 2563 มีดังนี้</w:t>
      </w:r>
    </w:p>
    <w:p w14:paraId="764C9B7E" w14:textId="77777777" w:rsidR="00B1247C" w:rsidRPr="00B1247C" w:rsidRDefault="00B1247C" w:rsidP="00B12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3078"/>
        <w:gridCol w:w="1620"/>
        <w:gridCol w:w="1710"/>
        <w:gridCol w:w="1278"/>
        <w:gridCol w:w="236"/>
        <w:gridCol w:w="1294"/>
      </w:tblGrid>
      <w:tr w:rsidR="00BA41F7" w:rsidRPr="00BA41F7" w14:paraId="6E61C6BD" w14:textId="77777777" w:rsidTr="00BA41F7">
        <w:tc>
          <w:tcPr>
            <w:tcW w:w="3078" w:type="dxa"/>
            <w:shd w:val="clear" w:color="auto" w:fill="auto"/>
            <w:vAlign w:val="bottom"/>
          </w:tcPr>
          <w:p w14:paraId="73F639E4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17C94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908BF8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6B567C43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EA080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0041FD56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EA0802A" w14:textId="77777777" w:rsidR="00B1247C" w:rsidRPr="00BA41F7" w:rsidDel="00D43E7A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A41F7" w:rsidRPr="00BA41F7" w14:paraId="55DA1A7E" w14:textId="77777777" w:rsidTr="00BA41F7">
        <w:tc>
          <w:tcPr>
            <w:tcW w:w="3078" w:type="dxa"/>
            <w:shd w:val="clear" w:color="auto" w:fill="auto"/>
          </w:tcPr>
          <w:p w14:paraId="38123613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DB142A8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456F303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6B5749D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A47593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E358272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A41F7" w:rsidRPr="00BA41F7" w14:paraId="6F9346FA" w14:textId="77777777" w:rsidTr="00BA41F7">
        <w:tc>
          <w:tcPr>
            <w:tcW w:w="3078" w:type="dxa"/>
            <w:shd w:val="clear" w:color="auto" w:fill="auto"/>
          </w:tcPr>
          <w:p w14:paraId="2B372DC4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BA41F7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C73EC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EE37172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68419EC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4E36826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1F458E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1BC4AED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1F7" w:rsidRPr="00BA41F7" w14:paraId="47037959" w14:textId="77777777" w:rsidTr="00BA41F7">
        <w:tc>
          <w:tcPr>
            <w:tcW w:w="3078" w:type="dxa"/>
            <w:shd w:val="clear" w:color="auto" w:fill="auto"/>
          </w:tcPr>
          <w:p w14:paraId="0016DFB5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0890D20A" w14:textId="33DE7E1E" w:rsidR="00B1247C" w:rsidRPr="00E174E4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174E4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E174E4">
              <w:rPr>
                <w:rFonts w:ascii="Angsana New" w:hAnsi="Angsana New"/>
                <w:sz w:val="30"/>
                <w:szCs w:val="30"/>
              </w:rPr>
              <w:t>256</w:t>
            </w:r>
            <w:r w:rsidR="00E174E4" w:rsidRPr="00E174E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36D66E5A" w14:textId="7FD30622" w:rsidR="00B1247C" w:rsidRPr="00E174E4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E4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174E4">
              <w:rPr>
                <w:rFonts w:ascii="Angsana New" w:hAnsi="Angsana New"/>
                <w:sz w:val="30"/>
                <w:szCs w:val="30"/>
              </w:rPr>
              <w:t>256</w:t>
            </w:r>
            <w:r w:rsidR="00E174E4" w:rsidRPr="00E174E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433FA" w14:textId="7C58E5B7" w:rsidR="00B1247C" w:rsidRPr="00BA41F7" w:rsidRDefault="00E174E4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AD7CF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5FFCE" w14:textId="6728DF92" w:rsidR="00B1247C" w:rsidRPr="00BA41F7" w:rsidRDefault="00E174E4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</w:tr>
      <w:tr w:rsidR="00BA41F7" w:rsidRPr="00BA41F7" w14:paraId="682DBAB7" w14:textId="77777777" w:rsidTr="00BA41F7">
        <w:tc>
          <w:tcPr>
            <w:tcW w:w="3078" w:type="dxa"/>
            <w:shd w:val="clear" w:color="auto" w:fill="auto"/>
          </w:tcPr>
          <w:p w14:paraId="6B531A4E" w14:textId="77777777"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E250D68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E803E5A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8E4C80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D9A8E1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8308366" w14:textId="77777777"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3EC5" w:rsidRPr="00BA41F7" w14:paraId="5B3A8658" w14:textId="77777777" w:rsidTr="00BA41F7">
        <w:tc>
          <w:tcPr>
            <w:tcW w:w="3078" w:type="dxa"/>
            <w:shd w:val="clear" w:color="auto" w:fill="auto"/>
          </w:tcPr>
          <w:p w14:paraId="3D60F671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BA41F7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4BDB1F79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053374E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37D76B8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4019FA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931814F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3EC5" w:rsidRPr="00BA41F7" w14:paraId="272B5E7B" w14:textId="77777777" w:rsidTr="00BA41F7">
        <w:tc>
          <w:tcPr>
            <w:tcW w:w="3078" w:type="dxa"/>
            <w:shd w:val="clear" w:color="auto" w:fill="auto"/>
          </w:tcPr>
          <w:p w14:paraId="6F40C538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22DADAB9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A41F7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BA41F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4105BBE8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BA41F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067ED0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1F7">
              <w:rPr>
                <w:rFonts w:ascii="Angsana New" w:hAnsi="Angsana New"/>
                <w:b/>
                <w:bCs/>
                <w:sz w:val="30"/>
                <w:szCs w:val="30"/>
              </w:rPr>
              <w:t>1.10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3BA8A2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13C1A" w14:textId="77777777" w:rsidR="00C73EC5" w:rsidRPr="00BA41F7" w:rsidRDefault="00C73EC5" w:rsidP="00C73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1F7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</w:tbl>
    <w:p w14:paraId="45D44E87" w14:textId="77777777" w:rsidR="009C35E6" w:rsidRDefault="009C35E6" w:rsidP="00ED591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8D7162F" w14:textId="77777777" w:rsidR="0037798E" w:rsidRDefault="0037798E" w:rsidP="0037798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360" w:right="-45" w:hanging="36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sectPr w:rsidR="0037798E" w:rsidSect="00565946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9816BE1" w14:textId="6FFA6D47" w:rsidR="0037798E" w:rsidRPr="00254A81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254A8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03265">
        <w:rPr>
          <w:rFonts w:ascii="Angsana New" w:hAnsi="Angsana New"/>
          <w:b/>
          <w:bCs/>
          <w:sz w:val="30"/>
          <w:szCs w:val="30"/>
        </w:rPr>
        <w:t>4</w:t>
      </w:r>
      <w:r w:rsidRPr="00254A81">
        <w:rPr>
          <w:rFonts w:ascii="Angsana New" w:hAnsi="Angsana New"/>
          <w:b/>
          <w:bCs/>
          <w:sz w:val="30"/>
          <w:szCs w:val="30"/>
        </w:rPr>
        <w:tab/>
      </w:r>
      <w:r w:rsidRPr="00254A81">
        <w:rPr>
          <w:rFonts w:ascii="Angsana New" w:hAnsi="Angsana New"/>
          <w:b/>
          <w:bCs/>
          <w:sz w:val="30"/>
          <w:szCs w:val="30"/>
          <w:cs/>
          <w:lang w:val="th-TH"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ครื่องมือทางการเงิน</w:t>
      </w:r>
    </w:p>
    <w:p w14:paraId="4E38DA89" w14:textId="77777777" w:rsidR="0037798E" w:rsidRPr="00385522" w:rsidRDefault="0037798E" w:rsidP="00101A16">
      <w:pPr>
        <w:spacing w:line="240" w:lineRule="auto"/>
        <w:rPr>
          <w:sz w:val="14"/>
          <w:szCs w:val="14"/>
        </w:rPr>
      </w:pPr>
    </w:p>
    <w:p w14:paraId="75BBC6B2" w14:textId="77777777" w:rsidR="00733E1D" w:rsidRPr="00733E1D" w:rsidRDefault="0037798E" w:rsidP="00BD66A4">
      <w:pPr>
        <w:pStyle w:val="ListParagraph"/>
        <w:numPr>
          <w:ilvl w:val="0"/>
          <w:numId w:val="29"/>
        </w:numPr>
        <w:tabs>
          <w:tab w:val="clear" w:pos="454"/>
          <w:tab w:val="clear" w:pos="680"/>
          <w:tab w:val="left" w:pos="990"/>
        </w:tabs>
        <w:ind w:left="1260" w:hanging="720"/>
      </w:pPr>
      <w:r w:rsidRPr="0037798E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779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6784026" w14:textId="1BFA8B39" w:rsidR="0037798E" w:rsidRPr="0037798E" w:rsidRDefault="0037798E" w:rsidP="00BD66A4">
      <w:pPr>
        <w:pStyle w:val="ListParagraph"/>
        <w:tabs>
          <w:tab w:val="clear" w:pos="680"/>
        </w:tabs>
        <w:ind w:left="900"/>
        <w:jc w:val="thaiDistribute"/>
      </w:pPr>
      <w:r w:rsidRPr="0037798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778FA2A" w14:textId="77777777" w:rsidR="0037798E" w:rsidRPr="00B10CFD" w:rsidRDefault="0037798E" w:rsidP="00101A16">
      <w:pPr>
        <w:spacing w:line="240" w:lineRule="auto"/>
        <w:rPr>
          <w:sz w:val="16"/>
          <w:szCs w:val="16"/>
        </w:rPr>
      </w:pPr>
    </w:p>
    <w:tbl>
      <w:tblPr>
        <w:tblW w:w="138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140"/>
        <w:gridCol w:w="810"/>
        <w:gridCol w:w="1260"/>
        <w:gridCol w:w="236"/>
        <w:gridCol w:w="1384"/>
        <w:gridCol w:w="236"/>
        <w:gridCol w:w="1024"/>
        <w:gridCol w:w="236"/>
        <w:gridCol w:w="1204"/>
        <w:gridCol w:w="236"/>
        <w:gridCol w:w="934"/>
        <w:gridCol w:w="236"/>
        <w:gridCol w:w="754"/>
        <w:gridCol w:w="243"/>
        <w:gridCol w:w="927"/>
      </w:tblGrid>
      <w:tr w:rsidR="0037798E" w:rsidRPr="00BB3056" w14:paraId="55DA1090" w14:textId="77777777" w:rsidTr="00101A16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721E8DC" w14:textId="77777777" w:rsidR="0037798E" w:rsidRPr="00BB3056" w:rsidRDefault="0037798E" w:rsidP="00BE0B2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AEF2454" w14:textId="77777777" w:rsidR="0037798E" w:rsidRPr="00BB3056" w:rsidRDefault="0037798E" w:rsidP="00BE0B2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0" w:type="dxa"/>
            <w:gridSpan w:val="13"/>
          </w:tcPr>
          <w:p w14:paraId="33516D47" w14:textId="77777777" w:rsidR="0037798E" w:rsidRPr="00BB3056" w:rsidRDefault="0037798E" w:rsidP="00733E1D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7798E" w:rsidRPr="00BB3056" w14:paraId="291C118E" w14:textId="77777777" w:rsidTr="00BD66A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29BA4100" w14:textId="77777777" w:rsidR="0037798E" w:rsidRPr="00BB3056" w:rsidRDefault="0037798E" w:rsidP="00BE0B2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95C6AEC" w14:textId="77777777" w:rsidR="0037798E" w:rsidRPr="00BB3056" w:rsidRDefault="0037798E" w:rsidP="00BE0B29">
            <w:pPr>
              <w:spacing w:line="380" w:lineRule="atLeast"/>
              <w:ind w:left="281" w:hanging="2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197EDC58" w14:textId="77777777" w:rsidR="0037798E" w:rsidRPr="00BB3056" w:rsidRDefault="0037798E" w:rsidP="00733E1D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2D7D211" w14:textId="77777777" w:rsidR="0037798E" w:rsidRPr="00BB3056" w:rsidRDefault="0037798E" w:rsidP="00733E1D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4" w:type="dxa"/>
            <w:gridSpan w:val="5"/>
          </w:tcPr>
          <w:p w14:paraId="1CA2B590" w14:textId="77777777" w:rsidR="0037798E" w:rsidRPr="00BB3056" w:rsidRDefault="0037798E" w:rsidP="00733E1D">
            <w:pPr>
              <w:spacing w:line="320" w:lineRule="atLeas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7798E" w:rsidRPr="00BB3056" w14:paraId="6F791B27" w14:textId="77777777" w:rsidTr="00BD66A4">
        <w:trPr>
          <w:trHeight w:val="991"/>
        </w:trPr>
        <w:tc>
          <w:tcPr>
            <w:tcW w:w="4140" w:type="dxa"/>
            <w:shd w:val="clear" w:color="auto" w:fill="auto"/>
            <w:vAlign w:val="bottom"/>
          </w:tcPr>
          <w:p w14:paraId="34DA4FED" w14:textId="4DC0D457" w:rsidR="0037798E" w:rsidRPr="00BB3056" w:rsidRDefault="0037798E" w:rsidP="00BE0B29">
            <w:pPr>
              <w:spacing w:line="240" w:lineRule="auto"/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33E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  <w:vAlign w:val="bottom"/>
          </w:tcPr>
          <w:p w14:paraId="3638FAAF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F5DF45" w14:textId="77777777" w:rsidR="0037798E" w:rsidRPr="00BB3056" w:rsidRDefault="0037798E" w:rsidP="0020326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832FC8" w14:textId="77777777" w:rsidR="0037798E" w:rsidRPr="00BB3056" w:rsidRDefault="0037798E" w:rsidP="0020326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D0411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1D61E" w14:textId="77777777" w:rsidR="0037798E" w:rsidRPr="00BB3056" w:rsidRDefault="0037798E" w:rsidP="00733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023D9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</w:tcPr>
          <w:p w14:paraId="050C2BB4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EF55336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48608A5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5068D78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6DDACE" w14:textId="77777777" w:rsidR="0037798E" w:rsidRPr="00BB3056" w:rsidRDefault="0037798E" w:rsidP="0020326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7C700319" w14:textId="77777777" w:rsidR="0037798E" w:rsidRPr="00BB3056" w:rsidRDefault="0037798E" w:rsidP="0020326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30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033D65B" w14:textId="77777777" w:rsidR="0037798E" w:rsidRPr="00BB3056" w:rsidRDefault="0037798E" w:rsidP="00BE0B29">
            <w:pPr>
              <w:spacing w:line="240" w:lineRule="auto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36011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33E1D" w:rsidRPr="00BB3056" w14:paraId="32867507" w14:textId="77777777" w:rsidTr="00427EA3">
        <w:trPr>
          <w:trHeight w:hRule="exact" w:val="403"/>
        </w:trPr>
        <w:tc>
          <w:tcPr>
            <w:tcW w:w="4140" w:type="dxa"/>
            <w:shd w:val="clear" w:color="auto" w:fill="auto"/>
          </w:tcPr>
          <w:p w14:paraId="1413A31A" w14:textId="77777777" w:rsidR="00733E1D" w:rsidRPr="00BB3056" w:rsidRDefault="00733E1D" w:rsidP="00BE0B29">
            <w:pPr>
              <w:spacing w:line="380" w:lineRule="exact"/>
              <w:ind w:left="281" w:hanging="28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064E0B4" w14:textId="77777777" w:rsidR="00733E1D" w:rsidRPr="00BB3056" w:rsidRDefault="00733E1D" w:rsidP="00733E1D">
            <w:pPr>
              <w:spacing w:line="380" w:lineRule="exact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10" w:type="dxa"/>
            <w:gridSpan w:val="13"/>
          </w:tcPr>
          <w:p w14:paraId="7CDFD8A0" w14:textId="77777777" w:rsidR="00733E1D" w:rsidRPr="00BB3056" w:rsidRDefault="00733E1D" w:rsidP="00733E1D">
            <w:pPr>
              <w:spacing w:line="380" w:lineRule="exact"/>
              <w:ind w:left="281" w:hanging="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798E" w:rsidRPr="00BB3056" w14:paraId="26F5298F" w14:textId="77777777" w:rsidTr="00427EA3">
        <w:trPr>
          <w:trHeight w:hRule="exact" w:val="403"/>
        </w:trPr>
        <w:tc>
          <w:tcPr>
            <w:tcW w:w="4140" w:type="dxa"/>
            <w:shd w:val="clear" w:color="auto" w:fill="auto"/>
          </w:tcPr>
          <w:p w14:paraId="6B444D9B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66218C3" w14:textId="77777777" w:rsidR="0037798E" w:rsidRPr="00BB3056" w:rsidRDefault="0037798E" w:rsidP="00733E1D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CC894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87CA81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A7090B3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6C1B10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D570E5B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E6EDB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7FB170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6BC0C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1291890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A01E0F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79AE05CE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421A04E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90F9C8A" w14:textId="77777777" w:rsidR="0037798E" w:rsidRPr="00BB3056" w:rsidRDefault="0037798E" w:rsidP="00BE0B29">
            <w:pPr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798E" w:rsidRPr="00BB3056" w14:paraId="79D75CC8" w14:textId="77777777" w:rsidTr="00427EA3">
        <w:trPr>
          <w:trHeight w:hRule="exact" w:val="403"/>
        </w:trPr>
        <w:tc>
          <w:tcPr>
            <w:tcW w:w="4140" w:type="dxa"/>
            <w:shd w:val="clear" w:color="auto" w:fill="auto"/>
            <w:vAlign w:val="bottom"/>
          </w:tcPr>
          <w:p w14:paraId="7E4F1018" w14:textId="77777777" w:rsidR="0037798E" w:rsidRPr="00BB3056" w:rsidRDefault="0037798E" w:rsidP="00B10CFD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0CF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10" w:type="dxa"/>
            <w:vAlign w:val="bottom"/>
          </w:tcPr>
          <w:p w14:paraId="3A295B6F" w14:textId="77777777" w:rsidR="0037798E" w:rsidRPr="00BB3056" w:rsidRDefault="0037798E" w:rsidP="00733E1D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260" w:type="dxa"/>
            <w:vAlign w:val="bottom"/>
          </w:tcPr>
          <w:p w14:paraId="5FA58EC2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D6295B8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A16AD99" w14:textId="77777777" w:rsidR="0037798E" w:rsidRPr="00BB3056" w:rsidRDefault="0037798E" w:rsidP="00733E1D">
            <w:pPr>
              <w:pStyle w:val="acctfourfigures"/>
              <w:tabs>
                <w:tab w:val="clear" w:pos="765"/>
                <w:tab w:val="decimal" w:pos="1084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81,641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0ECD3A" w14:textId="77777777" w:rsidR="0037798E" w:rsidRPr="00BB3056" w:rsidRDefault="0037798E" w:rsidP="00BE0B2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E413A4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DD27829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E5880DB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81,641</w:t>
            </w:r>
          </w:p>
        </w:tc>
        <w:tc>
          <w:tcPr>
            <w:tcW w:w="236" w:type="dxa"/>
            <w:vAlign w:val="bottom"/>
          </w:tcPr>
          <w:p w14:paraId="345421BC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A9EEA6A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939210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01575A71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81,641</w:t>
            </w:r>
          </w:p>
        </w:tc>
        <w:tc>
          <w:tcPr>
            <w:tcW w:w="243" w:type="dxa"/>
            <w:vAlign w:val="bottom"/>
          </w:tcPr>
          <w:p w14:paraId="0F354060" w14:textId="77777777" w:rsidR="0037798E" w:rsidRPr="00BB3056" w:rsidRDefault="0037798E" w:rsidP="00BE0B2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8F35382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81,641</w:t>
            </w:r>
          </w:p>
        </w:tc>
      </w:tr>
      <w:tr w:rsidR="00733E1D" w:rsidRPr="00BB3056" w14:paraId="68C81AE3" w14:textId="77777777" w:rsidTr="00427EA3">
        <w:trPr>
          <w:trHeight w:hRule="exact" w:val="403"/>
        </w:trPr>
        <w:tc>
          <w:tcPr>
            <w:tcW w:w="4140" w:type="dxa"/>
            <w:shd w:val="clear" w:color="auto" w:fill="auto"/>
            <w:vAlign w:val="bottom"/>
          </w:tcPr>
          <w:p w14:paraId="36C4FB7B" w14:textId="77777777" w:rsidR="00733E1D" w:rsidRPr="00BB3056" w:rsidRDefault="00733E1D" w:rsidP="00BE0B29">
            <w:pPr>
              <w:spacing w:line="380" w:lineRule="exact"/>
              <w:ind w:left="336" w:right="-90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3DF072E1" w14:textId="77777777" w:rsidR="00733E1D" w:rsidRPr="00BB3056" w:rsidRDefault="00733E1D" w:rsidP="00733E1D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73E95F" w14:textId="77777777" w:rsidR="00733E1D" w:rsidRPr="00BB3056" w:rsidRDefault="00733E1D" w:rsidP="00733E1D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CCADDE" w14:textId="77777777" w:rsidR="00733E1D" w:rsidRPr="00BB3056" w:rsidRDefault="00733E1D" w:rsidP="00BE0B2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836D4A5" w14:textId="77777777" w:rsidR="00733E1D" w:rsidRPr="00BB3056" w:rsidRDefault="00733E1D" w:rsidP="00BE0B29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88A439" w14:textId="77777777" w:rsidR="00733E1D" w:rsidRPr="00BB3056" w:rsidRDefault="00733E1D" w:rsidP="00BE0B2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710CFDD" w14:textId="77777777" w:rsidR="00733E1D" w:rsidRPr="00BB3056" w:rsidRDefault="00733E1D" w:rsidP="00BE0B29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030AC2" w14:textId="77777777" w:rsidR="00733E1D" w:rsidRPr="00BB3056" w:rsidRDefault="00733E1D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EC0742B" w14:textId="77777777" w:rsidR="00733E1D" w:rsidRPr="00BB3056" w:rsidRDefault="00733E1D" w:rsidP="00BE0B2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35583C" w14:textId="77777777" w:rsidR="00733E1D" w:rsidRPr="00BB3056" w:rsidRDefault="00733E1D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186BBA2" w14:textId="77777777" w:rsidR="00733E1D" w:rsidRPr="00BB3056" w:rsidRDefault="00733E1D" w:rsidP="00BE0B29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D8F46B" w14:textId="77777777" w:rsidR="00733E1D" w:rsidRPr="00BB3056" w:rsidRDefault="00733E1D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46257A0C" w14:textId="77777777" w:rsidR="00733E1D" w:rsidRPr="00BB3056" w:rsidRDefault="00733E1D" w:rsidP="00BE0B2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6C7FBA6" w14:textId="77777777" w:rsidR="00733E1D" w:rsidRPr="00BB3056" w:rsidRDefault="00733E1D" w:rsidP="00BE0B2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10DC840" w14:textId="77777777" w:rsidR="00733E1D" w:rsidRPr="00BB3056" w:rsidRDefault="00733E1D" w:rsidP="00BE0B2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98E" w:rsidRPr="00BB3056" w14:paraId="666CF9D7" w14:textId="77777777" w:rsidTr="00427EA3">
        <w:trPr>
          <w:trHeight w:hRule="exact" w:val="403"/>
        </w:trPr>
        <w:tc>
          <w:tcPr>
            <w:tcW w:w="4140" w:type="dxa"/>
            <w:shd w:val="clear" w:color="auto" w:fill="auto"/>
          </w:tcPr>
          <w:p w14:paraId="7D649017" w14:textId="77777777" w:rsidR="0037798E" w:rsidRPr="00BB3056" w:rsidRDefault="0037798E" w:rsidP="00BE0B29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15F8C88E" w14:textId="77777777" w:rsidR="0037798E" w:rsidRPr="00BB3056" w:rsidRDefault="0037798E" w:rsidP="00BE0B2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32AF5B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DD947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2053A82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A24C2B" w14:textId="77777777" w:rsidR="0037798E" w:rsidRPr="00BB3056" w:rsidRDefault="0037798E" w:rsidP="00BE0B2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50D747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5F8779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DD0E25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74451D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78C0856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287175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04956CE9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7FE8D7" w14:textId="77777777" w:rsidR="0037798E" w:rsidRPr="00BB3056" w:rsidRDefault="0037798E" w:rsidP="00BE0B2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D147F86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98E" w:rsidRPr="00BB3056" w14:paraId="1720408B" w14:textId="77777777" w:rsidTr="00427EA3">
        <w:trPr>
          <w:trHeight w:hRule="exact" w:val="403"/>
        </w:trPr>
        <w:tc>
          <w:tcPr>
            <w:tcW w:w="4140" w:type="dxa"/>
            <w:shd w:val="clear" w:color="auto" w:fill="auto"/>
            <w:vAlign w:val="bottom"/>
          </w:tcPr>
          <w:p w14:paraId="1B2BB9E1" w14:textId="5258B951" w:rsidR="0037798E" w:rsidRPr="00B10CFD" w:rsidRDefault="00BB4779" w:rsidP="00B10CFD">
            <w:pPr>
              <w:spacing w:line="380" w:lineRule="exact"/>
              <w:ind w:left="160" w:right="-9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0CF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</w:t>
            </w:r>
            <w:r w:rsidR="0037798E" w:rsidRPr="00B10CFD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810" w:type="dxa"/>
            <w:vAlign w:val="bottom"/>
          </w:tcPr>
          <w:p w14:paraId="7786A5D5" w14:textId="77777777" w:rsidR="0037798E" w:rsidRPr="00BB3056" w:rsidRDefault="0037798E" w:rsidP="00BE0B2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394C5F5" w14:textId="77777777" w:rsidR="0037798E" w:rsidRPr="00BB3056" w:rsidRDefault="0037798E" w:rsidP="00733E1D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25,679</w:t>
            </w:r>
          </w:p>
        </w:tc>
        <w:tc>
          <w:tcPr>
            <w:tcW w:w="236" w:type="dxa"/>
            <w:vAlign w:val="bottom"/>
          </w:tcPr>
          <w:p w14:paraId="7D7AF8EE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1ACB3C0" w14:textId="77777777" w:rsidR="0037798E" w:rsidRPr="00BB3056" w:rsidRDefault="0037798E" w:rsidP="00733E1D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8BF2B" w14:textId="77777777" w:rsidR="0037798E" w:rsidRPr="00BB3056" w:rsidRDefault="0037798E" w:rsidP="00BE0B2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84A962E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706070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230A119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25,679</w:t>
            </w:r>
          </w:p>
        </w:tc>
        <w:tc>
          <w:tcPr>
            <w:tcW w:w="236" w:type="dxa"/>
            <w:vAlign w:val="bottom"/>
          </w:tcPr>
          <w:p w14:paraId="2EA111F4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3A7742" w14:textId="77777777" w:rsidR="0037798E" w:rsidRPr="00BB3056" w:rsidRDefault="0037798E" w:rsidP="00733E1D">
            <w:pPr>
              <w:pStyle w:val="acctfourfigures"/>
              <w:tabs>
                <w:tab w:val="clear" w:pos="765"/>
                <w:tab w:val="decimal" w:pos="75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25,679</w:t>
            </w:r>
          </w:p>
        </w:tc>
        <w:tc>
          <w:tcPr>
            <w:tcW w:w="236" w:type="dxa"/>
            <w:vAlign w:val="bottom"/>
          </w:tcPr>
          <w:p w14:paraId="01FE12F8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0B2A6E77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5DC91D0" w14:textId="77777777" w:rsidR="0037798E" w:rsidRPr="00BB3056" w:rsidRDefault="0037798E" w:rsidP="00BE0B2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9D2CD71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25,679</w:t>
            </w:r>
          </w:p>
        </w:tc>
      </w:tr>
    </w:tbl>
    <w:p w14:paraId="7ED2751F" w14:textId="5BD4CF29" w:rsidR="0037798E" w:rsidRPr="0037798E" w:rsidRDefault="0037798E" w:rsidP="0037798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37798E" w:rsidRPr="0037798E" w:rsidSect="00BD66A4">
          <w:pgSz w:w="16834" w:h="11909" w:orient="landscape" w:code="9"/>
          <w:pgMar w:top="1152" w:right="904" w:bottom="1152" w:left="1080" w:header="720" w:footer="720" w:gutter="0"/>
          <w:cols w:space="720"/>
          <w:docGrid w:linePitch="360"/>
        </w:sectPr>
      </w:pPr>
    </w:p>
    <w:tbl>
      <w:tblPr>
        <w:tblW w:w="9009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9"/>
        <w:gridCol w:w="1530"/>
        <w:gridCol w:w="1350"/>
        <w:gridCol w:w="182"/>
        <w:gridCol w:w="1348"/>
      </w:tblGrid>
      <w:tr w:rsidR="0037798E" w:rsidRPr="00BB3056" w14:paraId="4CF6A686" w14:textId="77777777" w:rsidTr="00BE0B29">
        <w:trPr>
          <w:cantSplit/>
          <w:trHeight w:val="20"/>
          <w:tblHeader/>
        </w:trPr>
        <w:tc>
          <w:tcPr>
            <w:tcW w:w="4599" w:type="dxa"/>
            <w:vAlign w:val="bottom"/>
            <w:hideMark/>
          </w:tcPr>
          <w:p w14:paraId="7B40CAB3" w14:textId="77777777" w:rsidR="0037798E" w:rsidRPr="00BB3056" w:rsidRDefault="0037798E" w:rsidP="00BE0B29">
            <w:pPr>
              <w:tabs>
                <w:tab w:val="clear" w:pos="5387"/>
              </w:tabs>
              <w:spacing w:line="240" w:lineRule="auto"/>
              <w:ind w:left="191" w:hanging="1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AD409D" w14:textId="77777777" w:rsidR="0037798E" w:rsidRPr="00BB3056" w:rsidRDefault="0037798E" w:rsidP="009F5FC7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3494D686" w14:textId="77777777" w:rsidR="0037798E" w:rsidRPr="00BB3056" w:rsidRDefault="0037798E" w:rsidP="009F5FC7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37798E" w:rsidRPr="00BB3056" w14:paraId="42B5C4D3" w14:textId="77777777" w:rsidTr="00BE0B29">
        <w:trPr>
          <w:cantSplit/>
          <w:trHeight w:val="20"/>
          <w:tblHeader/>
        </w:trPr>
        <w:tc>
          <w:tcPr>
            <w:tcW w:w="4599" w:type="dxa"/>
            <w:hideMark/>
          </w:tcPr>
          <w:p w14:paraId="2D5F4656" w14:textId="77777777" w:rsidR="0037798E" w:rsidRPr="00BB3056" w:rsidRDefault="0037798E" w:rsidP="00BE0B2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</w:tcPr>
          <w:p w14:paraId="3B1A1B0C" w14:textId="77777777" w:rsidR="0037798E" w:rsidRPr="00BB3056" w:rsidRDefault="0037798E" w:rsidP="009F5FC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  <w:hideMark/>
          </w:tcPr>
          <w:p w14:paraId="738C71F9" w14:textId="77777777" w:rsidR="0037798E" w:rsidRPr="00BB3056" w:rsidRDefault="0037798E" w:rsidP="009F5FC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6DFD5CC2" w14:textId="77777777" w:rsidR="0037798E" w:rsidRPr="00BB3056" w:rsidRDefault="0037798E" w:rsidP="009F5FC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DC6FB2" w14:textId="77777777" w:rsidR="0037798E" w:rsidRPr="00BB3056" w:rsidRDefault="0037798E" w:rsidP="009F5FC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7798E" w:rsidRPr="00BB3056" w14:paraId="09F6CB16" w14:textId="77777777" w:rsidTr="00BD66A4">
        <w:trPr>
          <w:cantSplit/>
          <w:trHeight w:hRule="exact" w:val="346"/>
          <w:tblHeader/>
        </w:trPr>
        <w:tc>
          <w:tcPr>
            <w:tcW w:w="4599" w:type="dxa"/>
            <w:hideMark/>
          </w:tcPr>
          <w:p w14:paraId="524C9F3A" w14:textId="77777777" w:rsidR="0037798E" w:rsidRPr="00BB3056" w:rsidRDefault="0037798E" w:rsidP="00BE0B2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856656" w14:textId="77777777" w:rsidR="0037798E" w:rsidRPr="00BB3056" w:rsidRDefault="0037798E" w:rsidP="009F5FC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B3CB27" w14:textId="77777777" w:rsidR="0037798E" w:rsidRPr="00BB3056" w:rsidRDefault="0037798E" w:rsidP="009F5FC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485962C" w14:textId="77777777" w:rsidR="0037798E" w:rsidRPr="00BB3056" w:rsidRDefault="0037798E" w:rsidP="009F5FC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DEEB54" w14:textId="77777777" w:rsidR="0037798E" w:rsidRPr="00BB3056" w:rsidRDefault="0037798E" w:rsidP="009F5FC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7798E" w:rsidRPr="00BB3056" w14:paraId="375140F5" w14:textId="77777777" w:rsidTr="00BD66A4">
        <w:trPr>
          <w:cantSplit/>
          <w:trHeight w:hRule="exact" w:val="346"/>
          <w:tblHeader/>
        </w:trPr>
        <w:tc>
          <w:tcPr>
            <w:tcW w:w="4599" w:type="dxa"/>
          </w:tcPr>
          <w:p w14:paraId="5BD9CF1A" w14:textId="77777777" w:rsidR="0037798E" w:rsidRPr="00BB3056" w:rsidRDefault="0037798E" w:rsidP="00BE0B29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EAF68E" w14:textId="77777777" w:rsidR="0037798E" w:rsidRPr="00BB3056" w:rsidRDefault="0037798E" w:rsidP="009F5FC7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4A0184D2" w14:textId="77777777" w:rsidR="0037798E" w:rsidRPr="00BB3056" w:rsidRDefault="0037798E" w:rsidP="0037798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798E" w:rsidRPr="00BB3056" w14:paraId="2A4AE6D0" w14:textId="77777777" w:rsidTr="00BE0B29">
        <w:trPr>
          <w:cantSplit/>
          <w:trHeight w:val="20"/>
        </w:trPr>
        <w:tc>
          <w:tcPr>
            <w:tcW w:w="4599" w:type="dxa"/>
            <w:hideMark/>
          </w:tcPr>
          <w:p w14:paraId="4335DA95" w14:textId="61CD6A46" w:rsidR="0037798E" w:rsidRPr="00BB3056" w:rsidRDefault="0037798E" w:rsidP="00BE0B29">
            <w:pPr>
              <w:tabs>
                <w:tab w:val="decimal" w:pos="510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357A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040F6F55" w14:textId="77777777" w:rsidR="0037798E" w:rsidRPr="00BB3056" w:rsidRDefault="0037798E" w:rsidP="009F5FC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2EC441" w14:textId="77777777" w:rsidR="0037798E" w:rsidRPr="00BB3056" w:rsidRDefault="0037798E" w:rsidP="00BE0B2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02BCA2E" w14:textId="77777777" w:rsidR="0037798E" w:rsidRPr="00BB3056" w:rsidRDefault="0037798E" w:rsidP="00BE0B2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4AF81503" w14:textId="77777777" w:rsidR="0037798E" w:rsidRPr="00BB3056" w:rsidRDefault="0037798E" w:rsidP="00BE0B2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7798E" w:rsidRPr="00BB3056" w14:paraId="49691A18" w14:textId="77777777" w:rsidTr="00BE0B29">
        <w:trPr>
          <w:cantSplit/>
          <w:trHeight w:val="20"/>
        </w:trPr>
        <w:tc>
          <w:tcPr>
            <w:tcW w:w="4599" w:type="dxa"/>
            <w:shd w:val="clear" w:color="auto" w:fill="auto"/>
            <w:vAlign w:val="bottom"/>
          </w:tcPr>
          <w:p w14:paraId="2BB0F83C" w14:textId="77777777" w:rsidR="0037798E" w:rsidRPr="00BB3056" w:rsidRDefault="0037798E" w:rsidP="00BE0B29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530" w:type="dxa"/>
          </w:tcPr>
          <w:p w14:paraId="3F2FF050" w14:textId="77777777" w:rsidR="0037798E" w:rsidRPr="00BB3056" w:rsidRDefault="0037798E" w:rsidP="009F5FC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22F0B9" w14:textId="77777777" w:rsidR="0037798E" w:rsidRPr="00BB3056" w:rsidRDefault="0037798E" w:rsidP="009F5FC7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69,674</w:t>
            </w:r>
          </w:p>
        </w:tc>
        <w:tc>
          <w:tcPr>
            <w:tcW w:w="182" w:type="dxa"/>
            <w:vAlign w:val="bottom"/>
          </w:tcPr>
          <w:p w14:paraId="3079C3DF" w14:textId="77777777" w:rsidR="0037798E" w:rsidRPr="00BB3056" w:rsidRDefault="0037798E" w:rsidP="00BE0B2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4A5C139C" w14:textId="77777777" w:rsidR="0037798E" w:rsidRPr="00BB3056" w:rsidRDefault="0037798E" w:rsidP="00BE0B29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69,674</w:t>
            </w:r>
          </w:p>
        </w:tc>
      </w:tr>
    </w:tbl>
    <w:p w14:paraId="23BFA2C6" w14:textId="41A2E345" w:rsidR="00E805C9" w:rsidRPr="00641F14" w:rsidRDefault="00E805C9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1AC177E" w14:textId="06AE2A2E" w:rsidR="0037798E" w:rsidRPr="00BB3056" w:rsidRDefault="0037798E" w:rsidP="0037798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r w:rsidRPr="00BB305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20E1D96" w14:textId="12472D89" w:rsidR="0037798E" w:rsidRPr="00101A16" w:rsidRDefault="0037798E" w:rsidP="0037798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334"/>
      </w:tblGrid>
      <w:tr w:rsidR="0037798E" w:rsidRPr="00E01451" w14:paraId="3372D3BD" w14:textId="77777777" w:rsidTr="00101A16">
        <w:trPr>
          <w:tblHeader/>
        </w:trPr>
        <w:tc>
          <w:tcPr>
            <w:tcW w:w="2430" w:type="dxa"/>
            <w:shd w:val="clear" w:color="auto" w:fill="auto"/>
          </w:tcPr>
          <w:p w14:paraId="7291C1AE" w14:textId="77777777" w:rsidR="0037798E" w:rsidRPr="00101A16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CC02746" w14:textId="77777777" w:rsidR="0037798E" w:rsidRPr="00101A16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shd w:val="clear" w:color="auto" w:fill="auto"/>
          </w:tcPr>
          <w:p w14:paraId="52AF8AF6" w14:textId="77777777" w:rsidR="0037798E" w:rsidRPr="00101A16" w:rsidRDefault="0037798E" w:rsidP="00BE0B2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7798E" w:rsidRPr="00E01451" w14:paraId="2C798F97" w14:textId="77777777" w:rsidTr="00101A16">
        <w:tc>
          <w:tcPr>
            <w:tcW w:w="2430" w:type="dxa"/>
            <w:shd w:val="clear" w:color="auto" w:fill="auto"/>
          </w:tcPr>
          <w:p w14:paraId="480EE2E7" w14:textId="77777777" w:rsidR="0037798E" w:rsidRPr="00101A16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สินทรัพย์/หนี้สินอนุพันธ์</w:t>
            </w:r>
          </w:p>
        </w:tc>
        <w:tc>
          <w:tcPr>
            <w:tcW w:w="236" w:type="dxa"/>
            <w:shd w:val="clear" w:color="auto" w:fill="auto"/>
          </w:tcPr>
          <w:p w14:paraId="7E238324" w14:textId="77777777" w:rsidR="0037798E" w:rsidRPr="00101A16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shd w:val="clear" w:color="auto" w:fill="auto"/>
          </w:tcPr>
          <w:p w14:paraId="336B0A5E" w14:textId="77777777" w:rsidR="0037798E" w:rsidRPr="00101A16" w:rsidRDefault="0037798E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01A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B507D" w:rsidRPr="00E01451" w14:paraId="6E4D8C00" w14:textId="77777777" w:rsidTr="001036A2">
        <w:tc>
          <w:tcPr>
            <w:tcW w:w="2430" w:type="dxa"/>
            <w:shd w:val="clear" w:color="auto" w:fill="auto"/>
          </w:tcPr>
          <w:p w14:paraId="729FE73F" w14:textId="17538022" w:rsidR="005B507D" w:rsidRPr="00E01451" w:rsidRDefault="005B507D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B97A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อื่น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7B7757E4" w14:textId="77777777" w:rsidR="005B507D" w:rsidRPr="00E01451" w:rsidRDefault="005B507D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shd w:val="clear" w:color="auto" w:fill="auto"/>
          </w:tcPr>
          <w:p w14:paraId="2C73B759" w14:textId="6CE75591" w:rsidR="005B507D" w:rsidRPr="00101A16" w:rsidRDefault="005B507D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วันที่รายงาน</w:t>
            </w:r>
            <w:r w:rsidRPr="00101A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01A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ที่ถูกปรับปรุง</w:t>
            </w:r>
          </w:p>
        </w:tc>
      </w:tr>
    </w:tbl>
    <w:p w14:paraId="20F59AB8" w14:textId="06036DE5" w:rsidR="008F40DE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="Angsana New" w:hAnsi="Angsana New"/>
          <w:sz w:val="20"/>
          <w:szCs w:val="20"/>
          <w:lang w:eastAsia="x-none" w:bidi="ar-SA"/>
        </w:rPr>
      </w:pPr>
    </w:p>
    <w:p w14:paraId="59C99E6F" w14:textId="66D9E064" w:rsidR="008F40DE" w:rsidRDefault="008F40DE" w:rsidP="009F5FC7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 w:hanging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1A16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รายการเคลื่อนไหวของตราสารทุน</w:t>
      </w:r>
      <w:r w:rsidR="00897E21">
        <w:rPr>
          <w:rFonts w:asciiTheme="majorBidi" w:hAnsiTheme="majorBidi" w:cstheme="majorBidi" w:hint="cs"/>
          <w:i/>
          <w:iCs/>
          <w:sz w:val="30"/>
          <w:szCs w:val="30"/>
          <w:cs/>
        </w:rPr>
        <w:t>อื่น</w:t>
      </w:r>
      <w:r w:rsidRPr="00101A16">
        <w:rPr>
          <w:rFonts w:asciiTheme="majorBidi" w:hAnsiTheme="majorBidi" w:cstheme="majorBidi"/>
          <w:i/>
          <w:iCs/>
          <w:sz w:val="30"/>
          <w:szCs w:val="30"/>
          <w:cs/>
        </w:rPr>
        <w:t>ที่</w:t>
      </w:r>
      <w:r w:rsidR="00897E21">
        <w:rPr>
          <w:rFonts w:asciiTheme="majorBidi" w:hAnsiTheme="majorBidi" w:cstheme="majorBidi" w:hint="cs"/>
          <w:i/>
          <w:iCs/>
          <w:sz w:val="30"/>
          <w:szCs w:val="30"/>
          <w:cs/>
        </w:rPr>
        <w:t>ไม่</w:t>
      </w:r>
      <w:r w:rsidRPr="00101A16">
        <w:rPr>
          <w:rFonts w:asciiTheme="majorBidi" w:hAnsiTheme="majorBidi" w:cstheme="majorBidi"/>
          <w:i/>
          <w:iCs/>
          <w:sz w:val="30"/>
          <w:szCs w:val="30"/>
          <w:cs/>
        </w:rPr>
        <w:t>อยู่ในความต้องการของตลาด</w:t>
      </w:r>
    </w:p>
    <w:p w14:paraId="5B3ED251" w14:textId="3EDFD4C8" w:rsidR="008F40DE" w:rsidRPr="00101A16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="Angsana New" w:hAnsi="Angsana New"/>
          <w:sz w:val="20"/>
          <w:szCs w:val="20"/>
          <w:lang w:eastAsia="x-none" w:bidi="ar-SA"/>
        </w:rPr>
      </w:pPr>
      <w:r w:rsidRPr="00101A16">
        <w:rPr>
          <w:rFonts w:ascii="Angsana New" w:hAnsi="Angsana New"/>
          <w:sz w:val="20"/>
          <w:szCs w:val="20"/>
          <w:lang w:eastAsia="x-none" w:bidi="ar-SA"/>
        </w:rPr>
        <w:tab/>
      </w:r>
      <w:r w:rsidRPr="00101A16">
        <w:rPr>
          <w:rFonts w:ascii="Angsana New" w:hAnsi="Angsana New"/>
          <w:sz w:val="20"/>
          <w:szCs w:val="20"/>
          <w:lang w:eastAsia="x-none" w:bidi="ar-SA"/>
        </w:rPr>
        <w:tab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170"/>
        <w:gridCol w:w="246"/>
        <w:gridCol w:w="1194"/>
        <w:gridCol w:w="236"/>
        <w:gridCol w:w="1294"/>
      </w:tblGrid>
      <w:tr w:rsidR="008F40DE" w:rsidRPr="00BE3A29" w14:paraId="66CFDCCC" w14:textId="77777777" w:rsidTr="00101A16">
        <w:trPr>
          <w:tblHeader/>
        </w:trPr>
        <w:tc>
          <w:tcPr>
            <w:tcW w:w="5040" w:type="dxa"/>
          </w:tcPr>
          <w:p w14:paraId="14174FCF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40" w:type="dxa"/>
            <w:gridSpan w:val="5"/>
            <w:hideMark/>
          </w:tcPr>
          <w:p w14:paraId="5D5D7EA1" w14:textId="6B1FE580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F40DE" w:rsidRPr="00BE3A29" w14:paraId="64C90D07" w14:textId="77777777" w:rsidTr="00101A16">
        <w:trPr>
          <w:tblHeader/>
        </w:trPr>
        <w:tc>
          <w:tcPr>
            <w:tcW w:w="5040" w:type="dxa"/>
            <w:vAlign w:val="bottom"/>
            <w:hideMark/>
          </w:tcPr>
          <w:p w14:paraId="4F56770B" w14:textId="3D4AA123" w:rsidR="008F40DE" w:rsidRPr="00101A16" w:rsidRDefault="008F40D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ตราสาร</w:t>
            </w:r>
            <w:r w:rsidR="00897E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  <w:hideMark/>
          </w:tcPr>
          <w:p w14:paraId="4321C147" w14:textId="6A35F1F0" w:rsidR="008F40DE" w:rsidRPr="00101A16" w:rsidRDefault="008F40D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46" w:type="dxa"/>
            <w:vAlign w:val="bottom"/>
          </w:tcPr>
          <w:p w14:paraId="0100AA4C" w14:textId="77777777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94" w:type="dxa"/>
            <w:vAlign w:val="bottom"/>
            <w:hideMark/>
          </w:tcPr>
          <w:p w14:paraId="334B32A5" w14:textId="0586B138" w:rsidR="008F40DE" w:rsidRPr="00101A16" w:rsidRDefault="008F40D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ปรับปรุง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66E2B995" w14:textId="77777777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94" w:type="dxa"/>
            <w:vAlign w:val="bottom"/>
            <w:hideMark/>
          </w:tcPr>
          <w:p w14:paraId="22F67A93" w14:textId="4EC6F224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31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มีนาคม </w:t>
            </w:r>
            <w:r w:rsidR="0086296C" w:rsidRPr="00101A1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</w:tr>
      <w:tr w:rsidR="008F40DE" w:rsidRPr="00BE3A29" w14:paraId="1035E467" w14:textId="77777777" w:rsidTr="00101A16">
        <w:trPr>
          <w:tblHeader/>
        </w:trPr>
        <w:tc>
          <w:tcPr>
            <w:tcW w:w="5040" w:type="dxa"/>
          </w:tcPr>
          <w:p w14:paraId="1005A528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4140" w:type="dxa"/>
            <w:gridSpan w:val="5"/>
            <w:vAlign w:val="bottom"/>
            <w:hideMark/>
          </w:tcPr>
          <w:p w14:paraId="439D9A51" w14:textId="084B3F7E" w:rsidR="008F40DE" w:rsidRPr="00101A16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BE3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101A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101A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8F40DE" w:rsidRPr="00BE3A29" w14:paraId="54DCE52D" w14:textId="77777777" w:rsidTr="00101A16">
        <w:tc>
          <w:tcPr>
            <w:tcW w:w="5040" w:type="dxa"/>
            <w:hideMark/>
          </w:tcPr>
          <w:p w14:paraId="7E880820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1170" w:type="dxa"/>
          </w:tcPr>
          <w:p w14:paraId="43ACA31E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</w:tcPr>
          <w:p w14:paraId="50FA9A87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</w:tcPr>
          <w:p w14:paraId="3FDD7581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2DF1B7F2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D2A8FD7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8F40DE" w:rsidRPr="00BE3A29" w14:paraId="4A4784D1" w14:textId="77777777" w:rsidTr="00101A16">
        <w:tc>
          <w:tcPr>
            <w:tcW w:w="5040" w:type="dxa"/>
            <w:hideMark/>
          </w:tcPr>
          <w:p w14:paraId="6AC4BC22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18724E4E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  <w:vAlign w:val="bottom"/>
          </w:tcPr>
          <w:p w14:paraId="7432B3AA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  <w:vAlign w:val="bottom"/>
          </w:tcPr>
          <w:p w14:paraId="1B654C3E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82AA0E5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vAlign w:val="bottom"/>
          </w:tcPr>
          <w:p w14:paraId="366B37C6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8F40DE" w:rsidRPr="00BE3A29" w14:paraId="36AA3D53" w14:textId="77777777" w:rsidTr="00101A16">
        <w:tc>
          <w:tcPr>
            <w:tcW w:w="5040" w:type="dxa"/>
            <w:hideMark/>
          </w:tcPr>
          <w:p w14:paraId="34BF1041" w14:textId="3401F36D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ตราสารทุน</w:t>
            </w:r>
            <w:r w:rsidR="00111BE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อื่นที่ไม่อยู่ในความต้องการของตลาด</w:t>
            </w: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วัดมูลค่า</w:t>
            </w:r>
            <w:r w:rsidRPr="00101A1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20DF6EA6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46" w:type="dxa"/>
          </w:tcPr>
          <w:p w14:paraId="36A49266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</w:tcPr>
          <w:p w14:paraId="3CC15146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F57B86E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434B312C" w14:textId="77777777" w:rsidR="008F40DE" w:rsidRPr="00101A16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8F40DE" w:rsidRPr="00BE3A29" w14:paraId="18D16BAF" w14:textId="77777777" w:rsidTr="00101A16">
        <w:tc>
          <w:tcPr>
            <w:tcW w:w="5040" w:type="dxa"/>
            <w:hideMark/>
          </w:tcPr>
          <w:p w14:paraId="574AF7DA" w14:textId="2D29C12D" w:rsidR="008F40DE" w:rsidRPr="00101A16" w:rsidRDefault="00111BE4" w:rsidP="00B10CFD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ด้วย</w:t>
            </w:r>
            <w:r w:rsidR="008F40DE" w:rsidRPr="00101A1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34BA5" w14:textId="775B5EF0" w:rsidR="008F40DE" w:rsidRPr="00101A16" w:rsidRDefault="00BE3A2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88,679</w:t>
            </w:r>
          </w:p>
        </w:tc>
        <w:tc>
          <w:tcPr>
            <w:tcW w:w="246" w:type="dxa"/>
            <w:vAlign w:val="bottom"/>
          </w:tcPr>
          <w:p w14:paraId="6949F6E5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9C86F" w14:textId="061EA036" w:rsidR="008F40DE" w:rsidRPr="00101A16" w:rsidRDefault="00BE3A2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(7,038)</w:t>
            </w:r>
          </w:p>
        </w:tc>
        <w:tc>
          <w:tcPr>
            <w:tcW w:w="236" w:type="dxa"/>
            <w:vAlign w:val="bottom"/>
          </w:tcPr>
          <w:p w14:paraId="56AB2B21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284E6" w14:textId="4BD175F3" w:rsidR="008F40DE" w:rsidRPr="00101A16" w:rsidRDefault="00BE3A2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81,641</w:t>
            </w:r>
          </w:p>
        </w:tc>
      </w:tr>
      <w:tr w:rsidR="008F40DE" w:rsidRPr="00BE3A29" w14:paraId="346FCD16" w14:textId="77777777" w:rsidTr="00101A16">
        <w:tc>
          <w:tcPr>
            <w:tcW w:w="5040" w:type="dxa"/>
            <w:hideMark/>
          </w:tcPr>
          <w:p w14:paraId="351CE36E" w14:textId="77777777" w:rsidR="008F40DE" w:rsidRPr="00101A16" w:rsidRDefault="008F40D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01A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DB80C" w14:textId="48CE8CBA" w:rsidR="008F40DE" w:rsidRPr="00101A16" w:rsidRDefault="00BE3A2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88,679</w:t>
            </w:r>
          </w:p>
        </w:tc>
        <w:tc>
          <w:tcPr>
            <w:tcW w:w="246" w:type="dxa"/>
            <w:vAlign w:val="bottom"/>
          </w:tcPr>
          <w:p w14:paraId="309A69F8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DFAD7B" w14:textId="57B7F53F" w:rsidR="008F40DE" w:rsidRPr="00101A16" w:rsidRDefault="00BE3A2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(7,038)</w:t>
            </w:r>
          </w:p>
        </w:tc>
        <w:tc>
          <w:tcPr>
            <w:tcW w:w="236" w:type="dxa"/>
            <w:vAlign w:val="bottom"/>
          </w:tcPr>
          <w:p w14:paraId="560F2186" w14:textId="77777777" w:rsidR="008F40DE" w:rsidRPr="00101A16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5E35B" w14:textId="4CF484B4" w:rsidR="008F40DE" w:rsidRPr="00101A16" w:rsidRDefault="00BE3A2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81,641</w:t>
            </w:r>
          </w:p>
        </w:tc>
      </w:tr>
    </w:tbl>
    <w:p w14:paraId="33A9D79F" w14:textId="77777777" w:rsidR="00736252" w:rsidRDefault="00736252" w:rsidP="00427E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1F53EC3" w14:textId="77777777" w:rsidR="00736252" w:rsidRDefault="00736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7B4938" w14:textId="15C1AC22" w:rsidR="0037798E" w:rsidRPr="001048CD" w:rsidRDefault="0037798E" w:rsidP="009F5FC7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 w:hanging="90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AB4C3B5" w14:textId="77777777" w:rsidR="0037798E" w:rsidRPr="00101A16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C4D2D8" w14:textId="77777777" w:rsidR="0037798E" w:rsidRPr="001048CD" w:rsidRDefault="0037798E" w:rsidP="0037798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1048C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0D96504" w14:textId="77777777" w:rsidR="0037798E" w:rsidRPr="001048CD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870BCDC" w14:textId="36B4BC6C" w:rsidR="00E01451" w:rsidRPr="00101A16" w:rsidRDefault="00E01451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3574A7" w14:textId="7CF35F3C" w:rsidR="0037798E" w:rsidRPr="001048CD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</w:t>
      </w:r>
      <w:r w:rsidR="008C330F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048CD">
        <w:rPr>
          <w:rFonts w:asciiTheme="majorBidi" w:hAnsiTheme="majorBidi" w:cstheme="majorBidi"/>
          <w:sz w:val="30"/>
          <w:szCs w:val="30"/>
          <w:cs/>
        </w:rPr>
        <w:t>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9C90B5D" w14:textId="77777777" w:rsidR="0037798E" w:rsidRPr="00101A16" w:rsidRDefault="0037798E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C5C52E" w14:textId="77777777" w:rsidR="0037798E" w:rsidRPr="001048CD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2A39C0" w14:textId="5C24CBF0" w:rsidR="00836F79" w:rsidRPr="00101A16" w:rsidRDefault="00836F79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4F62B88" w14:textId="010AE88F" w:rsidR="0037798E" w:rsidRPr="001048CD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1048C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2F0BD65" w14:textId="77777777" w:rsidR="0037798E" w:rsidRPr="00101A16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89EC65A" w14:textId="30CA4513" w:rsidR="0037798E" w:rsidRPr="001048CD" w:rsidRDefault="0037798E" w:rsidP="00BD66A4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1E2C2B83" w14:textId="3802F648" w:rsidR="0037798E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4AF072A" w14:textId="29B2BC63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8F1EB8B" w14:textId="03E61B93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DBC9558" w14:textId="36BA1AA0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C9C34CF" w14:textId="2FA2A405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D7B1DD9" w14:textId="4734D2FE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08F26D9" w14:textId="1ED2451A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3B1AA00" w14:textId="51D37447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8209D10" w14:textId="56363D69" w:rsidR="00641F14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9DED3BC" w14:textId="77777777" w:rsidR="00641F14" w:rsidRPr="00101A16" w:rsidRDefault="00641F14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F8DF8A3" w14:textId="1A8868E7" w:rsidR="0037798E" w:rsidRPr="001048CD" w:rsidRDefault="0037798E" w:rsidP="00BD66A4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1048CD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836F79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1048CD">
        <w:rPr>
          <w:rFonts w:asciiTheme="majorBidi" w:hAnsiTheme="majorBidi" w:cstheme="majorBidi"/>
          <w:sz w:val="30"/>
          <w:szCs w:val="30"/>
        </w:rPr>
        <w:t>.1.1)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48859F6" w14:textId="77777777" w:rsidR="0037798E" w:rsidRPr="00101A16" w:rsidRDefault="0037798E" w:rsidP="0037798E">
      <w:pPr>
        <w:spacing w:line="240" w:lineRule="auto"/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p w14:paraId="1DEFF68E" w14:textId="77777777" w:rsidR="0037798E" w:rsidRPr="001048CD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19D2644E" w14:textId="77777777" w:rsidR="0037798E" w:rsidRPr="001048CD" w:rsidRDefault="0037798E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75EB916" w14:textId="5F780AD2" w:rsidR="0037798E" w:rsidRPr="001048CD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</w:p>
    <w:p w14:paraId="7E250B70" w14:textId="77777777" w:rsidR="009F5FC7" w:rsidRDefault="009F5FC7" w:rsidP="0037798E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47754" w14:textId="1B43F9D3" w:rsidR="0037798E" w:rsidRPr="001048CD" w:rsidRDefault="0037798E" w:rsidP="00101A16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6322A61C" w14:textId="77777777" w:rsidR="0037798E" w:rsidRPr="001048CD" w:rsidRDefault="0037798E" w:rsidP="0037798E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34B5CC9" w14:textId="7E2D2D2C" w:rsidR="0037798E" w:rsidRPr="001048CD" w:rsidRDefault="0037798E" w:rsidP="00101A16">
      <w:pPr>
        <w:pStyle w:val="block"/>
        <w:tabs>
          <w:tab w:val="left" w:pos="900"/>
        </w:tabs>
        <w:spacing w:after="0" w:line="240" w:lineRule="auto"/>
        <w:ind w:left="1080" w:right="-7" w:hanging="9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  <w:r w:rsidRPr="001048CD">
        <w:rPr>
          <w:rFonts w:asciiTheme="majorBidi" w:hAnsiTheme="majorBidi" w:cstheme="majorBidi"/>
          <w:sz w:val="30"/>
          <w:szCs w:val="30"/>
        </w:rPr>
        <w:t>(</w:t>
      </w:r>
      <w:r w:rsidR="00836F79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1048CD">
        <w:rPr>
          <w:rFonts w:asciiTheme="majorBidi" w:hAnsiTheme="majorBidi" w:cstheme="majorBidi"/>
          <w:sz w:val="30"/>
          <w:szCs w:val="30"/>
        </w:rPr>
        <w:t>.1.</w:t>
      </w:r>
      <w:r w:rsidRPr="001048C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proofErr w:type="gramStart"/>
      <w:r w:rsidRPr="001048CD">
        <w:rPr>
          <w:rFonts w:asciiTheme="majorBidi" w:hAnsiTheme="majorBidi" w:cstheme="majorBidi"/>
          <w:sz w:val="30"/>
          <w:szCs w:val="30"/>
        </w:rPr>
        <w:t>)</w:t>
      </w:r>
      <w:r w:rsidR="00370EE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proofErr w:type="gramEnd"/>
      <w:r w:rsidRPr="001048C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และอนุพันธ์ </w:t>
      </w:r>
    </w:p>
    <w:p w14:paraId="3D3351FA" w14:textId="77777777" w:rsidR="0037798E" w:rsidRPr="001048CD" w:rsidRDefault="0037798E" w:rsidP="00101A16">
      <w:pPr>
        <w:pStyle w:val="block"/>
        <w:spacing w:after="0" w:line="240" w:lineRule="auto"/>
        <w:ind w:left="162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</w:rPr>
        <w:tab/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1048CD">
        <w:rPr>
          <w:rFonts w:asciiTheme="majorBidi" w:hAnsiTheme="majorBidi" w:cstheme="majorBidi"/>
          <w:sz w:val="30"/>
          <w:szCs w:val="30"/>
          <w:cs/>
        </w:rPr>
        <w:t>ด้านเครดิตขอ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1048CD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ดและสินทรัพย์อนุพันธ์มี</w:t>
      </w:r>
      <w:r w:rsidRPr="001048CD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</w:t>
      </w:r>
      <w:r w:rsidRPr="001048CD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1048CD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74DCBE2E" w14:textId="3F804C7C" w:rsidR="00836F79" w:rsidRDefault="0083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378ED29" w14:textId="262AF2BA" w:rsidR="0037798E" w:rsidRPr="001048CD" w:rsidRDefault="0037798E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1048CD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12F20E0" w14:textId="4A41D977" w:rsidR="0037798E" w:rsidRPr="001048CD" w:rsidRDefault="0037798E" w:rsidP="0037798E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>กลุ่ม</w:t>
      </w:r>
      <w:r w:rsidR="00C34DCD">
        <w:rPr>
          <w:rFonts w:asciiTheme="majorBidi" w:hAnsiTheme="majorBidi" w:cstheme="majorBidi" w:hint="cs"/>
          <w:sz w:val="30"/>
          <w:szCs w:val="30"/>
          <w:cs/>
        </w:rPr>
        <w:t>บริษัทกำ</w:t>
      </w: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668E07AB" w14:textId="77777777" w:rsidR="00AA41CB" w:rsidRDefault="00AA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938C924" w14:textId="77777777" w:rsidR="00AA41CB" w:rsidRPr="001048CD" w:rsidRDefault="00AA41CB" w:rsidP="00AA41CB">
      <w:pPr>
        <w:spacing w:line="240" w:lineRule="auto"/>
        <w:ind w:firstLine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48CD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1048CD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1048C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2893396" w14:textId="77777777" w:rsidR="00AA41CB" w:rsidRPr="001048CD" w:rsidRDefault="00AA41CB" w:rsidP="00AA41C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648CBC3C" w14:textId="77777777" w:rsidR="00AA41CB" w:rsidRPr="00101A16" w:rsidRDefault="00AA41CB" w:rsidP="00AA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267225" w14:textId="71C92446" w:rsidR="00641F14" w:rsidRDefault="00641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9478C52" w14:textId="39114642" w:rsidR="0037798E" w:rsidRPr="001048CD" w:rsidRDefault="0037798E" w:rsidP="0037798E">
      <w:pPr>
        <w:pStyle w:val="block"/>
        <w:spacing w:after="0" w:line="240" w:lineRule="auto"/>
        <w:ind w:right="-7" w:firstLine="333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836F79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1048CD">
        <w:rPr>
          <w:rFonts w:asciiTheme="majorBidi" w:hAnsiTheme="majorBidi" w:cstheme="majorBidi"/>
          <w:sz w:val="30"/>
          <w:szCs w:val="30"/>
        </w:rPr>
        <w:t>.3.1</w:t>
      </w:r>
      <w:r w:rsidRPr="001048CD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1048C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84978A8" w14:textId="6FF20779" w:rsidR="0037798E" w:rsidRDefault="0037798E" w:rsidP="00BD66A4">
      <w:pPr>
        <w:pStyle w:val="block"/>
        <w:tabs>
          <w:tab w:val="left" w:pos="540"/>
        </w:tabs>
        <w:spacing w:after="0" w:line="240" w:lineRule="auto"/>
        <w:ind w:left="1485"/>
        <w:jc w:val="thaiDistribute"/>
        <w:rPr>
          <w:rFonts w:asciiTheme="majorBidi" w:hAnsiTheme="majorBidi" w:cstheme="majorBidi"/>
          <w:sz w:val="30"/>
          <w:szCs w:val="30"/>
        </w:rPr>
      </w:pPr>
      <w:r w:rsidRPr="001048C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1048CD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 w:rsidRPr="001048CD">
        <w:rPr>
          <w:rFonts w:asciiTheme="majorBidi" w:hAnsiTheme="majorBidi" w:cstheme="majorBidi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9905BE3" w14:textId="77777777" w:rsidR="00370EEC" w:rsidRPr="00101A16" w:rsidRDefault="00370EEC" w:rsidP="001048CD">
      <w:pPr>
        <w:pStyle w:val="block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0"/>
        </w:rPr>
      </w:pPr>
    </w:p>
    <w:tbl>
      <w:tblPr>
        <w:tblW w:w="90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236"/>
        <w:gridCol w:w="1137"/>
        <w:gridCol w:w="260"/>
        <w:gridCol w:w="1165"/>
        <w:gridCol w:w="264"/>
        <w:gridCol w:w="1200"/>
        <w:gridCol w:w="260"/>
        <w:gridCol w:w="1204"/>
      </w:tblGrid>
      <w:tr w:rsidR="001048CD" w:rsidRPr="00BB3056" w14:paraId="04216271" w14:textId="77777777" w:rsidTr="00101A16">
        <w:trPr>
          <w:trHeight w:hRule="exact" w:val="374"/>
          <w:tblHeader/>
        </w:trPr>
        <w:tc>
          <w:tcPr>
            <w:tcW w:w="3312" w:type="dxa"/>
            <w:vMerge w:val="restart"/>
            <w:shd w:val="clear" w:color="auto" w:fill="auto"/>
          </w:tcPr>
          <w:p w14:paraId="6FA8FDAF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1924E0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62" w:type="dxa"/>
            <w:gridSpan w:val="3"/>
          </w:tcPr>
          <w:p w14:paraId="7CA87A6A" w14:textId="11D8C83C" w:rsidR="001048CD" w:rsidRPr="00BB3056" w:rsidRDefault="001048CD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666D3AED" w14:textId="77777777" w:rsidR="001048CD" w:rsidRPr="00BB3056" w:rsidRDefault="001048CD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14:paraId="077A9135" w14:textId="4486724C" w:rsidR="001048CD" w:rsidRPr="00BB3056" w:rsidRDefault="001048CD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8CD" w:rsidRPr="00BB3056" w14:paraId="19715FCC" w14:textId="77777777" w:rsidTr="00101A16">
        <w:trPr>
          <w:trHeight w:hRule="exact" w:val="374"/>
          <w:tblHeader/>
        </w:trPr>
        <w:tc>
          <w:tcPr>
            <w:tcW w:w="3312" w:type="dxa"/>
            <w:vMerge/>
            <w:shd w:val="clear" w:color="auto" w:fill="auto"/>
          </w:tcPr>
          <w:p w14:paraId="0FCA47C5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5E300550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7348C977" w14:textId="77777777" w:rsidR="001048CD" w:rsidRPr="00BB3056" w:rsidRDefault="001048CD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4A65E0A7" w14:textId="77777777" w:rsidR="001048CD" w:rsidRPr="00BB3056" w:rsidRDefault="001048CD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1683B69" w14:textId="77777777" w:rsidR="001048CD" w:rsidRPr="00BB3056" w:rsidRDefault="001048CD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56BC15B1" w14:textId="77777777" w:rsidR="001048CD" w:rsidRPr="00BB3056" w:rsidRDefault="001048CD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8990C62" w14:textId="77777777" w:rsidR="001048CD" w:rsidRPr="00BB3056" w:rsidRDefault="001048CD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727CC059" w14:textId="77777777" w:rsidR="001048CD" w:rsidRPr="00BB3056" w:rsidRDefault="001048CD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6EC11BD" w14:textId="77777777" w:rsidR="001048CD" w:rsidRPr="00BB3056" w:rsidRDefault="001048CD" w:rsidP="00BD6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048CD" w:rsidRPr="00BB3056" w14:paraId="1DA78B32" w14:textId="77777777" w:rsidTr="00101A16">
        <w:trPr>
          <w:trHeight w:hRule="exact" w:val="374"/>
          <w:tblHeader/>
        </w:trPr>
        <w:tc>
          <w:tcPr>
            <w:tcW w:w="3312" w:type="dxa"/>
          </w:tcPr>
          <w:p w14:paraId="2D74CA4F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21130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CDA4C22" w14:textId="77777777" w:rsidR="001048CD" w:rsidRPr="00BB3056" w:rsidRDefault="001048CD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8CD" w:rsidRPr="00BB3056" w14:paraId="666737B0" w14:textId="77777777" w:rsidTr="00101A16">
        <w:trPr>
          <w:trHeight w:hRule="exact" w:val="389"/>
        </w:trPr>
        <w:tc>
          <w:tcPr>
            <w:tcW w:w="3312" w:type="dxa"/>
          </w:tcPr>
          <w:p w14:paraId="3F93C4A5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22EBD2B9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4BFFC272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DD374F1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43A201D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4EEB4DA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49CF181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3E9A155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4DEE796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8CD" w:rsidRPr="00BB3056" w14:paraId="13461463" w14:textId="77777777" w:rsidTr="00101A16">
        <w:trPr>
          <w:trHeight w:hRule="exact" w:val="389"/>
        </w:trPr>
        <w:tc>
          <w:tcPr>
            <w:tcW w:w="3312" w:type="dxa"/>
          </w:tcPr>
          <w:p w14:paraId="20D03EBF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7003D6C3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5E52EB94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3,716,646</w:t>
            </w:r>
          </w:p>
        </w:tc>
        <w:tc>
          <w:tcPr>
            <w:tcW w:w="260" w:type="dxa"/>
            <w:vAlign w:val="bottom"/>
          </w:tcPr>
          <w:p w14:paraId="2E24669B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58119FB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2,272,348</w:t>
            </w:r>
          </w:p>
        </w:tc>
        <w:tc>
          <w:tcPr>
            <w:tcW w:w="264" w:type="dxa"/>
            <w:vAlign w:val="bottom"/>
          </w:tcPr>
          <w:p w14:paraId="04CE8B94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2CD54A2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3,716,646</w:t>
            </w:r>
          </w:p>
        </w:tc>
        <w:tc>
          <w:tcPr>
            <w:tcW w:w="260" w:type="dxa"/>
            <w:vAlign w:val="bottom"/>
          </w:tcPr>
          <w:p w14:paraId="1A34703E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8C2C680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2,272,348</w:t>
            </w:r>
          </w:p>
        </w:tc>
      </w:tr>
      <w:tr w:rsidR="001048CD" w:rsidRPr="00BB3056" w14:paraId="1DE300EB" w14:textId="77777777" w:rsidTr="00101A16">
        <w:trPr>
          <w:trHeight w:hRule="exact" w:val="389"/>
        </w:trPr>
        <w:tc>
          <w:tcPr>
            <w:tcW w:w="3312" w:type="dxa"/>
          </w:tcPr>
          <w:p w14:paraId="0288E56C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58D61056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73DA49D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184,427</w:t>
            </w:r>
          </w:p>
        </w:tc>
        <w:tc>
          <w:tcPr>
            <w:tcW w:w="260" w:type="dxa"/>
            <w:vAlign w:val="center"/>
          </w:tcPr>
          <w:p w14:paraId="02E0DEB3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07CC2D55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219,288</w:t>
            </w:r>
          </w:p>
        </w:tc>
        <w:tc>
          <w:tcPr>
            <w:tcW w:w="264" w:type="dxa"/>
            <w:vAlign w:val="center"/>
          </w:tcPr>
          <w:p w14:paraId="3EF3C11E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28445EF4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184,427</w:t>
            </w:r>
          </w:p>
        </w:tc>
        <w:tc>
          <w:tcPr>
            <w:tcW w:w="260" w:type="dxa"/>
            <w:vAlign w:val="center"/>
          </w:tcPr>
          <w:p w14:paraId="61FB70A2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061CE753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219,288</w:t>
            </w:r>
          </w:p>
        </w:tc>
      </w:tr>
      <w:tr w:rsidR="001048CD" w:rsidRPr="00BB3056" w14:paraId="54D0E7A3" w14:textId="77777777" w:rsidTr="00101A16">
        <w:trPr>
          <w:trHeight w:hRule="exact" w:val="389"/>
        </w:trPr>
        <w:tc>
          <w:tcPr>
            <w:tcW w:w="3312" w:type="dxa"/>
          </w:tcPr>
          <w:p w14:paraId="28A6FFD4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6" w:type="dxa"/>
          </w:tcPr>
          <w:p w14:paraId="29B1344B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0E2FF7A4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4,100</w:t>
            </w:r>
          </w:p>
        </w:tc>
        <w:tc>
          <w:tcPr>
            <w:tcW w:w="260" w:type="dxa"/>
            <w:vAlign w:val="center"/>
          </w:tcPr>
          <w:p w14:paraId="613C129C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58A2E82D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2,428</w:t>
            </w:r>
          </w:p>
        </w:tc>
        <w:tc>
          <w:tcPr>
            <w:tcW w:w="264" w:type="dxa"/>
            <w:vAlign w:val="center"/>
          </w:tcPr>
          <w:p w14:paraId="7CB1E9B3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505F72AF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4,100</w:t>
            </w:r>
          </w:p>
        </w:tc>
        <w:tc>
          <w:tcPr>
            <w:tcW w:w="260" w:type="dxa"/>
            <w:vAlign w:val="center"/>
          </w:tcPr>
          <w:p w14:paraId="78BF8ABF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73AC628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2,428</w:t>
            </w:r>
          </w:p>
        </w:tc>
      </w:tr>
      <w:tr w:rsidR="001048CD" w:rsidRPr="00BB3056" w14:paraId="2E4329E6" w14:textId="77777777" w:rsidTr="00101A16">
        <w:trPr>
          <w:trHeight w:hRule="exact" w:val="389"/>
        </w:trPr>
        <w:tc>
          <w:tcPr>
            <w:tcW w:w="3312" w:type="dxa"/>
            <w:vAlign w:val="center"/>
          </w:tcPr>
          <w:p w14:paraId="24B06A9E" w14:textId="3210EA1B" w:rsidR="001048CD" w:rsidRPr="00370EEC" w:rsidRDefault="00370EEC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EE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</w:t>
            </w:r>
            <w:r w:rsidR="00E56585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370EE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และอุปกรณ์จ่ายล่วงหน้า</w:t>
            </w:r>
          </w:p>
        </w:tc>
        <w:tc>
          <w:tcPr>
            <w:tcW w:w="236" w:type="dxa"/>
          </w:tcPr>
          <w:p w14:paraId="1EF7057E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059A814D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974</w:t>
            </w:r>
          </w:p>
        </w:tc>
        <w:tc>
          <w:tcPr>
            <w:tcW w:w="260" w:type="dxa"/>
            <w:vAlign w:val="center"/>
          </w:tcPr>
          <w:p w14:paraId="135F283D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449767A7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13,751</w:t>
            </w:r>
          </w:p>
        </w:tc>
        <w:tc>
          <w:tcPr>
            <w:tcW w:w="264" w:type="dxa"/>
            <w:vAlign w:val="center"/>
          </w:tcPr>
          <w:p w14:paraId="7F70540C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13553D29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974</w:t>
            </w:r>
          </w:p>
        </w:tc>
        <w:tc>
          <w:tcPr>
            <w:tcW w:w="260" w:type="dxa"/>
            <w:vAlign w:val="center"/>
          </w:tcPr>
          <w:p w14:paraId="4817F77B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A7DFC41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13,751</w:t>
            </w:r>
          </w:p>
        </w:tc>
      </w:tr>
      <w:tr w:rsidR="001048CD" w:rsidRPr="00BB3056" w14:paraId="73839B28" w14:textId="77777777" w:rsidTr="00101A16">
        <w:trPr>
          <w:trHeight w:hRule="exact" w:val="389"/>
        </w:trPr>
        <w:tc>
          <w:tcPr>
            <w:tcW w:w="3312" w:type="dxa"/>
          </w:tcPr>
          <w:p w14:paraId="61AB1FB0" w14:textId="77777777" w:rsidR="001048CD" w:rsidRPr="00BB3056" w:rsidRDefault="001048CD" w:rsidP="00BE0B29">
            <w:pPr>
              <w:tabs>
                <w:tab w:val="clear" w:pos="227"/>
                <w:tab w:val="left" w:pos="342"/>
              </w:tabs>
              <w:spacing w:line="240" w:lineRule="auto"/>
              <w:ind w:left="252" w:right="-921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7CEB998C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14:paraId="756E7E4D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5,389,684</w:t>
            </w:r>
          </w:p>
        </w:tc>
        <w:tc>
          <w:tcPr>
            <w:tcW w:w="260" w:type="dxa"/>
            <w:vAlign w:val="center"/>
          </w:tcPr>
          <w:p w14:paraId="2AF04649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5EC5312A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5,623,461</w:t>
            </w:r>
          </w:p>
        </w:tc>
        <w:tc>
          <w:tcPr>
            <w:tcW w:w="264" w:type="dxa"/>
            <w:vAlign w:val="center"/>
          </w:tcPr>
          <w:p w14:paraId="4DFBFF82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5786039A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5,389,684</w:t>
            </w:r>
          </w:p>
        </w:tc>
        <w:tc>
          <w:tcPr>
            <w:tcW w:w="260" w:type="dxa"/>
            <w:vAlign w:val="center"/>
          </w:tcPr>
          <w:p w14:paraId="4B4521EE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6339262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5,623,461</w:t>
            </w:r>
          </w:p>
        </w:tc>
      </w:tr>
      <w:tr w:rsidR="001048CD" w:rsidRPr="00BB3056" w14:paraId="55F90CD1" w14:textId="77777777" w:rsidTr="00101A16">
        <w:trPr>
          <w:trHeight w:hRule="exact" w:val="389"/>
        </w:trPr>
        <w:tc>
          <w:tcPr>
            <w:tcW w:w="3312" w:type="dxa"/>
          </w:tcPr>
          <w:p w14:paraId="1AE43A68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ดอกเบี้ยค้างรับระยะยาว</w:t>
            </w:r>
          </w:p>
        </w:tc>
        <w:tc>
          <w:tcPr>
            <w:tcW w:w="236" w:type="dxa"/>
          </w:tcPr>
          <w:p w14:paraId="40A15869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14:paraId="08C98991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2,920,103</w:t>
            </w:r>
          </w:p>
        </w:tc>
        <w:tc>
          <w:tcPr>
            <w:tcW w:w="260" w:type="dxa"/>
            <w:vAlign w:val="center"/>
          </w:tcPr>
          <w:p w14:paraId="36AF35DA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7AB1AC2E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2,705,646</w:t>
            </w:r>
          </w:p>
        </w:tc>
        <w:tc>
          <w:tcPr>
            <w:tcW w:w="264" w:type="dxa"/>
            <w:vAlign w:val="center"/>
          </w:tcPr>
          <w:p w14:paraId="0D276590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B6FFABD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2,920,103</w:t>
            </w:r>
          </w:p>
        </w:tc>
        <w:tc>
          <w:tcPr>
            <w:tcW w:w="260" w:type="dxa"/>
            <w:vAlign w:val="center"/>
          </w:tcPr>
          <w:p w14:paraId="51F2EBB1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F48C6A1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2,705,646</w:t>
            </w:r>
          </w:p>
        </w:tc>
      </w:tr>
      <w:tr w:rsidR="001048CD" w:rsidRPr="00BB3056" w14:paraId="3C883C3B" w14:textId="77777777" w:rsidTr="00101A16">
        <w:trPr>
          <w:trHeight w:hRule="exact" w:val="389"/>
        </w:trPr>
        <w:tc>
          <w:tcPr>
            <w:tcW w:w="3312" w:type="dxa"/>
          </w:tcPr>
          <w:p w14:paraId="4E6D915B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5C6E2B52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0980CBC6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(979,528)</w:t>
            </w:r>
          </w:p>
        </w:tc>
        <w:tc>
          <w:tcPr>
            <w:tcW w:w="260" w:type="dxa"/>
            <w:vAlign w:val="center"/>
          </w:tcPr>
          <w:p w14:paraId="2D161C62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444BB0F2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(624,458)</w:t>
            </w:r>
          </w:p>
        </w:tc>
        <w:tc>
          <w:tcPr>
            <w:tcW w:w="264" w:type="dxa"/>
            <w:vAlign w:val="center"/>
          </w:tcPr>
          <w:p w14:paraId="26D0097C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16089E29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(979,528)</w:t>
            </w:r>
          </w:p>
        </w:tc>
        <w:tc>
          <w:tcPr>
            <w:tcW w:w="260" w:type="dxa"/>
            <w:vAlign w:val="center"/>
          </w:tcPr>
          <w:p w14:paraId="63A842A4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9116CD0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(624,458)</w:t>
            </w:r>
          </w:p>
        </w:tc>
      </w:tr>
      <w:tr w:rsidR="001048CD" w:rsidRPr="00BB3056" w14:paraId="6BEBE5A8" w14:textId="77777777" w:rsidTr="00101A16">
        <w:trPr>
          <w:trHeight w:hRule="exact" w:val="389"/>
        </w:trPr>
        <w:tc>
          <w:tcPr>
            <w:tcW w:w="3312" w:type="dxa"/>
          </w:tcPr>
          <w:p w14:paraId="517B8703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6" w:type="dxa"/>
          </w:tcPr>
          <w:p w14:paraId="0AF7674B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50425C9F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(17,170)</w:t>
            </w:r>
          </w:p>
        </w:tc>
        <w:tc>
          <w:tcPr>
            <w:tcW w:w="260" w:type="dxa"/>
            <w:vAlign w:val="center"/>
          </w:tcPr>
          <w:p w14:paraId="1CE81854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0EFA1CD2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(52,486)</w:t>
            </w:r>
          </w:p>
        </w:tc>
        <w:tc>
          <w:tcPr>
            <w:tcW w:w="264" w:type="dxa"/>
            <w:vAlign w:val="center"/>
          </w:tcPr>
          <w:p w14:paraId="2C3050A6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492B829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(17,170)</w:t>
            </w:r>
          </w:p>
        </w:tc>
        <w:tc>
          <w:tcPr>
            <w:tcW w:w="260" w:type="dxa"/>
            <w:vAlign w:val="center"/>
          </w:tcPr>
          <w:p w14:paraId="1BAFDE27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44EA4F2A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(52,486)</w:t>
            </w:r>
          </w:p>
        </w:tc>
      </w:tr>
      <w:tr w:rsidR="001048CD" w:rsidRPr="00BB3056" w14:paraId="7C017BFF" w14:textId="77777777" w:rsidTr="00101A16">
        <w:trPr>
          <w:trHeight w:hRule="exact" w:val="792"/>
        </w:trPr>
        <w:tc>
          <w:tcPr>
            <w:tcW w:w="3312" w:type="dxa"/>
          </w:tcPr>
          <w:p w14:paraId="53D65158" w14:textId="77777777" w:rsidR="001048CD" w:rsidRPr="00BB3056" w:rsidRDefault="001048CD" w:rsidP="00BE0B29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236" w:type="dxa"/>
          </w:tcPr>
          <w:p w14:paraId="5FFB8BC9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502E90A9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11,219,236</w:t>
            </w:r>
          </w:p>
        </w:tc>
        <w:tc>
          <w:tcPr>
            <w:tcW w:w="260" w:type="dxa"/>
            <w:vAlign w:val="center"/>
          </w:tcPr>
          <w:p w14:paraId="257079CA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6FCFE6A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10,159,978</w:t>
            </w:r>
          </w:p>
        </w:tc>
        <w:tc>
          <w:tcPr>
            <w:tcW w:w="264" w:type="dxa"/>
            <w:vAlign w:val="center"/>
          </w:tcPr>
          <w:p w14:paraId="12B92604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3F42471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11,219,236</w:t>
            </w:r>
          </w:p>
        </w:tc>
        <w:tc>
          <w:tcPr>
            <w:tcW w:w="260" w:type="dxa"/>
            <w:vAlign w:val="center"/>
          </w:tcPr>
          <w:p w14:paraId="2826FDB6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ADFEFDA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10,159,978</w:t>
            </w:r>
          </w:p>
        </w:tc>
      </w:tr>
      <w:tr w:rsidR="00AA41CB" w:rsidRPr="00BB3056" w14:paraId="14DEEF14" w14:textId="77777777" w:rsidTr="00101A16">
        <w:tc>
          <w:tcPr>
            <w:tcW w:w="3312" w:type="dxa"/>
          </w:tcPr>
          <w:p w14:paraId="49BB87EA" w14:textId="01FB6CF2" w:rsidR="00AA41CB" w:rsidRPr="00AA41CB" w:rsidRDefault="00AA41CB" w:rsidP="00427EA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E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</w:t>
            </w: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</w:t>
            </w:r>
          </w:p>
        </w:tc>
        <w:tc>
          <w:tcPr>
            <w:tcW w:w="236" w:type="dxa"/>
          </w:tcPr>
          <w:p w14:paraId="3A59FD91" w14:textId="77777777" w:rsidR="00AA41CB" w:rsidRPr="00BB3056" w:rsidRDefault="00AA41CB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9616A2F" w14:textId="77777777" w:rsidR="00AA41CB" w:rsidRPr="00BB3056" w:rsidRDefault="00AA41CB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  <w:vAlign w:val="bottom"/>
          </w:tcPr>
          <w:p w14:paraId="193363FE" w14:textId="77777777" w:rsidR="00AA41CB" w:rsidRPr="00BB3056" w:rsidRDefault="00AA41CB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638FD5B9" w14:textId="77777777" w:rsidR="00AA41CB" w:rsidRPr="00BB3056" w:rsidRDefault="00AA41CB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4" w:type="dxa"/>
            <w:vAlign w:val="bottom"/>
          </w:tcPr>
          <w:p w14:paraId="2006FADE" w14:textId="77777777" w:rsidR="00AA41CB" w:rsidRPr="00BB3056" w:rsidRDefault="00AA41CB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6D2D643" w14:textId="77777777" w:rsidR="00AA41CB" w:rsidRPr="00BB3056" w:rsidRDefault="00AA41CB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  <w:vAlign w:val="bottom"/>
          </w:tcPr>
          <w:p w14:paraId="2172AA59" w14:textId="77777777" w:rsidR="00AA41CB" w:rsidRPr="00BB3056" w:rsidRDefault="00AA41CB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6FDE249" w14:textId="77777777" w:rsidR="00AA41CB" w:rsidRPr="00BB3056" w:rsidRDefault="00AA41CB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1048CD" w:rsidRPr="00BB3056" w14:paraId="709886BF" w14:textId="77777777" w:rsidTr="00101A16">
        <w:tc>
          <w:tcPr>
            <w:tcW w:w="3312" w:type="dxa"/>
          </w:tcPr>
          <w:p w14:paraId="5FFEE4F0" w14:textId="63EED074" w:rsidR="001048CD" w:rsidRPr="00BB3056" w:rsidRDefault="00AA41CB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1048CD"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="001048CD"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1048CD"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</w:t>
            </w:r>
            <w:r w:rsidR="001048CD" w:rsidRPr="00BB305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36" w:type="dxa"/>
          </w:tcPr>
          <w:p w14:paraId="50A1BC67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67C5A6DD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(25,679)</w:t>
            </w:r>
          </w:p>
        </w:tc>
        <w:tc>
          <w:tcPr>
            <w:tcW w:w="260" w:type="dxa"/>
            <w:vAlign w:val="bottom"/>
          </w:tcPr>
          <w:p w14:paraId="249F5842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009AC01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69,674</w:t>
            </w:r>
          </w:p>
        </w:tc>
        <w:tc>
          <w:tcPr>
            <w:tcW w:w="264" w:type="dxa"/>
            <w:vAlign w:val="bottom"/>
          </w:tcPr>
          <w:p w14:paraId="5E18558A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6966B4B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(25,679)</w:t>
            </w:r>
          </w:p>
        </w:tc>
        <w:tc>
          <w:tcPr>
            <w:tcW w:w="260" w:type="dxa"/>
            <w:vAlign w:val="bottom"/>
          </w:tcPr>
          <w:p w14:paraId="339F061F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6BA9FFC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69,674</w:t>
            </w:r>
          </w:p>
        </w:tc>
      </w:tr>
      <w:tr w:rsidR="001048CD" w:rsidRPr="00BB3056" w14:paraId="549FD210" w14:textId="77777777" w:rsidTr="00101A16">
        <w:tc>
          <w:tcPr>
            <w:tcW w:w="3312" w:type="dxa"/>
          </w:tcPr>
          <w:p w14:paraId="26764580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236" w:type="dxa"/>
          </w:tcPr>
          <w:p w14:paraId="2254F992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7271D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11,193,557</w:t>
            </w:r>
          </w:p>
        </w:tc>
        <w:tc>
          <w:tcPr>
            <w:tcW w:w="260" w:type="dxa"/>
            <w:tcBorders>
              <w:left w:val="nil"/>
            </w:tcBorders>
            <w:vAlign w:val="bottom"/>
          </w:tcPr>
          <w:p w14:paraId="14A44B8B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2DC53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10,229,652</w:t>
            </w:r>
          </w:p>
        </w:tc>
        <w:tc>
          <w:tcPr>
            <w:tcW w:w="264" w:type="dxa"/>
            <w:vAlign w:val="bottom"/>
          </w:tcPr>
          <w:p w14:paraId="68FB4B45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37E4C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11,193,557</w:t>
            </w:r>
          </w:p>
        </w:tc>
        <w:tc>
          <w:tcPr>
            <w:tcW w:w="260" w:type="dxa"/>
            <w:vAlign w:val="bottom"/>
          </w:tcPr>
          <w:p w14:paraId="4E90D01F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D1D0A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10,229,652</w:t>
            </w:r>
          </w:p>
        </w:tc>
      </w:tr>
      <w:tr w:rsidR="001048CD" w:rsidRPr="00BB3056" w14:paraId="441AE51F" w14:textId="77777777" w:rsidTr="00101A16">
        <w:trPr>
          <w:trHeight w:hRule="exact" w:val="317"/>
        </w:trPr>
        <w:tc>
          <w:tcPr>
            <w:tcW w:w="3312" w:type="dxa"/>
          </w:tcPr>
          <w:p w14:paraId="124A89F4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09B1CD2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69AD938E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4302A4AC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7743E83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218F143D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09082A2D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1946B4CD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892D5A5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048CD" w:rsidRPr="00BB3056" w14:paraId="52DC2DF5" w14:textId="77777777" w:rsidTr="00101A16">
        <w:trPr>
          <w:trHeight w:hRule="exact" w:val="389"/>
        </w:trPr>
        <w:tc>
          <w:tcPr>
            <w:tcW w:w="3312" w:type="dxa"/>
          </w:tcPr>
          <w:p w14:paraId="2B424123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</w:tcPr>
          <w:p w14:paraId="27C9B70E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008057AD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56B0352E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40F4FB6E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15E887A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72A657CE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72836F78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75855B1" w14:textId="77777777" w:rsidR="001048CD" w:rsidRPr="00BB3056" w:rsidRDefault="001048CD" w:rsidP="00BE0B2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048CD" w:rsidRPr="00BB3056" w14:paraId="20D62D08" w14:textId="77777777" w:rsidTr="00101A16">
        <w:trPr>
          <w:trHeight w:hRule="exact" w:val="389"/>
        </w:trPr>
        <w:tc>
          <w:tcPr>
            <w:tcW w:w="3312" w:type="dxa"/>
          </w:tcPr>
          <w:p w14:paraId="63DBF4DB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6" w:type="dxa"/>
          </w:tcPr>
          <w:p w14:paraId="084D6222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1BBA6D66" w14:textId="77777777" w:rsidR="001048CD" w:rsidRPr="00BB3056" w:rsidRDefault="001048CD" w:rsidP="003747CB">
            <w:pPr>
              <w:pStyle w:val="31"/>
              <w:tabs>
                <w:tab w:val="clear" w:pos="360"/>
                <w:tab w:val="clear" w:pos="720"/>
                <w:tab w:val="decimal" w:pos="643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0" w:type="dxa"/>
            <w:vAlign w:val="center"/>
          </w:tcPr>
          <w:p w14:paraId="5A039AA0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574FCB48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8,598</w:t>
            </w:r>
          </w:p>
        </w:tc>
        <w:tc>
          <w:tcPr>
            <w:tcW w:w="264" w:type="dxa"/>
            <w:vAlign w:val="center"/>
          </w:tcPr>
          <w:p w14:paraId="2B367D39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646EB50B" w14:textId="77777777" w:rsidR="001048CD" w:rsidRPr="00BB3056" w:rsidRDefault="001048CD" w:rsidP="003747CB">
            <w:pPr>
              <w:pStyle w:val="31"/>
              <w:tabs>
                <w:tab w:val="clear" w:pos="360"/>
                <w:tab w:val="clear" w:pos="720"/>
                <w:tab w:val="decimal" w:pos="693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0" w:type="dxa"/>
            <w:vAlign w:val="center"/>
          </w:tcPr>
          <w:p w14:paraId="06244FD3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A17098D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8,598</w:t>
            </w:r>
          </w:p>
        </w:tc>
      </w:tr>
      <w:tr w:rsidR="001048CD" w:rsidRPr="00BB3056" w14:paraId="3E09F24C" w14:textId="77777777" w:rsidTr="00101A16">
        <w:trPr>
          <w:trHeight w:hRule="exact" w:val="389"/>
        </w:trPr>
        <w:tc>
          <w:tcPr>
            <w:tcW w:w="3312" w:type="dxa"/>
          </w:tcPr>
          <w:p w14:paraId="538A5855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7D6B9934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23E16869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(1,873)</w:t>
            </w:r>
          </w:p>
        </w:tc>
        <w:tc>
          <w:tcPr>
            <w:tcW w:w="260" w:type="dxa"/>
            <w:vAlign w:val="center"/>
          </w:tcPr>
          <w:p w14:paraId="196F5C30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60306152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(47,618)</w:t>
            </w:r>
          </w:p>
        </w:tc>
        <w:tc>
          <w:tcPr>
            <w:tcW w:w="264" w:type="dxa"/>
            <w:vAlign w:val="center"/>
          </w:tcPr>
          <w:p w14:paraId="3B12765C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4E536CA8" w14:textId="77777777" w:rsidR="001048CD" w:rsidRPr="00BB3056" w:rsidRDefault="001048CD" w:rsidP="00011998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(1,873)</w:t>
            </w:r>
          </w:p>
        </w:tc>
        <w:tc>
          <w:tcPr>
            <w:tcW w:w="260" w:type="dxa"/>
            <w:vAlign w:val="center"/>
          </w:tcPr>
          <w:p w14:paraId="717C3C93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62CC18C" w14:textId="77777777" w:rsidR="001048CD" w:rsidRPr="00BB3056" w:rsidRDefault="001048CD" w:rsidP="00011998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(47,618)</w:t>
            </w:r>
          </w:p>
        </w:tc>
      </w:tr>
      <w:tr w:rsidR="001048CD" w:rsidRPr="00BB3056" w14:paraId="70071E4D" w14:textId="77777777" w:rsidTr="00101A16">
        <w:trPr>
          <w:trHeight w:hRule="exact" w:val="389"/>
        </w:trPr>
        <w:tc>
          <w:tcPr>
            <w:tcW w:w="3312" w:type="dxa"/>
          </w:tcPr>
          <w:p w14:paraId="1EA130AB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6" w:type="dxa"/>
          </w:tcPr>
          <w:p w14:paraId="28D4C88B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center"/>
          </w:tcPr>
          <w:p w14:paraId="061E4DB9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(36,796)</w:t>
            </w:r>
          </w:p>
        </w:tc>
        <w:tc>
          <w:tcPr>
            <w:tcW w:w="260" w:type="dxa"/>
            <w:vAlign w:val="center"/>
          </w:tcPr>
          <w:p w14:paraId="539861C9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17EC42F9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(10,257)</w:t>
            </w:r>
          </w:p>
        </w:tc>
        <w:tc>
          <w:tcPr>
            <w:tcW w:w="264" w:type="dxa"/>
            <w:vAlign w:val="center"/>
          </w:tcPr>
          <w:p w14:paraId="5DD213F6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5F54A579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(36,796)</w:t>
            </w:r>
          </w:p>
        </w:tc>
        <w:tc>
          <w:tcPr>
            <w:tcW w:w="260" w:type="dxa"/>
            <w:vAlign w:val="center"/>
          </w:tcPr>
          <w:p w14:paraId="4D5CFC61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034B04E3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(10,257)</w:t>
            </w:r>
          </w:p>
        </w:tc>
      </w:tr>
      <w:tr w:rsidR="001048CD" w:rsidRPr="00BB3056" w14:paraId="6DA5464C" w14:textId="77777777" w:rsidTr="00101A16">
        <w:trPr>
          <w:trHeight w:hRule="exact" w:val="749"/>
        </w:trPr>
        <w:tc>
          <w:tcPr>
            <w:tcW w:w="3312" w:type="dxa"/>
          </w:tcPr>
          <w:p w14:paraId="5C2265C3" w14:textId="77777777" w:rsidR="001048CD" w:rsidRPr="00BB3056" w:rsidRDefault="001048CD" w:rsidP="00BE0B29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236" w:type="dxa"/>
          </w:tcPr>
          <w:p w14:paraId="2EA6C913" w14:textId="77777777" w:rsidR="001048CD" w:rsidRPr="00BB3056" w:rsidRDefault="001048CD" w:rsidP="00BE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CB292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(38,669)</w:t>
            </w:r>
          </w:p>
        </w:tc>
        <w:tc>
          <w:tcPr>
            <w:tcW w:w="260" w:type="dxa"/>
            <w:vAlign w:val="center"/>
          </w:tcPr>
          <w:p w14:paraId="7DDB6E9E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F8C99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(49,277)</w:t>
            </w:r>
          </w:p>
        </w:tc>
        <w:tc>
          <w:tcPr>
            <w:tcW w:w="264" w:type="dxa"/>
            <w:vAlign w:val="center"/>
          </w:tcPr>
          <w:p w14:paraId="4931A452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9B65C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(38,669)</w:t>
            </w:r>
          </w:p>
        </w:tc>
        <w:tc>
          <w:tcPr>
            <w:tcW w:w="260" w:type="dxa"/>
            <w:vAlign w:val="center"/>
          </w:tcPr>
          <w:p w14:paraId="28558F5C" w14:textId="77777777" w:rsidR="001048CD" w:rsidRPr="00BB3056" w:rsidRDefault="001048CD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98F24" w14:textId="77777777" w:rsidR="001048CD" w:rsidRPr="00BB3056" w:rsidRDefault="001048CD" w:rsidP="00BE0B2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BB3056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(49,277)</w:t>
            </w:r>
          </w:p>
        </w:tc>
      </w:tr>
      <w:tr w:rsidR="001048CD" w:rsidRPr="00BB3056" w14:paraId="722B85D4" w14:textId="77777777" w:rsidTr="00101A16">
        <w:trPr>
          <w:trHeight w:hRule="exact" w:val="144"/>
        </w:trPr>
        <w:tc>
          <w:tcPr>
            <w:tcW w:w="3312" w:type="dxa"/>
          </w:tcPr>
          <w:p w14:paraId="7886B2F0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B9F97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21764E2E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52A20AE2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D886794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4FA6CAF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286032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</w:tcPr>
          <w:p w14:paraId="05FF4A37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DCED0C3" w14:textId="77777777" w:rsidR="001048CD" w:rsidRPr="00BB3056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</w:tbl>
    <w:p w14:paraId="4F9FF1FD" w14:textId="77777777" w:rsidR="00AA41CB" w:rsidRDefault="00AA41CB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0666C64" w14:textId="77777777" w:rsidR="00AA41CB" w:rsidRDefault="00AA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 w:eastAsia="x-none" w:bidi="ar-SA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8963BB6" w14:textId="46136069" w:rsidR="001048CD" w:rsidRPr="00BB3056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BB3056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9A9760B" w14:textId="77777777" w:rsidR="00370EEC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Pr="00BB3056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Pr="00BB3056">
        <w:rPr>
          <w:rFonts w:asciiTheme="majorBidi" w:hAnsiTheme="majorBidi" w:cstheme="majorBidi"/>
          <w:sz w:val="30"/>
          <w:szCs w:val="30"/>
          <w:lang w:val="en-US" w:bidi="th-TH"/>
        </w:rPr>
        <w:t xml:space="preserve">2564 </w:t>
      </w: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369AC471" w14:textId="2BEE2260" w:rsidR="001048CD" w:rsidRPr="00101A16" w:rsidRDefault="001048CD" w:rsidP="00370EEC">
      <w:pPr>
        <w:pStyle w:val="block"/>
        <w:tabs>
          <w:tab w:val="left" w:pos="720"/>
        </w:tabs>
        <w:spacing w:after="0" w:line="240" w:lineRule="atLeast"/>
        <w:ind w:left="1350"/>
        <w:jc w:val="thaiDistribute"/>
        <w:rPr>
          <w:rFonts w:asciiTheme="majorBidi" w:hAnsiTheme="majorBidi" w:cstheme="majorBidi"/>
          <w:sz w:val="20"/>
          <w:lang w:val="en-US" w:bidi="th-TH"/>
        </w:rPr>
      </w:pPr>
      <w:r w:rsidRPr="00101A16">
        <w:rPr>
          <w:rFonts w:asciiTheme="majorBidi" w:hAnsiTheme="majorBidi" w:cstheme="majorBidi"/>
          <w:sz w:val="20"/>
          <w:cs/>
          <w:lang w:val="en-US" w:bidi="th-TH"/>
        </w:rPr>
        <w:t xml:space="preserve"> </w:t>
      </w:r>
    </w:p>
    <w:tbl>
      <w:tblPr>
        <w:tblW w:w="8938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9"/>
        <w:gridCol w:w="1034"/>
        <w:gridCol w:w="180"/>
        <w:gridCol w:w="1079"/>
        <w:gridCol w:w="180"/>
        <w:gridCol w:w="1072"/>
        <w:gridCol w:w="180"/>
        <w:gridCol w:w="1064"/>
      </w:tblGrid>
      <w:tr w:rsidR="001048CD" w:rsidRPr="00E56585" w14:paraId="4973BD16" w14:textId="77777777" w:rsidTr="00101A16">
        <w:trPr>
          <w:trHeight w:hRule="exact" w:val="374"/>
          <w:tblHeader/>
        </w:trPr>
        <w:tc>
          <w:tcPr>
            <w:tcW w:w="2970" w:type="dxa"/>
          </w:tcPr>
          <w:p w14:paraId="1290C469" w14:textId="77777777" w:rsidR="001048CD" w:rsidRPr="00BD66A4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</w:tcPr>
          <w:p w14:paraId="56CBB873" w14:textId="77777777" w:rsidR="001048CD" w:rsidRPr="00BD66A4" w:rsidRDefault="001048CD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293" w:type="dxa"/>
            <w:gridSpan w:val="3"/>
            <w:hideMark/>
          </w:tcPr>
          <w:p w14:paraId="606FF87B" w14:textId="3F6390A9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9C6551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6" w:type="dxa"/>
            <w:gridSpan w:val="3"/>
            <w:hideMark/>
          </w:tcPr>
          <w:p w14:paraId="04E7BE14" w14:textId="3FED8589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48CD" w:rsidRPr="00E56585" w14:paraId="10A0C0E3" w14:textId="77777777" w:rsidTr="00101A16">
        <w:trPr>
          <w:trHeight w:hRule="exact" w:val="374"/>
          <w:tblHeader/>
        </w:trPr>
        <w:tc>
          <w:tcPr>
            <w:tcW w:w="2970" w:type="dxa"/>
          </w:tcPr>
          <w:p w14:paraId="7829DB31" w14:textId="77777777" w:rsidR="001048CD" w:rsidRPr="00BD66A4" w:rsidRDefault="001048CD" w:rsidP="00BE0B29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9" w:type="dxa"/>
            <w:hideMark/>
          </w:tcPr>
          <w:p w14:paraId="78CADDB5" w14:textId="77777777" w:rsidR="001048CD" w:rsidRPr="00BD66A4" w:rsidRDefault="001048CD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34" w:type="dxa"/>
            <w:hideMark/>
          </w:tcPr>
          <w:p w14:paraId="19A87326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E563F29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7DC1F73C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536B601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hideMark/>
          </w:tcPr>
          <w:p w14:paraId="6EF10BEB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063221F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620BA87" w14:textId="77777777" w:rsidR="001048CD" w:rsidRPr="00BD66A4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048CD" w:rsidRPr="00E56585" w14:paraId="4FE57F40" w14:textId="77777777" w:rsidTr="00101A16">
        <w:trPr>
          <w:trHeight w:hRule="exact" w:val="374"/>
          <w:tblHeader/>
        </w:trPr>
        <w:tc>
          <w:tcPr>
            <w:tcW w:w="2970" w:type="dxa"/>
          </w:tcPr>
          <w:p w14:paraId="021470E7" w14:textId="77777777" w:rsidR="001048CD" w:rsidRPr="00BD66A4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53BF661" w14:textId="77777777" w:rsidR="001048CD" w:rsidRPr="00BD66A4" w:rsidRDefault="001048CD" w:rsidP="00370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789" w:type="dxa"/>
            <w:gridSpan w:val="7"/>
            <w:hideMark/>
          </w:tcPr>
          <w:p w14:paraId="4867C460" w14:textId="77777777" w:rsidR="001048CD" w:rsidRPr="00BD66A4" w:rsidRDefault="001048CD" w:rsidP="00370EE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048CD" w:rsidRPr="00E56585" w14:paraId="5E4DAE16" w14:textId="77777777" w:rsidTr="00101A16">
        <w:trPr>
          <w:trHeight w:hRule="exact" w:val="374"/>
        </w:trPr>
        <w:tc>
          <w:tcPr>
            <w:tcW w:w="2970" w:type="dxa"/>
          </w:tcPr>
          <w:p w14:paraId="324F9510" w14:textId="77777777" w:rsidR="001048CD" w:rsidRPr="00BD66A4" w:rsidRDefault="001048CD" w:rsidP="00BE0B2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9" w:type="dxa"/>
          </w:tcPr>
          <w:p w14:paraId="32166659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0612E83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422AAF" w14:textId="77777777" w:rsidR="001048CD" w:rsidRPr="00BD66A4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6C6646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9C5816" w14:textId="77777777" w:rsidR="001048CD" w:rsidRPr="00BD66A4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1EBF080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76344C" w14:textId="77777777" w:rsidR="001048CD" w:rsidRPr="00BD66A4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C0FA43" w14:textId="77777777" w:rsidR="001048CD" w:rsidRPr="00BD66A4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585" w:rsidRPr="00E56585" w14:paraId="52172131" w14:textId="77777777" w:rsidTr="00101A16">
        <w:trPr>
          <w:trHeight w:hRule="exact" w:val="374"/>
        </w:trPr>
        <w:tc>
          <w:tcPr>
            <w:tcW w:w="2970" w:type="dxa"/>
            <w:hideMark/>
          </w:tcPr>
          <w:p w14:paraId="651C6259" w14:textId="77777777" w:rsidR="00E56585" w:rsidRPr="00BD66A4" w:rsidRDefault="00E56585" w:rsidP="00E5658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0CF5E0CE" w14:textId="331597A8" w:rsidR="00E56585" w:rsidRPr="00BD66A4" w:rsidRDefault="00E56585" w:rsidP="00BD66A4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  <w:hideMark/>
          </w:tcPr>
          <w:p w14:paraId="4FBDE499" w14:textId="5E67D4AE" w:rsidR="00E56585" w:rsidRPr="00BD66A4" w:rsidRDefault="00E56585" w:rsidP="00BD66A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112,192</w:t>
            </w:r>
          </w:p>
        </w:tc>
        <w:tc>
          <w:tcPr>
            <w:tcW w:w="180" w:type="dxa"/>
          </w:tcPr>
          <w:p w14:paraId="42F7B067" w14:textId="77777777" w:rsidR="00E56585" w:rsidRPr="00BD66A4" w:rsidRDefault="00E56585" w:rsidP="00E56585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33372BB2" w14:textId="3100B945" w:rsidR="00E56585" w:rsidRPr="00BD66A4" w:rsidRDefault="00E56585" w:rsidP="00E5658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(112,192)</w:t>
            </w:r>
          </w:p>
        </w:tc>
        <w:tc>
          <w:tcPr>
            <w:tcW w:w="180" w:type="dxa"/>
          </w:tcPr>
          <w:p w14:paraId="6694220E" w14:textId="77777777" w:rsidR="00E56585" w:rsidRPr="00BD66A4" w:rsidRDefault="00E56585" w:rsidP="00E56585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hideMark/>
          </w:tcPr>
          <w:p w14:paraId="5BEB5D7C" w14:textId="3A142BD7" w:rsidR="00E56585" w:rsidRPr="00BD66A4" w:rsidRDefault="00E56585" w:rsidP="00BD66A4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112,192</w:t>
            </w:r>
          </w:p>
        </w:tc>
        <w:tc>
          <w:tcPr>
            <w:tcW w:w="180" w:type="dxa"/>
          </w:tcPr>
          <w:p w14:paraId="6F6E3530" w14:textId="77777777" w:rsidR="00E56585" w:rsidRPr="00BD66A4" w:rsidRDefault="00E56585" w:rsidP="00E56585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1FB55CA" w14:textId="32E2A34F" w:rsidR="00E56585" w:rsidRPr="00BD66A4" w:rsidRDefault="00E56585" w:rsidP="00E5658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(112,192)</w:t>
            </w:r>
          </w:p>
        </w:tc>
      </w:tr>
    </w:tbl>
    <w:p w14:paraId="7726C95F" w14:textId="1CC038DC" w:rsidR="001048CD" w:rsidRPr="00101A16" w:rsidRDefault="001048CD" w:rsidP="001048CD">
      <w:pPr>
        <w:pStyle w:val="block"/>
        <w:tabs>
          <w:tab w:val="left" w:pos="720"/>
        </w:tabs>
        <w:spacing w:after="0" w:line="240" w:lineRule="atLeast"/>
        <w:jc w:val="thaiDistribute"/>
        <w:rPr>
          <w:rFonts w:asciiTheme="majorBidi" w:hAnsiTheme="majorBidi" w:cstheme="majorBidi"/>
          <w:i/>
          <w:iCs/>
          <w:color w:val="0000FF"/>
          <w:sz w:val="20"/>
          <w:shd w:val="clear" w:color="auto" w:fill="E6E6E6"/>
        </w:rPr>
      </w:pPr>
    </w:p>
    <w:p w14:paraId="7FEB4000" w14:textId="66C112A3" w:rsidR="001048CD" w:rsidRPr="00BB3056" w:rsidRDefault="001048CD" w:rsidP="001048CD">
      <w:pPr>
        <w:pStyle w:val="block"/>
        <w:tabs>
          <w:tab w:val="left" w:pos="1530"/>
        </w:tabs>
        <w:spacing w:after="0" w:line="240" w:lineRule="auto"/>
        <w:ind w:left="1530" w:right="-7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</w:rPr>
        <w:t>(</w:t>
      </w:r>
      <w:r w:rsidR="00AA72AE">
        <w:rPr>
          <w:rFonts w:asciiTheme="majorBidi" w:hAnsiTheme="majorBidi" w:cstheme="majorBidi" w:hint="cs"/>
          <w:sz w:val="30"/>
          <w:szCs w:val="30"/>
          <w:cs/>
          <w:lang w:bidi="th-TH"/>
        </w:rPr>
        <w:t>ค</w:t>
      </w:r>
      <w:r w:rsidRPr="00BB3056">
        <w:rPr>
          <w:rFonts w:asciiTheme="majorBidi" w:hAnsiTheme="majorBidi" w:cstheme="majorBidi"/>
          <w:sz w:val="30"/>
          <w:szCs w:val="30"/>
        </w:rPr>
        <w:t>.3.2</w:t>
      </w:r>
      <w:r w:rsidRPr="00BB3056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BB3056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BB305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BB3056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49179F95" w14:textId="2A5D45B6" w:rsidR="00D50AB4" w:rsidRDefault="001048CD" w:rsidP="00101A1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BB3056">
        <w:rPr>
          <w:rFonts w:asciiTheme="majorBidi" w:hAnsiTheme="majorBidi" w:cstheme="majorBidi"/>
          <w:sz w:val="30"/>
          <w:szCs w:val="30"/>
        </w:rPr>
        <w:t xml:space="preserve"> </w:t>
      </w:r>
      <w:r w:rsidRPr="00BB3056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ผลกระทบต่อผลการดำเนินงานและกระแสเงินสดของกลุ่มบริษัท ทำให้</w:t>
      </w:r>
      <w:r w:rsidRPr="00BB3056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BB3056">
        <w:rPr>
          <w:rFonts w:asciiTheme="majorBidi" w:hAnsiTheme="majorBidi" w:cstheme="majorBidi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A51F803" w14:textId="542E28AA" w:rsidR="003E6A5C" w:rsidRPr="00254A81" w:rsidRDefault="00CA04B0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br w:type="page"/>
      </w:r>
      <w:r w:rsidR="00D2432E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203265"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FB0C25" w:rsidRPr="00254A81">
        <w:rPr>
          <w:rFonts w:ascii="Angsana New" w:hAnsi="Angsana New"/>
          <w:sz w:val="30"/>
          <w:szCs w:val="30"/>
          <w:u w:val="none"/>
          <w:cs/>
        </w:rPr>
        <w:tab/>
      </w:r>
      <w:r w:rsidR="000B1CB9" w:rsidRPr="00254A81">
        <w:rPr>
          <w:rFonts w:ascii="Angsana New" w:hAnsi="Angsana New"/>
          <w:sz w:val="30"/>
          <w:szCs w:val="30"/>
          <w:u w:val="none"/>
          <w:cs/>
        </w:rPr>
        <w:t>ภาระผูกพัน</w:t>
      </w:r>
      <w:r w:rsidR="000452F8" w:rsidRPr="00254A81">
        <w:rPr>
          <w:rFonts w:ascii="Angsana New" w:hAnsi="Angsana New"/>
          <w:sz w:val="30"/>
          <w:szCs w:val="30"/>
          <w:u w:val="none"/>
          <w:cs/>
        </w:rPr>
        <w:t>และหนี้สินที่อาจเกิดขึ้น</w:t>
      </w:r>
      <w:r w:rsidR="000B1CB9" w:rsidRPr="00254A81">
        <w:rPr>
          <w:rFonts w:ascii="Angsana New" w:hAnsi="Angsana New"/>
          <w:sz w:val="30"/>
          <w:szCs w:val="30"/>
          <w:u w:val="none"/>
          <w:cs/>
        </w:rPr>
        <w:t>กับ</w:t>
      </w:r>
      <w:r w:rsidR="003E6A5C" w:rsidRPr="00254A81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14:paraId="25A45F9C" w14:textId="77777777" w:rsidR="000452F8" w:rsidRPr="00254A81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0452F8" w:rsidRPr="00254A81" w14:paraId="6F3CE5D9" w14:textId="77777777" w:rsidTr="00BD66A4">
        <w:trPr>
          <w:cantSplit/>
          <w:tblHeader/>
        </w:trPr>
        <w:tc>
          <w:tcPr>
            <w:tcW w:w="6543" w:type="dxa"/>
          </w:tcPr>
          <w:p w14:paraId="2DF4B951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0762382" w14:textId="77777777" w:rsidR="000452F8" w:rsidRPr="00254A81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371FC9" w:rsidRPr="00254A81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254A8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52F8" w:rsidRPr="00254A81" w14:paraId="76915275" w14:textId="77777777" w:rsidTr="00BD66A4">
        <w:trPr>
          <w:cantSplit/>
          <w:tblHeader/>
        </w:trPr>
        <w:tc>
          <w:tcPr>
            <w:tcW w:w="6543" w:type="dxa"/>
          </w:tcPr>
          <w:p w14:paraId="0E4ABBCF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4139EFB" w14:textId="77777777" w:rsidR="000452F8" w:rsidRPr="00CA04B0" w:rsidRDefault="00E85D1C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A04B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A979D9" w:rsidRPr="00CA04B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4A403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5FC6F885" w14:textId="77777777" w:rsidR="000452F8" w:rsidRPr="00254A81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F38F163" w14:textId="77777777" w:rsidR="000452F8" w:rsidRPr="00254A81" w:rsidRDefault="00E85D1C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04B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90070F" w:rsidRPr="00254A81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4A403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0452F8" w:rsidRPr="00254A81" w14:paraId="1D77C619" w14:textId="77777777" w:rsidTr="00BD66A4">
        <w:trPr>
          <w:cantSplit/>
        </w:trPr>
        <w:tc>
          <w:tcPr>
            <w:tcW w:w="6543" w:type="dxa"/>
          </w:tcPr>
          <w:p w14:paraId="40153722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08F0EB19" w14:textId="77777777" w:rsidR="000452F8" w:rsidRPr="00254A81" w:rsidRDefault="000452F8" w:rsidP="00ED5915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2F8" w:rsidRPr="00254A81" w14:paraId="1C41FDDC" w14:textId="77777777" w:rsidTr="00BD66A4">
        <w:trPr>
          <w:cantSplit/>
        </w:trPr>
        <w:tc>
          <w:tcPr>
            <w:tcW w:w="6543" w:type="dxa"/>
          </w:tcPr>
          <w:p w14:paraId="16F76069" w14:textId="77777777"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B3A5FE2" w14:textId="77777777" w:rsidR="000452F8" w:rsidRPr="00254A81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7D1C5E" w14:textId="77777777" w:rsidR="000452F8" w:rsidRPr="00254A81" w:rsidRDefault="000452F8" w:rsidP="00ED591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FB635FD" w14:textId="77777777" w:rsidR="000452F8" w:rsidRPr="00254A81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4038" w:rsidRPr="00254A81" w14:paraId="77B74F5C" w14:textId="77777777" w:rsidTr="00BD66A4">
        <w:trPr>
          <w:cantSplit/>
        </w:trPr>
        <w:tc>
          <w:tcPr>
            <w:tcW w:w="6543" w:type="dxa"/>
          </w:tcPr>
          <w:p w14:paraId="2AB49752" w14:textId="77777777" w:rsidR="004A4038" w:rsidRPr="00254A81" w:rsidRDefault="004A4038" w:rsidP="004A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6D1DF9AE" w14:textId="552B15CE" w:rsidR="004A4038" w:rsidRPr="00254A81" w:rsidRDefault="001048CD" w:rsidP="00941EAB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48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35</w:t>
            </w:r>
            <w:r w:rsidRPr="001048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048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197</w:t>
            </w:r>
          </w:p>
        </w:tc>
        <w:tc>
          <w:tcPr>
            <w:tcW w:w="270" w:type="dxa"/>
          </w:tcPr>
          <w:p w14:paraId="320080B2" w14:textId="77777777" w:rsidR="004A4038" w:rsidRPr="00254A81" w:rsidRDefault="004A4038" w:rsidP="004A4038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8560980" w14:textId="77777777" w:rsidR="004A4038" w:rsidRPr="00254A81" w:rsidRDefault="004A4038" w:rsidP="00941EAB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4038" w:rsidRPr="00254A81" w14:paraId="1D11D13A" w14:textId="77777777" w:rsidTr="00BD66A4">
        <w:trPr>
          <w:cantSplit/>
        </w:trPr>
        <w:tc>
          <w:tcPr>
            <w:tcW w:w="6543" w:type="dxa"/>
          </w:tcPr>
          <w:p w14:paraId="4E6C70C9" w14:textId="77777777" w:rsidR="004A4038" w:rsidRPr="00254A81" w:rsidRDefault="004A4038" w:rsidP="004A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2FAC4E" w14:textId="7692F591" w:rsidR="004A4038" w:rsidRPr="00BD66A4" w:rsidRDefault="001048CD" w:rsidP="00941EAB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66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35</w:t>
            </w:r>
            <w:r w:rsidRPr="00BD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D66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197</w:t>
            </w:r>
          </w:p>
        </w:tc>
        <w:tc>
          <w:tcPr>
            <w:tcW w:w="270" w:type="dxa"/>
          </w:tcPr>
          <w:p w14:paraId="0CF20BA6" w14:textId="77777777" w:rsidR="004A4038" w:rsidRPr="005C0ED8" w:rsidRDefault="004A4038" w:rsidP="004A4038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CB59494" w14:textId="77777777" w:rsidR="004A4038" w:rsidRPr="00BD66A4" w:rsidRDefault="004A4038" w:rsidP="00941EAB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66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A4038" w:rsidRPr="00254A81" w14:paraId="4CAAE17C" w14:textId="77777777" w:rsidTr="00BD66A4">
        <w:trPr>
          <w:cantSplit/>
        </w:trPr>
        <w:tc>
          <w:tcPr>
            <w:tcW w:w="6543" w:type="dxa"/>
          </w:tcPr>
          <w:p w14:paraId="4F946148" w14:textId="77777777" w:rsidR="004A4038" w:rsidRPr="00254A81" w:rsidRDefault="004A4038" w:rsidP="004A40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A64DE60" w14:textId="77777777" w:rsidR="004A4038" w:rsidRPr="00254A81" w:rsidRDefault="004A4038" w:rsidP="004A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3CCD5" w14:textId="77777777" w:rsidR="004A4038" w:rsidRPr="00254A81" w:rsidRDefault="004A4038" w:rsidP="004A4038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EC5FDEA" w14:textId="77777777" w:rsidR="004A4038" w:rsidRPr="00254A81" w:rsidRDefault="004A4038" w:rsidP="004A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038" w:rsidRPr="00254A81" w14:paraId="5A4701F2" w14:textId="77777777" w:rsidTr="00BD66A4">
        <w:trPr>
          <w:cantSplit/>
        </w:trPr>
        <w:tc>
          <w:tcPr>
            <w:tcW w:w="6543" w:type="dxa"/>
          </w:tcPr>
          <w:p w14:paraId="529925F7" w14:textId="77777777" w:rsidR="004A4038" w:rsidRPr="00254A81" w:rsidRDefault="004A4038" w:rsidP="004A40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70" w:type="dxa"/>
          </w:tcPr>
          <w:p w14:paraId="58525F5A" w14:textId="77777777" w:rsidR="004A4038" w:rsidRPr="00254A81" w:rsidRDefault="004A4038" w:rsidP="004A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0EBBD" w14:textId="77777777" w:rsidR="004A4038" w:rsidRPr="00254A81" w:rsidRDefault="004A4038" w:rsidP="004A4038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900AF03" w14:textId="77777777" w:rsidR="004A4038" w:rsidRPr="00254A81" w:rsidRDefault="004A4038" w:rsidP="004A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038" w:rsidRPr="00254A81" w14:paraId="72D11DC1" w14:textId="77777777" w:rsidTr="00BD66A4">
        <w:trPr>
          <w:cantSplit/>
        </w:trPr>
        <w:tc>
          <w:tcPr>
            <w:tcW w:w="6543" w:type="dxa"/>
          </w:tcPr>
          <w:p w14:paraId="7122846B" w14:textId="77777777" w:rsidR="004A4038" w:rsidRPr="00254A81" w:rsidRDefault="004A4038" w:rsidP="004A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</w:tcPr>
          <w:p w14:paraId="543EDF1A" w14:textId="4E99AE1E" w:rsidR="004A4038" w:rsidRPr="00C14059" w:rsidRDefault="001048CD" w:rsidP="004A4038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1048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424</w:t>
            </w:r>
          </w:p>
        </w:tc>
        <w:tc>
          <w:tcPr>
            <w:tcW w:w="270" w:type="dxa"/>
          </w:tcPr>
          <w:p w14:paraId="0B01C762" w14:textId="77777777" w:rsidR="004A4038" w:rsidRPr="00254A81" w:rsidRDefault="004A4038" w:rsidP="004A4038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E4AB365" w14:textId="77777777" w:rsidR="004A4038" w:rsidRPr="00C14059" w:rsidRDefault="004A4038" w:rsidP="004A4038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2,217</w:t>
            </w:r>
          </w:p>
        </w:tc>
      </w:tr>
      <w:tr w:rsidR="004A4038" w:rsidRPr="00254A81" w14:paraId="11B3932B" w14:textId="77777777" w:rsidTr="00BD66A4">
        <w:trPr>
          <w:cantSplit/>
        </w:trPr>
        <w:tc>
          <w:tcPr>
            <w:tcW w:w="6543" w:type="dxa"/>
          </w:tcPr>
          <w:p w14:paraId="5B6F5CD0" w14:textId="77777777" w:rsidR="004A4038" w:rsidRPr="00254A81" w:rsidRDefault="004A4038" w:rsidP="004A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A546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1 - 5 </w:t>
            </w:r>
            <w:r w:rsidRPr="00CA546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488063" w14:textId="6429E752" w:rsidR="004A4038" w:rsidRPr="00C14059" w:rsidRDefault="001048CD" w:rsidP="004A4038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1048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263</w:t>
            </w:r>
          </w:p>
        </w:tc>
        <w:tc>
          <w:tcPr>
            <w:tcW w:w="270" w:type="dxa"/>
          </w:tcPr>
          <w:p w14:paraId="2A72343A" w14:textId="77777777" w:rsidR="004A4038" w:rsidRPr="00254A81" w:rsidRDefault="004A4038" w:rsidP="004A4038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A4A5BE0" w14:textId="77777777" w:rsidR="004A4038" w:rsidRPr="00C14059" w:rsidRDefault="004A4038" w:rsidP="004A4038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4059">
              <w:rPr>
                <w:rFonts w:ascii="Angsana New" w:hAnsi="Angsana New"/>
                <w:sz w:val="30"/>
                <w:szCs w:val="30"/>
                <w:lang w:val="en-US"/>
              </w:rPr>
              <w:t>2,788</w:t>
            </w:r>
          </w:p>
        </w:tc>
      </w:tr>
      <w:tr w:rsidR="004A4038" w:rsidRPr="00254A81" w14:paraId="43AE65B7" w14:textId="77777777" w:rsidTr="00BD66A4">
        <w:trPr>
          <w:cantSplit/>
        </w:trPr>
        <w:tc>
          <w:tcPr>
            <w:tcW w:w="6543" w:type="dxa"/>
          </w:tcPr>
          <w:p w14:paraId="31219697" w14:textId="77777777" w:rsidR="004A4038" w:rsidRPr="00254A81" w:rsidRDefault="004A4038" w:rsidP="004A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9ADAA5" w14:textId="58858392" w:rsidR="004A4038" w:rsidRPr="00C14059" w:rsidRDefault="001048CD" w:rsidP="004A4038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687</w:t>
            </w:r>
          </w:p>
        </w:tc>
        <w:tc>
          <w:tcPr>
            <w:tcW w:w="270" w:type="dxa"/>
          </w:tcPr>
          <w:p w14:paraId="7FC2EA31" w14:textId="77777777" w:rsidR="004A4038" w:rsidRPr="00254A81" w:rsidRDefault="004A4038" w:rsidP="004A4038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39F5C8C" w14:textId="77777777" w:rsidR="004A4038" w:rsidRPr="00C14059" w:rsidRDefault="004A4038" w:rsidP="004A4038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5,005</w:t>
            </w:r>
          </w:p>
        </w:tc>
      </w:tr>
      <w:tr w:rsidR="004A4038" w:rsidRPr="00254A81" w14:paraId="25D141DF" w14:textId="77777777" w:rsidTr="00BD66A4">
        <w:trPr>
          <w:cantSplit/>
        </w:trPr>
        <w:tc>
          <w:tcPr>
            <w:tcW w:w="6543" w:type="dxa"/>
          </w:tcPr>
          <w:p w14:paraId="1480E4E4" w14:textId="77777777" w:rsidR="004A4038" w:rsidRPr="00254A81" w:rsidRDefault="004A4038" w:rsidP="004A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D9B647" w14:textId="77777777" w:rsidR="004A4038" w:rsidRPr="00254A81" w:rsidRDefault="004A4038" w:rsidP="004A4038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328527" w14:textId="77777777" w:rsidR="004A4038" w:rsidRPr="00254A81" w:rsidRDefault="004A4038" w:rsidP="004A4038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32B0E53" w14:textId="77777777" w:rsidR="004A4038" w:rsidRPr="00254A81" w:rsidRDefault="004A4038" w:rsidP="004A4038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4038" w:rsidRPr="00254A81" w14:paraId="23437905" w14:textId="77777777" w:rsidTr="00BD66A4">
        <w:trPr>
          <w:cantSplit/>
        </w:trPr>
        <w:tc>
          <w:tcPr>
            <w:tcW w:w="6543" w:type="dxa"/>
          </w:tcPr>
          <w:p w14:paraId="67D8D8EF" w14:textId="77777777" w:rsidR="004A4038" w:rsidRPr="00254A81" w:rsidRDefault="004A4038" w:rsidP="004A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1170" w:type="dxa"/>
          </w:tcPr>
          <w:p w14:paraId="05074044" w14:textId="77777777" w:rsidR="004A4038" w:rsidRPr="00254A81" w:rsidRDefault="004A4038" w:rsidP="004A4038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39125A" w14:textId="77777777" w:rsidR="004A4038" w:rsidRPr="00254A81" w:rsidRDefault="004A4038" w:rsidP="004A4038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281A929" w14:textId="77777777" w:rsidR="004A4038" w:rsidRPr="00254A81" w:rsidRDefault="004A4038" w:rsidP="004A4038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4038" w:rsidRPr="00254A81" w14:paraId="4A19D9C3" w14:textId="77777777" w:rsidTr="00BD66A4">
        <w:trPr>
          <w:cantSplit/>
        </w:trPr>
        <w:tc>
          <w:tcPr>
            <w:tcW w:w="6543" w:type="dxa"/>
          </w:tcPr>
          <w:p w14:paraId="6E86673E" w14:textId="77777777" w:rsidR="004A4038" w:rsidRPr="00254A81" w:rsidRDefault="004A4038" w:rsidP="004A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หนังสือค้ำประกันจากธนาคารสำหรับค่าไฟฟ้า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สำหรับธุรกิจของกิจการ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3398BB" w14:textId="5866CD8E" w:rsidR="004A4038" w:rsidRPr="00254A81" w:rsidRDefault="001048CD" w:rsidP="004A4038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1048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48CD">
              <w:rPr>
                <w:rFonts w:ascii="Angsana New" w:hAnsi="Angsana New"/>
                <w:sz w:val="30"/>
                <w:szCs w:val="30"/>
                <w:cs/>
                <w:lang w:val="en-US"/>
              </w:rPr>
              <w:t>548</w:t>
            </w:r>
          </w:p>
        </w:tc>
        <w:tc>
          <w:tcPr>
            <w:tcW w:w="270" w:type="dxa"/>
          </w:tcPr>
          <w:p w14:paraId="1777044B" w14:textId="77777777" w:rsidR="004A4038" w:rsidRPr="00254A81" w:rsidRDefault="004A4038" w:rsidP="004A4038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BEC7A3A" w14:textId="77777777" w:rsidR="004A4038" w:rsidRPr="00254A81" w:rsidRDefault="004A4038" w:rsidP="004A4038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4059">
              <w:rPr>
                <w:rFonts w:ascii="Angsana New" w:hAnsi="Angsana New"/>
                <w:sz w:val="30"/>
                <w:szCs w:val="30"/>
                <w:lang w:val="en-US"/>
              </w:rPr>
              <w:t>13,548</w:t>
            </w:r>
          </w:p>
        </w:tc>
      </w:tr>
      <w:tr w:rsidR="004A4038" w:rsidRPr="00254A81" w14:paraId="641F9AB7" w14:textId="77777777" w:rsidTr="00BD66A4">
        <w:trPr>
          <w:cantSplit/>
        </w:trPr>
        <w:tc>
          <w:tcPr>
            <w:tcW w:w="6543" w:type="dxa"/>
          </w:tcPr>
          <w:p w14:paraId="5CC3EDBF" w14:textId="77777777" w:rsidR="004A4038" w:rsidRPr="00254A81" w:rsidRDefault="004A4038" w:rsidP="004A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84A568" w14:textId="1FD31B75" w:rsidR="004A4038" w:rsidRPr="00254A81" w:rsidRDefault="001048CD" w:rsidP="004A4038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13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048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548</w:t>
            </w:r>
          </w:p>
        </w:tc>
        <w:tc>
          <w:tcPr>
            <w:tcW w:w="270" w:type="dxa"/>
          </w:tcPr>
          <w:p w14:paraId="72CA6BA2" w14:textId="77777777" w:rsidR="004A4038" w:rsidRPr="00254A81" w:rsidRDefault="004A4038" w:rsidP="004A4038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A90126C" w14:textId="77777777" w:rsidR="004A4038" w:rsidRPr="00254A81" w:rsidRDefault="004A4038" w:rsidP="004A4038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40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13,548</w:t>
            </w:r>
          </w:p>
        </w:tc>
      </w:tr>
    </w:tbl>
    <w:p w14:paraId="2B7F4462" w14:textId="77777777" w:rsidR="00DB3F85" w:rsidRPr="003747CB" w:rsidRDefault="00DB3F85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6F3EA4" w14:textId="77777777" w:rsidR="000452F8" w:rsidRPr="003747CB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747C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62C2E7A7" w14:textId="77777777" w:rsidR="000452F8" w:rsidRPr="003747CB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sz w:val="30"/>
          <w:szCs w:val="30"/>
        </w:rPr>
      </w:pPr>
    </w:p>
    <w:p w14:paraId="6A3DD5D8" w14:textId="77777777" w:rsidR="00C14059" w:rsidRPr="003747CB" w:rsidRDefault="000452F8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3747CB">
        <w:rPr>
          <w:rFonts w:ascii="Angsana New" w:hAnsi="Angsana New"/>
          <w:sz w:val="30"/>
          <w:szCs w:val="30"/>
          <w:cs/>
        </w:rPr>
        <w:t>กลุ่มบริษัทได้ทำสัญญาเช่าดำเนินงานสำหรับเช่าสำนักงาน</w:t>
      </w:r>
      <w:r w:rsidR="00B61378" w:rsidRPr="003747CB">
        <w:rPr>
          <w:rFonts w:ascii="Angsana New" w:hAnsi="Angsana New"/>
          <w:sz w:val="30"/>
          <w:szCs w:val="30"/>
          <w:cs/>
        </w:rPr>
        <w:t xml:space="preserve"> อุปกรณ์สำนักงาน และยานพาหนะ</w:t>
      </w:r>
      <w:r w:rsidR="005C1DA5" w:rsidRPr="003747CB">
        <w:rPr>
          <w:rFonts w:ascii="Angsana New" w:hAnsi="Angsana New"/>
          <w:sz w:val="30"/>
          <w:szCs w:val="30"/>
          <w:cs/>
        </w:rPr>
        <w:t xml:space="preserve"> ซึ่งระยะเวลาของสัญญามีตั้งแต่</w:t>
      </w:r>
      <w:r w:rsidR="00B61378" w:rsidRPr="003747CB">
        <w:rPr>
          <w:rFonts w:ascii="Angsana New" w:hAnsi="Angsana New"/>
          <w:sz w:val="30"/>
          <w:szCs w:val="30"/>
          <w:cs/>
        </w:rPr>
        <w:t xml:space="preserve"> </w:t>
      </w:r>
      <w:r w:rsidRPr="003747CB">
        <w:rPr>
          <w:rFonts w:ascii="Angsana New" w:hAnsi="Angsana New"/>
          <w:sz w:val="30"/>
          <w:szCs w:val="30"/>
        </w:rPr>
        <w:t>1</w:t>
      </w:r>
      <w:r w:rsidRPr="003747CB">
        <w:rPr>
          <w:rFonts w:ascii="Angsana New" w:hAnsi="Angsana New"/>
          <w:sz w:val="30"/>
          <w:szCs w:val="30"/>
          <w:cs/>
        </w:rPr>
        <w:t xml:space="preserve"> ถึง </w:t>
      </w:r>
      <w:r w:rsidR="004A4038" w:rsidRPr="003747CB">
        <w:rPr>
          <w:rFonts w:ascii="Angsana New" w:hAnsi="Angsana New"/>
          <w:sz w:val="30"/>
          <w:szCs w:val="30"/>
        </w:rPr>
        <w:t>4</w:t>
      </w:r>
      <w:r w:rsidRPr="003747CB">
        <w:rPr>
          <w:rFonts w:ascii="Angsana New" w:hAnsi="Angsana New"/>
          <w:sz w:val="30"/>
          <w:szCs w:val="30"/>
          <w:cs/>
        </w:rPr>
        <w:t xml:space="preserve"> ปี</w:t>
      </w:r>
    </w:p>
    <w:p w14:paraId="6141BA0D" w14:textId="77777777" w:rsidR="00C14059" w:rsidRPr="003747CB" w:rsidRDefault="00C14059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5631EBC6" w14:textId="58A9042E" w:rsidR="006E7AA0" w:rsidRDefault="006E7AA0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7123FE3" w14:textId="4229C5E0" w:rsidR="006E7AA0" w:rsidRDefault="006E7AA0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98F71E" w14:textId="224D2473" w:rsidR="006E7AA0" w:rsidRDefault="006E7AA0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7C0E7F" w14:textId="2644D2E3" w:rsidR="006E7AA0" w:rsidRDefault="006E7AA0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5B2382" w14:textId="77777777" w:rsidR="006E7AA0" w:rsidRPr="003747CB" w:rsidRDefault="006E7AA0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CEF1D41" w14:textId="77777777" w:rsidR="00A2323D" w:rsidRPr="003747CB" w:rsidRDefault="00A2323D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C423489" w14:textId="77777777" w:rsidR="00A2323D" w:rsidRDefault="00A2323D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2A143EA" w14:textId="2CC29E46" w:rsidR="00D406FB" w:rsidRDefault="00D10849" w:rsidP="001048C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 w:rsidRPr="00D406FB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203265">
        <w:rPr>
          <w:rFonts w:ascii="Angsana New" w:hAnsi="Angsana New"/>
          <w:sz w:val="30"/>
          <w:szCs w:val="30"/>
          <w:u w:val="none"/>
          <w:lang w:val="en-US"/>
        </w:rPr>
        <w:t>6</w:t>
      </w:r>
      <w:r w:rsidRPr="00D406FB">
        <w:rPr>
          <w:rFonts w:ascii="Angsana New" w:hAnsi="Angsana New"/>
          <w:sz w:val="30"/>
          <w:szCs w:val="30"/>
          <w:u w:val="none"/>
        </w:rPr>
        <w:tab/>
      </w:r>
      <w:r w:rsidR="001048CD">
        <w:rPr>
          <w:rFonts w:ascii="Angsana New" w:hAnsi="Angsana New" w:hint="cs"/>
          <w:sz w:val="30"/>
          <w:szCs w:val="30"/>
          <w:u w:val="none"/>
          <w:cs/>
        </w:rPr>
        <w:t>การจัดประเภทรายการใหม่</w:t>
      </w:r>
    </w:p>
    <w:p w14:paraId="4F4CDA8E" w14:textId="77777777" w:rsidR="001048CD" w:rsidRPr="001048CD" w:rsidRDefault="001048CD" w:rsidP="001048CD">
      <w:pPr>
        <w:rPr>
          <w:lang w:val="x-none" w:eastAsia="x-none"/>
        </w:rPr>
      </w:pPr>
    </w:p>
    <w:p w14:paraId="5E03E370" w14:textId="28E441A3" w:rsidR="001048CD" w:rsidRDefault="001048CD" w:rsidP="001048C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รายการในงบการเงินของ</w:t>
      </w:r>
      <w:r w:rsidRPr="00BB3056">
        <w:rPr>
          <w:rFonts w:asciiTheme="majorBidi" w:hAnsiTheme="majorBidi" w:cstheme="majorBidi"/>
          <w:sz w:val="30"/>
          <w:szCs w:val="30"/>
        </w:rPr>
        <w:t xml:space="preserve"> 2563 </w:t>
      </w:r>
      <w:r w:rsidRPr="00BB3056">
        <w:rPr>
          <w:rFonts w:asciiTheme="majorBidi" w:hAnsiTheme="majorBidi" w:cstheme="majorBidi"/>
          <w:sz w:val="30"/>
          <w:szCs w:val="30"/>
          <w:cs/>
        </w:rPr>
        <w:t>บางรายการได้จัดประเภทใหม่ให้สอดคล้องกับรายการในงบการเงินของ</w:t>
      </w:r>
      <w:r w:rsidRPr="00BB3056">
        <w:rPr>
          <w:rFonts w:asciiTheme="majorBidi" w:hAnsiTheme="majorBidi" w:cstheme="majorBidi"/>
          <w:sz w:val="30"/>
          <w:szCs w:val="30"/>
        </w:rPr>
        <w:t xml:space="preserve"> 2564 </w:t>
      </w:r>
      <w:r w:rsidRPr="00BB305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7B6D13F" w14:textId="77777777" w:rsidR="00941EAB" w:rsidRPr="00BB3056" w:rsidRDefault="00941EAB" w:rsidP="001048C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340"/>
        <w:gridCol w:w="270"/>
        <w:gridCol w:w="270"/>
        <w:gridCol w:w="270"/>
        <w:gridCol w:w="270"/>
        <w:gridCol w:w="270"/>
        <w:gridCol w:w="270"/>
        <w:gridCol w:w="1710"/>
        <w:gridCol w:w="270"/>
        <w:gridCol w:w="1440"/>
        <w:gridCol w:w="270"/>
        <w:gridCol w:w="1863"/>
      </w:tblGrid>
      <w:tr w:rsidR="001048CD" w:rsidRPr="00BB3056" w14:paraId="320DAC19" w14:textId="77777777" w:rsidTr="00BD66A4">
        <w:tc>
          <w:tcPr>
            <w:tcW w:w="2340" w:type="dxa"/>
          </w:tcPr>
          <w:p w14:paraId="4896C6AF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0FC51" w14:textId="77777777" w:rsidR="001048CD" w:rsidRPr="00BB3056" w:rsidRDefault="001048CD" w:rsidP="00BE0B29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</w:tcPr>
          <w:p w14:paraId="4CEC99F9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BDBCA89" w14:textId="77777777" w:rsidR="001048CD" w:rsidRPr="00BB3056" w:rsidRDefault="001048CD" w:rsidP="00BE0B29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9F5C4E2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48EE725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9465681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6A714117" w14:textId="77777777" w:rsidR="001048CD" w:rsidRPr="00BB3056" w:rsidRDefault="001048CD" w:rsidP="00BE0B29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5DB1255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hideMark/>
          </w:tcPr>
          <w:p w14:paraId="105B0DD7" w14:textId="77777777" w:rsidR="001048CD" w:rsidRPr="00BB3056" w:rsidRDefault="001048CD" w:rsidP="001048C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2563</w:t>
            </w:r>
          </w:p>
        </w:tc>
        <w:tc>
          <w:tcPr>
            <w:tcW w:w="270" w:type="dxa"/>
          </w:tcPr>
          <w:p w14:paraId="102EA51C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63" w:type="dxa"/>
          </w:tcPr>
          <w:p w14:paraId="6880D8E5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1048CD" w:rsidRPr="00BB3056" w14:paraId="77CBDDE4" w14:textId="77777777" w:rsidTr="00BD66A4">
        <w:tc>
          <w:tcPr>
            <w:tcW w:w="2340" w:type="dxa"/>
          </w:tcPr>
          <w:p w14:paraId="51900BEE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lang w:bidi="ar-SA"/>
              </w:rPr>
            </w:pPr>
          </w:p>
        </w:tc>
        <w:tc>
          <w:tcPr>
            <w:tcW w:w="270" w:type="dxa"/>
          </w:tcPr>
          <w:p w14:paraId="1E2682ED" w14:textId="77777777" w:rsidR="001048CD" w:rsidRPr="00BB3056" w:rsidRDefault="001048CD" w:rsidP="00BE0B29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679934B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1146BE1" w14:textId="77777777" w:rsidR="001048CD" w:rsidRPr="00BB3056" w:rsidRDefault="001048CD" w:rsidP="00BE0B29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77B6317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39546B7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0C6C0C1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hideMark/>
          </w:tcPr>
          <w:p w14:paraId="13DDA9FF" w14:textId="77777777" w:rsidR="001048CD" w:rsidRPr="00BB3056" w:rsidRDefault="001048CD" w:rsidP="00BE0B29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9CF551C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440" w:type="dxa"/>
            <w:hideMark/>
          </w:tcPr>
          <w:p w14:paraId="6200D2DC" w14:textId="77777777" w:rsidR="001048CD" w:rsidRPr="00BB3056" w:rsidRDefault="001048CD" w:rsidP="00BE0B2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4A62AE5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63" w:type="dxa"/>
            <w:hideMark/>
          </w:tcPr>
          <w:p w14:paraId="05C87F64" w14:textId="77777777" w:rsidR="001048CD" w:rsidRPr="00BB3056" w:rsidRDefault="001048CD" w:rsidP="00BE0B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048CD" w:rsidRPr="00BB3056" w14:paraId="096D132D" w14:textId="77777777" w:rsidTr="00BD66A4">
        <w:tc>
          <w:tcPr>
            <w:tcW w:w="2340" w:type="dxa"/>
          </w:tcPr>
          <w:p w14:paraId="630C675E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lang w:bidi="ar-SA"/>
              </w:rPr>
            </w:pPr>
          </w:p>
        </w:tc>
        <w:tc>
          <w:tcPr>
            <w:tcW w:w="270" w:type="dxa"/>
          </w:tcPr>
          <w:p w14:paraId="6DE65E95" w14:textId="77777777" w:rsidR="001048CD" w:rsidRPr="00BB3056" w:rsidRDefault="001048CD" w:rsidP="00BE0B2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9C76760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1D5A16C" w14:textId="77777777" w:rsidR="001048CD" w:rsidRPr="00BB3056" w:rsidRDefault="001048CD" w:rsidP="00BE0B29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B9E7403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8D597BE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52B2937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553" w:type="dxa"/>
            <w:gridSpan w:val="5"/>
            <w:hideMark/>
          </w:tcPr>
          <w:p w14:paraId="13D910FA" w14:textId="77777777" w:rsidR="001048CD" w:rsidRPr="00BB3056" w:rsidRDefault="001048CD" w:rsidP="001048CD">
            <w:pPr>
              <w:ind w:right="432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B3056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1048CD" w:rsidRPr="00BB3056" w14:paraId="4C758267" w14:textId="77777777" w:rsidTr="00BD66A4">
        <w:trPr>
          <w:trHeight w:val="317"/>
        </w:trPr>
        <w:tc>
          <w:tcPr>
            <w:tcW w:w="5940" w:type="dxa"/>
            <w:gridSpan w:val="9"/>
          </w:tcPr>
          <w:p w14:paraId="38855C59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573" w:type="dxa"/>
            <w:gridSpan w:val="3"/>
          </w:tcPr>
          <w:p w14:paraId="6F34823E" w14:textId="77777777" w:rsidR="001048CD" w:rsidRPr="00BB3056" w:rsidRDefault="001048CD" w:rsidP="00BE0B29">
            <w:pPr>
              <w:tabs>
                <w:tab w:val="decimal" w:pos="627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1048CD" w:rsidRPr="00BB3056" w14:paraId="5B3A6CF2" w14:textId="77777777" w:rsidTr="00BD66A4">
        <w:trPr>
          <w:trHeight w:val="317"/>
        </w:trPr>
        <w:tc>
          <w:tcPr>
            <w:tcW w:w="5940" w:type="dxa"/>
            <w:gridSpan w:val="9"/>
            <w:hideMark/>
          </w:tcPr>
          <w:p w14:paraId="53188940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งบกำไรขาดทุนรวม</w:t>
            </w:r>
          </w:p>
        </w:tc>
        <w:tc>
          <w:tcPr>
            <w:tcW w:w="3573" w:type="dxa"/>
            <w:gridSpan w:val="3"/>
          </w:tcPr>
          <w:p w14:paraId="6F56424D" w14:textId="77777777" w:rsidR="001048CD" w:rsidRPr="00BB3056" w:rsidRDefault="001048CD" w:rsidP="00BE0B29">
            <w:pPr>
              <w:tabs>
                <w:tab w:val="decimal" w:pos="627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1048CD" w:rsidRPr="00BB3056" w14:paraId="5F833772" w14:textId="77777777" w:rsidTr="00BD66A4">
        <w:tc>
          <w:tcPr>
            <w:tcW w:w="2340" w:type="dxa"/>
            <w:hideMark/>
          </w:tcPr>
          <w:p w14:paraId="6B726C2F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70" w:type="dxa"/>
          </w:tcPr>
          <w:p w14:paraId="1FAD32F9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2894383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6EFD63F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9FB3109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49513BD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62321F6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4CDAAE36" w14:textId="77777777" w:rsidR="001048CD" w:rsidRPr="00BB3056" w:rsidRDefault="001048CD" w:rsidP="00BE0B29">
            <w:pPr>
              <w:pStyle w:val="a3"/>
              <w:tabs>
                <w:tab w:val="decimal" w:pos="1330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5,478,706</w:t>
            </w:r>
          </w:p>
        </w:tc>
        <w:tc>
          <w:tcPr>
            <w:tcW w:w="270" w:type="dxa"/>
          </w:tcPr>
          <w:p w14:paraId="7C5A3145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2B21143C" w14:textId="776CE0F4" w:rsidR="001048CD" w:rsidRPr="00BB3056" w:rsidRDefault="006B6589" w:rsidP="006324B3">
            <w:pPr>
              <w:pStyle w:val="a3"/>
              <w:tabs>
                <w:tab w:val="decimal" w:pos="1139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156,622</w:t>
            </w:r>
          </w:p>
        </w:tc>
        <w:tc>
          <w:tcPr>
            <w:tcW w:w="270" w:type="dxa"/>
          </w:tcPr>
          <w:p w14:paraId="2F12187E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63" w:type="dxa"/>
          </w:tcPr>
          <w:p w14:paraId="64425351" w14:textId="26FEE229" w:rsidR="001048CD" w:rsidRPr="00BB3056" w:rsidRDefault="006B6589" w:rsidP="006324B3">
            <w:pPr>
              <w:pStyle w:val="a3"/>
              <w:tabs>
                <w:tab w:val="decimal" w:pos="1408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5,635,328</w:t>
            </w:r>
          </w:p>
        </w:tc>
      </w:tr>
      <w:tr w:rsidR="001048CD" w:rsidRPr="00BB3056" w14:paraId="7049886D" w14:textId="77777777" w:rsidTr="00BD66A4">
        <w:tc>
          <w:tcPr>
            <w:tcW w:w="2340" w:type="dxa"/>
            <w:hideMark/>
          </w:tcPr>
          <w:p w14:paraId="40D22292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588513D4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lang w:bidi="ar-SA"/>
              </w:rPr>
            </w:pPr>
          </w:p>
        </w:tc>
        <w:tc>
          <w:tcPr>
            <w:tcW w:w="270" w:type="dxa"/>
          </w:tcPr>
          <w:p w14:paraId="04568F3A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7C14412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C5D0929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8351A39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83BDC9D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5B8B600E" w14:textId="1B36F991" w:rsidR="001048CD" w:rsidRPr="00BB3056" w:rsidRDefault="001048CD" w:rsidP="00BE0B29">
            <w:pPr>
              <w:pStyle w:val="a3"/>
              <w:tabs>
                <w:tab w:val="decimal" w:pos="1330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402,14</w:t>
            </w:r>
            <w:r w:rsidR="006B65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CF0DDF1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F2CC3" w14:textId="2710EBC5" w:rsidR="001048CD" w:rsidRPr="00BB3056" w:rsidRDefault="006B6589" w:rsidP="006324B3">
            <w:pPr>
              <w:pStyle w:val="a3"/>
              <w:tabs>
                <w:tab w:val="decimal" w:pos="1139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(156,622)</w:t>
            </w:r>
          </w:p>
        </w:tc>
        <w:tc>
          <w:tcPr>
            <w:tcW w:w="270" w:type="dxa"/>
          </w:tcPr>
          <w:p w14:paraId="1CE4EFE3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63" w:type="dxa"/>
          </w:tcPr>
          <w:p w14:paraId="15D3900A" w14:textId="4F31B1F7" w:rsidR="001048CD" w:rsidRPr="00BB3056" w:rsidRDefault="006B6589" w:rsidP="006324B3">
            <w:pPr>
              <w:pStyle w:val="a3"/>
              <w:tabs>
                <w:tab w:val="decimal" w:pos="1408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245,520</w:t>
            </w:r>
          </w:p>
        </w:tc>
      </w:tr>
      <w:tr w:rsidR="001048CD" w:rsidRPr="00BB3056" w14:paraId="5CDDC708" w14:textId="77777777" w:rsidTr="00BD66A4">
        <w:tc>
          <w:tcPr>
            <w:tcW w:w="2340" w:type="dxa"/>
          </w:tcPr>
          <w:p w14:paraId="5003B1A9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8C3882C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04BC96A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67AC1A6" w14:textId="77777777" w:rsidR="001048CD" w:rsidRPr="00BB3056" w:rsidRDefault="001048CD" w:rsidP="00BE0B29">
            <w:pPr>
              <w:tabs>
                <w:tab w:val="clear" w:pos="454"/>
                <w:tab w:val="decimal" w:pos="432"/>
              </w:tabs>
              <w:ind w:right="-15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E63C47D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475B850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32CCB26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487A54D5" w14:textId="77777777" w:rsidR="001048CD" w:rsidRPr="00BB3056" w:rsidRDefault="001048CD" w:rsidP="00BE0B29">
            <w:pPr>
              <w:pStyle w:val="a3"/>
              <w:tabs>
                <w:tab w:val="decimal" w:pos="1330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155C07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83A8F" w14:textId="77777777" w:rsidR="001048CD" w:rsidRPr="00BB3056" w:rsidRDefault="001048CD" w:rsidP="001048CD">
            <w:pPr>
              <w:tabs>
                <w:tab w:val="clear" w:pos="680"/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6B3466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63" w:type="dxa"/>
          </w:tcPr>
          <w:p w14:paraId="24C60C97" w14:textId="77777777" w:rsidR="001048CD" w:rsidRPr="00BB3056" w:rsidRDefault="001048CD" w:rsidP="006324B3">
            <w:pPr>
              <w:pStyle w:val="a3"/>
              <w:tabs>
                <w:tab w:val="decimal" w:pos="1408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048CD" w:rsidRPr="00BB3056" w14:paraId="589DEA3B" w14:textId="77777777" w:rsidTr="00BD66A4">
        <w:tc>
          <w:tcPr>
            <w:tcW w:w="2340" w:type="dxa"/>
          </w:tcPr>
          <w:p w14:paraId="4329775D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lang w:bidi="ar-SA"/>
              </w:rPr>
            </w:pPr>
          </w:p>
        </w:tc>
        <w:tc>
          <w:tcPr>
            <w:tcW w:w="270" w:type="dxa"/>
          </w:tcPr>
          <w:p w14:paraId="28D5157C" w14:textId="77777777" w:rsidR="001048CD" w:rsidRPr="00BB3056" w:rsidRDefault="001048CD" w:rsidP="00BE0B29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1A602B4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8C25FE6" w14:textId="77777777" w:rsidR="001048CD" w:rsidRPr="00BB3056" w:rsidRDefault="001048CD" w:rsidP="00BE0B29">
            <w:pPr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3E5D059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276BF58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0978B15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553" w:type="dxa"/>
            <w:gridSpan w:val="5"/>
            <w:hideMark/>
          </w:tcPr>
          <w:p w14:paraId="50BF5E9F" w14:textId="77777777" w:rsidR="001048CD" w:rsidRPr="00BB3056" w:rsidRDefault="001048CD" w:rsidP="00BE0B29">
            <w:pPr>
              <w:ind w:right="432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1048CD" w:rsidRPr="00BB3056" w14:paraId="4A9C941D" w14:textId="77777777" w:rsidTr="00BD66A4">
        <w:trPr>
          <w:trHeight w:val="317"/>
        </w:trPr>
        <w:tc>
          <w:tcPr>
            <w:tcW w:w="5940" w:type="dxa"/>
            <w:gridSpan w:val="9"/>
          </w:tcPr>
          <w:p w14:paraId="3D2FB106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B305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BB3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573" w:type="dxa"/>
            <w:gridSpan w:val="3"/>
          </w:tcPr>
          <w:p w14:paraId="69A719FB" w14:textId="77777777" w:rsidR="001048CD" w:rsidRPr="00BB3056" w:rsidRDefault="001048CD" w:rsidP="00BE0B29">
            <w:pPr>
              <w:tabs>
                <w:tab w:val="decimal" w:pos="627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1048CD" w:rsidRPr="00BB3056" w14:paraId="2DC47DB1" w14:textId="77777777" w:rsidTr="00BD66A4">
        <w:trPr>
          <w:trHeight w:val="317"/>
        </w:trPr>
        <w:tc>
          <w:tcPr>
            <w:tcW w:w="5940" w:type="dxa"/>
            <w:gridSpan w:val="9"/>
            <w:hideMark/>
          </w:tcPr>
          <w:p w14:paraId="73EB05E2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งบกำไรขาดทุนเฉพาะกิจการ</w:t>
            </w:r>
          </w:p>
        </w:tc>
        <w:tc>
          <w:tcPr>
            <w:tcW w:w="3573" w:type="dxa"/>
            <w:gridSpan w:val="3"/>
          </w:tcPr>
          <w:p w14:paraId="1A4D97C7" w14:textId="77777777" w:rsidR="001048CD" w:rsidRPr="00BB3056" w:rsidRDefault="001048CD" w:rsidP="00BE0B29">
            <w:pPr>
              <w:tabs>
                <w:tab w:val="decimal" w:pos="627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B6589" w:rsidRPr="00BB3056" w14:paraId="41080FF3" w14:textId="77777777" w:rsidTr="00BD66A4">
        <w:tc>
          <w:tcPr>
            <w:tcW w:w="2340" w:type="dxa"/>
            <w:hideMark/>
          </w:tcPr>
          <w:p w14:paraId="6616C551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70" w:type="dxa"/>
          </w:tcPr>
          <w:p w14:paraId="129CA259" w14:textId="77777777" w:rsidR="006B6589" w:rsidRPr="00BB3056" w:rsidRDefault="006B6589" w:rsidP="006B658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E0CF5B8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23B4EF6" w14:textId="77777777" w:rsidR="006B6589" w:rsidRPr="00BB3056" w:rsidRDefault="006B6589" w:rsidP="006B658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8511944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A43471C" w14:textId="77777777" w:rsidR="006B6589" w:rsidRPr="00BB3056" w:rsidRDefault="006B6589" w:rsidP="006B658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20BA4E2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23C15648" w14:textId="77777777" w:rsidR="006B6589" w:rsidRPr="00BB3056" w:rsidRDefault="006B6589" w:rsidP="006B6589">
            <w:pPr>
              <w:pStyle w:val="a3"/>
              <w:tabs>
                <w:tab w:val="decimal" w:pos="1330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5,478,706</w:t>
            </w:r>
          </w:p>
        </w:tc>
        <w:tc>
          <w:tcPr>
            <w:tcW w:w="270" w:type="dxa"/>
          </w:tcPr>
          <w:p w14:paraId="4B17DC60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6D6E2F01" w14:textId="408542EC" w:rsidR="006B6589" w:rsidRPr="00BB3056" w:rsidRDefault="006B6589" w:rsidP="006B6589">
            <w:pPr>
              <w:pStyle w:val="a3"/>
              <w:tabs>
                <w:tab w:val="decimal" w:pos="1139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156,622</w:t>
            </w:r>
          </w:p>
        </w:tc>
        <w:tc>
          <w:tcPr>
            <w:tcW w:w="270" w:type="dxa"/>
          </w:tcPr>
          <w:p w14:paraId="370E3B4A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63" w:type="dxa"/>
          </w:tcPr>
          <w:p w14:paraId="38055E86" w14:textId="53652AAE" w:rsidR="006B6589" w:rsidRPr="00BB3056" w:rsidRDefault="006B6589" w:rsidP="006B6589">
            <w:pPr>
              <w:pStyle w:val="a3"/>
              <w:tabs>
                <w:tab w:val="decimal" w:pos="1408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5,635,328</w:t>
            </w:r>
          </w:p>
        </w:tc>
      </w:tr>
      <w:tr w:rsidR="006B6589" w:rsidRPr="00BB3056" w14:paraId="03E694ED" w14:textId="77777777" w:rsidTr="00BD66A4">
        <w:tc>
          <w:tcPr>
            <w:tcW w:w="2340" w:type="dxa"/>
            <w:hideMark/>
          </w:tcPr>
          <w:p w14:paraId="79DB7A51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73F07ADF" w14:textId="77777777" w:rsidR="006B6589" w:rsidRPr="00BB3056" w:rsidRDefault="006B6589" w:rsidP="006B658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lang w:bidi="ar-SA"/>
              </w:rPr>
            </w:pPr>
          </w:p>
        </w:tc>
        <w:tc>
          <w:tcPr>
            <w:tcW w:w="270" w:type="dxa"/>
          </w:tcPr>
          <w:p w14:paraId="6BA6AA2E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3DB9993" w14:textId="77777777" w:rsidR="006B6589" w:rsidRPr="00BB3056" w:rsidRDefault="006B6589" w:rsidP="006B658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A9F87C6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5289C02" w14:textId="77777777" w:rsidR="006B6589" w:rsidRPr="00BB3056" w:rsidRDefault="006B6589" w:rsidP="006B658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1F5D3D6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2ECCB427" w14:textId="6B2331F8" w:rsidR="006B6589" w:rsidRPr="00BB3056" w:rsidRDefault="006B6589" w:rsidP="006B6589">
            <w:pPr>
              <w:pStyle w:val="a3"/>
              <w:tabs>
                <w:tab w:val="decimal" w:pos="1330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3056">
              <w:rPr>
                <w:rFonts w:asciiTheme="majorBidi" w:hAnsiTheme="majorBidi" w:cstheme="majorBidi"/>
                <w:sz w:val="30"/>
                <w:szCs w:val="30"/>
              </w:rPr>
              <w:t>402,06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E27F5DC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FF3E1" w14:textId="4040F25A" w:rsidR="006B6589" w:rsidRPr="00BB3056" w:rsidRDefault="006B6589" w:rsidP="006B6589">
            <w:pPr>
              <w:pStyle w:val="a3"/>
              <w:tabs>
                <w:tab w:val="decimal" w:pos="1139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156,622</w:t>
            </w:r>
          </w:p>
        </w:tc>
        <w:tc>
          <w:tcPr>
            <w:tcW w:w="270" w:type="dxa"/>
          </w:tcPr>
          <w:p w14:paraId="250BDB6D" w14:textId="77777777" w:rsidR="006B6589" w:rsidRPr="00BB3056" w:rsidRDefault="006B6589" w:rsidP="006B658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63" w:type="dxa"/>
          </w:tcPr>
          <w:p w14:paraId="52EDB286" w14:textId="169E38E5" w:rsidR="006B6589" w:rsidRPr="00BB3056" w:rsidRDefault="006B6589" w:rsidP="006B6589">
            <w:pPr>
              <w:pStyle w:val="a3"/>
              <w:tabs>
                <w:tab w:val="decimal" w:pos="1408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5,635,439</w:t>
            </w:r>
          </w:p>
        </w:tc>
      </w:tr>
      <w:tr w:rsidR="001048CD" w:rsidRPr="00BB3056" w14:paraId="1D89AA69" w14:textId="77777777" w:rsidTr="00BD66A4">
        <w:tc>
          <w:tcPr>
            <w:tcW w:w="2340" w:type="dxa"/>
          </w:tcPr>
          <w:p w14:paraId="3FEBFE32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B83A38C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4261477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3EBF492" w14:textId="77777777" w:rsidR="001048CD" w:rsidRPr="00BB3056" w:rsidRDefault="001048CD" w:rsidP="00BE0B29">
            <w:pPr>
              <w:tabs>
                <w:tab w:val="clear" w:pos="454"/>
                <w:tab w:val="decimal" w:pos="432"/>
              </w:tabs>
              <w:ind w:right="-15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E1248A0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E78F5D3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17B4F02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0292D1C7" w14:textId="77777777" w:rsidR="001048CD" w:rsidRPr="00BB3056" w:rsidRDefault="001048CD" w:rsidP="00BE0B29">
            <w:pPr>
              <w:tabs>
                <w:tab w:val="clear" w:pos="680"/>
                <w:tab w:val="decimal" w:pos="695"/>
              </w:tabs>
              <w:ind w:right="-15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5866ECC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56819" w14:textId="77777777" w:rsidR="001048CD" w:rsidRPr="00BB3056" w:rsidRDefault="001048CD" w:rsidP="001048CD">
            <w:pPr>
              <w:tabs>
                <w:tab w:val="clear" w:pos="680"/>
                <w:tab w:val="decimal" w:pos="695"/>
              </w:tabs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874558" w14:textId="77777777" w:rsidR="001048CD" w:rsidRPr="00BB3056" w:rsidRDefault="001048CD" w:rsidP="00BE0B29">
            <w:pPr>
              <w:ind w:right="-40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63" w:type="dxa"/>
          </w:tcPr>
          <w:p w14:paraId="347C3F00" w14:textId="77777777" w:rsidR="001048CD" w:rsidRPr="00BB3056" w:rsidRDefault="001048CD" w:rsidP="00BE0B29">
            <w:pPr>
              <w:pStyle w:val="a3"/>
              <w:tabs>
                <w:tab w:val="decimal" w:pos="1330"/>
              </w:tabs>
              <w:spacing w:line="240" w:lineRule="atLeast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35B1A24E" w14:textId="77777777" w:rsidR="001048CD" w:rsidRDefault="001048CD" w:rsidP="001048CD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06A550" w14:textId="445CC300" w:rsidR="001048CD" w:rsidRPr="00BB3056" w:rsidRDefault="001048CD" w:rsidP="001048CD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B3056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7FB70A06" w14:textId="77777777" w:rsidR="007727F3" w:rsidRDefault="007727F3" w:rsidP="00D10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C0873DB" w14:textId="77777777" w:rsidR="003E2EDD" w:rsidRPr="00254A81" w:rsidRDefault="003E2EDD" w:rsidP="00A459B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sectPr w:rsidR="003E2EDD" w:rsidRPr="00254A81" w:rsidSect="0037798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F8163" w14:textId="77777777" w:rsidR="00CE4CA7" w:rsidRDefault="00CE4CA7">
      <w:r>
        <w:separator/>
      </w:r>
    </w:p>
  </w:endnote>
  <w:endnote w:type="continuationSeparator" w:id="0">
    <w:p w14:paraId="4BE9E58A" w14:textId="77777777" w:rsidR="00CE4CA7" w:rsidRDefault="00CE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PMingLiU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20854121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55C6BB" w14:textId="25E7296F" w:rsidR="00293675" w:rsidRPr="00293675" w:rsidRDefault="00293675" w:rsidP="00293675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293675">
          <w:rPr>
            <w:rFonts w:ascii="Angsana New" w:hAnsi="Angsana New" w:hint="cs"/>
            <w:sz w:val="30"/>
            <w:szCs w:val="30"/>
          </w:rPr>
          <w:fldChar w:fldCharType="begin"/>
        </w:r>
        <w:r w:rsidRPr="00293675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93675">
          <w:rPr>
            <w:rFonts w:ascii="Angsana New" w:hAnsi="Angsana New" w:hint="cs"/>
            <w:sz w:val="30"/>
            <w:szCs w:val="30"/>
          </w:rPr>
          <w:fldChar w:fldCharType="separate"/>
        </w:r>
        <w:r w:rsidRPr="00293675">
          <w:rPr>
            <w:rFonts w:ascii="Angsana New" w:hAnsi="Angsana New" w:hint="cs"/>
            <w:noProof/>
            <w:sz w:val="30"/>
            <w:szCs w:val="30"/>
          </w:rPr>
          <w:t>2</w:t>
        </w:r>
        <w:r w:rsidRPr="00293675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928F4" w14:textId="77777777" w:rsidR="00B40A6D" w:rsidRPr="003125BC" w:rsidRDefault="00B40A6D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CBB17" w14:textId="77777777" w:rsidR="00CE4CA7" w:rsidRDefault="00CE4CA7">
      <w:r>
        <w:separator/>
      </w:r>
    </w:p>
  </w:footnote>
  <w:footnote w:type="continuationSeparator" w:id="0">
    <w:p w14:paraId="199C4BD4" w14:textId="77777777" w:rsidR="00CE4CA7" w:rsidRDefault="00CE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C3C28" w14:textId="77777777" w:rsidR="00B40A6D" w:rsidRPr="00BE6A57" w:rsidRDefault="00B40A6D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</w:p>
  <w:p w14:paraId="4F9C7C82" w14:textId="77777777" w:rsidR="00B40A6D" w:rsidRDefault="00B40A6D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16166FC" w14:textId="77777777" w:rsidR="00B40A6D" w:rsidRDefault="00B40A6D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64</w:t>
    </w:r>
  </w:p>
  <w:p w14:paraId="50B8B0A1" w14:textId="77777777" w:rsidR="00B40A6D" w:rsidRPr="00254659" w:rsidRDefault="00B40A6D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7F35C" w14:textId="77777777" w:rsidR="00B40A6D" w:rsidRPr="00BE6A57" w:rsidRDefault="00B40A6D" w:rsidP="00E978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</w:p>
  <w:p w14:paraId="226FB61D" w14:textId="77777777" w:rsidR="00B40A6D" w:rsidRDefault="00B40A6D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2AA3806" w14:textId="77777777" w:rsidR="00B40A6D" w:rsidRDefault="00B40A6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64</w:t>
    </w:r>
  </w:p>
  <w:p w14:paraId="47340E94" w14:textId="77777777" w:rsidR="00B40A6D" w:rsidRPr="00254A81" w:rsidRDefault="00B40A6D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1C0EB8"/>
    <w:multiLevelType w:val="hybridMultilevel"/>
    <w:tmpl w:val="1D3A813E"/>
    <w:lvl w:ilvl="0" w:tplc="BBBA86CA">
      <w:start w:val="1"/>
      <w:numFmt w:val="decimal"/>
      <w:lvlText w:val="(ก.%1)"/>
      <w:lvlJc w:val="left"/>
      <w:pPr>
        <w:ind w:left="126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8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9" w15:restartNumberingAfterBreak="0">
    <w:nsid w:val="50005E1B"/>
    <w:multiLevelType w:val="multilevel"/>
    <w:tmpl w:val="79EE0060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5BDE1C6C"/>
    <w:multiLevelType w:val="hybridMultilevel"/>
    <w:tmpl w:val="64C8DBBA"/>
    <w:lvl w:ilvl="0" w:tplc="1DDAA2F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C8B5BA8"/>
    <w:multiLevelType w:val="hybridMultilevel"/>
    <w:tmpl w:val="F948CC84"/>
    <w:lvl w:ilvl="0" w:tplc="CC64B422">
      <w:start w:val="1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B516E3"/>
    <w:multiLevelType w:val="multilevel"/>
    <w:tmpl w:val="F342D9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7E363EF0"/>
    <w:multiLevelType w:val="hybridMultilevel"/>
    <w:tmpl w:val="7C9017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26"/>
  </w:num>
  <w:num w:numId="6">
    <w:abstractNumId w:val="12"/>
  </w:num>
  <w:num w:numId="7">
    <w:abstractNumId w:val="16"/>
  </w:num>
  <w:num w:numId="8">
    <w:abstractNumId w:val="22"/>
  </w:num>
  <w:num w:numId="9">
    <w:abstractNumId w:val="3"/>
  </w:num>
  <w:num w:numId="10">
    <w:abstractNumId w:val="13"/>
  </w:num>
  <w:num w:numId="11">
    <w:abstractNumId w:val="21"/>
  </w:num>
  <w:num w:numId="12">
    <w:abstractNumId w:val="3"/>
  </w:num>
  <w:num w:numId="13">
    <w:abstractNumId w:val="0"/>
  </w:num>
  <w:num w:numId="14">
    <w:abstractNumId w:val="6"/>
  </w:num>
  <w:num w:numId="15">
    <w:abstractNumId w:val="0"/>
  </w:num>
  <w:num w:numId="16">
    <w:abstractNumId w:val="0"/>
  </w:num>
  <w:num w:numId="17">
    <w:abstractNumId w:val="0"/>
  </w:num>
  <w:num w:numId="18">
    <w:abstractNumId w:val="2"/>
  </w:num>
  <w:num w:numId="19">
    <w:abstractNumId w:val="0"/>
  </w:num>
  <w:num w:numId="20">
    <w:abstractNumId w:val="19"/>
  </w:num>
  <w:num w:numId="21">
    <w:abstractNumId w:val="24"/>
  </w:num>
  <w:num w:numId="22">
    <w:abstractNumId w:val="18"/>
  </w:num>
  <w:num w:numId="23">
    <w:abstractNumId w:val="27"/>
  </w:num>
  <w:num w:numId="24">
    <w:abstractNumId w:val="20"/>
  </w:num>
  <w:num w:numId="25">
    <w:abstractNumId w:val="10"/>
  </w:num>
  <w:num w:numId="26">
    <w:abstractNumId w:val="9"/>
  </w:num>
  <w:num w:numId="27">
    <w:abstractNumId w:val="4"/>
  </w:num>
  <w:num w:numId="28">
    <w:abstractNumId w:val="23"/>
  </w:num>
  <w:num w:numId="29">
    <w:abstractNumId w:val="7"/>
  </w:num>
  <w:num w:numId="30">
    <w:abstractNumId w:val="17"/>
  </w:num>
  <w:num w:numId="31">
    <w:abstractNumId w:val="10"/>
  </w:num>
  <w:num w:numId="32">
    <w:abstractNumId w:val="11"/>
  </w:num>
  <w:num w:numId="33">
    <w:abstractNumId w:val="15"/>
  </w:num>
  <w:num w:numId="34">
    <w:abstractNumId w:val="0"/>
  </w:num>
  <w:num w:numId="35">
    <w:abstractNumId w:val="14"/>
  </w:num>
  <w:num w:numId="36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B47"/>
    <w:rsid w:val="00001BEF"/>
    <w:rsid w:val="00001F9E"/>
    <w:rsid w:val="0000227E"/>
    <w:rsid w:val="00002638"/>
    <w:rsid w:val="00002A0E"/>
    <w:rsid w:val="00002BC5"/>
    <w:rsid w:val="00002D6B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5103"/>
    <w:rsid w:val="00015111"/>
    <w:rsid w:val="0001532E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4B9"/>
    <w:rsid w:val="0002168A"/>
    <w:rsid w:val="00021CAD"/>
    <w:rsid w:val="00022087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5A3"/>
    <w:rsid w:val="000337DE"/>
    <w:rsid w:val="00033B44"/>
    <w:rsid w:val="00033EFB"/>
    <w:rsid w:val="0003500D"/>
    <w:rsid w:val="00035133"/>
    <w:rsid w:val="000351D6"/>
    <w:rsid w:val="0003524D"/>
    <w:rsid w:val="00035A15"/>
    <w:rsid w:val="000369E4"/>
    <w:rsid w:val="00036BE0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EC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DCD"/>
    <w:rsid w:val="00066E87"/>
    <w:rsid w:val="00066F67"/>
    <w:rsid w:val="000672F9"/>
    <w:rsid w:val="000675C1"/>
    <w:rsid w:val="00067861"/>
    <w:rsid w:val="00070675"/>
    <w:rsid w:val="00070A65"/>
    <w:rsid w:val="000711EE"/>
    <w:rsid w:val="00071422"/>
    <w:rsid w:val="00071642"/>
    <w:rsid w:val="00071E82"/>
    <w:rsid w:val="000724CC"/>
    <w:rsid w:val="000725CB"/>
    <w:rsid w:val="00073367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42DE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45E"/>
    <w:rsid w:val="000A04AB"/>
    <w:rsid w:val="000A0559"/>
    <w:rsid w:val="000A084B"/>
    <w:rsid w:val="000A0BB9"/>
    <w:rsid w:val="000A0E7F"/>
    <w:rsid w:val="000A0FBB"/>
    <w:rsid w:val="000A12A1"/>
    <w:rsid w:val="000A171A"/>
    <w:rsid w:val="000A18FE"/>
    <w:rsid w:val="000A1CB5"/>
    <w:rsid w:val="000A1D34"/>
    <w:rsid w:val="000A1E4E"/>
    <w:rsid w:val="000A1E66"/>
    <w:rsid w:val="000A1F04"/>
    <w:rsid w:val="000A2BD4"/>
    <w:rsid w:val="000A324B"/>
    <w:rsid w:val="000A3294"/>
    <w:rsid w:val="000A3DEC"/>
    <w:rsid w:val="000A4495"/>
    <w:rsid w:val="000A4D19"/>
    <w:rsid w:val="000A4D66"/>
    <w:rsid w:val="000A570D"/>
    <w:rsid w:val="000A5887"/>
    <w:rsid w:val="000A64EC"/>
    <w:rsid w:val="000A6646"/>
    <w:rsid w:val="000A681F"/>
    <w:rsid w:val="000A6B19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880"/>
    <w:rsid w:val="000B69AD"/>
    <w:rsid w:val="000B6ED5"/>
    <w:rsid w:val="000B7292"/>
    <w:rsid w:val="000B7375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27"/>
    <w:rsid w:val="000C6B3B"/>
    <w:rsid w:val="000C7E48"/>
    <w:rsid w:val="000C7ED6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AED"/>
    <w:rsid w:val="000D4CEA"/>
    <w:rsid w:val="000D4E2B"/>
    <w:rsid w:val="000D55C9"/>
    <w:rsid w:val="000D572F"/>
    <w:rsid w:val="000D5F63"/>
    <w:rsid w:val="000D5FE9"/>
    <w:rsid w:val="000D629E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75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7E2"/>
    <w:rsid w:val="001048CD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C30"/>
    <w:rsid w:val="00110C31"/>
    <w:rsid w:val="001111B4"/>
    <w:rsid w:val="001111E1"/>
    <w:rsid w:val="00111BE4"/>
    <w:rsid w:val="00112B0E"/>
    <w:rsid w:val="0011304D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CAA"/>
    <w:rsid w:val="00117CE5"/>
    <w:rsid w:val="00117F1D"/>
    <w:rsid w:val="0012051A"/>
    <w:rsid w:val="00120584"/>
    <w:rsid w:val="00120674"/>
    <w:rsid w:val="00120C4E"/>
    <w:rsid w:val="0012160F"/>
    <w:rsid w:val="00121791"/>
    <w:rsid w:val="00121944"/>
    <w:rsid w:val="00122055"/>
    <w:rsid w:val="00122190"/>
    <w:rsid w:val="00122355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412C"/>
    <w:rsid w:val="001344A9"/>
    <w:rsid w:val="001346D4"/>
    <w:rsid w:val="00134D5F"/>
    <w:rsid w:val="00134F04"/>
    <w:rsid w:val="00135138"/>
    <w:rsid w:val="0013549D"/>
    <w:rsid w:val="001359B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20E8"/>
    <w:rsid w:val="001422FE"/>
    <w:rsid w:val="0014341E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B22"/>
    <w:rsid w:val="00146D8F"/>
    <w:rsid w:val="001476E8"/>
    <w:rsid w:val="001477FB"/>
    <w:rsid w:val="001479E1"/>
    <w:rsid w:val="00147A72"/>
    <w:rsid w:val="00147C10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0F85"/>
    <w:rsid w:val="001810C7"/>
    <w:rsid w:val="00182655"/>
    <w:rsid w:val="00182711"/>
    <w:rsid w:val="00182C14"/>
    <w:rsid w:val="00182D71"/>
    <w:rsid w:val="00182FB3"/>
    <w:rsid w:val="00183473"/>
    <w:rsid w:val="0018365A"/>
    <w:rsid w:val="001838F1"/>
    <w:rsid w:val="00183A5B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4C3"/>
    <w:rsid w:val="001A5905"/>
    <w:rsid w:val="001A5C48"/>
    <w:rsid w:val="001A5E71"/>
    <w:rsid w:val="001A5F6D"/>
    <w:rsid w:val="001A60EF"/>
    <w:rsid w:val="001A6236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1069"/>
    <w:rsid w:val="001C13FA"/>
    <w:rsid w:val="001C1415"/>
    <w:rsid w:val="001C1B25"/>
    <w:rsid w:val="001C1D00"/>
    <w:rsid w:val="001C246C"/>
    <w:rsid w:val="001C2814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B3"/>
    <w:rsid w:val="001C6B2D"/>
    <w:rsid w:val="001C71AD"/>
    <w:rsid w:val="001C74F5"/>
    <w:rsid w:val="001D0411"/>
    <w:rsid w:val="001D0B78"/>
    <w:rsid w:val="001D0E29"/>
    <w:rsid w:val="001D0EFA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50EA"/>
    <w:rsid w:val="001D5200"/>
    <w:rsid w:val="001D522E"/>
    <w:rsid w:val="001D569B"/>
    <w:rsid w:val="001D58E8"/>
    <w:rsid w:val="001D5CD7"/>
    <w:rsid w:val="001D5D04"/>
    <w:rsid w:val="001D5D99"/>
    <w:rsid w:val="001D68F2"/>
    <w:rsid w:val="001D6989"/>
    <w:rsid w:val="001D6DE8"/>
    <w:rsid w:val="001D7120"/>
    <w:rsid w:val="001D7454"/>
    <w:rsid w:val="001D78C7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E53"/>
    <w:rsid w:val="001E4FB5"/>
    <w:rsid w:val="001E52CF"/>
    <w:rsid w:val="001E55CD"/>
    <w:rsid w:val="001E56F2"/>
    <w:rsid w:val="001E5A65"/>
    <w:rsid w:val="001E5D60"/>
    <w:rsid w:val="001E6F58"/>
    <w:rsid w:val="001E711F"/>
    <w:rsid w:val="001E76DB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E68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5A3"/>
    <w:rsid w:val="002077F7"/>
    <w:rsid w:val="002105C3"/>
    <w:rsid w:val="00210D3D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143F"/>
    <w:rsid w:val="00241523"/>
    <w:rsid w:val="0024175D"/>
    <w:rsid w:val="00241772"/>
    <w:rsid w:val="00241F5A"/>
    <w:rsid w:val="00242AF0"/>
    <w:rsid w:val="00243167"/>
    <w:rsid w:val="0024330E"/>
    <w:rsid w:val="00243648"/>
    <w:rsid w:val="002437A4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2225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74A1"/>
    <w:rsid w:val="0026771A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8B9"/>
    <w:rsid w:val="00276EC6"/>
    <w:rsid w:val="00276F0F"/>
    <w:rsid w:val="0027745D"/>
    <w:rsid w:val="002775DC"/>
    <w:rsid w:val="00277B88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802"/>
    <w:rsid w:val="0029169F"/>
    <w:rsid w:val="002917DD"/>
    <w:rsid w:val="00291FC2"/>
    <w:rsid w:val="002923D5"/>
    <w:rsid w:val="00292DF9"/>
    <w:rsid w:val="00293041"/>
    <w:rsid w:val="00293470"/>
    <w:rsid w:val="00293500"/>
    <w:rsid w:val="00293675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3033"/>
    <w:rsid w:val="002B3323"/>
    <w:rsid w:val="002B35E0"/>
    <w:rsid w:val="002B3F5F"/>
    <w:rsid w:val="002B401B"/>
    <w:rsid w:val="002B41AE"/>
    <w:rsid w:val="002B515D"/>
    <w:rsid w:val="002B54F9"/>
    <w:rsid w:val="002B559F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26CC"/>
    <w:rsid w:val="002C293D"/>
    <w:rsid w:val="002C3106"/>
    <w:rsid w:val="002C32A3"/>
    <w:rsid w:val="002C3A08"/>
    <w:rsid w:val="002C3EB7"/>
    <w:rsid w:val="002C5131"/>
    <w:rsid w:val="002C51E5"/>
    <w:rsid w:val="002C53BA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F44"/>
    <w:rsid w:val="002D3F80"/>
    <w:rsid w:val="002D430F"/>
    <w:rsid w:val="002D45A1"/>
    <w:rsid w:val="002D4812"/>
    <w:rsid w:val="002D4A35"/>
    <w:rsid w:val="002D55F9"/>
    <w:rsid w:val="002D5733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285"/>
    <w:rsid w:val="002F2339"/>
    <w:rsid w:val="002F23ED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756"/>
    <w:rsid w:val="00303BB4"/>
    <w:rsid w:val="00303EBE"/>
    <w:rsid w:val="003047E3"/>
    <w:rsid w:val="0030490B"/>
    <w:rsid w:val="00304D2A"/>
    <w:rsid w:val="00305B63"/>
    <w:rsid w:val="003069FF"/>
    <w:rsid w:val="00306A42"/>
    <w:rsid w:val="00306CC2"/>
    <w:rsid w:val="00306E49"/>
    <w:rsid w:val="00307929"/>
    <w:rsid w:val="003106C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4088"/>
    <w:rsid w:val="00314187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1012"/>
    <w:rsid w:val="00331205"/>
    <w:rsid w:val="0033174C"/>
    <w:rsid w:val="00331786"/>
    <w:rsid w:val="00331AEA"/>
    <w:rsid w:val="00331EDD"/>
    <w:rsid w:val="00331F60"/>
    <w:rsid w:val="0033362D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EDD"/>
    <w:rsid w:val="0034576D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0EEC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906"/>
    <w:rsid w:val="00382BE7"/>
    <w:rsid w:val="003830F0"/>
    <w:rsid w:val="00383858"/>
    <w:rsid w:val="003838C4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52B"/>
    <w:rsid w:val="0038675B"/>
    <w:rsid w:val="00386926"/>
    <w:rsid w:val="00386A55"/>
    <w:rsid w:val="00386CA3"/>
    <w:rsid w:val="00386EC3"/>
    <w:rsid w:val="00387177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948"/>
    <w:rsid w:val="003A3B2C"/>
    <w:rsid w:val="003A412D"/>
    <w:rsid w:val="003A4876"/>
    <w:rsid w:val="003A4A38"/>
    <w:rsid w:val="003A4F6D"/>
    <w:rsid w:val="003A52E8"/>
    <w:rsid w:val="003A550C"/>
    <w:rsid w:val="003A58E3"/>
    <w:rsid w:val="003A5944"/>
    <w:rsid w:val="003A5F27"/>
    <w:rsid w:val="003A617E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5202"/>
    <w:rsid w:val="003C5F19"/>
    <w:rsid w:val="003C6288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536"/>
    <w:rsid w:val="003E0929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7CF"/>
    <w:rsid w:val="003F3FD0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97E"/>
    <w:rsid w:val="00402B97"/>
    <w:rsid w:val="0040339F"/>
    <w:rsid w:val="004039A4"/>
    <w:rsid w:val="00404920"/>
    <w:rsid w:val="00405062"/>
    <w:rsid w:val="004051A8"/>
    <w:rsid w:val="0040570A"/>
    <w:rsid w:val="0040584F"/>
    <w:rsid w:val="0040597F"/>
    <w:rsid w:val="00405E41"/>
    <w:rsid w:val="00405EE4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A3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E40"/>
    <w:rsid w:val="00454E4A"/>
    <w:rsid w:val="004550BD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E7"/>
    <w:rsid w:val="00474CD1"/>
    <w:rsid w:val="004750C6"/>
    <w:rsid w:val="004756D7"/>
    <w:rsid w:val="00475C67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4E0"/>
    <w:rsid w:val="0048377A"/>
    <w:rsid w:val="00483C44"/>
    <w:rsid w:val="00483F45"/>
    <w:rsid w:val="00484E6C"/>
    <w:rsid w:val="004850EE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E9"/>
    <w:rsid w:val="00491C1F"/>
    <w:rsid w:val="004920C5"/>
    <w:rsid w:val="00493061"/>
    <w:rsid w:val="004932A6"/>
    <w:rsid w:val="00493DEC"/>
    <w:rsid w:val="00493EEC"/>
    <w:rsid w:val="00493FE9"/>
    <w:rsid w:val="00494348"/>
    <w:rsid w:val="00494414"/>
    <w:rsid w:val="00494563"/>
    <w:rsid w:val="004946E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51CD"/>
    <w:rsid w:val="004A525C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616A"/>
    <w:rsid w:val="004B670E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1C8E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D6F"/>
    <w:rsid w:val="004E4ED4"/>
    <w:rsid w:val="004E54EA"/>
    <w:rsid w:val="004E577F"/>
    <w:rsid w:val="004E5E70"/>
    <w:rsid w:val="004E6230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4A"/>
    <w:rsid w:val="00501565"/>
    <w:rsid w:val="005015EB"/>
    <w:rsid w:val="00501D35"/>
    <w:rsid w:val="00502242"/>
    <w:rsid w:val="00502AAA"/>
    <w:rsid w:val="00502CEB"/>
    <w:rsid w:val="00503096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BE"/>
    <w:rsid w:val="005251CF"/>
    <w:rsid w:val="00527ED0"/>
    <w:rsid w:val="00530507"/>
    <w:rsid w:val="00530740"/>
    <w:rsid w:val="00530AF1"/>
    <w:rsid w:val="00530C77"/>
    <w:rsid w:val="00531739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D3C"/>
    <w:rsid w:val="0054585E"/>
    <w:rsid w:val="00545D60"/>
    <w:rsid w:val="00546465"/>
    <w:rsid w:val="0054667F"/>
    <w:rsid w:val="005468FF"/>
    <w:rsid w:val="005469C2"/>
    <w:rsid w:val="00546F6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60059"/>
    <w:rsid w:val="00560C81"/>
    <w:rsid w:val="00561554"/>
    <w:rsid w:val="005615E5"/>
    <w:rsid w:val="0056166E"/>
    <w:rsid w:val="00561B6A"/>
    <w:rsid w:val="00562470"/>
    <w:rsid w:val="00562729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E3F"/>
    <w:rsid w:val="005871D3"/>
    <w:rsid w:val="0058753F"/>
    <w:rsid w:val="0058761D"/>
    <w:rsid w:val="0059016B"/>
    <w:rsid w:val="005902A3"/>
    <w:rsid w:val="005912F4"/>
    <w:rsid w:val="0059192C"/>
    <w:rsid w:val="0059197B"/>
    <w:rsid w:val="00591A0E"/>
    <w:rsid w:val="00591BF2"/>
    <w:rsid w:val="005921DE"/>
    <w:rsid w:val="00592247"/>
    <w:rsid w:val="0059334C"/>
    <w:rsid w:val="005933E0"/>
    <w:rsid w:val="005934EF"/>
    <w:rsid w:val="005939C1"/>
    <w:rsid w:val="00593F54"/>
    <w:rsid w:val="005942CA"/>
    <w:rsid w:val="005942E4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4C6"/>
    <w:rsid w:val="005A58B4"/>
    <w:rsid w:val="005A6079"/>
    <w:rsid w:val="005A6CF5"/>
    <w:rsid w:val="005A783D"/>
    <w:rsid w:val="005B0564"/>
    <w:rsid w:val="005B0C4F"/>
    <w:rsid w:val="005B0DBD"/>
    <w:rsid w:val="005B125A"/>
    <w:rsid w:val="005B1522"/>
    <w:rsid w:val="005B16DD"/>
    <w:rsid w:val="005B17A9"/>
    <w:rsid w:val="005B289D"/>
    <w:rsid w:val="005B294D"/>
    <w:rsid w:val="005B2D5F"/>
    <w:rsid w:val="005B2FD0"/>
    <w:rsid w:val="005B31FA"/>
    <w:rsid w:val="005B33F5"/>
    <w:rsid w:val="005B35AB"/>
    <w:rsid w:val="005B40EA"/>
    <w:rsid w:val="005B4286"/>
    <w:rsid w:val="005B459C"/>
    <w:rsid w:val="005B45C5"/>
    <w:rsid w:val="005B507D"/>
    <w:rsid w:val="005B537B"/>
    <w:rsid w:val="005B5813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4256"/>
    <w:rsid w:val="005C5334"/>
    <w:rsid w:val="005C55F6"/>
    <w:rsid w:val="005C579D"/>
    <w:rsid w:val="005C6EF7"/>
    <w:rsid w:val="005C72BE"/>
    <w:rsid w:val="005C7524"/>
    <w:rsid w:val="005C76C7"/>
    <w:rsid w:val="005C7CB2"/>
    <w:rsid w:val="005C7DEF"/>
    <w:rsid w:val="005D0028"/>
    <w:rsid w:val="005D0BFC"/>
    <w:rsid w:val="005D0F71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B48"/>
    <w:rsid w:val="005D3E24"/>
    <w:rsid w:val="005D409D"/>
    <w:rsid w:val="005D40E9"/>
    <w:rsid w:val="005D4516"/>
    <w:rsid w:val="005D4981"/>
    <w:rsid w:val="005D4C7F"/>
    <w:rsid w:val="005D4EED"/>
    <w:rsid w:val="005D5A40"/>
    <w:rsid w:val="005D5F84"/>
    <w:rsid w:val="005D5FD6"/>
    <w:rsid w:val="005D6A5D"/>
    <w:rsid w:val="005D6BB3"/>
    <w:rsid w:val="005D6F0B"/>
    <w:rsid w:val="005D709E"/>
    <w:rsid w:val="005D71C8"/>
    <w:rsid w:val="005D7425"/>
    <w:rsid w:val="005D75D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626F"/>
    <w:rsid w:val="005E6295"/>
    <w:rsid w:val="005E62A4"/>
    <w:rsid w:val="005E64EF"/>
    <w:rsid w:val="005E6C8B"/>
    <w:rsid w:val="005E6CE4"/>
    <w:rsid w:val="005E6D0E"/>
    <w:rsid w:val="005E6E25"/>
    <w:rsid w:val="005E7266"/>
    <w:rsid w:val="005E7466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26B8"/>
    <w:rsid w:val="005F27F8"/>
    <w:rsid w:val="005F2D3D"/>
    <w:rsid w:val="005F35B3"/>
    <w:rsid w:val="005F37D8"/>
    <w:rsid w:val="005F3E86"/>
    <w:rsid w:val="005F3E8F"/>
    <w:rsid w:val="005F4495"/>
    <w:rsid w:val="005F4944"/>
    <w:rsid w:val="005F4D0A"/>
    <w:rsid w:val="005F5D7A"/>
    <w:rsid w:val="005F5D83"/>
    <w:rsid w:val="005F61AE"/>
    <w:rsid w:val="005F61CD"/>
    <w:rsid w:val="005F6E42"/>
    <w:rsid w:val="005F7038"/>
    <w:rsid w:val="005F771D"/>
    <w:rsid w:val="00600402"/>
    <w:rsid w:val="00600566"/>
    <w:rsid w:val="00600698"/>
    <w:rsid w:val="00600D8B"/>
    <w:rsid w:val="006016B4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73BD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88C"/>
    <w:rsid w:val="00622E8E"/>
    <w:rsid w:val="00623489"/>
    <w:rsid w:val="00623748"/>
    <w:rsid w:val="00624053"/>
    <w:rsid w:val="00624350"/>
    <w:rsid w:val="0062448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24B3"/>
    <w:rsid w:val="00632675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40023"/>
    <w:rsid w:val="00641557"/>
    <w:rsid w:val="0064163C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F17"/>
    <w:rsid w:val="00645F57"/>
    <w:rsid w:val="006462AA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DD"/>
    <w:rsid w:val="0067606B"/>
    <w:rsid w:val="00677058"/>
    <w:rsid w:val="0067705F"/>
    <w:rsid w:val="006770DF"/>
    <w:rsid w:val="006771F7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123B"/>
    <w:rsid w:val="006A14CC"/>
    <w:rsid w:val="006A1B0E"/>
    <w:rsid w:val="006A1B37"/>
    <w:rsid w:val="006A250A"/>
    <w:rsid w:val="006A2695"/>
    <w:rsid w:val="006A2A27"/>
    <w:rsid w:val="006A2F21"/>
    <w:rsid w:val="006A314E"/>
    <w:rsid w:val="006A32B9"/>
    <w:rsid w:val="006A3427"/>
    <w:rsid w:val="006A3ED8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589"/>
    <w:rsid w:val="006B68D1"/>
    <w:rsid w:val="006B69AA"/>
    <w:rsid w:val="006B6ACF"/>
    <w:rsid w:val="006B6B61"/>
    <w:rsid w:val="006C0092"/>
    <w:rsid w:val="006C00A9"/>
    <w:rsid w:val="006C01F9"/>
    <w:rsid w:val="006C036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4D0"/>
    <w:rsid w:val="006C6D80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6EA"/>
    <w:rsid w:val="006D2746"/>
    <w:rsid w:val="006D32CA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F0B"/>
    <w:rsid w:val="006D7FF5"/>
    <w:rsid w:val="006E0002"/>
    <w:rsid w:val="006E0758"/>
    <w:rsid w:val="006E0B1B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6A2"/>
    <w:rsid w:val="006E75AE"/>
    <w:rsid w:val="006E78F1"/>
    <w:rsid w:val="006E7916"/>
    <w:rsid w:val="006E7928"/>
    <w:rsid w:val="006E7AA0"/>
    <w:rsid w:val="006E7CE4"/>
    <w:rsid w:val="006F03F0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FBF"/>
    <w:rsid w:val="0070625A"/>
    <w:rsid w:val="007063D8"/>
    <w:rsid w:val="0070643D"/>
    <w:rsid w:val="00706560"/>
    <w:rsid w:val="00706D99"/>
    <w:rsid w:val="00706FAA"/>
    <w:rsid w:val="00707232"/>
    <w:rsid w:val="00707541"/>
    <w:rsid w:val="00707617"/>
    <w:rsid w:val="007076E9"/>
    <w:rsid w:val="00707717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63C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60E"/>
    <w:rsid w:val="00725720"/>
    <w:rsid w:val="00726220"/>
    <w:rsid w:val="007268D5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EAB"/>
    <w:rsid w:val="00731227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E80"/>
    <w:rsid w:val="00735FA2"/>
    <w:rsid w:val="00736188"/>
    <w:rsid w:val="00736252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B6"/>
    <w:rsid w:val="007516C8"/>
    <w:rsid w:val="00751B1D"/>
    <w:rsid w:val="00751C98"/>
    <w:rsid w:val="00752009"/>
    <w:rsid w:val="00752892"/>
    <w:rsid w:val="00752B6E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57CCC"/>
    <w:rsid w:val="007601A2"/>
    <w:rsid w:val="00760B6E"/>
    <w:rsid w:val="007611B3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4356"/>
    <w:rsid w:val="0077436D"/>
    <w:rsid w:val="00774752"/>
    <w:rsid w:val="00775078"/>
    <w:rsid w:val="00775487"/>
    <w:rsid w:val="00775D0C"/>
    <w:rsid w:val="0077647D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F0"/>
    <w:rsid w:val="007A7879"/>
    <w:rsid w:val="007A7F04"/>
    <w:rsid w:val="007B04A2"/>
    <w:rsid w:val="007B07C6"/>
    <w:rsid w:val="007B0886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18AC"/>
    <w:rsid w:val="007C2014"/>
    <w:rsid w:val="007C255B"/>
    <w:rsid w:val="007C26DF"/>
    <w:rsid w:val="007C26FA"/>
    <w:rsid w:val="007C27AC"/>
    <w:rsid w:val="007C2834"/>
    <w:rsid w:val="007C28D3"/>
    <w:rsid w:val="007C32E8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3AE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8003CE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70C5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C32"/>
    <w:rsid w:val="00816DB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905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927"/>
    <w:rsid w:val="00832E4C"/>
    <w:rsid w:val="00833A4E"/>
    <w:rsid w:val="0083438C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5B"/>
    <w:rsid w:val="008514E0"/>
    <w:rsid w:val="0085173D"/>
    <w:rsid w:val="008518B4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9AE"/>
    <w:rsid w:val="008562FF"/>
    <w:rsid w:val="0085643B"/>
    <w:rsid w:val="00856563"/>
    <w:rsid w:val="0085663D"/>
    <w:rsid w:val="0085730E"/>
    <w:rsid w:val="00857DEB"/>
    <w:rsid w:val="0086050C"/>
    <w:rsid w:val="00860B0A"/>
    <w:rsid w:val="00860B29"/>
    <w:rsid w:val="008610F1"/>
    <w:rsid w:val="008620A9"/>
    <w:rsid w:val="008626A7"/>
    <w:rsid w:val="0086296C"/>
    <w:rsid w:val="00862A8A"/>
    <w:rsid w:val="00862C5F"/>
    <w:rsid w:val="00863097"/>
    <w:rsid w:val="00863C19"/>
    <w:rsid w:val="00863E83"/>
    <w:rsid w:val="00864095"/>
    <w:rsid w:val="0086418B"/>
    <w:rsid w:val="00864E4E"/>
    <w:rsid w:val="00865149"/>
    <w:rsid w:val="0086519D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A6"/>
    <w:rsid w:val="00870F3B"/>
    <w:rsid w:val="00871184"/>
    <w:rsid w:val="0087128E"/>
    <w:rsid w:val="008714D3"/>
    <w:rsid w:val="00871757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401F"/>
    <w:rsid w:val="008740A0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857"/>
    <w:rsid w:val="00887A9B"/>
    <w:rsid w:val="008902C8"/>
    <w:rsid w:val="008905D4"/>
    <w:rsid w:val="00890640"/>
    <w:rsid w:val="00890DD5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CAA"/>
    <w:rsid w:val="008A29FD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109"/>
    <w:rsid w:val="008B573B"/>
    <w:rsid w:val="008B583F"/>
    <w:rsid w:val="008B588A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36A3"/>
    <w:rsid w:val="008D3706"/>
    <w:rsid w:val="008D3E78"/>
    <w:rsid w:val="008D41DA"/>
    <w:rsid w:val="008D430E"/>
    <w:rsid w:val="008D44F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598"/>
    <w:rsid w:val="008F7E1A"/>
    <w:rsid w:val="008F7E66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C9"/>
    <w:rsid w:val="00911F5D"/>
    <w:rsid w:val="0091221E"/>
    <w:rsid w:val="00912860"/>
    <w:rsid w:val="00912FDA"/>
    <w:rsid w:val="00913498"/>
    <w:rsid w:val="0091407D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266"/>
    <w:rsid w:val="009262B0"/>
    <w:rsid w:val="0092655E"/>
    <w:rsid w:val="009266D6"/>
    <w:rsid w:val="009271DC"/>
    <w:rsid w:val="0092721F"/>
    <w:rsid w:val="0092779D"/>
    <w:rsid w:val="00930746"/>
    <w:rsid w:val="00930991"/>
    <w:rsid w:val="00930AA2"/>
    <w:rsid w:val="00931A11"/>
    <w:rsid w:val="00931A41"/>
    <w:rsid w:val="00931CF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F29"/>
    <w:rsid w:val="009552A6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64"/>
    <w:rsid w:val="0099306C"/>
    <w:rsid w:val="00993627"/>
    <w:rsid w:val="00994BD7"/>
    <w:rsid w:val="00995692"/>
    <w:rsid w:val="00995C97"/>
    <w:rsid w:val="009965E5"/>
    <w:rsid w:val="009968D7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625"/>
    <w:rsid w:val="009A267F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3F4"/>
    <w:rsid w:val="009A64C5"/>
    <w:rsid w:val="009A64E1"/>
    <w:rsid w:val="009A6568"/>
    <w:rsid w:val="009A661F"/>
    <w:rsid w:val="009A69A9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5568"/>
    <w:rsid w:val="009D602F"/>
    <w:rsid w:val="009D60E5"/>
    <w:rsid w:val="009D6A3B"/>
    <w:rsid w:val="009D7190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F2F"/>
    <w:rsid w:val="009E22CA"/>
    <w:rsid w:val="009E28CE"/>
    <w:rsid w:val="009E2A6A"/>
    <w:rsid w:val="009E2CC1"/>
    <w:rsid w:val="009E2FBB"/>
    <w:rsid w:val="009E3146"/>
    <w:rsid w:val="009E3165"/>
    <w:rsid w:val="009E404B"/>
    <w:rsid w:val="009E41FE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D48"/>
    <w:rsid w:val="009F5FC7"/>
    <w:rsid w:val="009F6763"/>
    <w:rsid w:val="009F6A28"/>
    <w:rsid w:val="009F6AC3"/>
    <w:rsid w:val="009F6E36"/>
    <w:rsid w:val="009F71A9"/>
    <w:rsid w:val="009F7B63"/>
    <w:rsid w:val="00A00154"/>
    <w:rsid w:val="00A00973"/>
    <w:rsid w:val="00A00B97"/>
    <w:rsid w:val="00A00C16"/>
    <w:rsid w:val="00A015E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21B9"/>
    <w:rsid w:val="00A122A9"/>
    <w:rsid w:val="00A1249D"/>
    <w:rsid w:val="00A12B5B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804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454"/>
    <w:rsid w:val="00AA36B0"/>
    <w:rsid w:val="00AA389A"/>
    <w:rsid w:val="00AA38E6"/>
    <w:rsid w:val="00AA38FD"/>
    <w:rsid w:val="00AA416C"/>
    <w:rsid w:val="00AA41CB"/>
    <w:rsid w:val="00AA4642"/>
    <w:rsid w:val="00AA4B34"/>
    <w:rsid w:val="00AA51A3"/>
    <w:rsid w:val="00AA51CD"/>
    <w:rsid w:val="00AA582A"/>
    <w:rsid w:val="00AA66FC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204A"/>
    <w:rsid w:val="00AD228E"/>
    <w:rsid w:val="00AD23C6"/>
    <w:rsid w:val="00AD2646"/>
    <w:rsid w:val="00AD2BA3"/>
    <w:rsid w:val="00AD2CF6"/>
    <w:rsid w:val="00AD2D75"/>
    <w:rsid w:val="00AD31F9"/>
    <w:rsid w:val="00AD38CB"/>
    <w:rsid w:val="00AD39D0"/>
    <w:rsid w:val="00AD3B0B"/>
    <w:rsid w:val="00AD3B37"/>
    <w:rsid w:val="00AD40C9"/>
    <w:rsid w:val="00AD4442"/>
    <w:rsid w:val="00AD4601"/>
    <w:rsid w:val="00AD47A7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CD4"/>
    <w:rsid w:val="00AE1A01"/>
    <w:rsid w:val="00AE1F36"/>
    <w:rsid w:val="00AE2452"/>
    <w:rsid w:val="00AE25A1"/>
    <w:rsid w:val="00AE2B3E"/>
    <w:rsid w:val="00AE306B"/>
    <w:rsid w:val="00AE3461"/>
    <w:rsid w:val="00AE35D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489"/>
    <w:rsid w:val="00AF4CEF"/>
    <w:rsid w:val="00AF4E28"/>
    <w:rsid w:val="00AF5207"/>
    <w:rsid w:val="00AF5575"/>
    <w:rsid w:val="00AF5831"/>
    <w:rsid w:val="00AF5C1B"/>
    <w:rsid w:val="00AF5E40"/>
    <w:rsid w:val="00AF682C"/>
    <w:rsid w:val="00AF6CBF"/>
    <w:rsid w:val="00AF77C9"/>
    <w:rsid w:val="00AF7D14"/>
    <w:rsid w:val="00B001DF"/>
    <w:rsid w:val="00B00667"/>
    <w:rsid w:val="00B00A3E"/>
    <w:rsid w:val="00B00C33"/>
    <w:rsid w:val="00B00C36"/>
    <w:rsid w:val="00B00E8F"/>
    <w:rsid w:val="00B0101B"/>
    <w:rsid w:val="00B010C9"/>
    <w:rsid w:val="00B016FF"/>
    <w:rsid w:val="00B0237A"/>
    <w:rsid w:val="00B02437"/>
    <w:rsid w:val="00B0243C"/>
    <w:rsid w:val="00B0348F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0FD"/>
    <w:rsid w:val="00B076CD"/>
    <w:rsid w:val="00B077C7"/>
    <w:rsid w:val="00B07B03"/>
    <w:rsid w:val="00B07C8F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60F"/>
    <w:rsid w:val="00B83477"/>
    <w:rsid w:val="00B8385E"/>
    <w:rsid w:val="00B83C72"/>
    <w:rsid w:val="00B83E72"/>
    <w:rsid w:val="00B840CC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888"/>
    <w:rsid w:val="00B929A9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295"/>
    <w:rsid w:val="00B959F0"/>
    <w:rsid w:val="00B95E5C"/>
    <w:rsid w:val="00B964D9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81A"/>
    <w:rsid w:val="00BA088A"/>
    <w:rsid w:val="00BA08B9"/>
    <w:rsid w:val="00BA1341"/>
    <w:rsid w:val="00BA1518"/>
    <w:rsid w:val="00BA1561"/>
    <w:rsid w:val="00BA213D"/>
    <w:rsid w:val="00BA2298"/>
    <w:rsid w:val="00BA22BE"/>
    <w:rsid w:val="00BA2680"/>
    <w:rsid w:val="00BA2944"/>
    <w:rsid w:val="00BA3C9A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549B"/>
    <w:rsid w:val="00BB5609"/>
    <w:rsid w:val="00BB5ABA"/>
    <w:rsid w:val="00BB61EB"/>
    <w:rsid w:val="00BB66B1"/>
    <w:rsid w:val="00BB6D53"/>
    <w:rsid w:val="00BB6DCC"/>
    <w:rsid w:val="00BB7170"/>
    <w:rsid w:val="00BB734A"/>
    <w:rsid w:val="00BB78CB"/>
    <w:rsid w:val="00BB7BAF"/>
    <w:rsid w:val="00BB7BF9"/>
    <w:rsid w:val="00BC0AD9"/>
    <w:rsid w:val="00BC10D3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D8B"/>
    <w:rsid w:val="00BD1F7C"/>
    <w:rsid w:val="00BD2273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7425"/>
    <w:rsid w:val="00C37F8D"/>
    <w:rsid w:val="00C40165"/>
    <w:rsid w:val="00C40AF3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826"/>
    <w:rsid w:val="00C51B5B"/>
    <w:rsid w:val="00C520E1"/>
    <w:rsid w:val="00C525F7"/>
    <w:rsid w:val="00C52959"/>
    <w:rsid w:val="00C536CF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7FF"/>
    <w:rsid w:val="00C56C7F"/>
    <w:rsid w:val="00C56C8C"/>
    <w:rsid w:val="00C576CF"/>
    <w:rsid w:val="00C57A3E"/>
    <w:rsid w:val="00C57AB8"/>
    <w:rsid w:val="00C57B40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A5F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7D6C"/>
    <w:rsid w:val="00C77FD5"/>
    <w:rsid w:val="00C80570"/>
    <w:rsid w:val="00C805E1"/>
    <w:rsid w:val="00C808FD"/>
    <w:rsid w:val="00C80EFF"/>
    <w:rsid w:val="00C8136E"/>
    <w:rsid w:val="00C813ED"/>
    <w:rsid w:val="00C81E5A"/>
    <w:rsid w:val="00C81E76"/>
    <w:rsid w:val="00C81EB6"/>
    <w:rsid w:val="00C8215E"/>
    <w:rsid w:val="00C827F6"/>
    <w:rsid w:val="00C83810"/>
    <w:rsid w:val="00C846AF"/>
    <w:rsid w:val="00C84A69"/>
    <w:rsid w:val="00C84ABD"/>
    <w:rsid w:val="00C84CCB"/>
    <w:rsid w:val="00C85403"/>
    <w:rsid w:val="00C85C47"/>
    <w:rsid w:val="00C85CFB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D86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7C6"/>
    <w:rsid w:val="00CB2309"/>
    <w:rsid w:val="00CB2783"/>
    <w:rsid w:val="00CB2957"/>
    <w:rsid w:val="00CB2FAF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377"/>
    <w:rsid w:val="00CD140A"/>
    <w:rsid w:val="00CD1E43"/>
    <w:rsid w:val="00CD2093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F10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3D6"/>
    <w:rsid w:val="00CE2483"/>
    <w:rsid w:val="00CE2798"/>
    <w:rsid w:val="00CE2832"/>
    <w:rsid w:val="00CE2BCE"/>
    <w:rsid w:val="00CE30F3"/>
    <w:rsid w:val="00CE31DF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F0860"/>
    <w:rsid w:val="00CF15BC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251D"/>
    <w:rsid w:val="00D02E19"/>
    <w:rsid w:val="00D03492"/>
    <w:rsid w:val="00D039D4"/>
    <w:rsid w:val="00D039D5"/>
    <w:rsid w:val="00D04CF3"/>
    <w:rsid w:val="00D05131"/>
    <w:rsid w:val="00D05163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31D0"/>
    <w:rsid w:val="00D232EC"/>
    <w:rsid w:val="00D23539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B04"/>
    <w:rsid w:val="00D25D0A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A35"/>
    <w:rsid w:val="00D36CDE"/>
    <w:rsid w:val="00D36DA0"/>
    <w:rsid w:val="00D37AFB"/>
    <w:rsid w:val="00D37BED"/>
    <w:rsid w:val="00D37D13"/>
    <w:rsid w:val="00D401A3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10B4"/>
    <w:rsid w:val="00D51252"/>
    <w:rsid w:val="00D515C8"/>
    <w:rsid w:val="00D519C2"/>
    <w:rsid w:val="00D51D0B"/>
    <w:rsid w:val="00D51E34"/>
    <w:rsid w:val="00D51E4F"/>
    <w:rsid w:val="00D51FFA"/>
    <w:rsid w:val="00D520EE"/>
    <w:rsid w:val="00D522D0"/>
    <w:rsid w:val="00D52944"/>
    <w:rsid w:val="00D52CB1"/>
    <w:rsid w:val="00D52D28"/>
    <w:rsid w:val="00D53E09"/>
    <w:rsid w:val="00D53FD0"/>
    <w:rsid w:val="00D54006"/>
    <w:rsid w:val="00D544F3"/>
    <w:rsid w:val="00D54938"/>
    <w:rsid w:val="00D54DA2"/>
    <w:rsid w:val="00D55910"/>
    <w:rsid w:val="00D567F3"/>
    <w:rsid w:val="00D569CA"/>
    <w:rsid w:val="00D5704F"/>
    <w:rsid w:val="00D57795"/>
    <w:rsid w:val="00D57894"/>
    <w:rsid w:val="00D57B56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616F"/>
    <w:rsid w:val="00D667A8"/>
    <w:rsid w:val="00D66D84"/>
    <w:rsid w:val="00D67CB2"/>
    <w:rsid w:val="00D67DDC"/>
    <w:rsid w:val="00D70494"/>
    <w:rsid w:val="00D70641"/>
    <w:rsid w:val="00D70A3C"/>
    <w:rsid w:val="00D70E81"/>
    <w:rsid w:val="00D7139B"/>
    <w:rsid w:val="00D71471"/>
    <w:rsid w:val="00D71A8C"/>
    <w:rsid w:val="00D71B7B"/>
    <w:rsid w:val="00D72A66"/>
    <w:rsid w:val="00D72E52"/>
    <w:rsid w:val="00D72FDB"/>
    <w:rsid w:val="00D736B1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F12"/>
    <w:rsid w:val="00D80AD4"/>
    <w:rsid w:val="00D80C31"/>
    <w:rsid w:val="00D80EBC"/>
    <w:rsid w:val="00D815DB"/>
    <w:rsid w:val="00D816A4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C1F"/>
    <w:rsid w:val="00D8630E"/>
    <w:rsid w:val="00D86B82"/>
    <w:rsid w:val="00D86C73"/>
    <w:rsid w:val="00D871C9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ABC"/>
    <w:rsid w:val="00D92F01"/>
    <w:rsid w:val="00D93EC4"/>
    <w:rsid w:val="00D940AE"/>
    <w:rsid w:val="00D94650"/>
    <w:rsid w:val="00D946AF"/>
    <w:rsid w:val="00D94BF6"/>
    <w:rsid w:val="00D94F20"/>
    <w:rsid w:val="00D9528D"/>
    <w:rsid w:val="00D956FC"/>
    <w:rsid w:val="00D95BCE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DC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969"/>
    <w:rsid w:val="00DA7C9D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EE"/>
    <w:rsid w:val="00E15A5E"/>
    <w:rsid w:val="00E15A60"/>
    <w:rsid w:val="00E15AD5"/>
    <w:rsid w:val="00E163C5"/>
    <w:rsid w:val="00E16966"/>
    <w:rsid w:val="00E1697B"/>
    <w:rsid w:val="00E16C25"/>
    <w:rsid w:val="00E16C83"/>
    <w:rsid w:val="00E16F95"/>
    <w:rsid w:val="00E17439"/>
    <w:rsid w:val="00E174E4"/>
    <w:rsid w:val="00E17535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7EE"/>
    <w:rsid w:val="00E318C5"/>
    <w:rsid w:val="00E31C1D"/>
    <w:rsid w:val="00E31DAA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6C0"/>
    <w:rsid w:val="00E47AF1"/>
    <w:rsid w:val="00E47D37"/>
    <w:rsid w:val="00E50193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DC"/>
    <w:rsid w:val="00E56EAD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986"/>
    <w:rsid w:val="00E74A41"/>
    <w:rsid w:val="00E74A76"/>
    <w:rsid w:val="00E74CFC"/>
    <w:rsid w:val="00E751E4"/>
    <w:rsid w:val="00E7569F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4C1"/>
    <w:rsid w:val="00E8667A"/>
    <w:rsid w:val="00E86B5E"/>
    <w:rsid w:val="00E87450"/>
    <w:rsid w:val="00E878C7"/>
    <w:rsid w:val="00E878F1"/>
    <w:rsid w:val="00E87938"/>
    <w:rsid w:val="00E90250"/>
    <w:rsid w:val="00E90332"/>
    <w:rsid w:val="00E90C15"/>
    <w:rsid w:val="00E90E20"/>
    <w:rsid w:val="00E91091"/>
    <w:rsid w:val="00E911A8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4C"/>
    <w:rsid w:val="00EA74C1"/>
    <w:rsid w:val="00EA7705"/>
    <w:rsid w:val="00EA79AE"/>
    <w:rsid w:val="00EA7D20"/>
    <w:rsid w:val="00EB06FD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E73"/>
    <w:rsid w:val="00ED04F8"/>
    <w:rsid w:val="00ED057F"/>
    <w:rsid w:val="00ED091B"/>
    <w:rsid w:val="00ED0FB5"/>
    <w:rsid w:val="00ED1A69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AB7"/>
    <w:rsid w:val="00EE1497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1E1"/>
    <w:rsid w:val="00EE5892"/>
    <w:rsid w:val="00EE5B53"/>
    <w:rsid w:val="00EE652E"/>
    <w:rsid w:val="00EE742B"/>
    <w:rsid w:val="00EE7510"/>
    <w:rsid w:val="00EF0854"/>
    <w:rsid w:val="00EF108E"/>
    <w:rsid w:val="00EF1144"/>
    <w:rsid w:val="00EF1722"/>
    <w:rsid w:val="00EF1942"/>
    <w:rsid w:val="00EF19DE"/>
    <w:rsid w:val="00EF2001"/>
    <w:rsid w:val="00EF3109"/>
    <w:rsid w:val="00EF322D"/>
    <w:rsid w:val="00EF3B86"/>
    <w:rsid w:val="00EF4057"/>
    <w:rsid w:val="00EF416F"/>
    <w:rsid w:val="00EF4D70"/>
    <w:rsid w:val="00EF539A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9A2"/>
    <w:rsid w:val="00F00BBF"/>
    <w:rsid w:val="00F00BC0"/>
    <w:rsid w:val="00F010FB"/>
    <w:rsid w:val="00F01555"/>
    <w:rsid w:val="00F016AC"/>
    <w:rsid w:val="00F01742"/>
    <w:rsid w:val="00F018B9"/>
    <w:rsid w:val="00F0233B"/>
    <w:rsid w:val="00F0245D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B77"/>
    <w:rsid w:val="00F07C4B"/>
    <w:rsid w:val="00F10335"/>
    <w:rsid w:val="00F1060F"/>
    <w:rsid w:val="00F10716"/>
    <w:rsid w:val="00F108FD"/>
    <w:rsid w:val="00F10D5A"/>
    <w:rsid w:val="00F10E89"/>
    <w:rsid w:val="00F114B1"/>
    <w:rsid w:val="00F11543"/>
    <w:rsid w:val="00F1175A"/>
    <w:rsid w:val="00F11F3B"/>
    <w:rsid w:val="00F1201E"/>
    <w:rsid w:val="00F12739"/>
    <w:rsid w:val="00F12D2F"/>
    <w:rsid w:val="00F12E94"/>
    <w:rsid w:val="00F1330D"/>
    <w:rsid w:val="00F13E03"/>
    <w:rsid w:val="00F13E85"/>
    <w:rsid w:val="00F14193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594"/>
    <w:rsid w:val="00F225B9"/>
    <w:rsid w:val="00F2292D"/>
    <w:rsid w:val="00F2311B"/>
    <w:rsid w:val="00F2327A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FB6"/>
    <w:rsid w:val="00F31718"/>
    <w:rsid w:val="00F31B81"/>
    <w:rsid w:val="00F32038"/>
    <w:rsid w:val="00F32632"/>
    <w:rsid w:val="00F32BB3"/>
    <w:rsid w:val="00F32D4E"/>
    <w:rsid w:val="00F33203"/>
    <w:rsid w:val="00F33E4C"/>
    <w:rsid w:val="00F345EC"/>
    <w:rsid w:val="00F34B96"/>
    <w:rsid w:val="00F35A46"/>
    <w:rsid w:val="00F35B6C"/>
    <w:rsid w:val="00F3666B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A3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391D"/>
    <w:rsid w:val="00F93E89"/>
    <w:rsid w:val="00F93EA0"/>
    <w:rsid w:val="00F94312"/>
    <w:rsid w:val="00F9450D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50A"/>
    <w:rsid w:val="00FA15F2"/>
    <w:rsid w:val="00FA1BC9"/>
    <w:rsid w:val="00FA1BD3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B14"/>
    <w:rsid w:val="00FA5D75"/>
    <w:rsid w:val="00FA7747"/>
    <w:rsid w:val="00FA7C0C"/>
    <w:rsid w:val="00FB0C25"/>
    <w:rsid w:val="00FB0D13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64B"/>
    <w:rsid w:val="00FB59A8"/>
    <w:rsid w:val="00FB5A28"/>
    <w:rsid w:val="00FB5A99"/>
    <w:rsid w:val="00FB5C1E"/>
    <w:rsid w:val="00FB5D00"/>
    <w:rsid w:val="00FB5D89"/>
    <w:rsid w:val="00FB5F83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315"/>
    <w:rsid w:val="00FC1A0E"/>
    <w:rsid w:val="00FC1C44"/>
    <w:rsid w:val="00FC30F0"/>
    <w:rsid w:val="00FC34BD"/>
    <w:rsid w:val="00FC3C87"/>
    <w:rsid w:val="00FC3CA0"/>
    <w:rsid w:val="00FC4DFB"/>
    <w:rsid w:val="00FC598E"/>
    <w:rsid w:val="00FC5B3C"/>
    <w:rsid w:val="00FC60C7"/>
    <w:rsid w:val="00FC626E"/>
    <w:rsid w:val="00FC6567"/>
    <w:rsid w:val="00FC68A6"/>
    <w:rsid w:val="00FC74E0"/>
    <w:rsid w:val="00FC75C5"/>
    <w:rsid w:val="00FC771A"/>
    <w:rsid w:val="00FC79C1"/>
    <w:rsid w:val="00FC7A9E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3300"/>
    <w:rsid w:val="00FD35AE"/>
    <w:rsid w:val="00FD375A"/>
    <w:rsid w:val="00FD389D"/>
    <w:rsid w:val="00FD41D0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E8C"/>
    <w:rsid w:val="00FE25D6"/>
    <w:rsid w:val="00FE2649"/>
    <w:rsid w:val="00FE2779"/>
    <w:rsid w:val="00FE29D9"/>
    <w:rsid w:val="00FE33C4"/>
    <w:rsid w:val="00FE3958"/>
    <w:rsid w:val="00FE3AA3"/>
    <w:rsid w:val="00FE413B"/>
    <w:rsid w:val="00FE42B4"/>
    <w:rsid w:val="00FE4F74"/>
    <w:rsid w:val="00FE5552"/>
    <w:rsid w:val="00FE5E93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E1"/>
    <w:rsid w:val="00FF401E"/>
    <w:rsid w:val="00FF510C"/>
    <w:rsid w:val="00FF5156"/>
    <w:rsid w:val="00FF5B1D"/>
    <w:rsid w:val="00FF6411"/>
    <w:rsid w:val="00FF6560"/>
    <w:rsid w:val="00FF6730"/>
    <w:rsid w:val="00FF6BD9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7BED6F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60</Pages>
  <Words>14095</Words>
  <Characters>59235</Characters>
  <Application>Microsoft Office Word</Application>
  <DocSecurity>0</DocSecurity>
  <Lines>493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Saisamorn, Chimyoo</cp:lastModifiedBy>
  <cp:revision>4</cp:revision>
  <cp:lastPrinted>2020-05-27T05:36:00Z</cp:lastPrinted>
  <dcterms:created xsi:type="dcterms:W3CDTF">2021-05-24T10:31:00Z</dcterms:created>
  <dcterms:modified xsi:type="dcterms:W3CDTF">2021-05-24T10:33:00Z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