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63380F95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56DDBDF4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68CAA05E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D265A" w:rsidRPr="00C52C41" w14:paraId="5EF28F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231FB5" w14:textId="07F471AA" w:rsidR="00BD265A" w:rsidRPr="00C52C41" w:rsidRDefault="003E5BB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0A9035B" w14:textId="15A967E6" w:rsidR="00BD265A" w:rsidRPr="00F969A5" w:rsidRDefault="00AE3277" w:rsidP="00AE327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69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AE3277" w:rsidRPr="00C52C41" w14:paraId="25DDB6D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1672B" w14:textId="45BB74A0" w:rsidR="00AE3277" w:rsidRPr="003E5BB7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2FB9A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338FA" w14:textId="35C4004C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E3277" w:rsidRPr="00C52C41" w14:paraId="2FE69951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3DD4BD" w14:textId="3C9477BE" w:rsidR="00AE3277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17167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FC6FD0D" w14:textId="5132F576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1DE7C53A" w:rsidR="00BD265A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47547B72" w:rsidR="00BD265A" w:rsidRPr="00C52C41" w:rsidRDefault="000C317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2ABCBA9F" w:rsidR="00BD265A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14:paraId="0DF7C31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447058" w14:textId="1206AFBC" w:rsidR="00E26BB8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96DEE5" w14:textId="77777777"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F1EC01" w14:textId="1386DC36"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3E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2420EC22" w:rsidR="00BD265A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3C9DD75" w:rsidR="00DC55FE" w:rsidRPr="00C52C41" w:rsidRDefault="003E5BB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771C319B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AE3277" w:rsidRPr="00C52C41" w14:paraId="6F2AE31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F9412" w14:textId="4B80B050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E0053C0" w14:textId="77777777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9C517" w14:textId="3776F86E" w:rsidR="00AE3277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3736D" w:rsidRPr="00C52C41" w14:paraId="14C0FCC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DC611" w14:textId="602C44CF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B4329A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305E8CF" w14:textId="69BD8213" w:rsidR="0033736D" w:rsidRPr="00C52C41" w:rsidRDefault="001B3E9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</w:t>
            </w:r>
            <w:r w:rsidR="0033736D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424A4C" w:rsidRPr="00C52C41" w14:paraId="773D6147" w14:textId="77777777" w:rsidTr="006A71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29A0D" w14:textId="315480FA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6C9E1E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FAC3FB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315CEA6B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1DC0A1D4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31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2568A998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5A2E8D7" w:rsidR="0033736D" w:rsidRPr="00C52C41" w:rsidRDefault="00DC378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218D5544" w:rsidR="0033736D" w:rsidRPr="00C52C41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049F9A9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0F673" w14:textId="6161010B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FAB5FFC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8E27F4" w14:textId="40A791E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0AF71B66" w:rsidR="0033736D" w:rsidRPr="00C52C41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319B53AA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782F91E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655F6" w:rsidRPr="00C52C41" w14:paraId="592C845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609342" w14:textId="3A6ED2C5" w:rsidR="00F655F6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FE3512" w14:textId="77777777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46FB88" w14:textId="436D7644" w:rsidR="00F655F6" w:rsidRPr="00C52C41" w:rsidRDefault="008D190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="00F655F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350CB9" w:rsidRPr="00C52C41" w14:paraId="5FBB6E6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C3C745" w14:textId="3C6683ED" w:rsidR="00350CB9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C0595D" w14:textId="77777777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8312093" w14:textId="57066D99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6EE4A090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3277" w:rsidRPr="00C52C41" w14:paraId="1AA23F99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0CF9AA" w14:textId="1195FB89" w:rsidR="00AE3277" w:rsidRPr="006B116C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D2AD19" w14:textId="77777777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24776B8" w14:textId="0F4FB79F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2EC56D58" w:rsidR="0033736D" w:rsidRPr="006B116C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1BD86388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71E51">
        <w:rPr>
          <w:rFonts w:ascii="Angsana New" w:hAnsi="Angsana New" w:hint="cs"/>
          <w:sz w:val="30"/>
          <w:szCs w:val="30"/>
        </w:rPr>
        <w:t>2</w:t>
      </w:r>
      <w:r w:rsidR="00EA4EC2">
        <w:rPr>
          <w:rFonts w:ascii="Angsana New" w:hAnsi="Angsana New"/>
          <w:sz w:val="30"/>
          <w:szCs w:val="30"/>
        </w:rPr>
        <w:t>5</w:t>
      </w:r>
      <w:r w:rsidRPr="00771E51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771E51">
        <w:rPr>
          <w:rFonts w:ascii="Angsana New" w:hAnsi="Angsana New" w:hint="cs"/>
          <w:sz w:val="30"/>
          <w:szCs w:val="30"/>
        </w:rPr>
        <w:t>256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</w:p>
    <w:p w14:paraId="656242A1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A3057D" w14:textId="13CD2FCE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A164E92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8D9E728" w14:textId="77777777" w:rsidR="00254568" w:rsidRDefault="00254568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6B5FBD">
        <w:rPr>
          <w:rFonts w:ascii="Angsana New" w:hAnsi="Angsana New"/>
          <w:sz w:val="30"/>
          <w:szCs w:val="30"/>
        </w:rPr>
        <w:t xml:space="preserve">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42740">
        <w:rPr>
          <w:rFonts w:ascii="Angsana New" w:hAnsi="Angsana New"/>
          <w:sz w:val="30"/>
          <w:szCs w:val="30"/>
        </w:rPr>
        <w:t>2562</w:t>
      </w:r>
      <w:r w:rsidRPr="006B5FBD">
        <w:rPr>
          <w:rFonts w:ascii="Angsana New" w:hAnsi="Angsana New"/>
          <w:sz w:val="30"/>
          <w:szCs w:val="30"/>
        </w:rPr>
        <w:t xml:space="preserve">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14:paraId="05BD5FAE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0C3AC7" w14:textId="70A0A591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</w:t>
      </w:r>
      <w:r w:rsidR="00E35D1C">
        <w:rPr>
          <w:rFonts w:ascii="Angsana New" w:hAnsi="Angsana New" w:hint="cs"/>
          <w:sz w:val="30"/>
          <w:szCs w:val="30"/>
          <w:cs/>
        </w:rPr>
        <w:t>ปี</w:t>
      </w:r>
      <w:r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6937B058" w14:textId="77777777" w:rsidR="00C85FF1" w:rsidRPr="00C77E1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87507D2" w14:textId="77777777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Pr="00D343C8">
        <w:rPr>
          <w:rFonts w:ascii="Angsana New" w:hAnsi="Angsana New"/>
          <w:sz w:val="30"/>
          <w:szCs w:val="30"/>
        </w:rPr>
        <w:t xml:space="preserve"> </w:t>
      </w:r>
      <w:r w:rsidRPr="00D343C8">
        <w:rPr>
          <w:rFonts w:ascii="Angsana New" w:hAnsi="Angsana New" w:hint="cs"/>
          <w:sz w:val="30"/>
          <w:szCs w:val="30"/>
          <w:cs/>
        </w:rPr>
        <w:t>ผ้าแคนวา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5CB9D3B0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3563CD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734293A6" w14:textId="77777777" w:rsidR="00C85FF1" w:rsidRPr="00DC1892" w:rsidRDefault="00C85FF1" w:rsidP="00C85F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741E3" w14:textId="77777777" w:rsidR="00C85FF1" w:rsidRPr="00A729B0" w:rsidRDefault="00C85FF1" w:rsidP="00C85FF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A729B0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</w:t>
      </w:r>
      <w:r w:rsidRPr="00A729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ิ</w:t>
      </w:r>
    </w:p>
    <w:p w14:paraId="69178198" w14:textId="77777777" w:rsidR="00C85FF1" w:rsidRPr="00DC1892" w:rsidRDefault="00C85FF1" w:rsidP="00C85F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3A625" w14:textId="77777777" w:rsidR="00C85FF1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</w:p>
    <w:p w14:paraId="6399B1EE" w14:textId="77777777" w:rsidR="00C85FF1" w:rsidRPr="009C7417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4BE529" w14:textId="5F8E081F" w:rsidR="00C85FF1" w:rsidRPr="009C7417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C7417">
        <w:rPr>
          <w:rFonts w:ascii="Angsana New" w:hAnsi="Angsana New" w:cs="Angsana New"/>
          <w:sz w:val="30"/>
          <w:szCs w:val="30"/>
          <w:cs/>
          <w:lang w:val="en-US"/>
        </w:rPr>
        <w:t>บริษัทได้</w:t>
      </w:r>
      <w:r w:rsidRPr="009C7417">
        <w:rPr>
          <w:rFonts w:ascii="Angsana New" w:hAnsi="Angsana New" w:cs="Angsana New" w:hint="cs"/>
          <w:sz w:val="30"/>
          <w:szCs w:val="30"/>
          <w:cs/>
          <w:lang w:val="en-US"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9C741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C7417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เมษายน</w:t>
      </w:r>
      <w:r w:rsidRPr="009C741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C7417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9C741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D1907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ซึ่งได้เปิดเผยผลกระทบจากการเปลี่ยนแปลงนโยบายการบัญชีไว้ใน</w:t>
      </w:r>
      <w:r w:rsidR="003E0E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หมายเหตุประกอบงบการเงินข้อ </w:t>
      </w:r>
      <w:r w:rsidR="003E0E03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14:paraId="6CA3065F" w14:textId="77777777" w:rsidR="00C85FF1" w:rsidRPr="00823139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8274EC6" w14:textId="77777777" w:rsidR="003E0E03" w:rsidRDefault="003E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538585B" w14:textId="66DA84D8" w:rsidR="00C85FF1" w:rsidRPr="00823139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823139">
        <w:rPr>
          <w:rFonts w:ascii="Angsana New" w:hAnsi="Angsana New" w:cs="Angsana New"/>
          <w:sz w:val="30"/>
          <w:szCs w:val="30"/>
          <w:cs/>
          <w:lang w:val="en-US"/>
        </w:rPr>
        <w:lastRenderedPageBreak/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82313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23139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823139">
        <w:rPr>
          <w:rFonts w:ascii="Angsana New" w:hAnsi="Angsana New" w:cs="Angsana New" w:hint="cs"/>
          <w:sz w:val="30"/>
          <w:szCs w:val="30"/>
          <w:cs/>
          <w:lang w:val="en-US"/>
        </w:rPr>
        <w:t>ได้ประเมินผลกระทบที่อาจเกิดขึ้นต่อ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823139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DA27FFD" w14:textId="77777777" w:rsidR="00C85FF1" w:rsidRPr="00823139" w:rsidRDefault="00C85FF1" w:rsidP="00C85F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E14DA15" w14:textId="77777777" w:rsidR="00C85FF1" w:rsidRDefault="00C85FF1" w:rsidP="00C85F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00FF5B48" w14:textId="77777777" w:rsidR="00C85FF1" w:rsidRPr="00B23C3A" w:rsidRDefault="00C85FF1" w:rsidP="00C85F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color w:val="0000FF"/>
          <w:sz w:val="30"/>
          <w:szCs w:val="30"/>
        </w:rPr>
      </w:pPr>
    </w:p>
    <w:p w14:paraId="5F5D922D" w14:textId="77777777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3C3A">
        <w:rPr>
          <w:rFonts w:ascii="Angsana New" w:hAnsi="Angsana New"/>
          <w:sz w:val="30"/>
          <w:szCs w:val="30"/>
          <w:cs/>
        </w:rPr>
        <w:t>งบการเงินนี้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B23C3A">
        <w:rPr>
          <w:rFonts w:ascii="Angsana New" w:hAnsi="Angsana New"/>
          <w:sz w:val="30"/>
          <w:szCs w:val="30"/>
          <w:cs/>
        </w:rPr>
        <w:t>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B23C3A">
        <w:rPr>
          <w:rFonts w:ascii="Angsana New" w:hAnsi="Angsana New"/>
          <w:sz w:val="30"/>
          <w:szCs w:val="30"/>
        </w:rPr>
        <w:t xml:space="preserve"> </w:t>
      </w:r>
      <w:r w:rsidRPr="00B23C3A">
        <w:rPr>
          <w:rFonts w:ascii="Angsana New" w:hAnsi="Angsana New"/>
          <w:sz w:val="30"/>
          <w:szCs w:val="30"/>
          <w:cs/>
        </w:rPr>
        <w:t>ยกเว้นที่ระบุไว้</w:t>
      </w:r>
      <w:r w:rsidRPr="00B23C3A">
        <w:rPr>
          <w:rFonts w:ascii="Angsana New" w:hAnsi="Angsana New"/>
          <w:sz w:val="30"/>
          <w:szCs w:val="30"/>
        </w:rPr>
        <w:br/>
      </w:r>
      <w:r w:rsidRPr="00B23C3A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23BDAAF5" w14:textId="77777777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543971" w14:textId="77777777" w:rsidR="00C85FF1" w:rsidRPr="00B23C3A" w:rsidRDefault="00C85FF1" w:rsidP="00C85F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3C3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02C85FB" w14:textId="77777777" w:rsidR="00C85FF1" w:rsidRPr="00B23C3A" w:rsidRDefault="00C85FF1" w:rsidP="00C85FF1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071CD789" w14:textId="77C60D48" w:rsidR="00C85FF1" w:rsidRDefault="00C85FF1" w:rsidP="00C85FF1">
      <w:pPr>
        <w:pStyle w:val="block"/>
        <w:tabs>
          <w:tab w:val="left" w:pos="963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D4093">
        <w:rPr>
          <w:rFonts w:ascii="Angsana New" w:hAnsi="Angsana New" w:cs="Angsana New"/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DD409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D4093">
        <w:rPr>
          <w:rFonts w:ascii="Angsana New" w:hAnsi="Angsana New" w:cs="Angsana New"/>
          <w:sz w:val="30"/>
          <w:szCs w:val="30"/>
          <w:cs/>
          <w:lang w:val="en-US"/>
        </w:rPr>
        <w:t>การประมาณการและ</w:t>
      </w:r>
      <w:r w:rsidRPr="00DD4093">
        <w:rPr>
          <w:rFonts w:ascii="Angsana New" w:hAnsi="Angsana New" w:cs="Angsana New"/>
          <w:sz w:val="30"/>
          <w:szCs w:val="30"/>
          <w:cs/>
          <w:lang w:val="en-US"/>
        </w:rPr>
        <w:br/>
        <w:t>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</w:t>
      </w:r>
      <w:r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DD4093">
        <w:rPr>
          <w:rFonts w:ascii="Angsana New" w:hAnsi="Angsana New" w:cs="Angsana New"/>
          <w:sz w:val="30"/>
          <w:szCs w:val="30"/>
          <w:cs/>
          <w:lang w:val="en-US"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E01629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DD4093">
        <w:rPr>
          <w:rFonts w:ascii="Angsana New" w:hAnsi="Angsana New" w:cs="Angsana New"/>
          <w:sz w:val="30"/>
          <w:szCs w:val="30"/>
          <w:cs/>
          <w:lang w:val="en-US"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  <w:r w:rsidRPr="00DD409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D4093">
        <w:rPr>
          <w:rFonts w:ascii="Angsana New" w:hAnsi="Angsana New" w:cs="Angsana New" w:hint="cs"/>
          <w:sz w:val="30"/>
          <w:szCs w:val="30"/>
          <w:cs/>
          <w:lang w:val="en-US"/>
        </w:rPr>
        <w:t>ข้อมูลที่เกี่ยวข้องกับ</w:t>
      </w:r>
      <w:r w:rsidR="00E01629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DD409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เรื่องดังกล่าวได้เปิดเผยในหมายเหตุประกอบงบการเงินข้อต่อไปนี้ </w:t>
      </w:r>
    </w:p>
    <w:p w14:paraId="48C3EF9B" w14:textId="77777777" w:rsidR="003E0E03" w:rsidRPr="00DD4093" w:rsidRDefault="003E0E03" w:rsidP="00C85FF1">
      <w:pPr>
        <w:pStyle w:val="block"/>
        <w:tabs>
          <w:tab w:val="left" w:pos="963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780"/>
        <w:gridCol w:w="5580"/>
      </w:tblGrid>
      <w:tr w:rsidR="00C85FF1" w:rsidRPr="00B23C3A" w14:paraId="45A8ADB1" w14:textId="77777777" w:rsidTr="00C85FF1">
        <w:tc>
          <w:tcPr>
            <w:tcW w:w="3780" w:type="dxa"/>
          </w:tcPr>
          <w:p w14:paraId="78856514" w14:textId="3889A805" w:rsidR="00C85FF1" w:rsidRPr="00B23C3A" w:rsidRDefault="00C85FF1" w:rsidP="00BC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/>
                <w:sz w:val="30"/>
                <w:szCs w:val="30"/>
                <w:cs/>
              </w:rPr>
              <w:t>หมายเหตุประกอบงบการเงิน</w:t>
            </w:r>
            <w:r w:rsidRPr="001B3E96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1B3E96">
              <w:rPr>
                <w:rFonts w:ascii="Angsana New" w:hAnsi="Angsana New"/>
                <w:sz w:val="30"/>
                <w:szCs w:val="30"/>
              </w:rPr>
              <w:t xml:space="preserve"> 4 (</w:t>
            </w:r>
            <w:r w:rsidR="001B3E96" w:rsidRPr="001B3E96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1B3E96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BD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B3E96">
              <w:rPr>
                <w:rFonts w:ascii="Angsana New" w:hAnsi="Angsana New" w:hint="cs"/>
                <w:sz w:val="30"/>
                <w:szCs w:val="30"/>
                <w:cs/>
              </w:rPr>
              <w:t>แ</w:t>
            </w:r>
            <w:r w:rsidRPr="001B3E96">
              <w:rPr>
                <w:rFonts w:ascii="Angsana New" w:hAnsi="Angsana New" w:hint="cs"/>
                <w:sz w:val="30"/>
                <w:szCs w:val="30"/>
                <w:cs/>
              </w:rPr>
              <w:t xml:space="preserve">ละ </w:t>
            </w:r>
            <w:r w:rsidRPr="001B3E96">
              <w:rPr>
                <w:rFonts w:ascii="Angsana New" w:hAnsi="Angsana New"/>
                <w:sz w:val="30"/>
                <w:szCs w:val="30"/>
              </w:rPr>
              <w:t>1</w:t>
            </w:r>
            <w:r w:rsidR="00026EB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580" w:type="dxa"/>
          </w:tcPr>
          <w:p w14:paraId="3083A6F4" w14:textId="77777777" w:rsidR="00C85FF1" w:rsidRPr="00B23C3A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5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093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 การกำหนดอัตราดอกเบี้ย</w:t>
            </w:r>
            <w:r w:rsidRPr="00DD4093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DD4093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</w:t>
            </w:r>
          </w:p>
        </w:tc>
      </w:tr>
      <w:tr w:rsidR="00C85FF1" w:rsidRPr="00B23C3A" w14:paraId="790CD0E0" w14:textId="77777777" w:rsidTr="00C85FF1">
        <w:tc>
          <w:tcPr>
            <w:tcW w:w="3780" w:type="dxa"/>
          </w:tcPr>
          <w:p w14:paraId="731C2AFA" w14:textId="77777777" w:rsidR="00C85FF1" w:rsidRPr="001B3E96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3E9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1B3E9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5580" w:type="dxa"/>
          </w:tcPr>
          <w:p w14:paraId="1AA9A432" w14:textId="4832C50C" w:rsidR="00C85FF1" w:rsidRPr="00B23C3A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5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ผลกระทบจากการแพร่ระบาดของโรคติด</w:t>
            </w:r>
            <w:r w:rsidR="00E01629">
              <w:rPr>
                <w:rFonts w:ascii="Angsana New" w:hAnsi="Angsana New" w:hint="cs"/>
                <w:sz w:val="30"/>
                <w:szCs w:val="30"/>
                <w:cs/>
              </w:rPr>
              <w:t>เชื้อ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ไวรัสโคโรนา </w:t>
            </w:r>
            <w:r>
              <w:rPr>
                <w:rFonts w:ascii="Angsana New" w:hAnsi="Angsana New"/>
                <w:sz w:val="30"/>
                <w:szCs w:val="30"/>
              </w:rPr>
              <w:t>2019 (Covid-19)</w:t>
            </w:r>
          </w:p>
        </w:tc>
      </w:tr>
      <w:tr w:rsidR="00C85FF1" w:rsidRPr="00B23C3A" w14:paraId="32B8364B" w14:textId="77777777" w:rsidTr="00C85FF1">
        <w:tc>
          <w:tcPr>
            <w:tcW w:w="3780" w:type="dxa"/>
          </w:tcPr>
          <w:p w14:paraId="7BB622D9" w14:textId="052F8FE6" w:rsidR="00C85FF1" w:rsidRPr="001B3E96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3E9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 w:rsidR="00026E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580" w:type="dxa"/>
          </w:tcPr>
          <w:p w14:paraId="1563DA3E" w14:textId="77777777" w:rsidR="00C85FF1" w:rsidRPr="00B23C3A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5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ข้อสมมติที่สำคัญในการประมาณมูลค่าที่คาดว่าจะได้รับคืน</w:t>
            </w:r>
            <w:r w:rsidRPr="00B23C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C85FF1" w:rsidRPr="00B23C3A" w14:paraId="5E507CA2" w14:textId="77777777" w:rsidTr="00C85FF1">
        <w:trPr>
          <w:trHeight w:val="452"/>
        </w:trPr>
        <w:tc>
          <w:tcPr>
            <w:tcW w:w="3780" w:type="dxa"/>
          </w:tcPr>
          <w:p w14:paraId="6007B6CF" w14:textId="1A4B20B9" w:rsidR="00C85FF1" w:rsidRPr="001B3E96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3E9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1B3E96">
              <w:rPr>
                <w:rFonts w:ascii="Angsana New" w:hAnsi="Angsana New"/>
                <w:sz w:val="30"/>
                <w:szCs w:val="30"/>
              </w:rPr>
              <w:t>1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5580" w:type="dxa"/>
          </w:tcPr>
          <w:p w14:paraId="22FCFBB1" w14:textId="77777777" w:rsidR="00C85FF1" w:rsidRPr="00B23C3A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5" w:hanging="15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3C3A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50CA29B1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6AE5925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199EC539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B00DB05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EC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786E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86EC9">
        <w:rPr>
          <w:rFonts w:ascii="Angsana New" w:hAnsi="Angsana New"/>
          <w:sz w:val="30"/>
          <w:szCs w:val="30"/>
          <w:cs/>
        </w:rPr>
        <w:t xml:space="preserve"> </w:t>
      </w:r>
      <w:r w:rsidRPr="00A42740">
        <w:rPr>
          <w:rFonts w:ascii="Angsana New" w:hAnsi="Angsana New"/>
          <w:sz w:val="30"/>
          <w:szCs w:val="30"/>
        </w:rPr>
        <w:t>2563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786EC9">
        <w:rPr>
          <w:rFonts w:ascii="Angsana New" w:hAnsi="Angsana New"/>
          <w:sz w:val="30"/>
          <w:szCs w:val="30"/>
        </w:rPr>
        <w:t xml:space="preserve">TFRS </w:t>
      </w:r>
      <w:r w:rsidRPr="00A42740">
        <w:rPr>
          <w:rFonts w:ascii="Angsana New" w:hAnsi="Angsana New"/>
          <w:sz w:val="30"/>
          <w:szCs w:val="30"/>
        </w:rPr>
        <w:t>16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>เป็นครั้งแรก</w:t>
      </w:r>
    </w:p>
    <w:p w14:paraId="6ADF3B4F" w14:textId="77777777" w:rsidR="00C85FF1" w:rsidRPr="003A2577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50"/>
      </w:tblGrid>
      <w:tr w:rsidR="00C85FF1" w:rsidRPr="00DC50FE" w14:paraId="026FCFF3" w14:textId="77777777" w:rsidTr="00C85FF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10F34681" w14:textId="28CFEEC3" w:rsidR="00C85FF1" w:rsidRPr="00DC50FE" w:rsidRDefault="00F969A5" w:rsidP="00C85FF1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ผลกระทบจากการเปลี่ยนแปลง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810" w:type="dxa"/>
          </w:tcPr>
          <w:p w14:paraId="5FE47FA1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C01293D" w14:textId="77777777" w:rsidR="00C85FF1" w:rsidRPr="00DC50FE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397FCA0" w14:textId="77777777" w:rsidR="00C85FF1" w:rsidRPr="00DC50FE" w:rsidRDefault="00C85FF1" w:rsidP="00C85FF1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68C35C71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9BE3E7B" w14:textId="77777777" w:rsidR="00C85FF1" w:rsidRPr="00DC50FE" w:rsidRDefault="00C85FF1" w:rsidP="00C85FF1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FF1" w:rsidRPr="00DC50FE" w14:paraId="3B3E280B" w14:textId="77777777" w:rsidTr="00C85FF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168959E6" w14:textId="0EB74B49" w:rsidR="00C85FF1" w:rsidRPr="00DC50FE" w:rsidRDefault="00C85FF1" w:rsidP="00C85FF1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E4A7E03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165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AD0FF12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3ED64868" w14:textId="77777777" w:rsidR="00C85FF1" w:rsidRPr="00DC50FE" w:rsidRDefault="00C85FF1" w:rsidP="00C85F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A482CA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6B3A6462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A29FE1C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8065169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6E0FCC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0A60D942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7B6BC7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59E290FA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63E09EEF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C85FF1" w:rsidRPr="00DC50FE" w14:paraId="64FACA9D" w14:textId="77777777" w:rsidTr="00C85FF1">
        <w:trPr>
          <w:cantSplit/>
          <w:trHeight w:val="20"/>
          <w:tblHeader/>
        </w:trPr>
        <w:tc>
          <w:tcPr>
            <w:tcW w:w="3330" w:type="dxa"/>
          </w:tcPr>
          <w:p w14:paraId="5A92F314" w14:textId="77777777" w:rsidR="00C85FF1" w:rsidRPr="00DC50FE" w:rsidRDefault="00C85FF1" w:rsidP="00C85FF1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284323D" w14:textId="77777777" w:rsidR="00C85FF1" w:rsidRPr="00DC50FE" w:rsidRDefault="00C85FF1" w:rsidP="00C85FF1">
            <w:pPr>
              <w:pStyle w:val="acctfourfigures"/>
              <w:tabs>
                <w:tab w:val="clear" w:pos="765"/>
              </w:tabs>
              <w:spacing w:line="240" w:lineRule="auto"/>
              <w:ind w:right="-165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4881E2F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FF1" w:rsidRPr="00DC50FE" w14:paraId="7A3F3EC9" w14:textId="77777777" w:rsidTr="00C85FF1">
        <w:trPr>
          <w:cantSplit/>
          <w:trHeight w:val="20"/>
        </w:trPr>
        <w:tc>
          <w:tcPr>
            <w:tcW w:w="3330" w:type="dxa"/>
          </w:tcPr>
          <w:p w14:paraId="043BC533" w14:textId="1B01B02F" w:rsidR="00C85FF1" w:rsidRPr="00DC50FE" w:rsidRDefault="00C85FF1" w:rsidP="00C85FF1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DC50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408F90B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6C15B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2074C043" w14:textId="77777777" w:rsidR="00C85FF1" w:rsidRPr="00DC50FE" w:rsidRDefault="00C85FF1" w:rsidP="00C85F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009C03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23,195</w:t>
            </w:r>
          </w:p>
        </w:tc>
        <w:tc>
          <w:tcPr>
            <w:tcW w:w="180" w:type="dxa"/>
            <w:vAlign w:val="bottom"/>
          </w:tcPr>
          <w:p w14:paraId="446DF87B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E254E9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4,798,046</w:t>
            </w:r>
          </w:p>
        </w:tc>
        <w:tc>
          <w:tcPr>
            <w:tcW w:w="180" w:type="dxa"/>
            <w:vAlign w:val="bottom"/>
          </w:tcPr>
          <w:p w14:paraId="0AE03A67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D2708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23,132</w:t>
            </w:r>
          </w:p>
        </w:tc>
      </w:tr>
      <w:tr w:rsidR="00C85FF1" w:rsidRPr="00DC50FE" w14:paraId="0D0A73F6" w14:textId="77777777" w:rsidTr="00C85FF1">
        <w:trPr>
          <w:cantSplit/>
          <w:trHeight w:val="254"/>
        </w:trPr>
        <w:tc>
          <w:tcPr>
            <w:tcW w:w="3330" w:type="dxa"/>
          </w:tcPr>
          <w:p w14:paraId="67589FE6" w14:textId="77777777" w:rsidR="00C85FF1" w:rsidRPr="00DC50FE" w:rsidRDefault="00C85FF1" w:rsidP="00C85FF1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4DFB368F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68FD64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CDBF52" w14:textId="77777777" w:rsidR="00C85FF1" w:rsidRPr="00DC50FE" w:rsidRDefault="00C85FF1" w:rsidP="00C85F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16608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24386A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952FEB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5C3C6A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867384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F1" w:rsidRPr="00DC50FE" w14:paraId="4464656B" w14:textId="77777777" w:rsidTr="00C85FF1">
        <w:trPr>
          <w:cantSplit/>
          <w:trHeight w:val="254"/>
        </w:trPr>
        <w:tc>
          <w:tcPr>
            <w:tcW w:w="3330" w:type="dxa"/>
          </w:tcPr>
          <w:p w14:paraId="650F5225" w14:textId="77777777" w:rsidR="00C85FF1" w:rsidRPr="00DC50FE" w:rsidRDefault="00C85FF1" w:rsidP="00C85FF1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17CF54F9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FB8DC8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7AE368" w14:textId="77777777" w:rsidR="00C85FF1" w:rsidRPr="00DC50FE" w:rsidRDefault="00C85FF1" w:rsidP="00C85F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72FDFF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870B16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C110C0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AC73B6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DFDE6A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F1" w:rsidRPr="00DC50FE" w14:paraId="7C9C6DF2" w14:textId="77777777" w:rsidTr="00C85FF1">
        <w:trPr>
          <w:cantSplit/>
          <w:trHeight w:val="20"/>
        </w:trPr>
        <w:tc>
          <w:tcPr>
            <w:tcW w:w="3330" w:type="dxa"/>
          </w:tcPr>
          <w:p w14:paraId="5A939CB3" w14:textId="77777777" w:rsidR="00C85FF1" w:rsidRPr="00DC50FE" w:rsidRDefault="00C85FF1" w:rsidP="00E35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5" w:right="-75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6BEF6F44" w14:textId="0064EB0A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35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ก.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990" w:type="dxa"/>
            <w:vAlign w:val="bottom"/>
          </w:tcPr>
          <w:p w14:paraId="5B8C87A7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393CE690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65F46E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5F232A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4B7D4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099D3B5A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FA9E6B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FF1" w:rsidRPr="00DC50FE" w14:paraId="410811A5" w14:textId="77777777" w:rsidTr="00C85FF1">
        <w:trPr>
          <w:cantSplit/>
          <w:trHeight w:val="20"/>
        </w:trPr>
        <w:tc>
          <w:tcPr>
            <w:tcW w:w="3330" w:type="dxa"/>
          </w:tcPr>
          <w:p w14:paraId="1832DF84" w14:textId="77777777" w:rsidR="00C85FF1" w:rsidRPr="00DC50FE" w:rsidRDefault="00C85FF1" w:rsidP="00C85FF1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72B59581" w14:textId="77777777" w:rsidR="00C85FF1" w:rsidRPr="00DC50FE" w:rsidRDefault="00C85FF1" w:rsidP="00C85F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56BCD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  <w:vAlign w:val="bottom"/>
          </w:tcPr>
          <w:p w14:paraId="0B756DB8" w14:textId="77777777" w:rsidR="00C85FF1" w:rsidRPr="00DC50FE" w:rsidRDefault="00C85FF1" w:rsidP="00C85F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EE1F1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772EB9EE" w14:textId="77777777" w:rsidR="00C85FF1" w:rsidRPr="00DC50FE" w:rsidRDefault="00C85FF1" w:rsidP="00C85FF1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FE86E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813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4FA49F4C" w14:textId="77777777" w:rsidR="00C85FF1" w:rsidRPr="00DC50FE" w:rsidRDefault="00C85FF1" w:rsidP="00C85FF1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0108E" w14:textId="77777777" w:rsidR="00C85FF1" w:rsidRPr="00DC50FE" w:rsidRDefault="00C85FF1" w:rsidP="00C85FF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</w:tr>
    </w:tbl>
    <w:p w14:paraId="6D99BCBB" w14:textId="110B0601" w:rsidR="00C85FF1" w:rsidRPr="00F969A5" w:rsidRDefault="00C85FF1" w:rsidP="00F96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thaiDistribute"/>
        <w:rPr>
          <w:rFonts w:ascii="Angsana New" w:hAnsi="Angsana New"/>
          <w:bCs/>
        </w:rPr>
      </w:pPr>
    </w:p>
    <w:p w14:paraId="3DEA5150" w14:textId="534C446F" w:rsidR="00C85FF1" w:rsidRPr="006E2AFA" w:rsidRDefault="00C85FF1" w:rsidP="006E2AF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E2AF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6E2AF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6E2AF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613E3BCF" w14:textId="77777777" w:rsidR="00C85FF1" w:rsidRPr="00F969A5" w:rsidRDefault="00C85FF1" w:rsidP="00F969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00" w:lineRule="exact"/>
        <w:ind w:left="900"/>
        <w:jc w:val="thaiDistribute"/>
        <w:rPr>
          <w:rFonts w:ascii="Angsana New" w:hAnsi="Angsana New"/>
          <w:szCs w:val="18"/>
        </w:rPr>
      </w:pPr>
    </w:p>
    <w:p w14:paraId="2B89548F" w14:textId="12754005" w:rsidR="00C85FF1" w:rsidRDefault="00C85FF1" w:rsidP="00C85F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E4805">
        <w:rPr>
          <w:rFonts w:ascii="Angsana New" w:hAnsi="Angsana New"/>
          <w:sz w:val="30"/>
          <w:szCs w:val="30"/>
          <w:cs/>
        </w:rPr>
        <w:t>ได้</w:t>
      </w:r>
      <w:r w:rsidRPr="000E480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>
        <w:rPr>
          <w:rFonts w:ascii="Angsana New" w:hAnsi="Angsana New" w:hint="cs"/>
          <w:sz w:val="30"/>
          <w:szCs w:val="30"/>
          <w:cs/>
        </w:rPr>
        <w:t xml:space="preserve">และองค์ประกอบอื่นของส่วนของผู้ถือหุ้น </w:t>
      </w:r>
      <w:r w:rsidRPr="000E48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0E480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0E4805">
        <w:rPr>
          <w:rFonts w:ascii="Angsana New" w:hAnsi="Angsana New" w:hint="cs"/>
          <w:sz w:val="30"/>
          <w:szCs w:val="30"/>
          <w:cs/>
        </w:rPr>
        <w:t xml:space="preserve"> </w:t>
      </w:r>
      <w:r w:rsidRPr="00A42740">
        <w:rPr>
          <w:rFonts w:ascii="Angsana New" w:hAnsi="Angsana New"/>
          <w:sz w:val="30"/>
          <w:szCs w:val="30"/>
        </w:rPr>
        <w:t>2563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 w:rsidRPr="000E4805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8E041A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</w:t>
      </w:r>
      <w:r w:rsidR="00A11486">
        <w:rPr>
          <w:rFonts w:ascii="Angsana New" w:hAnsi="Angsana New"/>
          <w:sz w:val="30"/>
          <w:szCs w:val="30"/>
        </w:rPr>
        <w:br/>
      </w:r>
      <w:r w:rsidRPr="008E041A">
        <w:rPr>
          <w:rFonts w:ascii="Angsana New" w:hAnsi="Angsana New"/>
          <w:sz w:val="30"/>
          <w:szCs w:val="30"/>
          <w:cs/>
        </w:rPr>
        <w:t>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4E7DBC0E" w14:textId="77777777" w:rsidR="00C85FF1" w:rsidRPr="00F969A5" w:rsidRDefault="00C85FF1" w:rsidP="00F969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00" w:lineRule="exact"/>
        <w:ind w:left="900"/>
        <w:jc w:val="thaiDistribute"/>
        <w:rPr>
          <w:rFonts w:ascii="Angsana New" w:hAnsi="Angsana New"/>
          <w:szCs w:val="18"/>
        </w:rPr>
      </w:pPr>
    </w:p>
    <w:p w14:paraId="48A43136" w14:textId="6BC03C4A" w:rsidR="00C85FF1" w:rsidRDefault="00C85FF1" w:rsidP="00C85F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80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8E041A">
        <w:rPr>
          <w:rFonts w:ascii="Angsana New" w:hAnsi="Angsana New" w:hint="cs"/>
          <w:sz w:val="30"/>
          <w:szCs w:val="30"/>
          <w:cs/>
        </w:rPr>
        <w:t>โดยรายละเอียดของนโยบายการบัญชีเปิดเผยในหมายเหตุ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</w:t>
      </w:r>
      <w:r w:rsidR="00F969A5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Pr="008E041A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8E041A">
        <w:rPr>
          <w:rFonts w:ascii="Angsana New" w:hAnsi="Angsana New"/>
          <w:sz w:val="30"/>
          <w:szCs w:val="30"/>
        </w:rPr>
        <w:t xml:space="preserve">4 </w:t>
      </w:r>
      <w:r w:rsidRPr="008E041A">
        <w:rPr>
          <w:rFonts w:ascii="Angsana New" w:hAnsi="Angsana New"/>
          <w:sz w:val="30"/>
          <w:szCs w:val="30"/>
          <w:cs/>
        </w:rPr>
        <w:t>ผลกระทบจากการถือปฏิบัติตามมาตรฐานการรายงานทางการเงิน</w:t>
      </w:r>
      <w:r w:rsidRPr="008E041A">
        <w:rPr>
          <w:rFonts w:ascii="Angsana New" w:hAnsi="Angsana New" w:hint="cs"/>
          <w:sz w:val="30"/>
          <w:szCs w:val="30"/>
          <w:cs/>
        </w:rPr>
        <w:t>กลุ่ม</w:t>
      </w:r>
      <w:r w:rsidRPr="008E041A">
        <w:rPr>
          <w:rFonts w:ascii="Angsana New" w:hAnsi="Angsana New"/>
          <w:sz w:val="30"/>
          <w:szCs w:val="30"/>
          <w:cs/>
        </w:rPr>
        <w:t xml:space="preserve">เครื่องมือทางการเงิน </w:t>
      </w:r>
      <w:r w:rsidR="002D11A2">
        <w:rPr>
          <w:rFonts w:ascii="Angsana New" w:hAnsi="Angsana New"/>
          <w:sz w:val="30"/>
          <w:szCs w:val="30"/>
        </w:rPr>
        <w:br/>
      </w:r>
      <w:r w:rsidRPr="008E041A">
        <w:rPr>
          <w:rFonts w:ascii="Angsana New" w:hAnsi="Angsana New"/>
          <w:sz w:val="30"/>
          <w:szCs w:val="30"/>
          <w:cs/>
        </w:rPr>
        <w:t>มีดังนี้</w:t>
      </w:r>
    </w:p>
    <w:p w14:paraId="5E00D36F" w14:textId="77777777" w:rsidR="00C85FF1" w:rsidRPr="00F969A5" w:rsidRDefault="00C85FF1" w:rsidP="00F969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00" w:lineRule="exact"/>
        <w:ind w:left="900"/>
        <w:jc w:val="thaiDistribute"/>
        <w:rPr>
          <w:rFonts w:ascii="Angsana New" w:hAnsi="Angsana New"/>
          <w:szCs w:val="18"/>
        </w:rPr>
      </w:pPr>
    </w:p>
    <w:p w14:paraId="60BC3BF6" w14:textId="31D71133" w:rsidR="00C85FF1" w:rsidRPr="003E0E03" w:rsidRDefault="003E0E03" w:rsidP="003E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0E03">
        <w:rPr>
          <w:rFonts w:ascii="Angsana New" w:hAnsi="Angsana New" w:hint="cs"/>
          <w:i/>
          <w:iCs/>
          <w:sz w:val="30"/>
          <w:szCs w:val="30"/>
          <w:cs/>
        </w:rPr>
        <w:t>(ก.</w:t>
      </w:r>
      <w:r w:rsidR="00FE0499" w:rsidRPr="00FE0499">
        <w:rPr>
          <w:rFonts w:ascii="Angsana New" w:hAnsi="Angsana New" w:hint="cs"/>
          <w:i/>
          <w:iCs/>
          <w:sz w:val="30"/>
          <w:szCs w:val="30"/>
        </w:rPr>
        <w:t>1</w:t>
      </w:r>
      <w:r w:rsidRPr="003E0E03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C85FF1" w:rsidRPr="003E0E03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554920" w14:textId="77777777" w:rsidR="00C85FF1" w:rsidRPr="00F969A5" w:rsidRDefault="00C85FF1" w:rsidP="00F969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00" w:lineRule="exact"/>
        <w:ind w:left="900"/>
        <w:jc w:val="thaiDistribute"/>
        <w:rPr>
          <w:rFonts w:ascii="Angsana New" w:hAnsi="Angsana New"/>
          <w:szCs w:val="18"/>
        </w:rPr>
      </w:pPr>
    </w:p>
    <w:p w14:paraId="4566DE11" w14:textId="48D5E2DC" w:rsidR="00254568" w:rsidRDefault="00C85FF1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30"/>
          <w:szCs w:val="30"/>
        </w:rPr>
      </w:pPr>
      <w:r w:rsidRPr="008E041A">
        <w:rPr>
          <w:rFonts w:ascii="Angsana New" w:hAnsi="Angsana New"/>
          <w:sz w:val="30"/>
          <w:szCs w:val="30"/>
        </w:rPr>
        <w:t xml:space="preserve">TFRS 9 </w:t>
      </w:r>
      <w:r w:rsidRPr="008E041A">
        <w:rPr>
          <w:rFonts w:ascii="Angsana New" w:hAnsi="Angsana New" w:hint="cs"/>
          <w:sz w:val="30"/>
          <w:szCs w:val="30"/>
          <w:cs/>
        </w:rPr>
        <w:t>กำหนดการ</w:t>
      </w:r>
      <w:r w:rsidRPr="008E041A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8E041A">
        <w:rPr>
          <w:rFonts w:ascii="Angsana New" w:hAnsi="Angsana New"/>
          <w:sz w:val="30"/>
          <w:szCs w:val="30"/>
        </w:rPr>
        <w:t xml:space="preserve">3 </w:t>
      </w:r>
      <w:r w:rsidRPr="008E041A">
        <w:rPr>
          <w:rFonts w:ascii="Angsana New" w:hAnsi="Angsana New"/>
          <w:sz w:val="30"/>
          <w:szCs w:val="30"/>
          <w:cs/>
        </w:rPr>
        <w:t>ประเภท ได้แก่</w:t>
      </w:r>
      <w:r w:rsidRPr="008E041A">
        <w:rPr>
          <w:rFonts w:ascii="Angsana New" w:hAnsi="Angsana New"/>
          <w:sz w:val="30"/>
          <w:szCs w:val="30"/>
        </w:rPr>
        <w:t xml:space="preserve"> </w:t>
      </w:r>
      <w:r w:rsidRPr="008E041A">
        <w:rPr>
          <w:rFonts w:ascii="Angsana New" w:hAnsi="Angsana New"/>
          <w:sz w:val="30"/>
          <w:szCs w:val="30"/>
          <w:cs/>
        </w:rPr>
        <w:t xml:space="preserve">ราคาทุนตัดจำหน่าย </w:t>
      </w:r>
      <w:r>
        <w:rPr>
          <w:rFonts w:ascii="Angsana New" w:hAnsi="Angsana New"/>
          <w:sz w:val="30"/>
          <w:szCs w:val="30"/>
          <w:cs/>
        </w:rPr>
        <w:br/>
      </w:r>
      <w:r w:rsidRPr="008E041A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E041A">
        <w:rPr>
          <w:rFonts w:ascii="Angsana New" w:hAnsi="Angsana New" w:hint="cs"/>
          <w:sz w:val="30"/>
          <w:szCs w:val="30"/>
          <w:cs/>
        </w:rPr>
        <w:t xml:space="preserve"> </w:t>
      </w:r>
      <w:r w:rsidRPr="008E041A">
        <w:rPr>
          <w:rFonts w:ascii="Angsana New" w:hAnsi="Angsana New"/>
          <w:sz w:val="30"/>
          <w:szCs w:val="30"/>
        </w:rPr>
        <w:t>(FVOCI)</w:t>
      </w:r>
      <w:r w:rsidRPr="008E041A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8E041A">
        <w:rPr>
          <w:rFonts w:ascii="Angsana New" w:hAnsi="Angsana New"/>
          <w:sz w:val="30"/>
          <w:szCs w:val="30"/>
        </w:rPr>
        <w:t xml:space="preserve"> (FVTPL) </w:t>
      </w:r>
      <w:r w:rsidRPr="008E041A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8E041A">
        <w:rPr>
          <w:rFonts w:ascii="Angsana New" w:hAnsi="Angsana New" w:hint="cs"/>
          <w:sz w:val="30"/>
          <w:szCs w:val="30"/>
          <w:cs/>
        </w:rPr>
        <w:t xml:space="preserve"> </w:t>
      </w:r>
      <w:r w:rsidRPr="008E041A">
        <w:rPr>
          <w:rFonts w:ascii="Angsana New" w:hAnsi="Angsana New"/>
          <w:sz w:val="30"/>
          <w:szCs w:val="30"/>
        </w:rPr>
        <w:t xml:space="preserve">TFRS 9 </w:t>
      </w:r>
      <w:r w:rsidRPr="008E041A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Pr="008E041A">
        <w:rPr>
          <w:rFonts w:ascii="Angsana New" w:hAnsi="Angsana New" w:hint="cs"/>
          <w:sz w:val="30"/>
          <w:szCs w:val="30"/>
        </w:rPr>
        <w:t>105</w:t>
      </w:r>
      <w:r w:rsidRPr="008E041A">
        <w:rPr>
          <w:rFonts w:ascii="Angsana New" w:hAnsi="Angsana New" w:hint="cs"/>
          <w:sz w:val="30"/>
          <w:szCs w:val="30"/>
          <w:cs/>
        </w:rPr>
        <w:t xml:space="preserve"> (</w:t>
      </w:r>
      <w:r w:rsidRPr="008E041A">
        <w:rPr>
          <w:rFonts w:ascii="Angsana New" w:hAnsi="Angsana New"/>
          <w:sz w:val="30"/>
          <w:szCs w:val="30"/>
        </w:rPr>
        <w:t>TAS 105)</w:t>
      </w:r>
      <w:r w:rsidR="00254568">
        <w:rPr>
          <w:rFonts w:ascii="Angsana New" w:hAnsi="Angsana New"/>
          <w:sz w:val="30"/>
          <w:szCs w:val="30"/>
        </w:rPr>
        <w:br w:type="page"/>
      </w:r>
    </w:p>
    <w:p w14:paraId="48496120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30"/>
          <w:szCs w:val="30"/>
        </w:rPr>
      </w:pPr>
      <w:r w:rsidRPr="004454FB">
        <w:rPr>
          <w:rFonts w:ascii="Angsana New" w:hAnsi="Angsana New" w:hint="cs"/>
          <w:sz w:val="30"/>
          <w:szCs w:val="30"/>
          <w:cs/>
        </w:rPr>
        <w:lastRenderedPageBreak/>
        <w:t>ตาม</w:t>
      </w:r>
      <w:r w:rsidRPr="004454FB">
        <w:rPr>
          <w:rFonts w:ascii="Angsana New" w:hAnsi="Angsana New" w:hint="cs"/>
          <w:sz w:val="30"/>
          <w:szCs w:val="30"/>
        </w:rPr>
        <w:t xml:space="preserve"> TFRS 9 </w:t>
      </w:r>
      <w:r w:rsidRPr="004454FB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ราคาทุนตัดจำหน่ายจะรับรู้ดอกเบี้ยรับและดอกเบี้ยจ่ายด้วยวิธีดอกเบี้ยที่แท้จริง เดิม</w:t>
      </w:r>
      <w:r w:rsidRPr="004454FB">
        <w:rPr>
          <w:rFonts w:ascii="Angsana New" w:hAnsi="Angsana New"/>
          <w:sz w:val="30"/>
          <w:szCs w:val="30"/>
          <w:cs/>
        </w:rPr>
        <w:t>บริษัทรับรู้ดอกเบี้ยรับและดอกเบี้ยจ่ายด้วยอัตราดอกเบี้ยตามสัญญา</w:t>
      </w:r>
    </w:p>
    <w:p w14:paraId="421FDD12" w14:textId="77777777" w:rsidR="00C85FF1" w:rsidRPr="00BF3588" w:rsidRDefault="00C85FF1" w:rsidP="00BF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24"/>
          <w:szCs w:val="24"/>
        </w:rPr>
      </w:pPr>
    </w:p>
    <w:p w14:paraId="110A6F2F" w14:textId="77777777" w:rsidR="00C85FF1" w:rsidRPr="004454FB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pacing w:val="-2"/>
          <w:sz w:val="30"/>
          <w:szCs w:val="30"/>
        </w:rPr>
      </w:pPr>
      <w:r w:rsidRPr="004454FB">
        <w:rPr>
          <w:rFonts w:ascii="Angsana New" w:hAnsi="Angsana New" w:hint="cs"/>
          <w:spacing w:val="-2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4454FB">
        <w:rPr>
          <w:rFonts w:ascii="Angsana New" w:hAnsi="Angsana New"/>
          <w:spacing w:val="-2"/>
          <w:sz w:val="30"/>
          <w:szCs w:val="30"/>
        </w:rPr>
        <w:t xml:space="preserve">TAS 105 </w:t>
      </w:r>
      <w:r w:rsidRPr="004454F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4454FB">
        <w:rPr>
          <w:rFonts w:ascii="Angsana New" w:hAnsi="Angsana New"/>
          <w:spacing w:val="-2"/>
          <w:sz w:val="30"/>
          <w:szCs w:val="30"/>
        </w:rPr>
        <w:t>TFRS 9</w:t>
      </w:r>
    </w:p>
    <w:p w14:paraId="58581153" w14:textId="77777777" w:rsidR="00C85FF1" w:rsidRPr="00BF3588" w:rsidRDefault="00C85FF1" w:rsidP="00BF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1121"/>
        <w:gridCol w:w="256"/>
        <w:gridCol w:w="1132"/>
        <w:gridCol w:w="238"/>
        <w:gridCol w:w="1041"/>
        <w:gridCol w:w="236"/>
        <w:gridCol w:w="1031"/>
        <w:gridCol w:w="250"/>
        <w:gridCol w:w="1128"/>
      </w:tblGrid>
      <w:tr w:rsidR="00C85FF1" w:rsidRPr="004454FB" w14:paraId="464F2FE9" w14:textId="77777777" w:rsidTr="00C85FF1">
        <w:trPr>
          <w:tblHeader/>
        </w:trPr>
        <w:tc>
          <w:tcPr>
            <w:tcW w:w="9180" w:type="dxa"/>
            <w:gridSpan w:val="10"/>
            <w:vAlign w:val="bottom"/>
          </w:tcPr>
          <w:p w14:paraId="459D804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445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/งบการเงินเฉพาะกิจการ</w:t>
            </w:r>
          </w:p>
        </w:tc>
      </w:tr>
      <w:tr w:rsidR="00C85FF1" w:rsidRPr="004454FB" w14:paraId="63B20E8D" w14:textId="77777777" w:rsidTr="00CD5FA9">
        <w:trPr>
          <w:tblHeader/>
        </w:trPr>
        <w:tc>
          <w:tcPr>
            <w:tcW w:w="3868" w:type="dxa"/>
            <w:gridSpan w:val="2"/>
            <w:tcBorders>
              <w:bottom w:val="single" w:sz="4" w:space="0" w:color="auto"/>
            </w:tcBorders>
            <w:vAlign w:val="bottom"/>
          </w:tcPr>
          <w:p w14:paraId="66EDCABE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การจัดประเภทตา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TAS 105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56" w:type="dxa"/>
          </w:tcPr>
          <w:p w14:paraId="4B87D7B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56" w:type="dxa"/>
            <w:gridSpan w:val="7"/>
            <w:tcBorders>
              <w:bottom w:val="single" w:sz="4" w:space="0" w:color="auto"/>
            </w:tcBorders>
          </w:tcPr>
          <w:p w14:paraId="356AF7D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TFRS 9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C85FF1" w:rsidRPr="00AE507E" w14:paraId="60265D0E" w14:textId="77777777" w:rsidTr="00C85FF1">
        <w:trPr>
          <w:tblHeader/>
        </w:trPr>
        <w:tc>
          <w:tcPr>
            <w:tcW w:w="2747" w:type="dxa"/>
            <w:tcBorders>
              <w:top w:val="single" w:sz="4" w:space="0" w:color="auto"/>
            </w:tcBorders>
            <w:vAlign w:val="bottom"/>
          </w:tcPr>
          <w:p w14:paraId="40E51A3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02B14B5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7FC6391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28949A6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มูลค่ายุติธรรมผ่านกำไร</w:t>
            </w:r>
          </w:p>
          <w:p w14:paraId="17DB4FEE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238" w:type="dxa"/>
            <w:vAlign w:val="bottom"/>
          </w:tcPr>
          <w:p w14:paraId="5396233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41D1F94E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F55F6A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</w:t>
            </w:r>
          </w:p>
          <w:p w14:paraId="0FE381C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25F5F8A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6851A85D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1FB4D55F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776A725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50" w:type="dxa"/>
          </w:tcPr>
          <w:p w14:paraId="49B0F20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441FDF1" w14:textId="77777777" w:rsidR="00C85FF1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2B7C2A5" w14:textId="77777777" w:rsidR="00C85FF1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EB30158" w14:textId="77777777" w:rsidR="00C85FF1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44758C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85FF1" w:rsidRPr="004454FB" w14:paraId="2FB6E594" w14:textId="77777777" w:rsidTr="00C85FF1">
        <w:trPr>
          <w:tblHeader/>
        </w:trPr>
        <w:tc>
          <w:tcPr>
            <w:tcW w:w="2747" w:type="dxa"/>
          </w:tcPr>
          <w:p w14:paraId="3ACCBED9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55" w:type="dxa"/>
            <w:gridSpan w:val="7"/>
          </w:tcPr>
          <w:p w14:paraId="5BC25FB9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Pr="004454FB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พัน</w:t>
            </w:r>
            <w:r w:rsidRPr="004454FB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  <w:tc>
          <w:tcPr>
            <w:tcW w:w="250" w:type="dxa"/>
          </w:tcPr>
          <w:p w14:paraId="4ADF34B1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6FF5472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</w:p>
        </w:tc>
      </w:tr>
      <w:tr w:rsidR="00C85FF1" w:rsidRPr="00925D46" w14:paraId="58E80C66" w14:textId="77777777" w:rsidTr="00C85FF1">
        <w:tc>
          <w:tcPr>
            <w:tcW w:w="2747" w:type="dxa"/>
          </w:tcPr>
          <w:p w14:paraId="41E0794A" w14:textId="5302F01E" w:rsidR="00C85FF1" w:rsidRPr="00026EB2" w:rsidRDefault="00026EB2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121" w:type="dxa"/>
          </w:tcPr>
          <w:p w14:paraId="5B99DE3B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38EF5FD1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3B9B5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53C3E85F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1DB65716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737A0E9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C24F425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20B6FFB1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277BF16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58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C85FF1" w:rsidRPr="00925D46" w14:paraId="10F61454" w14:textId="77777777" w:rsidTr="00C85FF1">
        <w:tc>
          <w:tcPr>
            <w:tcW w:w="2747" w:type="dxa"/>
          </w:tcPr>
          <w:p w14:paraId="5930900D" w14:textId="6FD3007D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121" w:type="dxa"/>
          </w:tcPr>
          <w:p w14:paraId="37132B40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256" w:type="dxa"/>
          </w:tcPr>
          <w:p w14:paraId="756EF8A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D455C8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28FAB23B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34945475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6"/>
                <w:tab w:val="decimal" w:pos="695"/>
              </w:tabs>
              <w:ind w:left="-12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236" w:type="dxa"/>
          </w:tcPr>
          <w:p w14:paraId="3978C9DF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9E540C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14:paraId="1AF33185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7EBF6E4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58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427</w:t>
            </w:r>
          </w:p>
        </w:tc>
      </w:tr>
      <w:tr w:rsidR="00C85FF1" w:rsidRPr="00925D46" w14:paraId="06AE0D7D" w14:textId="77777777" w:rsidTr="00C85FF1">
        <w:tc>
          <w:tcPr>
            <w:tcW w:w="2747" w:type="dxa"/>
          </w:tcPr>
          <w:p w14:paraId="4B76841A" w14:textId="3CA2C408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121" w:type="dxa"/>
          </w:tcPr>
          <w:p w14:paraId="1CB6AC05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75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256" w:type="dxa"/>
          </w:tcPr>
          <w:p w14:paraId="26F1F5BD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B6D16CC" w14:textId="423A0815" w:rsidR="00C85FF1" w:rsidRPr="004454FB" w:rsidRDefault="006E2AFA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15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238" w:type="dxa"/>
          </w:tcPr>
          <w:p w14:paraId="1310605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764D7180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6"/>
                <w:tab w:val="decimal" w:pos="695"/>
              </w:tabs>
              <w:ind w:left="-12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60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236" w:type="dxa"/>
          </w:tcPr>
          <w:p w14:paraId="140831AA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</w:tcPr>
          <w:p w14:paraId="19660B7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14:paraId="7AD2C3B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2AB74D7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58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75</w:t>
            </w: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454FB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447</w:t>
            </w:r>
          </w:p>
        </w:tc>
      </w:tr>
      <w:tr w:rsidR="00C85FF1" w:rsidRPr="00925D46" w14:paraId="25515488" w14:textId="77777777" w:rsidTr="00C85FF1">
        <w:tc>
          <w:tcPr>
            <w:tcW w:w="2747" w:type="dxa"/>
          </w:tcPr>
          <w:p w14:paraId="5E481C6C" w14:textId="4B472E16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74BEC" w14:textId="755F4B93" w:rsidR="00C85FF1" w:rsidRPr="006E2AFA" w:rsidRDefault="00FE0499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E049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117</w:t>
            </w:r>
            <w:r w:rsidR="006E2AFA"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874</w:t>
            </w:r>
          </w:p>
        </w:tc>
        <w:tc>
          <w:tcPr>
            <w:tcW w:w="256" w:type="dxa"/>
          </w:tcPr>
          <w:p w14:paraId="6EA8481E" w14:textId="77777777" w:rsidR="00C85FF1" w:rsidRPr="006E2AFA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8742" w14:textId="4754F0E9" w:rsidR="00C85FF1" w:rsidRPr="006E2AFA" w:rsidRDefault="006E2AFA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15</w:t>
            </w:r>
            <w:r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390</w:t>
            </w:r>
          </w:p>
        </w:tc>
        <w:tc>
          <w:tcPr>
            <w:tcW w:w="238" w:type="dxa"/>
          </w:tcPr>
          <w:p w14:paraId="5BC8B93B" w14:textId="77777777" w:rsidR="00C85FF1" w:rsidRPr="006E2AFA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6E67F" w14:textId="207A6118" w:rsidR="00C85FF1" w:rsidRPr="006E2AFA" w:rsidRDefault="00FE0499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6"/>
                <w:tab w:val="decimal" w:pos="695"/>
              </w:tabs>
              <w:ind w:left="-12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E049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102</w:t>
            </w:r>
            <w:r w:rsidR="006E2AFA"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484</w:t>
            </w:r>
          </w:p>
        </w:tc>
        <w:tc>
          <w:tcPr>
            <w:tcW w:w="236" w:type="dxa"/>
          </w:tcPr>
          <w:p w14:paraId="72757CB6" w14:textId="77777777" w:rsidR="00C85FF1" w:rsidRPr="006E2AFA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03E4582" w14:textId="0ABBD14B" w:rsidR="00C85FF1" w:rsidRPr="006E2AFA" w:rsidRDefault="006E2AFA" w:rsidP="006E2A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</w:tcPr>
          <w:p w14:paraId="0FFD5B94" w14:textId="77777777" w:rsidR="00C85FF1" w:rsidRPr="006E2AFA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EFDF5" w14:textId="1922797A" w:rsidR="00C85FF1" w:rsidRPr="006E2AFA" w:rsidRDefault="00FE0499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58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E049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117</w:t>
            </w:r>
            <w:r w:rsidR="006E2AFA" w:rsidRPr="006E2AFA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874</w:t>
            </w:r>
          </w:p>
        </w:tc>
      </w:tr>
      <w:tr w:rsidR="00C85FF1" w:rsidRPr="00925D46" w14:paraId="384B4401" w14:textId="77777777" w:rsidTr="00E35D1C">
        <w:trPr>
          <w:trHeight w:val="314"/>
        </w:trPr>
        <w:tc>
          <w:tcPr>
            <w:tcW w:w="2747" w:type="dxa"/>
          </w:tcPr>
          <w:p w14:paraId="3C24A58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vAlign w:val="bottom"/>
          </w:tcPr>
          <w:p w14:paraId="64EFB1EA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00" w:lineRule="exact"/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A8957D7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61FBBA48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1263A92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02A1A16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64"/>
              </w:tabs>
              <w:spacing w:line="200" w:lineRule="exact"/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DBA706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14:paraId="44779DF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00" w:lineRule="exact"/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3BF36565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00" w:lineRule="exact"/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03859FAC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00" w:lineRule="exact"/>
              <w:ind w:left="-58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C85FF1" w:rsidRPr="00925D46" w14:paraId="41507B67" w14:textId="77777777" w:rsidTr="00C85FF1">
        <w:tc>
          <w:tcPr>
            <w:tcW w:w="2747" w:type="dxa"/>
          </w:tcPr>
          <w:p w14:paraId="2E1E059B" w14:textId="2D7B88C1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54F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121" w:type="dxa"/>
          </w:tcPr>
          <w:p w14:paraId="50C9E825" w14:textId="77777777" w:rsidR="00C85FF1" w:rsidRPr="008F380C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F38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104,054</w:t>
            </w:r>
          </w:p>
        </w:tc>
        <w:tc>
          <w:tcPr>
            <w:tcW w:w="256" w:type="dxa"/>
          </w:tcPr>
          <w:p w14:paraId="6CDBAF4D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2E11156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sz w:val="26"/>
                <w:szCs w:val="26"/>
              </w:rPr>
              <w:t>104,054</w:t>
            </w:r>
          </w:p>
        </w:tc>
        <w:tc>
          <w:tcPr>
            <w:tcW w:w="238" w:type="dxa"/>
          </w:tcPr>
          <w:p w14:paraId="4F62ED87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1" w:type="dxa"/>
            <w:vAlign w:val="bottom"/>
          </w:tcPr>
          <w:p w14:paraId="213F335B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A1DF56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D019F57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454F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324A8FD1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64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717C1C24" w14:textId="77777777" w:rsidR="00C85FF1" w:rsidRPr="004454FB" w:rsidRDefault="00C85FF1" w:rsidP="00C85F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58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F38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104,054</w:t>
            </w:r>
          </w:p>
        </w:tc>
      </w:tr>
    </w:tbl>
    <w:p w14:paraId="046F9A79" w14:textId="77777777" w:rsidR="00C85FF1" w:rsidRPr="00BF3588" w:rsidRDefault="00C85FF1" w:rsidP="00BF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24"/>
          <w:szCs w:val="24"/>
        </w:rPr>
      </w:pPr>
    </w:p>
    <w:p w14:paraId="4885BF44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  <w:cs/>
        </w:rPr>
        <w:t>บริษัทตั้งใจจะถือตราสารทุนที่ไม่อยู่ในความต้องการของ</w:t>
      </w:r>
      <w:r w:rsidRPr="0065135F">
        <w:rPr>
          <w:rFonts w:ascii="Angsana New" w:hAnsi="Angsana New"/>
          <w:sz w:val="30"/>
          <w:szCs w:val="30"/>
          <w:cs/>
        </w:rPr>
        <w:t xml:space="preserve">ตลาดจำนวน </w:t>
      </w:r>
      <w:r w:rsidRPr="0076392C">
        <w:rPr>
          <w:rFonts w:ascii="Angsana New" w:hAnsi="Angsana New" w:hint="cs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>.</w:t>
      </w:r>
      <w:r w:rsidRPr="0076392C">
        <w:rPr>
          <w:rFonts w:ascii="Angsana New" w:hAnsi="Angsana New" w:hint="cs"/>
          <w:sz w:val="30"/>
          <w:szCs w:val="30"/>
        </w:rPr>
        <w:t>06</w:t>
      </w:r>
      <w:r w:rsidRPr="0065135F">
        <w:rPr>
          <w:rFonts w:ascii="Angsana New" w:hAnsi="Angsana New"/>
          <w:sz w:val="30"/>
          <w:szCs w:val="30"/>
        </w:rPr>
        <w:t xml:space="preserve"> </w:t>
      </w:r>
      <w:r w:rsidRPr="0065135F">
        <w:rPr>
          <w:rFonts w:ascii="Angsana New" w:hAnsi="Angsana New"/>
          <w:sz w:val="30"/>
          <w:szCs w:val="30"/>
          <w:cs/>
        </w:rPr>
        <w:t>ล้านบาท</w:t>
      </w:r>
      <w:r w:rsidRPr="00395600">
        <w:rPr>
          <w:rFonts w:ascii="Angsana New" w:hAnsi="Angsana New"/>
          <w:sz w:val="30"/>
          <w:szCs w:val="30"/>
          <w:cs/>
        </w:rPr>
        <w:t xml:space="preserve"> เพื่อวัตถุประสงค์</w:t>
      </w:r>
      <w:r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ทางกลยุทธ์ในระยะยาว บริษัทเลือกกำหนดให้เงินลงทุนดังกล่าวเป็นเงินลงทุนที่วัดมูลค่าด้วย</w:t>
      </w:r>
      <w:r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 ทั้งนี้ ผลกำไร (ขาดทุน) สะสมจากการวัดมูลค่ายุติธรรม</w:t>
      </w:r>
      <w:r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ของเงินลงทุนดังกล่าวจะไม่ถูกจัดประเภทไปยังกำไรหรือขาดทุนในภายหลัง</w:t>
      </w:r>
    </w:p>
    <w:p w14:paraId="4E076D18" w14:textId="2D5CABA3" w:rsidR="00C85FF1" w:rsidRPr="00BF3588" w:rsidRDefault="00C85FF1" w:rsidP="00BF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DF0FFF3" w14:textId="76FCA96E" w:rsidR="00C85FF1" w:rsidRPr="003E0E03" w:rsidRDefault="003E0E03" w:rsidP="003E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0E03">
        <w:rPr>
          <w:rFonts w:ascii="Angsana New" w:hAnsi="Angsana New" w:hint="cs"/>
          <w:i/>
          <w:iCs/>
          <w:sz w:val="30"/>
          <w:szCs w:val="30"/>
          <w:cs/>
        </w:rPr>
        <w:t>(ก.</w:t>
      </w:r>
      <w:r w:rsidR="00FE0499" w:rsidRPr="00FE0499">
        <w:rPr>
          <w:rFonts w:ascii="Angsana New" w:hAnsi="Angsana New" w:hint="cs"/>
          <w:i/>
          <w:iCs/>
          <w:sz w:val="30"/>
          <w:szCs w:val="30"/>
        </w:rPr>
        <w:t>2</w:t>
      </w:r>
      <w:r w:rsidRPr="003E0E03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C85FF1" w:rsidRPr="003E0E03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7197B2AA" w14:textId="77777777" w:rsidR="00C85FF1" w:rsidRPr="00BF3588" w:rsidRDefault="00C85FF1" w:rsidP="00BF35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24"/>
          <w:szCs w:val="24"/>
          <w:highlight w:val="green"/>
        </w:rPr>
      </w:pPr>
    </w:p>
    <w:p w14:paraId="63AE1619" w14:textId="097B9CC7" w:rsidR="00C85FF1" w:rsidRPr="008D779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8D779E">
        <w:rPr>
          <w:rFonts w:ascii="Angsana New" w:hAnsi="Angsana New"/>
          <w:sz w:val="30"/>
          <w:szCs w:val="30"/>
        </w:rPr>
        <w:t xml:space="preserve">TFRS 9 </w:t>
      </w:r>
      <w:r w:rsidRPr="008D779E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</w:t>
      </w:r>
      <w:r w:rsidRPr="008D779E">
        <w:rPr>
          <w:rFonts w:ascii="Angsana New" w:hAnsi="Angsana New"/>
          <w:sz w:val="30"/>
          <w:szCs w:val="30"/>
        </w:rPr>
        <w:t xml:space="preserve"> </w:t>
      </w:r>
      <w:r w:rsidRPr="008D779E">
        <w:rPr>
          <w:rFonts w:ascii="Angsana New" w:hAnsi="Angsana New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</w:t>
      </w:r>
      <w:r w:rsidRPr="008D779E">
        <w:rPr>
          <w:rFonts w:ascii="Angsana New" w:hAnsi="Angsana New"/>
          <w:sz w:val="30"/>
          <w:szCs w:val="30"/>
        </w:rPr>
        <w:t xml:space="preserve">TFRS 9 </w:t>
      </w:r>
      <w:r w:rsidRPr="008D779E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</w:t>
      </w:r>
      <w:r w:rsidRPr="008D779E">
        <w:rPr>
          <w:rFonts w:ascii="Angsana New" w:hAnsi="Angsana New"/>
          <w:sz w:val="30"/>
          <w:szCs w:val="30"/>
          <w:cs/>
        </w:rPr>
        <w:br/>
        <w:t>การเปลี่ยนแปลงของปัจจัยทางเศรษฐกิจนั้นมีผลกระทบต่อผลขาดทุนด้านเครดิตที่คาดว่าจะเกิดขึ้น</w:t>
      </w:r>
      <w:r w:rsidRPr="008D779E">
        <w:rPr>
          <w:rFonts w:ascii="Angsana New" w:hAnsi="Angsana New"/>
          <w:sz w:val="30"/>
          <w:szCs w:val="30"/>
          <w:cs/>
        </w:rPr>
        <w:br/>
        <w:t xml:space="preserve">อย่างไร </w:t>
      </w:r>
      <w:r w:rsidRPr="008D779E">
        <w:rPr>
          <w:rFonts w:ascii="Angsana New" w:hAnsi="Angsana New" w:hint="cs"/>
          <w:sz w:val="30"/>
          <w:szCs w:val="30"/>
          <w:cs/>
        </w:rPr>
        <w:t>และพิจารณา</w:t>
      </w:r>
      <w:r w:rsidRPr="008D779E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8D779E">
        <w:rPr>
          <w:rFonts w:ascii="Angsana New" w:hAnsi="Angsana New"/>
          <w:sz w:val="30"/>
          <w:szCs w:val="30"/>
        </w:rPr>
        <w:t xml:space="preserve"> </w:t>
      </w:r>
      <w:r w:rsidRPr="008D779E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8D779E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8D779E">
        <w:rPr>
          <w:rFonts w:ascii="Angsana New" w:hAnsi="Angsana New" w:hint="cs"/>
          <w:sz w:val="30"/>
          <w:szCs w:val="30"/>
          <w:cs/>
        </w:rPr>
        <w:t>ดังกล่าว</w:t>
      </w:r>
      <w:r w:rsidRPr="008D779E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จะถือปฏิบัติกับสินทรัพย์ทางการเงินที่วัดมูลค่าด้วยราคาทุนตัดจำหน่าย</w:t>
      </w:r>
      <w:r w:rsidRPr="008D779E">
        <w:rPr>
          <w:rFonts w:ascii="Angsana New" w:hAnsi="Angsana New"/>
          <w:sz w:val="30"/>
          <w:szCs w:val="30"/>
        </w:rPr>
        <w:t xml:space="preserve"> </w:t>
      </w:r>
      <w:r w:rsidRPr="008D779E">
        <w:rPr>
          <w:rFonts w:ascii="Angsana New" w:hAnsi="Angsana New"/>
          <w:sz w:val="30"/>
          <w:szCs w:val="30"/>
          <w:cs/>
        </w:rPr>
        <w:t>ซึ่งไม่รวมเงินลงทุนในตราสารทุน</w:t>
      </w:r>
    </w:p>
    <w:p w14:paraId="28929E1E" w14:textId="77777777" w:rsidR="00C85FF1" w:rsidRPr="00BF3588" w:rsidRDefault="00C85FF1" w:rsidP="00BF35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3BDF3CA" w14:textId="0835C8C0" w:rsidR="00E35D1C" w:rsidRDefault="00C85FF1" w:rsidP="00E35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8D779E">
        <w:rPr>
          <w:rFonts w:ascii="Angsana New" w:hAnsi="Angsana New" w:hint="cs"/>
          <w:sz w:val="30"/>
          <w:szCs w:val="30"/>
          <w:cs/>
        </w:rPr>
        <w:t>บริษัทได้ประเมินแล้วว่าไม่มีผลกระทบที่มีสาระสำคัญจากการประมาณการการด้อยค่าของสินทรัพย์</w:t>
      </w:r>
      <w:r w:rsidRPr="008D779E">
        <w:rPr>
          <w:rFonts w:ascii="Angsana New" w:hAnsi="Angsana New"/>
          <w:sz w:val="30"/>
          <w:szCs w:val="30"/>
          <w:cs/>
        </w:rPr>
        <w:br/>
      </w:r>
      <w:r w:rsidRPr="008D779E">
        <w:rPr>
          <w:rFonts w:ascii="Angsana New" w:hAnsi="Angsana New" w:hint="cs"/>
          <w:sz w:val="30"/>
          <w:szCs w:val="30"/>
          <w:cs/>
        </w:rPr>
        <w:t xml:space="preserve">ทางการเงินตาม </w:t>
      </w:r>
      <w:r w:rsidRPr="008D779E">
        <w:rPr>
          <w:rFonts w:ascii="Angsana New" w:hAnsi="Angsana New"/>
          <w:sz w:val="30"/>
          <w:szCs w:val="30"/>
        </w:rPr>
        <w:t>TFRS</w:t>
      </w:r>
      <w:r w:rsidRPr="008D779E">
        <w:rPr>
          <w:rFonts w:ascii="Angsana New" w:hAnsi="Angsana New" w:hint="cs"/>
          <w:sz w:val="30"/>
          <w:szCs w:val="30"/>
          <w:cs/>
        </w:rPr>
        <w:t xml:space="preserve"> </w:t>
      </w:r>
      <w:r w:rsidRPr="008D779E">
        <w:rPr>
          <w:rFonts w:ascii="Angsana New" w:hAnsi="Angsana New"/>
          <w:sz w:val="30"/>
          <w:szCs w:val="30"/>
        </w:rPr>
        <w:t>9</w:t>
      </w:r>
      <w:r w:rsidRPr="008D779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8D779E">
        <w:rPr>
          <w:rFonts w:ascii="Angsana New" w:hAnsi="Angsana New"/>
          <w:sz w:val="30"/>
          <w:szCs w:val="30"/>
        </w:rPr>
        <w:t>1</w:t>
      </w:r>
      <w:r w:rsidRPr="008D779E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8D779E">
        <w:rPr>
          <w:rFonts w:ascii="Angsana New" w:hAnsi="Angsana New"/>
          <w:sz w:val="30"/>
          <w:szCs w:val="30"/>
        </w:rPr>
        <w:t>2563</w:t>
      </w:r>
      <w:r w:rsidR="00E35D1C">
        <w:rPr>
          <w:rFonts w:ascii="Angsana New" w:hAnsi="Angsana New"/>
          <w:sz w:val="30"/>
          <w:szCs w:val="30"/>
        </w:rPr>
        <w:br w:type="page"/>
      </w:r>
    </w:p>
    <w:p w14:paraId="5814A1AD" w14:textId="263EBF7C" w:rsidR="00C85FF1" w:rsidRPr="006E2AFA" w:rsidRDefault="00C85FF1" w:rsidP="006E2AF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E2AF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6E2AF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A8B3CCB" w14:textId="77777777" w:rsidR="00C85FF1" w:rsidRPr="008D779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A81482" w14:textId="77777777" w:rsidR="00C85FF1" w:rsidRPr="008D779E" w:rsidRDefault="00C85FF1" w:rsidP="00E35D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Pr="008D779E">
        <w:rPr>
          <w:rFonts w:asciiTheme="majorBidi" w:hAnsiTheme="majorBidi" w:cstheme="majorBidi" w:hint="cs"/>
          <w:sz w:val="30"/>
          <w:szCs w:val="30"/>
        </w:rPr>
        <w:t>1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8D779E">
        <w:rPr>
          <w:rFonts w:asciiTheme="majorBidi" w:hAnsiTheme="majorBidi" w:cstheme="majorBidi" w:hint="cs"/>
          <w:sz w:val="30"/>
          <w:szCs w:val="30"/>
        </w:rPr>
        <w:t>2563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8D779E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8D779E">
        <w:rPr>
          <w:rFonts w:asciiTheme="majorBidi" w:hAnsiTheme="majorBidi" w:cstheme="majorBidi"/>
          <w:sz w:val="30"/>
          <w:szCs w:val="30"/>
        </w:rPr>
        <w:t xml:space="preserve">TFRS 16 </w:t>
      </w:r>
      <w:r w:rsidRPr="008D779E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>กับสัญญาที่เคยระบุว่าเป็นสัญญาเช่า</w:t>
      </w:r>
      <w:r w:rsidRPr="008D779E">
        <w:rPr>
          <w:rFonts w:asciiTheme="majorBidi" w:hAnsiTheme="majorBidi" w:cstheme="majorBidi"/>
          <w:sz w:val="30"/>
          <w:szCs w:val="30"/>
          <w:cs/>
        </w:rPr>
        <w:br/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ตามมาตรฐานการบัญชีฉบับที่ </w:t>
      </w:r>
      <w:r w:rsidRPr="008D779E">
        <w:rPr>
          <w:rFonts w:asciiTheme="majorBidi" w:hAnsiTheme="majorBidi" w:cstheme="majorBidi"/>
          <w:sz w:val="30"/>
          <w:szCs w:val="30"/>
        </w:rPr>
        <w:t xml:space="preserve">17 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779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779E">
        <w:rPr>
          <w:rFonts w:asciiTheme="majorBidi" w:hAnsiTheme="majorBidi" w:cstheme="majorBidi"/>
          <w:sz w:val="30"/>
          <w:szCs w:val="30"/>
        </w:rPr>
        <w:t xml:space="preserve">(TAS 17) 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Pr="008D779E">
        <w:rPr>
          <w:rFonts w:asciiTheme="majorBidi" w:hAnsiTheme="majorBidi" w:cstheme="majorBidi"/>
          <w:sz w:val="30"/>
          <w:szCs w:val="30"/>
          <w:cs/>
        </w:rPr>
        <w:br/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Pr="008D779E">
        <w:rPr>
          <w:rFonts w:asciiTheme="majorBidi" w:hAnsiTheme="majorBidi" w:cstheme="majorBidi"/>
          <w:sz w:val="30"/>
          <w:szCs w:val="30"/>
        </w:rPr>
        <w:t xml:space="preserve">4 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779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D779E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779E">
        <w:rPr>
          <w:rFonts w:asciiTheme="majorBidi" w:hAnsiTheme="majorBidi" w:cstheme="majorBidi"/>
          <w:sz w:val="30"/>
          <w:szCs w:val="30"/>
        </w:rPr>
        <w:t xml:space="preserve">(TFRIC 4) 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D779E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</w:t>
      </w:r>
      <w:r w:rsidRPr="008D779E">
        <w:rPr>
          <w:rFonts w:asciiTheme="majorBidi" w:hAnsiTheme="majorBidi" w:cstheme="majorBidi"/>
          <w:sz w:val="30"/>
          <w:szCs w:val="30"/>
          <w:cs/>
        </w:rPr>
        <w:br/>
        <w:t>โดยรับรู้ผลกระทบสะสม</w:t>
      </w:r>
      <w:r w:rsidRPr="008D77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779E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D779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27941E" w14:textId="77777777" w:rsidR="00C85FF1" w:rsidRPr="00B169F3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p w14:paraId="526A3B62" w14:textId="3C3B4540" w:rsidR="00C85FF1" w:rsidRPr="00B169F3" w:rsidRDefault="00C85FF1" w:rsidP="00C85F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highlight w:val="green"/>
        </w:rPr>
      </w:pPr>
      <w:r w:rsidRPr="008D779E">
        <w:rPr>
          <w:rFonts w:asciiTheme="majorBidi" w:eastAsia="Calibri" w:hAnsiTheme="majorBidi" w:cstheme="majorBidi"/>
          <w:sz w:val="30"/>
          <w:szCs w:val="30"/>
          <w:cs/>
        </w:rPr>
        <w:t>เดิ</w:t>
      </w:r>
      <w:r w:rsidRPr="008D779E">
        <w:rPr>
          <w:rFonts w:asciiTheme="majorBidi" w:eastAsia="Calibri" w:hAnsiTheme="majorBidi" w:cstheme="majorBidi" w:hint="cs"/>
          <w:sz w:val="30"/>
          <w:szCs w:val="30"/>
          <w:cs/>
        </w:rPr>
        <w:t>มบริษัท</w:t>
      </w:r>
      <w:r w:rsidRPr="008D779E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D779E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D779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D779E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8D779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8D779E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</w:t>
      </w:r>
      <w:r w:rsidRPr="008D779E">
        <w:rPr>
          <w:rFonts w:asciiTheme="majorBidi" w:eastAsia="Calibri" w:hAnsiTheme="majorBidi" w:cstheme="majorBidi"/>
          <w:sz w:val="30"/>
          <w:szCs w:val="30"/>
          <w:cs/>
        </w:rPr>
        <w:br/>
        <w:t>หากสัญญาประกอบด้วยส่วนที่เป็นการเช่าและส่วนที่ไม่เป็น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t>การเช่า</w:t>
      </w:r>
      <w:r w:rsidRPr="007A4431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7A4431">
        <w:rPr>
          <w:rFonts w:asciiTheme="majorBidi" w:eastAsia="Calibri" w:hAnsiTheme="majorBidi" w:cstheme="majorBidi" w:hint="cs"/>
          <w:sz w:val="30"/>
          <w:szCs w:val="30"/>
          <w:cs/>
        </w:rPr>
        <w:t>ตามราคาเอกเทศของแต่ละส่วนประกอบ</w:t>
      </w:r>
      <w:r w:rsidRPr="007A443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4431">
        <w:rPr>
          <w:rFonts w:asciiTheme="majorBidi" w:eastAsia="Calibri" w:hAnsiTheme="majorBidi" w:cstheme="majorBidi" w:hint="cs"/>
          <w:sz w:val="30"/>
          <w:szCs w:val="30"/>
          <w:cs/>
        </w:rPr>
        <w:t xml:space="preserve">ณ วันที่ </w:t>
      </w:r>
      <w:r w:rsidRPr="007A4431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7A4431"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เมษายน </w:t>
      </w:r>
      <w:r w:rsidRPr="007A4431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7A443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4431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br/>
        <w:t>และหนี้สินตามสัญญาเช่า</w:t>
      </w:r>
      <w:r w:rsidRPr="007A443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br/>
        <w:t>โดย</w:t>
      </w:r>
      <w:r w:rsidRPr="007A4431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7A4431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5074FB70" w14:textId="77777777" w:rsidR="00C85FF1" w:rsidRPr="00B169F3" w:rsidRDefault="00C85FF1" w:rsidP="00C85F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32DED38D" w14:textId="77777777" w:rsidR="00C85FF1" w:rsidRPr="007A443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A44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7A4431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7A443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2966963A" w14:textId="77777777" w:rsidR="00C85FF1" w:rsidRPr="007A443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9DE5EB" w14:textId="77777777" w:rsidR="00C85FF1" w:rsidRPr="007A4431" w:rsidRDefault="00C85FF1" w:rsidP="007D106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pacing w:val="-8"/>
          <w:sz w:val="30"/>
          <w:szCs w:val="30"/>
        </w:rPr>
      </w:pPr>
      <w:r w:rsidRPr="007A4431">
        <w:rPr>
          <w:rFonts w:asciiTheme="majorBidi" w:hAnsiTheme="majorBidi"/>
          <w:b/>
          <w:spacing w:val="-8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7A4431">
        <w:rPr>
          <w:rFonts w:asciiTheme="majorBidi" w:hAnsiTheme="majorBidi"/>
          <w:bCs/>
          <w:spacing w:val="-8"/>
          <w:sz w:val="30"/>
          <w:szCs w:val="30"/>
          <w:cs/>
        </w:rPr>
        <w:t xml:space="preserve"> </w:t>
      </w:r>
      <w:r w:rsidRPr="007A4431">
        <w:rPr>
          <w:rFonts w:asciiTheme="majorBidi" w:hAnsiTheme="majorBidi" w:cstheme="majorBidi"/>
          <w:bCs/>
          <w:spacing w:val="-8"/>
          <w:sz w:val="30"/>
          <w:szCs w:val="30"/>
        </w:rPr>
        <w:t>12</w:t>
      </w:r>
      <w:r w:rsidRPr="007A4431">
        <w:rPr>
          <w:rFonts w:asciiTheme="majorBidi" w:hAnsiTheme="majorBidi"/>
          <w:b/>
          <w:spacing w:val="-8"/>
          <w:sz w:val="30"/>
          <w:szCs w:val="30"/>
          <w:cs/>
        </w:rPr>
        <w:t xml:space="preserve"> เดือน</w:t>
      </w:r>
      <w:r w:rsidRPr="007A4431">
        <w:rPr>
          <w:rFonts w:asciiTheme="majorBidi" w:hAnsiTheme="majorBidi" w:hint="cs"/>
          <w:b/>
          <w:spacing w:val="-8"/>
          <w:sz w:val="30"/>
          <w:szCs w:val="30"/>
          <w:cs/>
        </w:rPr>
        <w:t xml:space="preserve"> และ</w:t>
      </w:r>
    </w:p>
    <w:p w14:paraId="478A40B6" w14:textId="0020FCDD" w:rsidR="00C85FF1" w:rsidRPr="00F969A5" w:rsidRDefault="00C85FF1" w:rsidP="007D106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4431">
        <w:rPr>
          <w:rFonts w:asciiTheme="majorBidi" w:hAnsiTheme="majorBidi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0C916D20" w14:textId="77777777" w:rsidR="00F969A5" w:rsidRPr="007A4431" w:rsidRDefault="00F969A5" w:rsidP="00FE04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2970"/>
      </w:tblGrid>
      <w:tr w:rsidR="00C85FF1" w:rsidRPr="00B169F3" w14:paraId="1826729A" w14:textId="77777777" w:rsidTr="002D11A2">
        <w:trPr>
          <w:cantSplit/>
          <w:trHeight w:val="20"/>
          <w:tblHeader/>
        </w:trPr>
        <w:tc>
          <w:tcPr>
            <w:tcW w:w="6300" w:type="dxa"/>
            <w:shd w:val="clear" w:color="auto" w:fill="auto"/>
          </w:tcPr>
          <w:p w14:paraId="1DE165E1" w14:textId="77777777" w:rsidR="00C85FF1" w:rsidRPr="007A4431" w:rsidRDefault="00C85FF1" w:rsidP="002D11A2">
            <w:pPr>
              <w:pStyle w:val="acctfourfigures"/>
              <w:tabs>
                <w:tab w:val="clear" w:pos="765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A44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7A443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7A44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7A443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7A44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A44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2970" w:type="dxa"/>
            <w:vAlign w:val="bottom"/>
          </w:tcPr>
          <w:p w14:paraId="6B0E2175" w14:textId="77777777" w:rsidR="00C85FF1" w:rsidRPr="007A4431" w:rsidRDefault="00C85FF1" w:rsidP="00C85F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A4431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7A4431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Pr="007A44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5FF1" w:rsidRPr="00B169F3" w14:paraId="4E8E5C6E" w14:textId="77777777" w:rsidTr="00C85FF1">
        <w:trPr>
          <w:cantSplit/>
          <w:trHeight w:val="20"/>
          <w:tblHeader/>
        </w:trPr>
        <w:tc>
          <w:tcPr>
            <w:tcW w:w="6300" w:type="dxa"/>
          </w:tcPr>
          <w:p w14:paraId="16074368" w14:textId="77777777" w:rsidR="00C85FF1" w:rsidRPr="007A4431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2FB1AEDF" w14:textId="77777777" w:rsidR="00C85FF1" w:rsidRPr="007A4431" w:rsidRDefault="00C85FF1" w:rsidP="00C85F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44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A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85FF1" w:rsidRPr="00B169F3" w14:paraId="6D96BF88" w14:textId="77777777" w:rsidTr="00C85FF1">
        <w:trPr>
          <w:cantSplit/>
          <w:trHeight w:val="20"/>
        </w:trPr>
        <w:tc>
          <w:tcPr>
            <w:tcW w:w="6300" w:type="dxa"/>
          </w:tcPr>
          <w:p w14:paraId="467CC360" w14:textId="77777777" w:rsidR="00C85FF1" w:rsidRPr="007A4431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A44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A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A44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7A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3B60046E" w14:textId="77777777" w:rsidR="00C85FF1" w:rsidRPr="007A4431" w:rsidRDefault="00C85FF1" w:rsidP="00C85F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5FF1" w:rsidRPr="00B169F3" w14:paraId="73EA48B1" w14:textId="77777777" w:rsidTr="00C85FF1">
        <w:trPr>
          <w:cantSplit/>
          <w:trHeight w:val="20"/>
        </w:trPr>
        <w:tc>
          <w:tcPr>
            <w:tcW w:w="6300" w:type="dxa"/>
          </w:tcPr>
          <w:p w14:paraId="4B3EC0DD" w14:textId="77777777" w:rsidR="00C85FF1" w:rsidRPr="007A4431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970" w:type="dxa"/>
          </w:tcPr>
          <w:p w14:paraId="4179ACE3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348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096</w:t>
            </w:r>
          </w:p>
        </w:tc>
      </w:tr>
      <w:tr w:rsidR="00C85FF1" w:rsidRPr="00B169F3" w14:paraId="3F8D2F6B" w14:textId="77777777" w:rsidTr="00C85FF1">
        <w:trPr>
          <w:cantSplit/>
          <w:trHeight w:val="20"/>
        </w:trPr>
        <w:tc>
          <w:tcPr>
            <w:tcW w:w="6300" w:type="dxa"/>
            <w:vAlign w:val="bottom"/>
          </w:tcPr>
          <w:p w14:paraId="7DF3B265" w14:textId="506CF50D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2970" w:type="dxa"/>
            <w:vAlign w:val="bottom"/>
          </w:tcPr>
          <w:p w14:paraId="090FD5E4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315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208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FF1" w:rsidRPr="00B169F3" w14:paraId="077BFD24" w14:textId="77777777" w:rsidTr="00C85FF1">
        <w:trPr>
          <w:cantSplit/>
          <w:trHeight w:val="20"/>
        </w:trPr>
        <w:tc>
          <w:tcPr>
            <w:tcW w:w="6300" w:type="dxa"/>
            <w:vAlign w:val="bottom"/>
          </w:tcPr>
          <w:p w14:paraId="2661006D" w14:textId="77777777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สิทธิการเช่าลดลง (บันทึกไว้ในบัญชี “ลูกหนี้หมุนเวียนอื่น” และ </w:t>
            </w: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>“สินทรัพย์ไม่หมุนเวียนอื่น”)</w:t>
            </w:r>
          </w:p>
        </w:tc>
        <w:tc>
          <w:tcPr>
            <w:tcW w:w="2970" w:type="dxa"/>
            <w:vAlign w:val="bottom"/>
          </w:tcPr>
          <w:p w14:paraId="725A264B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060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FF1" w:rsidRPr="00B169F3" w14:paraId="4264761E" w14:textId="77777777" w:rsidTr="00C85FF1">
        <w:trPr>
          <w:cantSplit/>
          <w:trHeight w:val="20"/>
        </w:trPr>
        <w:tc>
          <w:tcPr>
            <w:tcW w:w="6300" w:type="dxa"/>
          </w:tcPr>
          <w:p w14:paraId="3AAB0527" w14:textId="77777777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70" w:type="dxa"/>
            <w:vAlign w:val="bottom"/>
          </w:tcPr>
          <w:p w14:paraId="4DF1700D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>21,828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FF1" w:rsidRPr="00B169F3" w14:paraId="728138F9" w14:textId="77777777" w:rsidTr="00C85FF1">
        <w:trPr>
          <w:cantSplit/>
          <w:trHeight w:val="20"/>
        </w:trPr>
        <w:tc>
          <w:tcPr>
            <w:tcW w:w="6300" w:type="dxa"/>
          </w:tcPr>
          <w:p w14:paraId="23143D1C" w14:textId="77777777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5A791757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AFA" w:rsidRPr="00B169F3" w14:paraId="1218F104" w14:textId="77777777" w:rsidTr="00C85FF1">
        <w:trPr>
          <w:cantSplit/>
          <w:trHeight w:val="20"/>
        </w:trPr>
        <w:tc>
          <w:tcPr>
            <w:tcW w:w="6300" w:type="dxa"/>
          </w:tcPr>
          <w:p w14:paraId="756AB1BB" w14:textId="77777777" w:rsidR="006E2AFA" w:rsidRPr="007A4431" w:rsidRDefault="006E2AFA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19314461" w14:textId="77777777" w:rsidR="006E2AFA" w:rsidRPr="007A4431" w:rsidRDefault="006E2AFA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AFA" w:rsidRPr="00B169F3" w14:paraId="7D3509EF" w14:textId="77777777" w:rsidTr="00C85FF1">
        <w:trPr>
          <w:cantSplit/>
          <w:trHeight w:val="20"/>
        </w:trPr>
        <w:tc>
          <w:tcPr>
            <w:tcW w:w="6300" w:type="dxa"/>
          </w:tcPr>
          <w:p w14:paraId="7DDABFD6" w14:textId="77777777" w:rsidR="006E2AFA" w:rsidRPr="007A4431" w:rsidRDefault="006E2AFA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4BFE7E03" w14:textId="77777777" w:rsidR="006E2AFA" w:rsidRPr="007A4431" w:rsidRDefault="006E2AFA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2AFA" w:rsidRPr="00B169F3" w14:paraId="1F1C4A1F" w14:textId="77777777" w:rsidTr="00C85FF1">
        <w:trPr>
          <w:cantSplit/>
          <w:trHeight w:val="20"/>
        </w:trPr>
        <w:tc>
          <w:tcPr>
            <w:tcW w:w="6300" w:type="dxa"/>
          </w:tcPr>
          <w:p w14:paraId="7D7E6E94" w14:textId="77777777" w:rsidR="006E2AFA" w:rsidRPr="007A4431" w:rsidRDefault="006E2AFA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7665167A" w14:textId="77777777" w:rsidR="006E2AFA" w:rsidRPr="007A4431" w:rsidRDefault="006E2AFA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F1" w:rsidRPr="00B169F3" w14:paraId="6AB284E5" w14:textId="77777777" w:rsidTr="00C85FF1">
        <w:trPr>
          <w:cantSplit/>
          <w:trHeight w:val="20"/>
        </w:trPr>
        <w:tc>
          <w:tcPr>
            <w:tcW w:w="6300" w:type="dxa"/>
          </w:tcPr>
          <w:p w14:paraId="62739686" w14:textId="77777777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2970" w:type="dxa"/>
            <w:vAlign w:val="bottom"/>
          </w:tcPr>
          <w:p w14:paraId="07628C71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F1" w:rsidRPr="00B169F3" w14:paraId="141ECD7A" w14:textId="77777777" w:rsidTr="00C85FF1">
        <w:trPr>
          <w:cantSplit/>
          <w:trHeight w:val="20"/>
        </w:trPr>
        <w:tc>
          <w:tcPr>
            <w:tcW w:w="6300" w:type="dxa"/>
            <w:vAlign w:val="bottom"/>
          </w:tcPr>
          <w:p w14:paraId="5DA127B8" w14:textId="77777777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vAlign w:val="bottom"/>
          </w:tcPr>
          <w:p w14:paraId="0A7DB894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</w:rPr>
              <w:t>22,665</w:t>
            </w:r>
          </w:p>
        </w:tc>
      </w:tr>
      <w:tr w:rsidR="00C85FF1" w:rsidRPr="00B169F3" w14:paraId="4C15E0A2" w14:textId="77777777" w:rsidTr="00C85FF1">
        <w:trPr>
          <w:cantSplit/>
          <w:trHeight w:val="20"/>
        </w:trPr>
        <w:tc>
          <w:tcPr>
            <w:tcW w:w="6300" w:type="dxa"/>
          </w:tcPr>
          <w:p w14:paraId="7CBD6E46" w14:textId="77777777" w:rsidR="00C85FF1" w:rsidRPr="007A4431" w:rsidRDefault="00C85FF1" w:rsidP="00C85FF1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0A3C7309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</w:tr>
      <w:tr w:rsidR="00C85FF1" w:rsidRPr="00B169F3" w14:paraId="11BA7949" w14:textId="77777777" w:rsidTr="00C85FF1">
        <w:trPr>
          <w:cantSplit/>
          <w:trHeight w:val="20"/>
        </w:trPr>
        <w:tc>
          <w:tcPr>
            <w:tcW w:w="6300" w:type="dxa"/>
          </w:tcPr>
          <w:p w14:paraId="7E5781D0" w14:textId="77777777" w:rsidR="00C85FF1" w:rsidRPr="007A4431" w:rsidRDefault="00C85FF1" w:rsidP="00C85FF1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7E1BF607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828</w:t>
            </w:r>
          </w:p>
        </w:tc>
      </w:tr>
      <w:tr w:rsidR="00C85FF1" w:rsidRPr="00B169F3" w14:paraId="2FBEBA8F" w14:textId="77777777" w:rsidTr="00C85FF1">
        <w:trPr>
          <w:cantSplit/>
          <w:trHeight w:val="20"/>
        </w:trPr>
        <w:tc>
          <w:tcPr>
            <w:tcW w:w="6300" w:type="dxa"/>
          </w:tcPr>
          <w:p w14:paraId="39CB9A0C" w14:textId="77777777" w:rsidR="00C85FF1" w:rsidRPr="007A4431" w:rsidRDefault="00C85FF1" w:rsidP="00C85F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7A443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52E17E7F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</w:rPr>
              <w:t>344,765</w:t>
            </w:r>
          </w:p>
        </w:tc>
      </w:tr>
      <w:tr w:rsidR="00C85FF1" w:rsidRPr="00B169F3" w14:paraId="151D85C6" w14:textId="77777777" w:rsidTr="00C85FF1">
        <w:trPr>
          <w:cantSplit/>
          <w:trHeight w:val="20"/>
        </w:trPr>
        <w:tc>
          <w:tcPr>
            <w:tcW w:w="6300" w:type="dxa"/>
            <w:vAlign w:val="bottom"/>
          </w:tcPr>
          <w:p w14:paraId="4307D36B" w14:textId="77777777" w:rsidR="00C85FF1" w:rsidRPr="007A4431" w:rsidRDefault="00C85FF1" w:rsidP="00C85FF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A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A44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7A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6970D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  <w:r w:rsidRPr="007A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A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</w:tr>
      <w:tr w:rsidR="00C85FF1" w:rsidRPr="00B169F3" w14:paraId="76E8B5F6" w14:textId="77777777" w:rsidTr="00C85FF1">
        <w:trPr>
          <w:cantSplit/>
          <w:trHeight w:val="20"/>
        </w:trPr>
        <w:tc>
          <w:tcPr>
            <w:tcW w:w="6300" w:type="dxa"/>
            <w:vAlign w:val="bottom"/>
          </w:tcPr>
          <w:p w14:paraId="28A1AB50" w14:textId="77777777" w:rsidR="00C85FF1" w:rsidRPr="007A4431" w:rsidRDefault="00C85FF1" w:rsidP="00C85FF1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44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A44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5E03F" w14:textId="77777777" w:rsidR="00C85FF1" w:rsidRPr="007A4431" w:rsidRDefault="00C85FF1" w:rsidP="00C85FF1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A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5.60</w:t>
            </w:r>
          </w:p>
        </w:tc>
      </w:tr>
    </w:tbl>
    <w:p w14:paraId="58999FD8" w14:textId="77777777" w:rsidR="00C85FF1" w:rsidRPr="00771E5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895F684" w14:textId="77777777" w:rsidR="00C85FF1" w:rsidRPr="00771E5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="Angsana New" w:hAnsi="Angsana New"/>
          <w:sz w:val="30"/>
          <w:szCs w:val="30"/>
        </w:rPr>
      </w:pPr>
      <w:r w:rsidRPr="00771E51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771E51">
        <w:rPr>
          <w:rFonts w:ascii="Angsana New" w:hAnsi="Angsana New" w:hint="cs"/>
          <w:sz w:val="30"/>
          <w:szCs w:val="30"/>
          <w:cs/>
        </w:rPr>
        <w:t>แสดง</w:t>
      </w:r>
      <w:r w:rsidRPr="00771E51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771E51">
        <w:rPr>
          <w:rFonts w:ascii="Angsana New" w:hAnsi="Angsana New" w:hint="cs"/>
          <w:sz w:val="30"/>
          <w:szCs w:val="30"/>
          <w:cs/>
        </w:rPr>
        <w:t>สิ่งทอ</w:t>
      </w:r>
      <w:r w:rsidRPr="00771E51">
        <w:rPr>
          <w:rFonts w:ascii="Angsana New" w:hAnsi="Angsana New"/>
          <w:sz w:val="30"/>
          <w:szCs w:val="30"/>
        </w:rPr>
        <w:t xml:space="preserve"> </w:t>
      </w:r>
      <w:r w:rsidRPr="00771E51">
        <w:rPr>
          <w:rFonts w:ascii="Angsana New" w:hAnsi="Angsana New"/>
          <w:sz w:val="30"/>
          <w:szCs w:val="30"/>
          <w:cs/>
        </w:rPr>
        <w:t>และส่วนงานผลิตภัณฑ์สิ่งทอเพื่ออุตสาหกรรมการผลิต</w:t>
      </w:r>
    </w:p>
    <w:p w14:paraId="4C1EDFA6" w14:textId="77777777" w:rsidR="00C85FF1" w:rsidRPr="00771E5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jc w:val="thaiDistribute"/>
        <w:rPr>
          <w:rFonts w:ascii="Angsana New" w:hAnsi="Angsana New"/>
          <w:bCs/>
          <w:sz w:val="30"/>
          <w:szCs w:val="30"/>
        </w:rPr>
      </w:pPr>
    </w:p>
    <w:p w14:paraId="5776B7E6" w14:textId="77777777" w:rsidR="00C85FF1" w:rsidRPr="00771E5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71E51">
        <w:rPr>
          <w:rFonts w:ascii="Angsana New" w:hAnsi="Angsana New"/>
          <w:b/>
          <w:sz w:val="30"/>
          <w:szCs w:val="30"/>
        </w:rPr>
        <w:t>4</w:t>
      </w:r>
      <w:r w:rsidRPr="00771E51">
        <w:rPr>
          <w:rFonts w:ascii="Angsana New" w:hAnsi="Angsana New"/>
          <w:bCs/>
          <w:sz w:val="30"/>
          <w:szCs w:val="30"/>
        </w:rPr>
        <w:tab/>
      </w:r>
      <w:r w:rsidRPr="00771E51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79CF2C" w14:textId="77777777" w:rsidR="00C85FF1" w:rsidRPr="00771E51" w:rsidRDefault="00C85FF1" w:rsidP="00C85FF1">
      <w:pPr>
        <w:pStyle w:val="BodyText2"/>
        <w:tabs>
          <w:tab w:val="left" w:pos="540"/>
        </w:tabs>
        <w:spacing w:line="300" w:lineRule="exact"/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5C0D6B94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71E51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9E4E722" w14:textId="77777777" w:rsidR="00C85FF1" w:rsidRPr="00771E5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83C48A" w14:textId="77777777" w:rsidR="00C85FF1" w:rsidRPr="00771E5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71E5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71E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771E5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71E5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71E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317BD06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30BB4F52" w14:textId="251B0DFF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71E51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71E51">
        <w:rPr>
          <w:rFonts w:ascii="Angsana New" w:hAnsi="Angsana New" w:hint="cs"/>
          <w:sz w:val="30"/>
          <w:szCs w:val="30"/>
          <w:cs/>
        </w:rPr>
        <w:t>ร่วม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771E51">
        <w:rPr>
          <w:rFonts w:ascii="Angsana New" w:hAnsi="Angsana New"/>
          <w:sz w:val="30"/>
          <w:szCs w:val="30"/>
          <w:cs/>
        </w:rPr>
        <w:t>งบการเงินเฉพาะกิจการวัดมูลค่าด้วยราคาทุนหักค่าเผื่อการด้อยค่า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1E51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71E51">
        <w:rPr>
          <w:rFonts w:ascii="Angsana New" w:hAnsi="Angsana New" w:hint="cs"/>
          <w:sz w:val="30"/>
          <w:szCs w:val="30"/>
          <w:cs/>
        </w:rPr>
        <w:t>ร่วม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771E51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771E51">
        <w:rPr>
          <w:rFonts w:ascii="Angsana New" w:hAnsi="Angsana New"/>
          <w:sz w:val="30"/>
          <w:szCs w:val="30"/>
          <w:cs/>
        </w:rPr>
        <w:t>บันทึกบัญชีโดยวิธีส่วนได้เสีย</w:t>
      </w:r>
      <w:r w:rsidRPr="00771E51">
        <w:rPr>
          <w:rFonts w:ascii="Angsana New" w:hAnsi="Angsana New" w:hint="cs"/>
          <w:sz w:val="30"/>
          <w:szCs w:val="30"/>
          <w:cs/>
        </w:rPr>
        <w:t xml:space="preserve"> </w:t>
      </w:r>
      <w:r w:rsidR="00BF3588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</w:t>
      </w:r>
      <w:r w:rsidR="006E2AFA">
        <w:rPr>
          <w:rFonts w:ascii="Angsana New" w:hAnsi="Angsana New"/>
          <w:sz w:val="30"/>
          <w:szCs w:val="30"/>
          <w:cs/>
        </w:rPr>
        <w:br/>
      </w:r>
      <w:r w:rsidR="00BF3588">
        <w:rPr>
          <w:rFonts w:ascii="Angsana New" w:hAnsi="Angsana New" w:hint="cs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</w:t>
      </w:r>
      <w:r w:rsidR="006E2AFA">
        <w:rPr>
          <w:rFonts w:ascii="Angsana New" w:hAnsi="Angsana New" w:hint="cs"/>
          <w:sz w:val="30"/>
          <w:szCs w:val="30"/>
          <w:cs/>
        </w:rPr>
        <w:t>ธี</w:t>
      </w:r>
      <w:r w:rsidR="00BF3588">
        <w:rPr>
          <w:rFonts w:ascii="Angsana New" w:hAnsi="Angsana New" w:hint="cs"/>
          <w:sz w:val="30"/>
          <w:szCs w:val="30"/>
          <w:cs/>
        </w:rPr>
        <w:t>ส่วนได้เสียของบริษัทจะถูกบันทึกในงบการเงินที่แสดงเงินลงทุน</w:t>
      </w:r>
      <w:r w:rsidR="00D655FA">
        <w:rPr>
          <w:rFonts w:ascii="Angsana New" w:hAnsi="Angsana New"/>
          <w:sz w:val="30"/>
          <w:szCs w:val="30"/>
        </w:rPr>
        <w:br/>
      </w:r>
      <w:r w:rsidR="00BF3588">
        <w:rPr>
          <w:rFonts w:ascii="Angsana New" w:hAnsi="Angsana New" w:hint="cs"/>
          <w:sz w:val="30"/>
          <w:szCs w:val="30"/>
          <w:cs/>
        </w:rPr>
        <w:t>ตามวิธีส่วนได้เสียจนถึงวันที่ความมีอิทธิพลอย่างมีนัยสำคัญสิ้นสุดลง ในกรณีที่บริษัทจำหน่ายบางส่วนของ</w:t>
      </w:r>
      <w:r w:rsidR="00E506B3">
        <w:rPr>
          <w:rFonts w:ascii="Angsana New" w:hAnsi="Angsana New"/>
          <w:sz w:val="30"/>
          <w:szCs w:val="30"/>
        </w:rPr>
        <w:br/>
      </w:r>
      <w:r w:rsidR="00BF3588">
        <w:rPr>
          <w:rFonts w:ascii="Angsana New" w:hAnsi="Angsana New" w:hint="cs"/>
          <w:sz w:val="30"/>
          <w:szCs w:val="30"/>
          <w:cs/>
        </w:rPr>
        <w:t>เงินลงทุนที่ถืออยู่ คำนวณต้นทุนสำหรับเงินลงทุนที่จำหน่าย</w:t>
      </w:r>
      <w:r w:rsidR="00F969A5">
        <w:rPr>
          <w:rFonts w:ascii="Angsana New" w:hAnsi="Angsana New" w:hint="cs"/>
          <w:sz w:val="30"/>
          <w:szCs w:val="30"/>
          <w:cs/>
        </w:rPr>
        <w:t>บางส่วน</w:t>
      </w:r>
      <w:r w:rsidR="00690DBD">
        <w:rPr>
          <w:rFonts w:ascii="Angsana New" w:hAnsi="Angsana New" w:hint="cs"/>
          <w:sz w:val="30"/>
          <w:szCs w:val="30"/>
          <w:cs/>
        </w:rPr>
        <w:t>โดย</w:t>
      </w:r>
      <w:r w:rsidR="00BF3588">
        <w:rPr>
          <w:rFonts w:ascii="Angsana New" w:hAnsi="Angsana New" w:hint="cs"/>
          <w:sz w:val="30"/>
          <w:szCs w:val="30"/>
          <w:cs/>
        </w:rPr>
        <w:t>ใช้วิธีถัวเฉลี่ยถ่วงน้ำหนัก</w:t>
      </w:r>
      <w:r w:rsidR="00690DBD">
        <w:rPr>
          <w:rFonts w:ascii="Angsana New" w:hAnsi="Angsana New" w:hint="cs"/>
          <w:sz w:val="30"/>
          <w:szCs w:val="30"/>
          <w:cs/>
        </w:rPr>
        <w:t xml:space="preserve"> กำไรและขาดทุนจากการขายเงินลงทุนบันทึกในกำไรหรือขาดทุน</w:t>
      </w:r>
    </w:p>
    <w:p w14:paraId="28E5D24E" w14:textId="5DCD0D06" w:rsidR="007841F7" w:rsidRDefault="0078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3C1BB27" w14:textId="7C89B99A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3876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0A357F38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15E35BA" w14:textId="6912969E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Pr="0038765D">
        <w:rPr>
          <w:rFonts w:ascii="Angsana New" w:hAnsi="Angsana New"/>
          <w:sz w:val="30"/>
          <w:szCs w:val="30"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38765D">
        <w:rPr>
          <w:rFonts w:ascii="Angsana New" w:hAnsi="Angsana New"/>
          <w:sz w:val="30"/>
          <w:szCs w:val="30"/>
          <w:cs/>
        </w:rPr>
        <w:t>เกิดรายการ</w:t>
      </w:r>
    </w:p>
    <w:p w14:paraId="563FE4C1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37A530" w14:textId="24EA818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1B4A52">
        <w:rPr>
          <w:rFonts w:ascii="Angsana New" w:hAnsi="Angsana New" w:hint="cs"/>
          <w:sz w:val="30"/>
          <w:szCs w:val="30"/>
          <w:cs/>
        </w:rPr>
        <w:t xml:space="preserve"> </w:t>
      </w:r>
      <w:r w:rsidR="001B4A52" w:rsidRPr="0038765D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DC923EA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739D0E" w14:textId="77777777" w:rsidR="00C85FF1" w:rsidRPr="0038765D" w:rsidRDefault="00C85FF1" w:rsidP="00C85FF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265CDBC8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53685C40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5A7DFDC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7443E83D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5101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5101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5101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เมษายน </w:t>
      </w:r>
      <w:r w:rsidRPr="00F5101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6C316CE2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F2B1CB4" w14:textId="77777777" w:rsidR="00C85FF1" w:rsidRPr="00F51016" w:rsidRDefault="00C85FF1" w:rsidP="00C85F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3F8EFF1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19E67D" w14:textId="3DA2E01A" w:rsidR="00C85FF1" w:rsidRPr="00F51016" w:rsidRDefault="00C85FF1" w:rsidP="00C85FF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</w:t>
      </w:r>
      <w:r w:rsidR="00332B01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="00E830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 </w:t>
      </w:r>
      <w:r w:rsidRPr="00D63ECB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CD5FA9" w:rsidRPr="00D63ECB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))) รับรู้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51016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F51016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F51016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 เว้นแต่สินทรัพย์</w:t>
      </w:r>
      <w:r w:rsidR="00E506B3">
        <w:rPr>
          <w:rFonts w:asciiTheme="majorBidi" w:hAnsiTheme="majorBidi" w:cstheme="majorBidi"/>
          <w:sz w:val="30"/>
          <w:szCs w:val="30"/>
        </w:rPr>
        <w:br/>
      </w:r>
      <w:r w:rsidRPr="00F51016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  <w:r w:rsidRPr="00F5101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bookmarkEnd w:id="0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F51016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ในกำไร</w:t>
      </w:r>
      <w:r w:rsidR="00E506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</w:t>
      </w:r>
    </w:p>
    <w:p w14:paraId="6CAC1FA6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22472622" w14:textId="77777777" w:rsidR="00C85FF1" w:rsidRPr="00F51016" w:rsidRDefault="00C85FF1" w:rsidP="00C85FF1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D308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FD308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 xml:space="preserve">การจัดประเภท </w:t>
      </w:r>
    </w:p>
    <w:p w14:paraId="1E8E9F86" w14:textId="77777777" w:rsidR="00C85FF1" w:rsidRPr="00F51016" w:rsidRDefault="00C85FF1" w:rsidP="00C85FF1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0D0509E1" w14:textId="77777777" w:rsidR="00690DBD" w:rsidRDefault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8AA1DB" w14:textId="1F4DF6E2" w:rsidR="00C85FF1" w:rsidRPr="00A4247B" w:rsidRDefault="00C85FF1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4247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424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</w:t>
      </w:r>
      <w:r w:rsidR="00690DB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การตัดรายการออกจากบัญชีรับรู้ในกำไรหรือขาดทุน </w:t>
      </w:r>
    </w:p>
    <w:p w14:paraId="41704805" w14:textId="77777777" w:rsidR="00C85FF1" w:rsidRPr="00F51016" w:rsidRDefault="00C85FF1" w:rsidP="00C85FF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236"/>
        <w:gridCol w:w="6604"/>
      </w:tblGrid>
      <w:tr w:rsidR="00C85FF1" w:rsidRPr="00F51016" w14:paraId="03C84DB3" w14:textId="77777777" w:rsidTr="00E8305B">
        <w:tc>
          <w:tcPr>
            <w:tcW w:w="2070" w:type="dxa"/>
          </w:tcPr>
          <w:p w14:paraId="0B87AC28" w14:textId="21AA8E96" w:rsidR="00C85FF1" w:rsidRPr="00A4247B" w:rsidRDefault="00C85FF1" w:rsidP="00C8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5" w:right="-102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A424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690DB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4247B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EE420D1" w14:textId="77777777" w:rsidR="00C85FF1" w:rsidRPr="00A4247B" w:rsidRDefault="00C85FF1" w:rsidP="00C85FF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4" w:type="dxa"/>
          </w:tcPr>
          <w:p w14:paraId="40CBEB29" w14:textId="03F88589" w:rsidR="00C85FF1" w:rsidRPr="00A4247B" w:rsidRDefault="00C85FF1" w:rsidP="00E8305B">
            <w:pPr>
              <w:pStyle w:val="BodyText"/>
              <w:tabs>
                <w:tab w:val="clear" w:pos="6322"/>
              </w:tabs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424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</w:t>
            </w:r>
            <w:r w:rsidR="00E0162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4247B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  <w:r w:rsidRPr="00A424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A0959D6" w14:textId="77777777" w:rsidR="00C85FF1" w:rsidRPr="00A4247B" w:rsidRDefault="00C85FF1" w:rsidP="0026024F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FF1" w:rsidRPr="00F51016" w14:paraId="25E034EB" w14:textId="77777777" w:rsidTr="00E8305B">
        <w:tc>
          <w:tcPr>
            <w:tcW w:w="2070" w:type="dxa"/>
          </w:tcPr>
          <w:p w14:paraId="36596F2B" w14:textId="77777777" w:rsidR="00C85FF1" w:rsidRPr="00A4247B" w:rsidRDefault="00C85FF1" w:rsidP="00C85F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5" w:right="-10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4247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00AA5BB" w14:textId="77777777" w:rsidR="00C85FF1" w:rsidRPr="00A4247B" w:rsidRDefault="00C85FF1" w:rsidP="00C85FF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4" w:type="dxa"/>
          </w:tcPr>
          <w:p w14:paraId="5384B9FE" w14:textId="77777777" w:rsidR="00C85FF1" w:rsidRPr="00A4247B" w:rsidRDefault="00C85FF1" w:rsidP="00C85FF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247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</w:t>
            </w:r>
            <w:r w:rsidRPr="00A4247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</w:tr>
    </w:tbl>
    <w:p w14:paraId="255AE793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highlight w:val="cyan"/>
        </w:rPr>
      </w:pPr>
    </w:p>
    <w:p w14:paraId="2B72C1D4" w14:textId="77777777" w:rsidR="00C85FF1" w:rsidRDefault="00C85FF1" w:rsidP="00C85FF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424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C82AA2B" w14:textId="77777777" w:rsidR="00C85FF1" w:rsidRPr="00F51016" w:rsidRDefault="00C85FF1" w:rsidP="00C85FF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BC730C0" w14:textId="388C9AF0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Pr="00FA4A0E">
        <w:rPr>
          <w:rFonts w:asciiTheme="majorBidi" w:hAnsiTheme="majorBidi" w:cstheme="majorBidi" w:hint="cs"/>
          <w:sz w:val="30"/>
          <w:szCs w:val="30"/>
          <w:cs/>
        </w:rPr>
        <w:t>่บริษัท</w:t>
      </w:r>
      <w:r w:rsidRPr="00FA4A0E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E01629">
        <w:rPr>
          <w:rFonts w:asciiTheme="majorBidi" w:hAnsiTheme="majorBidi" w:cstheme="majorBidi"/>
          <w:sz w:val="30"/>
          <w:szCs w:val="30"/>
          <w:cs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53A61CC7" w14:textId="77777777" w:rsidR="00C85FF1" w:rsidRPr="00F51016" w:rsidRDefault="00C85FF1" w:rsidP="00C85FF1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ACED8" w14:textId="604B95D9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3E2B">
        <w:rPr>
          <w:rFonts w:asciiTheme="majorBidi" w:hAnsiTheme="majorBidi" w:cstheme="majorBidi"/>
          <w:sz w:val="30"/>
          <w:szCs w:val="30"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A4A0E">
        <w:rPr>
          <w:rFonts w:asciiTheme="majorBidi" w:hAnsiTheme="majorBidi" w:cstheme="majorBidi"/>
          <w:sz w:val="30"/>
          <w:szCs w:val="30"/>
        </w:rPr>
        <w:t xml:space="preserve"> </w:t>
      </w:r>
    </w:p>
    <w:p w14:paraId="01CDF210" w14:textId="77777777" w:rsidR="00C85FF1" w:rsidRPr="00F51016" w:rsidRDefault="00C85FF1" w:rsidP="00C85FF1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C0F20" w14:textId="77777777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36D2B20" w14:textId="77777777" w:rsidR="00C85FF1" w:rsidRPr="00F51016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7E1C35B3" w14:textId="77777777" w:rsidR="00C85FF1" w:rsidRPr="00690DBD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451462" w14:textId="77777777" w:rsidR="00C85FF1" w:rsidRPr="001E5D2D" w:rsidRDefault="00C85FF1" w:rsidP="001E5D2D">
      <w:pPr>
        <w:pStyle w:val="BodyText2"/>
        <w:tabs>
          <w:tab w:val="left" w:pos="900"/>
        </w:tabs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42BACEC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5A95B1D9" w14:textId="77777777" w:rsidR="00C85FF1" w:rsidRPr="001E5D2D" w:rsidRDefault="00C85FF1" w:rsidP="001E5D2D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BD4C30D" w14:textId="1558C50C" w:rsidR="00C85FF1" w:rsidRPr="00690DBD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 </w:t>
      </w:r>
    </w:p>
    <w:p w14:paraId="6C4B8ECE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29B260CF" w14:textId="77777777" w:rsidR="00C85FF1" w:rsidRPr="00690DBD" w:rsidRDefault="00C85FF1" w:rsidP="00C85FF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0DB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690DBD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690DB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เมษายน </w:t>
      </w:r>
      <w:r w:rsidRPr="00690DBD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3B38B54C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0990051F" w14:textId="5F0F80A9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690DBD">
        <w:rPr>
          <w:rFonts w:ascii="Angsana New" w:hAnsi="Angsana New"/>
          <w:i/>
          <w:iCs/>
          <w:sz w:val="30"/>
          <w:szCs w:val="30"/>
          <w:cs/>
        </w:rPr>
        <w:t>เงินลงทุน</w:t>
      </w:r>
      <w:r w:rsidR="00690DBD" w:rsidRPr="00690DBD">
        <w:rPr>
          <w:rFonts w:ascii="Angsana New" w:hAnsi="Angsana New"/>
          <w:i/>
          <w:iCs/>
          <w:sz w:val="30"/>
          <w:szCs w:val="30"/>
          <w:cs/>
        </w:rPr>
        <w:t>ใน</w:t>
      </w:r>
      <w:r w:rsidRPr="00690DBD">
        <w:rPr>
          <w:rFonts w:ascii="Angsana New" w:hAnsi="Angsana New"/>
          <w:i/>
          <w:iCs/>
          <w:sz w:val="30"/>
          <w:szCs w:val="30"/>
          <w:cs/>
        </w:rPr>
        <w:t xml:space="preserve">ตราสารทุน </w:t>
      </w:r>
    </w:p>
    <w:p w14:paraId="752127F0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060C70" w14:textId="5C113348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ตราสารทุนซึ่งเป็นหลักทรัพย์ในความต้องการของตลาดจัดประเภทเป็นเงินลงทุนเผื่อขาย ภายหลังการรับรู้มูลค่า</w:t>
      </w:r>
      <w:r w:rsidRPr="00690DBD">
        <w:rPr>
          <w:rFonts w:ascii="Angsana New" w:hAnsi="Angsana New"/>
          <w:sz w:val="30"/>
          <w:szCs w:val="30"/>
          <w:cs/>
        </w:rPr>
        <w:br/>
        <w:t>ในครั้งแรกเงินลงทุนเผื่อขายแสดงในมูลค่ายุติธรรมโดยใช้ราคาเ</w:t>
      </w:r>
      <w:r w:rsidR="001B4A52" w:rsidRPr="00690DBD">
        <w:rPr>
          <w:rFonts w:ascii="Angsana New" w:hAnsi="Angsana New"/>
          <w:sz w:val="30"/>
          <w:szCs w:val="30"/>
          <w:cs/>
        </w:rPr>
        <w:t>ส</w:t>
      </w:r>
      <w:r w:rsidRPr="00690DBD">
        <w:rPr>
          <w:rFonts w:ascii="Angsana New" w:hAnsi="Angsana New"/>
          <w:sz w:val="30"/>
          <w:szCs w:val="30"/>
          <w:cs/>
        </w:rPr>
        <w:t>นอซื้อ ณ วันที่รายงาน และ</w:t>
      </w:r>
      <w:r w:rsidR="00690DBD" w:rsidRPr="00690DBD">
        <w:rPr>
          <w:rFonts w:ascii="Angsana New" w:hAnsi="Angsana New"/>
          <w:sz w:val="30"/>
          <w:szCs w:val="30"/>
          <w:cs/>
        </w:rPr>
        <w:t>การเปลี่ยนแปลงที่ไม่ใช่ผลขาดทุนจากการด้อยค่า</w:t>
      </w:r>
      <w:r w:rsidRPr="00690DBD">
        <w:rPr>
          <w:rFonts w:ascii="Angsana New" w:hAnsi="Angsana New"/>
          <w:sz w:val="30"/>
          <w:szCs w:val="30"/>
          <w:cs/>
        </w:rPr>
        <w:t>บันทึกโดยตรงในส่วนของผู้ถือหุ้น ส่วนผลขาดทุนจากการด้อยค่ารับรู้ในกำไรหรือขาดทุน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690DBD">
        <w:rPr>
          <w:rFonts w:ascii="Angsana New" w:hAnsi="Angsana New"/>
          <w:sz w:val="30"/>
          <w:szCs w:val="30"/>
        </w:rPr>
        <w:t xml:space="preserve"> </w:t>
      </w:r>
    </w:p>
    <w:p w14:paraId="4717EE0B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C13EF2A" w14:textId="70C7BD0A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3CB0FED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02EBFB4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690DBD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C7D369A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4AA4A675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992C1A7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E1BF3C3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690DBD">
        <w:rPr>
          <w:rFonts w:ascii="Angsana New" w:hAnsi="Angsana New"/>
          <w:sz w:val="30"/>
          <w:szCs w:val="30"/>
          <w:cs/>
        </w:rPr>
        <w:br/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16386B7" w14:textId="77777777" w:rsidR="00C85FF1" w:rsidRPr="00F5101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233CC29" w14:textId="77777777" w:rsidR="00C85FF1" w:rsidRDefault="00C85FF1" w:rsidP="00C85FF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082C04C9" w14:textId="77777777" w:rsidR="00C85FF1" w:rsidRPr="00F51016" w:rsidRDefault="00C85FF1" w:rsidP="00C85FF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F5101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อนุพันธ์</w:t>
      </w:r>
    </w:p>
    <w:p w14:paraId="1BC035DD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37DF2485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  <w:r w:rsidRPr="00DC38B9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 กิจกรรมจัดหาเงิน</w:t>
      </w:r>
      <w:r w:rsidRPr="00DC38B9">
        <w:rPr>
          <w:rFonts w:ascii="Angsana New" w:hAnsi="Angsana New" w:hint="cs"/>
          <w:sz w:val="30"/>
          <w:szCs w:val="30"/>
          <w:cs/>
        </w:rPr>
        <w:t xml:space="preserve"> </w:t>
      </w:r>
      <w:r w:rsidRPr="00DC38B9">
        <w:rPr>
          <w:rFonts w:ascii="Angsana New" w:hAnsi="Angsana New"/>
          <w:sz w:val="30"/>
          <w:szCs w:val="30"/>
          <w:cs/>
        </w:rPr>
        <w:t>และกิจกรรมลงทุน</w:t>
      </w:r>
      <w:r w:rsidRPr="00DC38B9">
        <w:rPr>
          <w:rFonts w:ascii="Angsana New" w:hAnsi="Angsana New"/>
          <w:sz w:val="30"/>
          <w:szCs w:val="30"/>
        </w:rPr>
        <w:t xml:space="preserve"> </w:t>
      </w:r>
      <w:r w:rsidRPr="00DC38B9">
        <w:rPr>
          <w:rFonts w:ascii="Angsana New" w:hAnsi="Angsana New" w:hint="cs"/>
          <w:sz w:val="30"/>
          <w:szCs w:val="30"/>
          <w:cs/>
        </w:rPr>
        <w:t>อนุพันธ์</w:t>
      </w:r>
      <w:r w:rsidRPr="00DC38B9">
        <w:rPr>
          <w:rFonts w:ascii="Angsana New" w:hAnsi="Angsana New"/>
          <w:sz w:val="30"/>
          <w:szCs w:val="30"/>
          <w:cs/>
        </w:rPr>
        <w:t>ที่</w:t>
      </w:r>
      <w:r w:rsidRPr="00DC38B9">
        <w:rPr>
          <w:rFonts w:ascii="Angsana New" w:hAnsi="Angsana New" w:hint="cs"/>
          <w:sz w:val="30"/>
          <w:szCs w:val="30"/>
          <w:cs/>
        </w:rPr>
        <w:t>ใช้ส่วนใหญ่ประกอบด้วย</w:t>
      </w:r>
      <w:r w:rsidRPr="00DC38B9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</w:t>
      </w:r>
      <w:r w:rsidRPr="00DC38B9">
        <w:rPr>
          <w:rFonts w:ascii="Angsana New" w:hAnsi="Angsana New" w:hint="cs"/>
          <w:sz w:val="30"/>
          <w:szCs w:val="30"/>
          <w:cs/>
        </w:rPr>
        <w:t xml:space="preserve"> </w:t>
      </w:r>
      <w:r w:rsidRPr="00DC38B9">
        <w:rPr>
          <w:rFonts w:ascii="Angsana New" w:hAnsi="Angsana New"/>
          <w:sz w:val="30"/>
          <w:szCs w:val="30"/>
          <w:cs/>
        </w:rPr>
        <w:t>สัญญาแลกเปลี่ยนเงินตราต่างประเทศ</w:t>
      </w:r>
      <w:r w:rsidRPr="00DC38B9">
        <w:rPr>
          <w:rFonts w:ascii="Angsana New" w:hAnsi="Angsana New" w:hint="cs"/>
          <w:sz w:val="30"/>
          <w:szCs w:val="30"/>
          <w:cs/>
        </w:rPr>
        <w:t>และ</w:t>
      </w:r>
      <w:r w:rsidRPr="00DC38B9">
        <w:rPr>
          <w:rFonts w:ascii="Angsana New" w:hAnsi="Angsana New"/>
          <w:sz w:val="30"/>
          <w:szCs w:val="30"/>
          <w:cs/>
        </w:rPr>
        <w:t>สัญญาแลกเปลี่ยนอัตราดอกเบี้ย</w:t>
      </w:r>
      <w:r w:rsidRPr="00DC38B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C38B9">
        <w:rPr>
          <w:rFonts w:ascii="Angsana New" w:hAnsi="Angsana New"/>
          <w:sz w:val="30"/>
          <w:szCs w:val="30"/>
          <w:cs/>
        </w:rPr>
        <w:t xml:space="preserve">ไม่ได้มีไว้เพื่อการค้า </w:t>
      </w:r>
    </w:p>
    <w:p w14:paraId="0688D5DE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4A814711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bCs/>
          <w:sz w:val="30"/>
          <w:szCs w:val="30"/>
        </w:rPr>
      </w:pPr>
      <w:r w:rsidRPr="00DC38B9">
        <w:rPr>
          <w:rFonts w:ascii="Angsana New" w:hAnsi="Angsana New"/>
          <w:sz w:val="30"/>
          <w:szCs w:val="30"/>
          <w:cs/>
        </w:rPr>
        <w:t>อนุพันธ์จะถูกบันทึก</w:t>
      </w:r>
      <w:r w:rsidRPr="00DC38B9">
        <w:rPr>
          <w:rFonts w:ascii="Angsana New" w:hAnsi="Angsana New" w:hint="cs"/>
          <w:sz w:val="30"/>
          <w:szCs w:val="30"/>
          <w:cs/>
        </w:rPr>
        <w:t>เมื่อเริ่ม</w:t>
      </w:r>
      <w:r w:rsidRPr="00DC38B9">
        <w:rPr>
          <w:rFonts w:ascii="Angsana New" w:hAnsi="Angsana New"/>
          <w:sz w:val="30"/>
          <w:szCs w:val="30"/>
          <w:cs/>
        </w:rPr>
        <w:t>แรกด้วย</w:t>
      </w:r>
      <w:r w:rsidRPr="00DC38B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DC38B9">
        <w:rPr>
          <w:rFonts w:ascii="Angsana New" w:hAnsi="Angsana New"/>
          <w:sz w:val="30"/>
          <w:szCs w:val="30"/>
          <w:cs/>
        </w:rPr>
        <w:t xml:space="preserve"> </w:t>
      </w:r>
      <w:r w:rsidRPr="00DC38B9">
        <w:rPr>
          <w:rFonts w:ascii="Angsana New" w:hAnsi="Angsana New" w:hint="cs"/>
          <w:sz w:val="30"/>
          <w:szCs w:val="30"/>
          <w:cs/>
        </w:rPr>
        <w:t>ค่าใช้จ่ายที่เกิดจากการทำรายการดังกล่าวบันทึกในกำไรหรือขาดทุนเมื่อเกิดขึ้น</w:t>
      </w:r>
      <w:r w:rsidRPr="00DC38B9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</w:t>
      </w:r>
      <w:r w:rsidRPr="00DC38B9">
        <w:rPr>
          <w:rFonts w:ascii="Angsana New" w:hAnsi="Angsana New" w:hint="cs"/>
          <w:sz w:val="30"/>
          <w:szCs w:val="30"/>
          <w:cs/>
        </w:rPr>
        <w:t>ทันที</w:t>
      </w:r>
      <w:r w:rsidRPr="00DC38B9">
        <w:rPr>
          <w:rFonts w:ascii="Angsana New" w:hAnsi="Angsana New"/>
          <w:sz w:val="30"/>
          <w:szCs w:val="30"/>
          <w:cs/>
        </w:rPr>
        <w:t xml:space="preserve"> </w:t>
      </w:r>
    </w:p>
    <w:p w14:paraId="5C903177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22C6775A" w14:textId="77777777" w:rsidR="00C85FF1" w:rsidRPr="00DC38B9" w:rsidRDefault="00C85FF1" w:rsidP="00C85FF1">
      <w:pPr>
        <w:pStyle w:val="BodyText2"/>
        <w:tabs>
          <w:tab w:val="left" w:pos="540"/>
        </w:tabs>
        <w:ind w:left="547" w:right="43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DC38B9">
        <w:rPr>
          <w:rFonts w:ascii="Angsana New" w:hAnsi="Angsana New"/>
          <w:i/>
          <w:iCs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</w:p>
    <w:p w14:paraId="32DD785C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755F31E4" w14:textId="77777777" w:rsidR="00C85FF1" w:rsidRPr="00DC38B9" w:rsidRDefault="00C85FF1" w:rsidP="00C85FF1">
      <w:pPr>
        <w:pStyle w:val="BodyText2"/>
        <w:tabs>
          <w:tab w:val="left" w:pos="540"/>
        </w:tabs>
        <w:ind w:left="540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DC38B9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และสัญญาแลกเปลี่ยนเงินตราต่างประเทศเป็นการป้องกันความเสี่ยง</w:t>
      </w:r>
      <w:r w:rsidRPr="00DC38B9">
        <w:rPr>
          <w:rFonts w:ascii="Angsana New" w:hAnsi="Angsana New"/>
          <w:sz w:val="30"/>
          <w:szCs w:val="30"/>
          <w:cs/>
        </w:rPr>
        <w:br/>
        <w:t>ที่เกิดจากการผันผวนของอัตราแลกเปลี่ยนของรายการที่เป็นเงินตราต่างประเทศ กำไรหรือขาดทุนจากการตีราคามูลค่ายุติธรรมใหม่จะถูกบันทึกในกำไรหรือขาดทุน</w:t>
      </w:r>
      <w:r w:rsidRPr="00DC38B9">
        <w:rPr>
          <w:rFonts w:ascii="Angsana New" w:hAnsi="Angsana New" w:hint="cs"/>
          <w:sz w:val="30"/>
          <w:szCs w:val="30"/>
          <w:cs/>
        </w:rPr>
        <w:t>ทันที</w:t>
      </w:r>
    </w:p>
    <w:p w14:paraId="6009FB2D" w14:textId="77777777" w:rsidR="00C85FF1" w:rsidRPr="00DC38B9" w:rsidRDefault="00C85FF1" w:rsidP="00C85FF1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</w:p>
    <w:p w14:paraId="79F5D738" w14:textId="77777777" w:rsidR="00C85FF1" w:rsidRPr="00DC38B9" w:rsidRDefault="00C85FF1" w:rsidP="00C85FF1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DC38B9"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และสัญญาแลกเปลี่ยนเงินตราต่างประเทศถือตา</w:t>
      </w:r>
      <w:r w:rsidRPr="00DC38B9">
        <w:rPr>
          <w:rFonts w:ascii="Angsana New" w:hAnsi="Angsana New" w:hint="cs"/>
          <w:sz w:val="30"/>
          <w:szCs w:val="30"/>
          <w:cs/>
        </w:rPr>
        <w:t>ม</w:t>
      </w:r>
      <w:r w:rsidRPr="00DC38B9">
        <w:rPr>
          <w:rFonts w:ascii="Angsana New" w:hAnsi="Angsana New"/>
          <w:sz w:val="30"/>
          <w:szCs w:val="30"/>
          <w:cs/>
        </w:rPr>
        <w:t>ราคาอ้างอิงของนายหน้า ณ วันที่รายงาน</w:t>
      </w:r>
    </w:p>
    <w:p w14:paraId="674E726E" w14:textId="77777777" w:rsidR="00C85FF1" w:rsidRPr="00DC38B9" w:rsidRDefault="00C85FF1" w:rsidP="00C85FF1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4788E62A" w14:textId="77777777" w:rsidR="00C85FF1" w:rsidRPr="00DC38B9" w:rsidRDefault="00C85FF1" w:rsidP="00C85FF1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</w:rPr>
      </w:pPr>
      <w:r w:rsidRPr="00DC38B9">
        <w:rPr>
          <w:rFonts w:ascii="Angsana New" w:hAnsi="Angsana New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69F2AAED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D9445DA" w14:textId="77777777" w:rsidR="00C85FF1" w:rsidRPr="00DC38B9" w:rsidRDefault="00C85FF1" w:rsidP="00C85FF1">
      <w:pPr>
        <w:pStyle w:val="BodyText2"/>
        <w:ind w:left="547" w:right="-25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DC38B9">
        <w:rPr>
          <w:rFonts w:ascii="Angsana New" w:hAnsi="Angsana New"/>
          <w:sz w:val="30"/>
          <w:szCs w:val="30"/>
          <w:cs/>
        </w:rPr>
        <w:t>สัญญาแลกเปลี่ยนอัตราดอกเบี้ยเป็นการป้องกันความเสี่ยงที่เกิดจากการผันผวนของอัตราดอกเบี้ยในอนาคต ผลต่าง</w:t>
      </w:r>
      <w:r w:rsidRPr="00DC38B9">
        <w:rPr>
          <w:rFonts w:ascii="Angsana New" w:hAnsi="Angsana New"/>
          <w:sz w:val="30"/>
          <w:szCs w:val="30"/>
          <w:cs/>
        </w:rPr>
        <w:br/>
        <w:t>ที่ได้รับหรือจ่ายตามสัญญาแลกเปลี่ยนอัตราดอกเบี้ย บันทึกโดยปรับปรุงกับดอกเบี้ยจ่ายของภาระหนี้สิน</w:t>
      </w:r>
      <w:r w:rsidRPr="00DC38B9">
        <w:rPr>
          <w:rFonts w:ascii="Angsana New" w:hAnsi="Angsana New"/>
          <w:sz w:val="30"/>
          <w:szCs w:val="30"/>
        </w:rPr>
        <w:br/>
      </w:r>
      <w:r w:rsidRPr="00DC38B9">
        <w:rPr>
          <w:rFonts w:ascii="Angsana New" w:hAnsi="Angsana New"/>
          <w:sz w:val="30"/>
          <w:szCs w:val="30"/>
          <w:cs/>
        </w:rPr>
        <w:t>ทางการเงินที่ได้รับการป้องกันความเสี่ยงในกำไรหรือขาดทุน</w:t>
      </w:r>
    </w:p>
    <w:p w14:paraId="5C488A6B" w14:textId="77777777" w:rsidR="00C85FF1" w:rsidRPr="00DC38B9" w:rsidRDefault="00C85FF1" w:rsidP="00C85FF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5F31CFC" w14:textId="77777777" w:rsidR="00C85FF1" w:rsidRPr="00DC38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C38B9">
        <w:rPr>
          <w:rFonts w:ascii="Angsana New" w:hAnsi="Angsana New" w:hint="cs"/>
          <w:sz w:val="30"/>
          <w:szCs w:val="30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</w:t>
      </w:r>
    </w:p>
    <w:p w14:paraId="3AABE1E3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F05A258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green"/>
          <w:cs/>
        </w:rPr>
      </w:pPr>
      <w:r w:rsidRPr="00B169F3">
        <w:rPr>
          <w:rFonts w:ascii="Angsana New" w:hAnsi="Angsana New"/>
          <w:b/>
          <w:bCs/>
          <w:i/>
          <w:iCs/>
          <w:sz w:val="30"/>
          <w:szCs w:val="30"/>
          <w:highlight w:val="green"/>
          <w:cs/>
        </w:rPr>
        <w:br w:type="page"/>
      </w:r>
    </w:p>
    <w:p w14:paraId="463204DA" w14:textId="77777777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AB6B4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7F0F4D8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EDA72F" w14:textId="77777777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B6B4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Pr="00AB6B4A">
        <w:rPr>
          <w:rFonts w:ascii="Angsana New" w:hAnsi="Angsana New"/>
          <w:sz w:val="30"/>
          <w:szCs w:val="30"/>
          <w:cs/>
        </w:rPr>
        <w:br/>
        <w:t xml:space="preserve">ระยะสั้นที่มีสภาพคล่องสูง </w:t>
      </w:r>
    </w:p>
    <w:p w14:paraId="55339010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highlight w:val="green"/>
          <w:cs/>
        </w:rPr>
      </w:pPr>
    </w:p>
    <w:p w14:paraId="362A956C" w14:textId="21AC5C19" w:rsidR="00C85FF1" w:rsidRPr="00264922" w:rsidRDefault="00C85FF1" w:rsidP="00C85FF1">
      <w:pPr>
        <w:pStyle w:val="AccPolicyHeading"/>
      </w:pPr>
      <w:r w:rsidRPr="00264922">
        <w:rPr>
          <w:cs/>
        </w:rPr>
        <w:t>(</w:t>
      </w:r>
      <w:r w:rsidRPr="00264922">
        <w:rPr>
          <w:rFonts w:hint="cs"/>
          <w:cs/>
        </w:rPr>
        <w:t>จ</w:t>
      </w:r>
      <w:r w:rsidRPr="00264922">
        <w:rPr>
          <w:cs/>
        </w:rPr>
        <w:t>)</w:t>
      </w:r>
      <w:r w:rsidRPr="00264922">
        <w:rPr>
          <w:cs/>
        </w:rPr>
        <w:tab/>
        <w:t>ลูกหนี้การค้</w:t>
      </w:r>
      <w:r w:rsidR="00332B01">
        <w:rPr>
          <w:rFonts w:hint="cs"/>
          <w:cs/>
        </w:rPr>
        <w:t>า</w:t>
      </w:r>
    </w:p>
    <w:p w14:paraId="1AB32162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  <w:r w:rsidRPr="00B169F3">
        <w:rPr>
          <w:rFonts w:ascii="Angsana New" w:hAnsi="Angsana New"/>
          <w:sz w:val="30"/>
          <w:szCs w:val="30"/>
          <w:highlight w:val="green"/>
        </w:rPr>
        <w:t xml:space="preserve"> </w:t>
      </w:r>
    </w:p>
    <w:p w14:paraId="65147B93" w14:textId="42316E10" w:rsidR="00C85FF1" w:rsidRPr="00AB6B4A" w:rsidRDefault="00C85FF1" w:rsidP="00C85F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32B01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B6B4A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หาก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DD5A179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67A08E73" w14:textId="674ECF78" w:rsidR="00C85FF1" w:rsidRDefault="00C85FF1" w:rsidP="002649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B6B4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AB6B4A">
        <w:rPr>
          <w:rFonts w:asciiTheme="majorBidi" w:hAnsiTheme="majorBidi" w:cstheme="majorBidi"/>
          <w:i/>
          <w:iCs/>
          <w:sz w:val="30"/>
          <w:szCs w:val="30"/>
        </w:rPr>
        <w:t xml:space="preserve">(2563: </w:t>
      </w:r>
      <w:r w:rsidRPr="00AB6B4A">
        <w:rPr>
          <w:rFonts w:asciiTheme="majorBidi" w:hAnsiTheme="majorBidi" w:cstheme="majorBidi"/>
          <w:i/>
          <w:iCs/>
          <w:sz w:val="30"/>
          <w:szCs w:val="30"/>
          <w:cs/>
        </w:rPr>
        <w:t>ค่าเผื่อหนี้สงสัยจะสูญ</w:t>
      </w:r>
      <w:r w:rsidRPr="00AB6B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6B4A">
        <w:rPr>
          <w:rFonts w:asciiTheme="majorBidi" w:hAnsiTheme="majorBidi" w:cstheme="majorBidi"/>
          <w:i/>
          <w:iCs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Pr="00AB6B4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B6B4A">
        <w:rPr>
          <w:rFonts w:asciiTheme="majorBidi" w:hAnsiTheme="majorBidi" w:cstheme="majorBidi"/>
          <w:sz w:val="30"/>
          <w:szCs w:val="30"/>
          <w:cs/>
        </w:rPr>
        <w:t xml:space="preserve"> หนี้สูญจะถูกตัดจำหน่ายเมื่อเกิดขึ้น</w:t>
      </w:r>
    </w:p>
    <w:p w14:paraId="1585B669" w14:textId="77777777" w:rsidR="00C85FF1" w:rsidRPr="00690DBD" w:rsidRDefault="00C85FF1" w:rsidP="00690DB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38B73" w14:textId="6A708FC9" w:rsidR="00C85FF1" w:rsidRPr="0000289F" w:rsidRDefault="00C85FF1" w:rsidP="00C85F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AB6B4A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AB6B4A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</w:t>
      </w:r>
      <w:r w:rsidRPr="0000289F">
        <w:rPr>
          <w:rFonts w:asciiTheme="majorBidi" w:hAnsiTheme="majorBidi" w:cstheme="majorBidi" w:hint="cs"/>
          <w:sz w:val="30"/>
          <w:szCs w:val="30"/>
          <w:cs/>
        </w:rPr>
        <w:t>คาดการณ์สภาวการณ์เศรษฐกิจทั่วไปในอนาคต ณ วันที่รายงาน</w:t>
      </w:r>
    </w:p>
    <w:p w14:paraId="13F98230" w14:textId="77777777" w:rsidR="00C85FF1" w:rsidRPr="00690DBD" w:rsidRDefault="00C85FF1" w:rsidP="00690DB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0422E2" w14:textId="77777777" w:rsidR="00C85FF1" w:rsidRPr="0000289F" w:rsidRDefault="00C85FF1" w:rsidP="00C85FF1">
      <w:pPr>
        <w:pStyle w:val="AccPolicyHeading"/>
      </w:pPr>
      <w:r w:rsidRPr="0000289F">
        <w:rPr>
          <w:cs/>
        </w:rPr>
        <w:t>(</w:t>
      </w:r>
      <w:r w:rsidRPr="0000289F">
        <w:rPr>
          <w:rFonts w:hint="cs"/>
          <w:cs/>
        </w:rPr>
        <w:t>ฉ</w:t>
      </w:r>
      <w:r w:rsidRPr="0000289F">
        <w:rPr>
          <w:cs/>
        </w:rPr>
        <w:t>)</w:t>
      </w:r>
      <w:r w:rsidRPr="0000289F">
        <w:rPr>
          <w:cs/>
        </w:rPr>
        <w:tab/>
        <w:t>สินค้าคงเหลือ</w:t>
      </w:r>
    </w:p>
    <w:p w14:paraId="47BB21D3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10D80CE" w14:textId="77777777" w:rsidR="00C85FF1" w:rsidRPr="0000289F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0289F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 แล้วแต่ราคาใดจะต่ำกว่า</w:t>
      </w:r>
    </w:p>
    <w:p w14:paraId="2E1340EB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33AE485F" w14:textId="77777777" w:rsidR="00C85FF1" w:rsidRPr="0000289F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 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</w:t>
      </w:r>
      <w:r w:rsidRPr="0000289F">
        <w:rPr>
          <w:rFonts w:ascii="Angsana New" w:hAnsi="Angsana New" w:hint="cs"/>
          <w:sz w:val="30"/>
          <w:szCs w:val="30"/>
          <w:cs/>
        </w:rPr>
        <w:t>ปกติ</w:t>
      </w:r>
    </w:p>
    <w:p w14:paraId="401B258D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C7C5F2C" w14:textId="73CFB094" w:rsidR="00C85FF1" w:rsidRPr="0000289F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690DBD">
        <w:rPr>
          <w:rFonts w:ascii="Angsana New" w:hAnsi="Angsana New" w:hint="cs"/>
          <w:sz w:val="30"/>
          <w:szCs w:val="30"/>
          <w:cs/>
        </w:rPr>
        <w:t>ที่จำเป็น</w:t>
      </w:r>
      <w:r w:rsidRPr="0000289F">
        <w:rPr>
          <w:rFonts w:ascii="Angsana New" w:hAnsi="Angsana New"/>
          <w:sz w:val="30"/>
          <w:szCs w:val="30"/>
          <w:cs/>
        </w:rPr>
        <w:t>โดยประมาณ</w:t>
      </w:r>
      <w:r w:rsidRPr="0000289F">
        <w:rPr>
          <w:rFonts w:ascii="Angsana New" w:hAnsi="Angsana New"/>
          <w:sz w:val="30"/>
          <w:szCs w:val="30"/>
          <w:cs/>
        </w:rPr>
        <w:br/>
        <w:t>ในการ</w:t>
      </w:r>
      <w:r w:rsidR="00690DBD">
        <w:rPr>
          <w:rFonts w:ascii="Angsana New" w:hAnsi="Angsana New" w:hint="cs"/>
          <w:sz w:val="30"/>
          <w:szCs w:val="30"/>
          <w:cs/>
        </w:rPr>
        <w:t>ผลิตให้เสร็จและพร้อมที่จะขาย</w:t>
      </w:r>
      <w:r w:rsidRPr="0000289F">
        <w:rPr>
          <w:rFonts w:ascii="Angsana New" w:hAnsi="Angsana New"/>
          <w:sz w:val="30"/>
          <w:szCs w:val="30"/>
          <w:cs/>
        </w:rPr>
        <w:t xml:space="preserve"> </w:t>
      </w:r>
    </w:p>
    <w:p w14:paraId="7A5C09BA" w14:textId="77777777" w:rsidR="00C85FF1" w:rsidRPr="00690DBD" w:rsidRDefault="00C85FF1" w:rsidP="00690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2D8ADA07" w14:textId="77777777" w:rsidR="007841F7" w:rsidRDefault="0078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E1F7F2" w14:textId="3746ADEB" w:rsidR="00C85FF1" w:rsidRPr="001A13CF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13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1A13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1A13C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A13C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1A13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EF1D634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EB37A2F" w14:textId="47ADF24A" w:rsidR="00C85FF1" w:rsidRPr="00DC147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13CF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</w:t>
      </w:r>
      <w:r w:rsidRPr="001A13CF">
        <w:rPr>
          <w:rFonts w:asciiTheme="majorBidi" w:hAnsiTheme="majorBidi" w:cstheme="majorBidi"/>
          <w:sz w:val="30"/>
          <w:szCs w:val="30"/>
        </w:rPr>
        <w:t xml:space="preserve"> </w:t>
      </w:r>
      <w:r w:rsidRPr="001A13CF">
        <w:rPr>
          <w:rFonts w:asciiTheme="majorBidi" w:hAnsiTheme="majorBidi" w:cstheme="majorBidi" w:hint="cs"/>
          <w:sz w:val="30"/>
          <w:szCs w:val="30"/>
          <w:cs/>
        </w:rPr>
        <w:t>ที่ดิ</w:t>
      </w:r>
      <w:r w:rsidR="009B406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1A13CF">
        <w:rPr>
          <w:rFonts w:asciiTheme="majorBidi" w:hAnsiTheme="majorBidi" w:cstheme="majorBidi" w:hint="cs"/>
          <w:sz w:val="30"/>
          <w:szCs w:val="30"/>
          <w:cs/>
        </w:rPr>
        <w:t>และอาคาร</w:t>
      </w:r>
      <w:r w:rsidRPr="001A13CF">
        <w:rPr>
          <w:rFonts w:asciiTheme="majorBidi" w:hAnsiTheme="majorBidi" w:cstheme="majorBidi"/>
          <w:sz w:val="30"/>
          <w:szCs w:val="30"/>
          <w:cs/>
        </w:rPr>
        <w:t>ที่</w:t>
      </w:r>
      <w:r w:rsidRPr="001A13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A13CF">
        <w:rPr>
          <w:rFonts w:asciiTheme="majorBidi" w:hAnsiTheme="majorBidi" w:cstheme="majorBidi"/>
          <w:sz w:val="30"/>
          <w:szCs w:val="30"/>
          <w:cs/>
        </w:rPr>
        <w:t>ถือครองเพื่อหาประโยชน์จากรายได้ค่าเช่าหรือจาก</w:t>
      </w:r>
      <w:r w:rsidR="009B4067">
        <w:rPr>
          <w:rFonts w:asciiTheme="majorBidi" w:hAnsiTheme="majorBidi" w:cstheme="majorBidi"/>
          <w:sz w:val="30"/>
          <w:szCs w:val="30"/>
          <w:cs/>
        </w:rPr>
        <w:br/>
      </w:r>
      <w:r w:rsidRPr="001A13CF">
        <w:rPr>
          <w:rFonts w:asciiTheme="majorBidi" w:hAnsiTheme="majorBidi" w:cstheme="majorBidi"/>
          <w:sz w:val="30"/>
          <w:szCs w:val="30"/>
          <w:cs/>
        </w:rPr>
        <w:t>มูลค่าที่</w:t>
      </w:r>
      <w:r w:rsidRPr="00DC147D">
        <w:rPr>
          <w:rFonts w:asciiTheme="majorBidi" w:hAnsiTheme="majorBidi" w:cstheme="majorBidi"/>
          <w:sz w:val="30"/>
          <w:szCs w:val="30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</w:p>
    <w:p w14:paraId="66632920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878DD" w14:textId="4EC08ECE" w:rsidR="00C85FF1" w:rsidRPr="00DC147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47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21117DD8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158CDA" w14:textId="5E83452E" w:rsidR="00C85FF1" w:rsidRPr="00DC147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47D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ค่าเสื่อมราคาคำนวณโดยวิธีเส้นตรงตามอายุการให้ประโยชน์โดยประมาณของสินทรัพย์แต่ละรายการ 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และรับรู้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DC147D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ทั้งนี้บริษัทไม่คิดค่าเสื่อมราคาสำหรับที่ดิน</w:t>
      </w:r>
      <w:r w:rsidRPr="00DC147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C968AD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C19AC0" w14:textId="77777777" w:rsidR="00C85FF1" w:rsidRPr="00DC147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47D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35A92C9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85FF1" w:rsidRPr="00DC147D" w14:paraId="2AD61588" w14:textId="77777777" w:rsidTr="00C85FF1">
        <w:tc>
          <w:tcPr>
            <w:tcW w:w="5390" w:type="dxa"/>
            <w:shd w:val="clear" w:color="auto" w:fill="auto"/>
            <w:vAlign w:val="bottom"/>
          </w:tcPr>
          <w:p w14:paraId="74BE1D75" w14:textId="7D07DD69" w:rsidR="00C85FF1" w:rsidRPr="00DC147D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147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C7CF5D5" w14:textId="77777777" w:rsidR="00C85FF1" w:rsidRPr="00DC147D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147D">
              <w:rPr>
                <w:rFonts w:asciiTheme="majorBidi" w:hAnsiTheme="majorBidi" w:cstheme="majorBidi"/>
                <w:sz w:val="30"/>
                <w:szCs w:val="30"/>
              </w:rPr>
              <w:t xml:space="preserve">10 12 </w:t>
            </w:r>
            <w:r w:rsidRPr="00DC14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DC147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0EFCE9D" w14:textId="77777777" w:rsidR="00C85FF1" w:rsidRPr="00DC147D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C147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204DA98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p w14:paraId="3F42F167" w14:textId="31C6136F" w:rsidR="00C85FF1" w:rsidRPr="00DC147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47D">
        <w:rPr>
          <w:rFonts w:asciiTheme="majorBidi" w:hAnsiTheme="majorBidi" w:cstheme="majorBidi"/>
          <w:sz w:val="30"/>
          <w:szCs w:val="30"/>
          <w:cs/>
        </w:rPr>
        <w:t>กำไร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DC147D">
        <w:rPr>
          <w:rFonts w:asciiTheme="majorBidi" w:hAnsiTheme="majorBidi" w:cstheme="majorBidi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คือผลต่าง</w:t>
      </w:r>
      <w:r w:rsidRPr="00DC147D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สิ่งตอบแทนสุทธิที่</w:t>
      </w:r>
      <w:r w:rsidRPr="00DC147D">
        <w:rPr>
          <w:rFonts w:asciiTheme="majorBidi" w:hAnsiTheme="majorBidi" w:cstheme="majorBidi"/>
          <w:sz w:val="30"/>
          <w:szCs w:val="30"/>
          <w:cs/>
        </w:rPr>
        <w:t>ได้รับจาก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DC147D">
        <w:rPr>
          <w:rFonts w:asciiTheme="majorBidi" w:hAnsiTheme="majorBidi" w:cstheme="majorBidi"/>
          <w:sz w:val="30"/>
          <w:szCs w:val="30"/>
          <w:cs/>
        </w:rPr>
        <w:t>การ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DC147D">
        <w:rPr>
          <w:rFonts w:asciiTheme="majorBidi" w:hAnsiTheme="majorBidi" w:cstheme="majorBidi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DC147D">
        <w:rPr>
          <w:rFonts w:asciiTheme="majorBidi" w:hAnsiTheme="majorBidi" w:cstheme="majorBidi" w:hint="cs"/>
          <w:sz w:val="30"/>
          <w:szCs w:val="30"/>
          <w:cs/>
        </w:rPr>
        <w:t>โดยรับรู้ในกำไรหรือขาดทุน</w:t>
      </w:r>
    </w:p>
    <w:p w14:paraId="0633E3BF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B4DC5F" w14:textId="77777777" w:rsidR="00C85FF1" w:rsidRPr="00B41C8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1C8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41C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41C8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41C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2876F504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6A25F62" w14:textId="77777777" w:rsidR="00C85FF1" w:rsidRPr="001E5D2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E5D2D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4E323700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4D356" w14:textId="77777777" w:rsidR="00C85FF1" w:rsidRPr="00B41C8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1C8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41C88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7DC905D" w14:textId="77777777" w:rsidR="00C85FF1" w:rsidRPr="001E5D2D" w:rsidRDefault="00C85FF1" w:rsidP="001E5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9B1F05" w14:textId="77777777" w:rsidR="00C85FF1" w:rsidRPr="001E5D2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5D2D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</w:t>
      </w:r>
      <w:r w:rsidRPr="001E5D2D">
        <w:rPr>
          <w:rFonts w:asciiTheme="majorBidi" w:hAnsiTheme="majorBidi" w:cstheme="majorBidi"/>
          <w:sz w:val="30"/>
          <w:szCs w:val="30"/>
        </w:rPr>
        <w:t xml:space="preserve"> </w:t>
      </w:r>
      <w:r w:rsidRPr="001E5D2D">
        <w:rPr>
          <w:rFonts w:asciiTheme="majorBidi" w:hAnsiTheme="majorBidi" w:cstheme="majorBidi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E5D2D">
        <w:rPr>
          <w:rFonts w:asciiTheme="majorBidi" w:hAnsiTheme="majorBidi" w:cstheme="majorBidi"/>
          <w:sz w:val="30"/>
          <w:szCs w:val="30"/>
        </w:rPr>
        <w:t xml:space="preserve"> </w:t>
      </w:r>
      <w:r w:rsidRPr="001E5D2D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1E5D2D">
        <w:rPr>
          <w:rFonts w:asciiTheme="majorBidi" w:hAnsiTheme="majorBidi" w:cstheme="majorBidi"/>
          <w:sz w:val="30"/>
          <w:szCs w:val="30"/>
        </w:rPr>
        <w:t xml:space="preserve"> </w:t>
      </w:r>
      <w:r w:rsidRPr="001E5D2D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1E5D2D">
        <w:rPr>
          <w:rFonts w:asciiTheme="majorBidi" w:hAnsiTheme="majorBidi" w:cstheme="majorBidi"/>
          <w:sz w:val="30"/>
          <w:szCs w:val="30"/>
        </w:rPr>
        <w:t xml:space="preserve"> </w:t>
      </w:r>
      <w:r w:rsidRPr="001E5D2D">
        <w:rPr>
          <w:rFonts w:asciiTheme="majorBidi" w:hAnsiTheme="majorBidi" w:cstheme="majorBidi"/>
          <w:sz w:val="30"/>
          <w:szCs w:val="30"/>
          <w:cs/>
        </w:rPr>
        <w:t>การบูรณะ</w:t>
      </w:r>
      <w:r w:rsidRPr="001E5D2D">
        <w:rPr>
          <w:rFonts w:asciiTheme="majorBidi" w:hAnsiTheme="majorBidi" w:cstheme="majorBidi"/>
          <w:sz w:val="30"/>
          <w:szCs w:val="30"/>
        </w:rPr>
        <w:br/>
      </w:r>
      <w:r w:rsidRPr="001E5D2D">
        <w:rPr>
          <w:rFonts w:asciiTheme="majorBidi" w:hAnsiTheme="majorBidi" w:cstheme="majorBidi"/>
          <w:sz w:val="30"/>
          <w:szCs w:val="30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Pr="001E5D2D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1E5D2D">
        <w:rPr>
          <w:rFonts w:asciiTheme="majorBidi" w:hAnsiTheme="majorBidi" w:cstheme="majorBidi"/>
          <w:sz w:val="30"/>
          <w:szCs w:val="30"/>
          <w:cs/>
        </w:rPr>
        <w:t>แวร์ซึ่</w:t>
      </w:r>
      <w:r w:rsidRPr="001E5D2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E5D2D">
        <w:rPr>
          <w:rFonts w:asciiTheme="majorBidi" w:hAnsiTheme="majorBidi" w:cstheme="majorBidi"/>
          <w:sz w:val="30"/>
          <w:szCs w:val="30"/>
          <w:cs/>
        </w:rPr>
        <w:t>ไม่สามารถทำงานได้โดยปราศจากลิขสิทธิ์ซอฟ</w:t>
      </w:r>
      <w:r w:rsidRPr="001E5D2D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1E5D2D">
        <w:rPr>
          <w:rFonts w:asciiTheme="majorBidi" w:hAnsiTheme="majorBidi" w:cstheme="majorBidi"/>
          <w:sz w:val="30"/>
          <w:szCs w:val="30"/>
          <w:cs/>
        </w:rPr>
        <w:t>แวร์นั้นให้ถือว่า ลิขสิทธิ์ซอฟ</w:t>
      </w:r>
      <w:r w:rsidRPr="001E5D2D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1E5D2D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3101D77D" w14:textId="77777777" w:rsidR="00C85FF1" w:rsidRPr="001E5D2D" w:rsidRDefault="00C85FF1" w:rsidP="001E5D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B493A1" w14:textId="77777777" w:rsidR="00C85FF1" w:rsidRPr="001E5D2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5D2D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1E5D2D">
        <w:rPr>
          <w:rFonts w:asciiTheme="majorBidi" w:hAnsiTheme="majorBidi" w:cstheme="majorBidi"/>
          <w:sz w:val="30"/>
          <w:szCs w:val="30"/>
        </w:rPr>
        <w:t xml:space="preserve"> </w:t>
      </w:r>
      <w:r w:rsidRPr="001E5D2D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Pr="001E5D2D">
        <w:rPr>
          <w:rFonts w:asciiTheme="majorBidi" w:hAnsiTheme="majorBidi" w:cstheme="majorBidi"/>
          <w:sz w:val="30"/>
          <w:szCs w:val="30"/>
        </w:rPr>
        <w:br/>
      </w:r>
      <w:r w:rsidRPr="001E5D2D">
        <w:rPr>
          <w:rFonts w:asciiTheme="majorBidi" w:hAnsiTheme="majorBidi" w:cstheme="majorBidi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1E5D2D">
        <w:rPr>
          <w:rFonts w:asciiTheme="majorBidi" w:hAnsiTheme="majorBidi" w:cstheme="majorBidi"/>
          <w:sz w:val="30"/>
          <w:szCs w:val="30"/>
        </w:rPr>
        <w:t xml:space="preserve"> </w:t>
      </w:r>
    </w:p>
    <w:p w14:paraId="1A802CE5" w14:textId="77777777" w:rsidR="00C85FF1" w:rsidRPr="00EE747B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E747B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Pr="00EE747B">
        <w:rPr>
          <w:rFonts w:ascii="Angsana New" w:hAnsi="Angsana New"/>
          <w:sz w:val="30"/>
          <w:szCs w:val="30"/>
        </w:rPr>
        <w:br/>
      </w:r>
      <w:r w:rsidRPr="00EE747B">
        <w:rPr>
          <w:rFonts w:ascii="Angsana New" w:hAnsi="Angsana New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4246FF65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38C093FE" w14:textId="77777777" w:rsidR="00C85FF1" w:rsidRPr="00EE747B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E747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EFA49FE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72F5837D" w14:textId="77777777" w:rsidR="00C85FF1" w:rsidRPr="007A42B4" w:rsidRDefault="00C85FF1" w:rsidP="00C85FF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E747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E747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EE747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EE747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</w:t>
      </w:r>
      <w:r w:rsidRPr="00EE747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EE747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EE747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EE747B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EE747B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EE747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A42B4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7A42B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</w:t>
      </w:r>
      <w:r w:rsidRPr="007A42B4">
        <w:rPr>
          <w:rFonts w:ascii="Angsana New" w:eastAsia="Times New Roman" w:hAnsi="Angsana New" w:cs="Angsana New"/>
          <w:color w:val="auto"/>
          <w:sz w:val="30"/>
          <w:szCs w:val="30"/>
          <w:cs/>
        </w:rPr>
        <w:t>ะรับรู้ในกำไรหรือขาดทุนเมื่อเกิดขึ้น</w:t>
      </w:r>
    </w:p>
    <w:p w14:paraId="4FC25A08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04B60D" w14:textId="77777777" w:rsidR="00C85FF1" w:rsidRPr="007A42B4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42B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5C9060F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4BFA58AC" w14:textId="7AD83EEE" w:rsidR="00C85FF1" w:rsidRPr="007A42B4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42B4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7A42B4">
        <w:rPr>
          <w:rFonts w:ascii="Angsana New" w:hAnsi="Angsana New"/>
          <w:sz w:val="30"/>
          <w:szCs w:val="30"/>
        </w:rPr>
        <w:t xml:space="preserve"> </w:t>
      </w:r>
      <w:r w:rsidRPr="007A42B4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  <w:r w:rsidRPr="007A42B4">
        <w:rPr>
          <w:rFonts w:ascii="Angsana New" w:hAnsi="Angsana New" w:hint="cs"/>
          <w:sz w:val="30"/>
          <w:szCs w:val="30"/>
          <w:cs/>
        </w:rPr>
        <w:t>และรับรู้ใน</w:t>
      </w:r>
      <w:r w:rsidRPr="007A42B4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A42B4">
        <w:rPr>
          <w:rFonts w:ascii="Angsana New" w:hAnsi="Angsana New" w:hint="cs"/>
          <w:sz w:val="30"/>
          <w:szCs w:val="30"/>
          <w:cs/>
        </w:rPr>
        <w:t>ด้วย</w:t>
      </w:r>
      <w:r w:rsidRPr="007A42B4">
        <w:rPr>
          <w:rFonts w:ascii="Angsana New" w:hAnsi="Angsana New"/>
          <w:sz w:val="30"/>
          <w:szCs w:val="30"/>
          <w:cs/>
        </w:rPr>
        <w:t>วิธีเส้นตรง</w:t>
      </w:r>
      <w:r w:rsidR="001B4A52">
        <w:rPr>
          <w:rFonts w:ascii="Angsana New" w:hAnsi="Angsana New"/>
          <w:sz w:val="30"/>
          <w:szCs w:val="30"/>
          <w:cs/>
        </w:rPr>
        <w:br/>
      </w:r>
      <w:r w:rsidRPr="007A42B4">
        <w:rPr>
          <w:rFonts w:ascii="Angsana New" w:hAnsi="Angsana New"/>
          <w:sz w:val="30"/>
          <w:szCs w:val="30"/>
          <w:cs/>
        </w:rPr>
        <w:t>ตามเกณฑ์อายุการให้ประโยชน์โดยประมาณของแต่ละ</w:t>
      </w:r>
      <w:r w:rsidRPr="007A42B4">
        <w:rPr>
          <w:rFonts w:ascii="Angsana New" w:hAnsi="Angsana New" w:hint="cs"/>
          <w:sz w:val="30"/>
          <w:szCs w:val="30"/>
          <w:cs/>
        </w:rPr>
        <w:t>ส่วนประกอบของสินทรัพย์</w:t>
      </w:r>
      <w:r w:rsidRPr="007A42B4">
        <w:rPr>
          <w:rFonts w:ascii="Angsana New" w:hAnsi="Angsana New"/>
          <w:sz w:val="30"/>
          <w:szCs w:val="30"/>
          <w:cs/>
        </w:rPr>
        <w:t xml:space="preserve"> วิธีการคิดค่าเสื่อมราคา </w:t>
      </w:r>
      <w:r w:rsidR="001B4A52">
        <w:rPr>
          <w:rFonts w:ascii="Angsana New" w:hAnsi="Angsana New"/>
          <w:sz w:val="30"/>
          <w:szCs w:val="30"/>
          <w:cs/>
        </w:rPr>
        <w:br/>
      </w:r>
      <w:r w:rsidRPr="007A42B4">
        <w:rPr>
          <w:rFonts w:ascii="Angsana New" w:hAnsi="Angsana New"/>
          <w:sz w:val="30"/>
          <w:szCs w:val="30"/>
          <w:cs/>
        </w:rPr>
        <w:t>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</w:t>
      </w:r>
      <w:r w:rsidR="00A66415">
        <w:rPr>
          <w:rFonts w:ascii="Angsana New" w:hAnsi="Angsana New"/>
          <w:sz w:val="30"/>
          <w:szCs w:val="30"/>
        </w:rPr>
        <w:br/>
      </w:r>
      <w:r w:rsidRPr="007A42B4">
        <w:rPr>
          <w:rFonts w:ascii="Angsana New" w:hAnsi="Angsana New"/>
          <w:sz w:val="30"/>
          <w:szCs w:val="30"/>
          <w:cs/>
        </w:rPr>
        <w:t>ตามความเหมาะสม</w:t>
      </w:r>
      <w:r w:rsidRPr="007A42B4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7A42B4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7A42B4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28958D" w14:textId="77777777" w:rsidR="00C85FF1" w:rsidRPr="007841F7" w:rsidRDefault="00C85FF1" w:rsidP="001B4A52">
      <w:pPr>
        <w:pStyle w:val="Default"/>
        <w:spacing w:line="2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FE1E9C" w14:textId="77777777" w:rsidR="00C85FF1" w:rsidRPr="001B4A52" w:rsidRDefault="00C85FF1" w:rsidP="00C85FF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B4A52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0E91F17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C85FF1" w:rsidRPr="007A42B4" w14:paraId="56AC92A3" w14:textId="77777777" w:rsidTr="00C85FF1">
        <w:tc>
          <w:tcPr>
            <w:tcW w:w="6498" w:type="dxa"/>
          </w:tcPr>
          <w:p w14:paraId="5A5A75B8" w14:textId="246AD5E8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350" w:type="dxa"/>
          </w:tcPr>
          <w:p w14:paraId="5B62EECE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1440" w:type="dxa"/>
          </w:tcPr>
          <w:p w14:paraId="7D70424E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7A42B4" w14:paraId="1FBCB0A8" w14:textId="77777777" w:rsidTr="00C85FF1">
        <w:tc>
          <w:tcPr>
            <w:tcW w:w="6498" w:type="dxa"/>
          </w:tcPr>
          <w:p w14:paraId="35824B10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86621A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1440" w:type="dxa"/>
          </w:tcPr>
          <w:p w14:paraId="586E6F9D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7A42B4" w14:paraId="44BE1BB5" w14:textId="77777777" w:rsidTr="00C85FF1">
        <w:tc>
          <w:tcPr>
            <w:tcW w:w="6498" w:type="dxa"/>
          </w:tcPr>
          <w:p w14:paraId="24D1CF9C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7A42B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20165E74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</w:rPr>
              <w:t>3 -</w:t>
            </w:r>
            <w:r w:rsidRPr="007A42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42B4">
              <w:rPr>
                <w:rFonts w:ascii="Angsana New" w:hAnsi="Angsana New"/>
                <w:sz w:val="30"/>
                <w:szCs w:val="30"/>
              </w:rPr>
              <w:t>15</w:t>
            </w:r>
            <w:r w:rsidRPr="007A42B4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15324642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169F3" w14:paraId="2CC24AFF" w14:textId="77777777" w:rsidTr="00C85FF1">
        <w:tc>
          <w:tcPr>
            <w:tcW w:w="6498" w:type="dxa"/>
          </w:tcPr>
          <w:p w14:paraId="4C39BE67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E4A527A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42B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A42B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A42B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644B0316" w14:textId="77777777" w:rsidR="00C85FF1" w:rsidRPr="007A42B4" w:rsidRDefault="00C85FF1" w:rsidP="00C8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42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C3D09C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</w:rPr>
      </w:pPr>
    </w:p>
    <w:p w14:paraId="5726BE72" w14:textId="77777777" w:rsidR="00C85FF1" w:rsidRPr="00164847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484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648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16484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6484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4650A16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</w:rPr>
      </w:pPr>
    </w:p>
    <w:p w14:paraId="3340AC55" w14:textId="77777777" w:rsidR="00C85FF1" w:rsidRPr="00164847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64847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</w:t>
      </w:r>
      <w:r w:rsidRPr="00164847">
        <w:rPr>
          <w:rFonts w:ascii="Angsana New" w:hAnsi="Angsana New" w:hint="cs"/>
          <w:sz w:val="30"/>
          <w:szCs w:val="30"/>
          <w:cs/>
        </w:rPr>
        <w:t>ประโยชน์</w:t>
      </w:r>
      <w:r w:rsidRPr="00164847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Pr="00164847">
        <w:rPr>
          <w:rFonts w:ascii="Angsana New" w:hAnsi="Angsana New" w:hint="cs"/>
          <w:sz w:val="30"/>
          <w:szCs w:val="30"/>
          <w:cs/>
        </w:rPr>
        <w:t>ต์</w:t>
      </w:r>
      <w:r w:rsidRPr="00164847">
        <w:rPr>
          <w:rFonts w:ascii="Angsana New" w:hAnsi="Angsana New"/>
          <w:sz w:val="30"/>
          <w:szCs w:val="30"/>
          <w:cs/>
        </w:rPr>
        <w:t xml:space="preserve">แวร์ </w:t>
      </w:r>
      <w:r w:rsidRPr="00164847">
        <w:rPr>
          <w:rFonts w:ascii="Angsana New" w:hAnsi="Angsana New" w:hint="cs"/>
          <w:sz w:val="30"/>
          <w:szCs w:val="30"/>
          <w:cs/>
        </w:rPr>
        <w:t>วัดมูลค่า</w:t>
      </w:r>
      <w:r w:rsidRPr="00164847">
        <w:rPr>
          <w:rFonts w:ascii="Angsana New" w:hAnsi="Angsana New"/>
          <w:sz w:val="30"/>
          <w:szCs w:val="30"/>
          <w:cs/>
        </w:rPr>
        <w:br/>
      </w:r>
      <w:r w:rsidRPr="00164847">
        <w:rPr>
          <w:rFonts w:ascii="Angsana New" w:hAnsi="Angsana New" w:hint="cs"/>
          <w:sz w:val="30"/>
          <w:szCs w:val="30"/>
          <w:cs/>
        </w:rPr>
        <w:t>ด้วย</w:t>
      </w:r>
      <w:r w:rsidRPr="0016484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164847">
        <w:rPr>
          <w:rFonts w:ascii="Angsana New" w:hAnsi="Angsana New" w:hint="cs"/>
          <w:sz w:val="30"/>
          <w:szCs w:val="30"/>
          <w:cs/>
        </w:rPr>
        <w:t>สะสม</w:t>
      </w:r>
      <w:r w:rsidRPr="00164847">
        <w:rPr>
          <w:rFonts w:ascii="Angsana New" w:hAnsi="Angsana New"/>
          <w:sz w:val="30"/>
          <w:szCs w:val="30"/>
        </w:rPr>
        <w:t xml:space="preserve"> </w:t>
      </w:r>
      <w:r w:rsidRPr="00164847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53201783" w14:textId="77777777" w:rsidR="00C85FF1" w:rsidRPr="007841F7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  <w:highlight w:val="green"/>
          <w:cs/>
        </w:rPr>
      </w:pPr>
    </w:p>
    <w:p w14:paraId="39DF2011" w14:textId="2408A615" w:rsidR="001B4A52" w:rsidRDefault="00C85FF1" w:rsidP="001B4A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A0D41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Pr="004A0D41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4A0D41">
        <w:rPr>
          <w:rFonts w:ascii="Angsana New" w:hAnsi="Angsana New"/>
          <w:sz w:val="30"/>
          <w:szCs w:val="30"/>
          <w:cs/>
        </w:rPr>
        <w:t>ในกำไรหรือขาดทุน คำนวณโดยวิธีเส้นตรงตามอายุของลิขสิทธิ์ซอฟ</w:t>
      </w:r>
      <w:r w:rsidRPr="004A0D41">
        <w:rPr>
          <w:rFonts w:ascii="Angsana New" w:hAnsi="Angsana New" w:hint="cs"/>
          <w:sz w:val="30"/>
          <w:szCs w:val="30"/>
          <w:cs/>
        </w:rPr>
        <w:t>ต์</w:t>
      </w:r>
      <w:r w:rsidRPr="004A0D41">
        <w:rPr>
          <w:rFonts w:ascii="Angsana New" w:hAnsi="Angsana New"/>
          <w:sz w:val="30"/>
          <w:szCs w:val="30"/>
          <w:cs/>
        </w:rPr>
        <w:t xml:space="preserve">แวร์เป็นเวลา </w:t>
      </w:r>
      <w:r w:rsidRPr="004A0D41">
        <w:rPr>
          <w:rFonts w:ascii="Angsana New" w:hAnsi="Angsana New" w:hint="cs"/>
          <w:sz w:val="30"/>
          <w:szCs w:val="30"/>
        </w:rPr>
        <w:t>3</w:t>
      </w:r>
      <w:r w:rsidRPr="004A0D41">
        <w:rPr>
          <w:rFonts w:ascii="Angsana New" w:hAnsi="Angsana New" w:hint="cs"/>
          <w:sz w:val="30"/>
          <w:szCs w:val="30"/>
          <w:cs/>
        </w:rPr>
        <w:t xml:space="preserve"> - </w:t>
      </w:r>
      <w:r w:rsidRPr="004A0D41">
        <w:rPr>
          <w:rFonts w:ascii="Angsana New" w:hAnsi="Angsana New" w:hint="cs"/>
          <w:sz w:val="30"/>
          <w:szCs w:val="30"/>
        </w:rPr>
        <w:t>10</w:t>
      </w:r>
      <w:r w:rsidRPr="004A0D41">
        <w:rPr>
          <w:rFonts w:ascii="Angsana New" w:hAnsi="Angsana New"/>
          <w:sz w:val="30"/>
          <w:szCs w:val="30"/>
          <w:cs/>
        </w:rPr>
        <w:t xml:space="preserve"> ปี</w:t>
      </w:r>
      <w:r w:rsidRPr="004A0D41">
        <w:rPr>
          <w:rFonts w:ascii="Angsana New" w:hAnsi="Angsana New" w:hint="cs"/>
          <w:sz w:val="30"/>
          <w:szCs w:val="30"/>
          <w:cs/>
        </w:rPr>
        <w:t xml:space="preserve"> </w:t>
      </w:r>
      <w:r w:rsidRPr="004A0D41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</w:t>
      </w:r>
      <w:r w:rsidR="00A66415">
        <w:rPr>
          <w:rFonts w:ascii="Angsana New" w:hAnsi="Angsana New"/>
          <w:sz w:val="30"/>
          <w:szCs w:val="30"/>
        </w:rPr>
        <w:br/>
      </w:r>
      <w:r w:rsidRPr="004A0D41">
        <w:rPr>
          <w:rFonts w:ascii="Angsana New" w:hAnsi="Angsana New"/>
          <w:sz w:val="30"/>
          <w:szCs w:val="30"/>
          <w:cs/>
        </w:rPr>
        <w:t>ตามความ</w:t>
      </w:r>
      <w:r w:rsidRPr="00006257">
        <w:rPr>
          <w:rFonts w:ascii="Angsana New" w:hAnsi="Angsana New"/>
          <w:sz w:val="30"/>
          <w:szCs w:val="30"/>
          <w:cs/>
        </w:rPr>
        <w:t>เหมาะสม</w:t>
      </w:r>
      <w:r w:rsidRPr="00006257">
        <w:rPr>
          <w:rFonts w:ascii="Angsana New" w:hAnsi="Angsana New" w:hint="cs"/>
          <w:sz w:val="30"/>
          <w:szCs w:val="30"/>
          <w:cs/>
        </w:rPr>
        <w:t xml:space="preserve"> ทั้งนี้บริษัทไม่คิดค่าตัดจำหน่ายสำหรับสินทรัพย์ไม่มีตัวตนที่อยู่ระหว่างการพัฒนา</w:t>
      </w:r>
      <w:r w:rsidR="001B4A52">
        <w:rPr>
          <w:rFonts w:ascii="Angsana New" w:hAnsi="Angsana New"/>
          <w:sz w:val="30"/>
          <w:szCs w:val="30"/>
          <w:cs/>
        </w:rPr>
        <w:br w:type="page"/>
      </w:r>
    </w:p>
    <w:p w14:paraId="6A6D235C" w14:textId="77777777" w:rsidR="00C85FF1" w:rsidRPr="00006257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06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00625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00625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06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</w:t>
      </w:r>
      <w:r w:rsidRPr="0000625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ัญญา</w:t>
      </w:r>
      <w:r w:rsidRPr="00006257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</w:p>
    <w:p w14:paraId="77F26619" w14:textId="77777777" w:rsidR="00C85FF1" w:rsidRPr="009B4FC4" w:rsidRDefault="00C85FF1" w:rsidP="009B4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  <w:r w:rsidRPr="00006257">
        <w:rPr>
          <w:rFonts w:ascii="Angsana New" w:hAnsi="Angsana New"/>
          <w:sz w:val="22"/>
          <w:szCs w:val="22"/>
          <w:cs/>
        </w:rPr>
        <w:tab/>
      </w:r>
    </w:p>
    <w:p w14:paraId="2943C7F7" w14:textId="77777777" w:rsidR="00C85FF1" w:rsidRPr="00756CAF" w:rsidRDefault="00C85FF1" w:rsidP="00C85FF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62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0625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0062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0062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006257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85B2460" w14:textId="77777777" w:rsidR="00C85FF1" w:rsidRPr="009B4FC4" w:rsidRDefault="00C85FF1" w:rsidP="009B4FC4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4B8F41F4" w14:textId="295F6C0A" w:rsidR="00C85FF1" w:rsidRPr="00756CA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6CA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1E5D2D">
        <w:rPr>
          <w:rFonts w:asciiTheme="majorBidi" w:hAnsiTheme="majorBidi" w:cstheme="majorBidi"/>
          <w:sz w:val="30"/>
          <w:szCs w:val="30"/>
        </w:rPr>
        <w:t xml:space="preserve"> </w:t>
      </w:r>
      <w:r w:rsidRPr="00756CA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56CAF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1E207A1" w14:textId="77777777" w:rsidR="00C85FF1" w:rsidRPr="009B4FC4" w:rsidRDefault="00C85FF1" w:rsidP="009B4FC4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4B8B18" w14:textId="77777777" w:rsidR="00C85FF1" w:rsidRPr="00756CA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6CA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58240F3A" w14:textId="77777777" w:rsidR="00C85FF1" w:rsidRPr="009B4FC4" w:rsidRDefault="00C85FF1" w:rsidP="009B4FC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7A691968" w14:textId="0DD9C278" w:rsidR="00C85FF1" w:rsidRPr="00756CA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6CAF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756CAF">
        <w:rPr>
          <w:rFonts w:asciiTheme="majorBidi" w:hAnsiTheme="majorBidi" w:cstheme="majorBidi"/>
          <w:sz w:val="30"/>
          <w:szCs w:val="30"/>
        </w:rPr>
        <w:t xml:space="preserve"> </w:t>
      </w:r>
      <w:r w:rsidRPr="00756CA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56CAF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756CA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56CAF">
        <w:rPr>
          <w:rFonts w:asciiTheme="majorBidi" w:hAnsiTheme="majorBidi" w:cstheme="majorBidi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2D0095DB" w14:textId="77777777" w:rsidR="00C85FF1" w:rsidRPr="009B4FC4" w:rsidRDefault="00C85FF1" w:rsidP="009B4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4"/>
          <w:szCs w:val="24"/>
          <w:highlight w:val="cyan"/>
        </w:rPr>
      </w:pPr>
    </w:p>
    <w:p w14:paraId="0A81BBC4" w14:textId="77777777" w:rsidR="00C85FF1" w:rsidRPr="00756CA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6CAF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E0D1370" w14:textId="77777777" w:rsidR="00C85FF1" w:rsidRPr="009B4FC4" w:rsidRDefault="00C85FF1" w:rsidP="009B4FC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6AF833C" w14:textId="7494F92F" w:rsidR="00C85FF1" w:rsidRPr="00006257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06257">
        <w:rPr>
          <w:rFonts w:asciiTheme="majorBidi" w:hAnsiTheme="majorBidi" w:cstheme="majorBidi"/>
          <w:sz w:val="30"/>
          <w:szCs w:val="30"/>
          <w:cs/>
        </w:rPr>
        <w:t>ประมาณการต้นทุนใน</w:t>
      </w:r>
      <w:r w:rsidR="009B4FC4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65"/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006257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2" w:name="_Hlk65854679"/>
    </w:p>
    <w:p w14:paraId="564A5C94" w14:textId="77777777" w:rsidR="00C85FF1" w:rsidRPr="009B4FC4" w:rsidRDefault="00C85FF1" w:rsidP="009B4FC4">
      <w:pPr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bookmarkEnd w:id="2"/>
    <w:p w14:paraId="7DCE740D" w14:textId="77777777" w:rsidR="00C85FF1" w:rsidRPr="00006257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</w:p>
    <w:p w14:paraId="74471234" w14:textId="77777777" w:rsidR="00C85FF1" w:rsidRPr="009B4FC4" w:rsidRDefault="00C85FF1" w:rsidP="009B4FC4">
      <w:pPr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6A2A1C4" w14:textId="16D9D696" w:rsidR="001B4A52" w:rsidRDefault="00C85FF1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752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5D740A">
        <w:rPr>
          <w:rFonts w:asciiTheme="majorBidi" w:hAnsiTheme="majorBidi" w:cstheme="majorBidi"/>
          <w:sz w:val="30"/>
          <w:szCs w:val="30"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</w:t>
      </w:r>
      <w:r w:rsidR="00E8305B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4D752C">
        <w:rPr>
          <w:rFonts w:asciiTheme="majorBidi" w:hAnsiTheme="majorBidi" w:cstheme="majorBidi"/>
          <w:sz w:val="30"/>
          <w:szCs w:val="30"/>
          <w:cs/>
        </w:rPr>
        <w:t>สัญญาเช่า</w:t>
      </w:r>
      <w:bookmarkStart w:id="3" w:name="_Hlk65855261"/>
      <w:r w:rsidR="001E5D2D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การเปลี่ยนแปลงค่าเช่า</w:t>
      </w:r>
      <w:r w:rsidR="001B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52C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</w:t>
      </w:r>
      <w:r w:rsidR="00E8305B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การเลือกใช้สิทธิที่ระบุในสัญญาเช่า</w:t>
      </w:r>
      <w:bookmarkEnd w:id="3"/>
      <w:r w:rsidRPr="004D752C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1B4A5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0BF953" w14:textId="77777777" w:rsidR="00C85FF1" w:rsidRPr="004D752C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D75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ในฐานะผู้ให้เช่า</w:t>
      </w:r>
      <w:r w:rsidRPr="004D75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168CAD6" w14:textId="77777777" w:rsidR="00C85FF1" w:rsidRPr="00756CAF" w:rsidRDefault="00C85FF1" w:rsidP="001B4A52">
      <w:pPr>
        <w:spacing w:line="220" w:lineRule="exac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</w:p>
    <w:p w14:paraId="2C3A1383" w14:textId="77777777" w:rsidR="00C85FF1" w:rsidRPr="00273526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3526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4B0B6307" w14:textId="77777777" w:rsidR="00C85FF1" w:rsidRPr="00756CAF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E2F21A" w14:textId="77777777" w:rsidR="00C85FF1" w:rsidRPr="00273526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3526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36E967A" w14:textId="77777777" w:rsidR="00C85FF1" w:rsidRPr="00756CAF" w:rsidRDefault="00C85FF1" w:rsidP="001B4A52">
      <w:pPr>
        <w:pStyle w:val="ListParagraph"/>
        <w:tabs>
          <w:tab w:val="clear" w:pos="680"/>
          <w:tab w:val="clear" w:pos="907"/>
        </w:tabs>
        <w:spacing w:line="220" w:lineRule="exac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8FA7A7" w14:textId="4F42190C" w:rsidR="00C85FF1" w:rsidRPr="00273526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3526">
        <w:rPr>
          <w:rFonts w:asciiTheme="majorBidi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1B4A52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273526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</w:t>
      </w:r>
      <w:r w:rsidR="005D740A">
        <w:rPr>
          <w:rFonts w:asciiTheme="majorBidi" w:hAnsiTheme="majorBidi" w:cstheme="majorBidi"/>
          <w:sz w:val="30"/>
          <w:szCs w:val="30"/>
        </w:rPr>
        <w:br/>
      </w:r>
      <w:r w:rsidRPr="00273526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061F89A3" w14:textId="77777777" w:rsidR="00C85FF1" w:rsidRPr="00273526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EFEF23" w14:textId="7FF246EC" w:rsidR="00C85FF1" w:rsidRPr="00273526" w:rsidRDefault="00C85FF1" w:rsidP="00C85F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2735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735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="002649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27352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27352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273526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49B5B8AD" w14:textId="77777777" w:rsidR="00C85FF1" w:rsidRPr="00273526" w:rsidRDefault="00C85FF1" w:rsidP="001B4A52">
      <w:pPr>
        <w:pStyle w:val="ListParagraph"/>
        <w:tabs>
          <w:tab w:val="clear" w:pos="680"/>
          <w:tab w:val="clear" w:pos="907"/>
        </w:tabs>
        <w:spacing w:line="220" w:lineRule="exact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7AB012" w14:textId="77777777" w:rsidR="00C85FF1" w:rsidRPr="00273526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3526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0CC1909D" w14:textId="77777777" w:rsidR="00C85FF1" w:rsidRPr="00273526" w:rsidRDefault="00C85FF1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583FD" w14:textId="5A2BB60D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3526">
        <w:rPr>
          <w:rFonts w:asciiTheme="majorBidi" w:hAnsiTheme="majorBidi" w:cstheme="majorBidi"/>
          <w:sz w:val="30"/>
          <w:szCs w:val="30"/>
          <w:cs/>
        </w:rPr>
        <w:t>สัญญาเช่าซึ่งบริษัทได้รับส่วนใหญ่ของความเสี่ยงและผลตอบแทนจากการครอบครองทรัพย์สินที่เช่านั้นๆ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</w:t>
      </w:r>
      <w:r w:rsidRPr="00756CAF">
        <w:rPr>
          <w:rFonts w:asciiTheme="majorBidi" w:hAnsiTheme="majorBidi" w:cstheme="majorBidi"/>
          <w:sz w:val="30"/>
          <w:szCs w:val="30"/>
          <w:cs/>
        </w:rPr>
        <w:t>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756CAF">
        <w:rPr>
          <w:rFonts w:asciiTheme="majorBidi" w:hAnsiTheme="majorBidi" w:cstheme="majorBidi"/>
          <w:sz w:val="30"/>
          <w:szCs w:val="30"/>
          <w:cs/>
        </w:rPr>
        <w:t xml:space="preserve">จะบันทึกโดยตรงในกำไรหรือขาดทุน </w:t>
      </w:r>
    </w:p>
    <w:p w14:paraId="373CB02E" w14:textId="77777777" w:rsidR="00264922" w:rsidRPr="00756CAF" w:rsidRDefault="00264922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44C5B" w14:textId="7FC7AD78" w:rsidR="00264922" w:rsidRDefault="00C85FF1" w:rsidP="0026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05D4">
        <w:rPr>
          <w:rFonts w:asciiTheme="majorBidi" w:hAnsiTheme="majorBidi" w:cstheme="majorBidi"/>
          <w:sz w:val="30"/>
          <w:szCs w:val="30"/>
          <w:cs/>
        </w:rPr>
        <w:t xml:space="preserve"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</w:t>
      </w:r>
    </w:p>
    <w:p w14:paraId="2A56D386" w14:textId="77777777" w:rsidR="001B4A52" w:rsidRDefault="001B4A52" w:rsidP="001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9BE664" w14:textId="71B2A5F1" w:rsidR="00C85FF1" w:rsidRPr="009A05D4" w:rsidRDefault="00C85FF1" w:rsidP="00C85FF1">
      <w:pPr>
        <w:pStyle w:val="AccPolicysubhead"/>
      </w:pPr>
      <w:r w:rsidRPr="009A05D4">
        <w:rPr>
          <w:rFonts w:hint="cs"/>
          <w:cs/>
        </w:rPr>
        <w:t>การประเมินว่าข้อตกลงประกอบด้วยสัญญาเช่าหรือไม่</w:t>
      </w:r>
    </w:p>
    <w:p w14:paraId="38E25170" w14:textId="77777777" w:rsidR="00C85FF1" w:rsidRPr="009A05D4" w:rsidRDefault="00C85FF1" w:rsidP="001B4A52">
      <w:pPr>
        <w:spacing w:line="22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5AF79F" w14:textId="77777777" w:rsidR="00C85FF1" w:rsidRPr="009A05D4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A05D4">
        <w:rPr>
          <w:rFonts w:ascii="Angsana New" w:eastAsia="Calibri" w:hAnsi="Angsana New" w:hint="cs"/>
          <w:sz w:val="30"/>
          <w:szCs w:val="30"/>
          <w:cs/>
        </w:rPr>
        <w:t>ณ วันที่เริ่มต้นข้อตกลง บริษัทจะพิจารณาว่าข้อตกลงดังกล่าวประกอบด้วย</w:t>
      </w:r>
      <w:r w:rsidRPr="001B4A52">
        <w:rPr>
          <w:rFonts w:ascii="Angsana New" w:eastAsia="Calibri" w:hAnsi="Angsana New" w:hint="cs"/>
          <w:sz w:val="30"/>
          <w:szCs w:val="30"/>
          <w:cs/>
        </w:rPr>
        <w:t>สัญญา</w:t>
      </w:r>
      <w:r w:rsidRPr="009A05D4">
        <w:rPr>
          <w:rFonts w:ascii="Angsana New" w:eastAsia="Calibri" w:hAnsi="Angsana New" w:hint="cs"/>
          <w:sz w:val="30"/>
          <w:szCs w:val="30"/>
          <w:cs/>
        </w:rPr>
        <w:t>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</w:t>
      </w:r>
      <w:r w:rsidRPr="009A05D4">
        <w:rPr>
          <w:rFonts w:ascii="Angsana New" w:eastAsia="Calibri" w:hAnsi="Angsana New"/>
          <w:sz w:val="30"/>
          <w:szCs w:val="30"/>
        </w:rPr>
        <w:br/>
      </w:r>
      <w:r w:rsidRPr="009A05D4">
        <w:rPr>
          <w:rFonts w:ascii="Angsana New" w:eastAsia="Calibri" w:hAnsi="Angsana New" w:hint="cs"/>
          <w:sz w:val="30"/>
          <w:szCs w:val="30"/>
          <w:cs/>
        </w:rPr>
        <w:t xml:space="preserve">การใช้สินทรัพย์ที่มีลักษณะเฉพาะเจาะจง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14:paraId="05DA88F9" w14:textId="77777777" w:rsidR="00C85FF1" w:rsidRPr="009A05D4" w:rsidRDefault="00C85FF1" w:rsidP="00C85FF1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BC575C0" w14:textId="2D3E2D67" w:rsidR="00C85FF1" w:rsidRPr="001E5D2D" w:rsidRDefault="00C85FF1" w:rsidP="00C85FF1">
      <w:pPr>
        <w:ind w:left="540"/>
        <w:jc w:val="thaiDistribute"/>
        <w:rPr>
          <w:rFonts w:ascii="Angsana New" w:eastAsia="Calibri" w:hAnsi="Angsana New" w:cstheme="majorBidi"/>
          <w:sz w:val="30"/>
          <w:szCs w:val="30"/>
        </w:rPr>
      </w:pPr>
      <w:r w:rsidRPr="001E5D2D">
        <w:rPr>
          <w:rFonts w:ascii="Angsana New" w:hAnsi="Angsana New"/>
          <w:sz w:val="30"/>
          <w:szCs w:val="30"/>
          <w:cs/>
        </w:rPr>
        <w:lastRenderedPageBreak/>
        <w:t>ณ วันที่เริ่มต้นข้อตกลงหรือมีการประเมินข้อตกลงใหม่ บริษัทแยกค่าตอบแทนสำหรับสัญญาเช่า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14:paraId="5143108E" w14:textId="77777777" w:rsidR="00C85FF1" w:rsidRPr="00E8305B" w:rsidRDefault="00C85FF1" w:rsidP="00E8305B">
      <w:pPr>
        <w:spacing w:line="240" w:lineRule="auto"/>
        <w:ind w:left="540"/>
        <w:rPr>
          <w:rFonts w:ascii="Angsana New" w:eastAsia="Calibri" w:hAnsi="Angsana New" w:cstheme="majorBidi"/>
          <w:sz w:val="22"/>
          <w:szCs w:val="22"/>
        </w:rPr>
      </w:pPr>
    </w:p>
    <w:p w14:paraId="14DEEE35" w14:textId="77777777" w:rsidR="00C85FF1" w:rsidRPr="001E5D2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E5D2D">
        <w:rPr>
          <w:rFonts w:ascii="Angsana New" w:hAnsi="Angsana New" w:hint="cs"/>
          <w:iCs/>
          <w:sz w:val="30"/>
          <w:szCs w:val="30"/>
          <w:cs/>
        </w:rPr>
        <w:t>สิทธิการเช่า</w:t>
      </w:r>
    </w:p>
    <w:p w14:paraId="476519D5" w14:textId="77777777" w:rsidR="00C85FF1" w:rsidRPr="00E8305B" w:rsidRDefault="00C85FF1" w:rsidP="00E8305B">
      <w:pPr>
        <w:spacing w:line="240" w:lineRule="auto"/>
        <w:ind w:left="540"/>
        <w:rPr>
          <w:rFonts w:ascii="Angsana New" w:eastAsia="Calibri" w:hAnsi="Angsana New" w:cstheme="majorBidi"/>
          <w:sz w:val="22"/>
          <w:szCs w:val="22"/>
        </w:rPr>
      </w:pPr>
    </w:p>
    <w:p w14:paraId="0C9CCB29" w14:textId="77777777" w:rsidR="00C85FF1" w:rsidRPr="001E5D2D" w:rsidRDefault="00C85FF1" w:rsidP="00C85FF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E5D2D">
        <w:rPr>
          <w:rFonts w:ascii="Angsana New" w:hAnsi="Angsana New"/>
          <w:sz w:val="30"/>
          <w:szCs w:val="30"/>
          <w:cs/>
        </w:rPr>
        <w:t>สิทธิการเช่า</w:t>
      </w:r>
      <w:r w:rsidRPr="001E5D2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E5D2D">
        <w:rPr>
          <w:rFonts w:ascii="Angsana New" w:hAnsi="Angsana New"/>
          <w:sz w:val="30"/>
          <w:szCs w:val="30"/>
          <w:cs/>
        </w:rPr>
        <w:t>ราคาทุนหักค</w:t>
      </w:r>
      <w:r w:rsidRPr="001E5D2D">
        <w:rPr>
          <w:rFonts w:ascii="Angsana New" w:hAnsi="Angsana New" w:hint="cs"/>
          <w:sz w:val="30"/>
          <w:szCs w:val="30"/>
          <w:cs/>
        </w:rPr>
        <w:t>่า</w:t>
      </w:r>
      <w:r w:rsidRPr="001E5D2D">
        <w:rPr>
          <w:rFonts w:ascii="Angsana New" w:hAnsi="Angsana New"/>
          <w:sz w:val="30"/>
          <w:szCs w:val="30"/>
          <w:cs/>
        </w:rPr>
        <w:t>ตัดจำหน่ายสะสมและขาดทุนจากการด้อยค่า</w:t>
      </w:r>
      <w:r w:rsidRPr="001E5D2D">
        <w:rPr>
          <w:rFonts w:ascii="Angsana New" w:hAnsi="Angsana New" w:hint="cs"/>
          <w:sz w:val="30"/>
          <w:szCs w:val="30"/>
          <w:cs/>
        </w:rPr>
        <w:t>สะสม</w:t>
      </w:r>
    </w:p>
    <w:p w14:paraId="762AA202" w14:textId="77777777" w:rsidR="00C85FF1" w:rsidRPr="00E8305B" w:rsidRDefault="00C85FF1" w:rsidP="00E8305B">
      <w:pPr>
        <w:spacing w:line="240" w:lineRule="auto"/>
        <w:ind w:left="540"/>
        <w:rPr>
          <w:rFonts w:ascii="Angsana New" w:eastAsia="Calibri" w:hAnsi="Angsana New" w:cstheme="majorBidi"/>
          <w:sz w:val="22"/>
          <w:szCs w:val="22"/>
        </w:rPr>
      </w:pPr>
    </w:p>
    <w:p w14:paraId="5C9616D1" w14:textId="77777777" w:rsidR="00C85FF1" w:rsidRPr="001E5D2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5D2D">
        <w:rPr>
          <w:rFonts w:ascii="Angsana New" w:hAnsi="Angsana New"/>
          <w:sz w:val="30"/>
          <w:szCs w:val="30"/>
          <w:cs/>
        </w:rPr>
        <w:t>ค่าตัดจำหน่ายบันทึกในกำไรหรือขาดทุน คำนวณโดยวิธีเส้นตรงตามอายุของสิทธิการเช่าเป็นเวลา</w:t>
      </w:r>
      <w:r w:rsidRPr="001E5D2D">
        <w:rPr>
          <w:rFonts w:ascii="Angsana New" w:hAnsi="Angsana New"/>
          <w:sz w:val="30"/>
          <w:szCs w:val="30"/>
        </w:rPr>
        <w:t xml:space="preserve"> 30 </w:t>
      </w:r>
      <w:r w:rsidRPr="001E5D2D">
        <w:rPr>
          <w:rFonts w:ascii="Angsana New" w:hAnsi="Angsana New"/>
          <w:sz w:val="30"/>
          <w:szCs w:val="30"/>
          <w:cs/>
        </w:rPr>
        <w:t>ปี</w:t>
      </w:r>
    </w:p>
    <w:p w14:paraId="04F645F1" w14:textId="77777777" w:rsidR="00C85FF1" w:rsidRPr="00E8305B" w:rsidRDefault="00C85FF1" w:rsidP="00E8305B">
      <w:pPr>
        <w:spacing w:line="240" w:lineRule="auto"/>
        <w:ind w:left="540"/>
        <w:rPr>
          <w:rFonts w:ascii="Angsana New" w:eastAsia="Calibri" w:hAnsi="Angsana New" w:cstheme="majorBidi"/>
          <w:sz w:val="22"/>
          <w:szCs w:val="22"/>
        </w:rPr>
      </w:pPr>
    </w:p>
    <w:p w14:paraId="76E5E53F" w14:textId="77777777" w:rsidR="00C85FF1" w:rsidRPr="001E5D2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E5D2D">
        <w:rPr>
          <w:rFonts w:ascii="Angsana New" w:hAnsi="Angsana New"/>
          <w:iCs/>
          <w:sz w:val="30"/>
          <w:szCs w:val="30"/>
          <w:cs/>
        </w:rPr>
        <w:t>ในฐานะผู้ให้เช่า</w:t>
      </w:r>
    </w:p>
    <w:p w14:paraId="6C9892A7" w14:textId="77777777" w:rsidR="00C85FF1" w:rsidRPr="00E8305B" w:rsidRDefault="00C85FF1" w:rsidP="00E8305B">
      <w:pPr>
        <w:spacing w:line="240" w:lineRule="auto"/>
        <w:ind w:left="540"/>
        <w:jc w:val="thaiDistribute"/>
        <w:rPr>
          <w:rFonts w:ascii="Angsana New" w:hAnsi="Angsana New" w:cstheme="majorBidi"/>
          <w:iCs/>
          <w:sz w:val="22"/>
          <w:szCs w:val="22"/>
          <w:highlight w:val="cyan"/>
          <w:cs/>
        </w:rPr>
      </w:pPr>
    </w:p>
    <w:p w14:paraId="343EF8BF" w14:textId="4560A3E8" w:rsidR="00C85FF1" w:rsidRPr="001E5D2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E5D2D">
        <w:rPr>
          <w:rFonts w:ascii="Angsana New" w:hAnsi="Angsana New"/>
          <w:sz w:val="30"/>
          <w:szCs w:val="30"/>
          <w:cs/>
        </w:rPr>
        <w:t xml:space="preserve">ณ วันเริ่มต้นของสัญญาเช่า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การเงิน สัญญาที่ไม่เข้าเงื่อนไขดังกล่าวจะจัดประเภทเป็นสัญญาเช่าดำเนินงาน </w:t>
      </w:r>
    </w:p>
    <w:p w14:paraId="6ED97666" w14:textId="068A27DE" w:rsidR="00C85FF1" w:rsidRPr="00E8305B" w:rsidRDefault="00C85FF1" w:rsidP="00E8305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 w:cstheme="majorBidi"/>
          <w:sz w:val="22"/>
        </w:rPr>
      </w:pPr>
    </w:p>
    <w:p w14:paraId="7D28213F" w14:textId="6A3339E5" w:rsidR="001B4A52" w:rsidRPr="001E5D2D" w:rsidRDefault="001B4A52" w:rsidP="00C85F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1E5D2D">
        <w:rPr>
          <w:rFonts w:ascii="Angsana New" w:hAnsi="Angsana New" w:cstheme="majorBidi" w:hint="cs"/>
          <w:sz w:val="30"/>
          <w:szCs w:val="30"/>
          <w:cs/>
        </w:rPr>
        <w:t>รายได้ค่าเช่าจากสัญญาเช่าดำเนินงานรับรู้ในกำไรหรือขาดทุนโดยวิธีเส้นตรงตลอดอายุสัญญาเช่า</w:t>
      </w:r>
    </w:p>
    <w:p w14:paraId="6F047065" w14:textId="66257C4C" w:rsidR="0015314D" w:rsidRPr="00E8305B" w:rsidRDefault="0015314D" w:rsidP="00E8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44AD508E" w14:textId="77777777" w:rsidR="00C85FF1" w:rsidRPr="00264922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6492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2649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264922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26492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Pr="002649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สินทรัพย์ทางการเงินนอกเหนือจากลูกหนี้การค้า</w:t>
      </w:r>
    </w:p>
    <w:p w14:paraId="47F83924" w14:textId="77777777" w:rsidR="00C85FF1" w:rsidRPr="00E8305B" w:rsidRDefault="00C85FF1" w:rsidP="00E830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2"/>
          <w:szCs w:val="22"/>
        </w:rPr>
      </w:pPr>
    </w:p>
    <w:p w14:paraId="18B506F4" w14:textId="77777777" w:rsidR="00C85FF1" w:rsidRPr="007F0FF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0F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7F0FF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F0FF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7F0F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7F0FF0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3D86F31" w14:textId="77777777" w:rsidR="00C85FF1" w:rsidRPr="00E8305B" w:rsidRDefault="00C85FF1" w:rsidP="00E8305B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12E9F9D" w14:textId="77777777" w:rsidR="00C85FF1" w:rsidRPr="007F0FF0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0FF0">
        <w:rPr>
          <w:rFonts w:ascii="Angsana New" w:hAnsi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4AE2AC6" w14:textId="77777777" w:rsidR="00C85FF1" w:rsidRPr="00E8305B" w:rsidRDefault="00C85FF1" w:rsidP="00E8305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FF"/>
          <w:sz w:val="22"/>
          <w:szCs w:val="22"/>
        </w:rPr>
      </w:pPr>
    </w:p>
    <w:p w14:paraId="28AB8E27" w14:textId="471E5A76" w:rsidR="00C85FF1" w:rsidRPr="007F0FF0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0FF0">
        <w:rPr>
          <w:rFonts w:ascii="Angsana New" w:hAnsi="Angsana New"/>
          <w:sz w:val="30"/>
          <w:szCs w:val="30"/>
          <w:cs/>
        </w:rPr>
        <w:t>บริษั</w:t>
      </w:r>
      <w:r w:rsidRPr="007F0FF0">
        <w:rPr>
          <w:rFonts w:ascii="Angsana New" w:hAnsi="Angsana New" w:hint="cs"/>
          <w:sz w:val="30"/>
          <w:szCs w:val="30"/>
          <w:cs/>
        </w:rPr>
        <w:t>ท</w:t>
      </w:r>
      <w:r w:rsidRPr="007F0FF0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F0FF0">
        <w:rPr>
          <w:rFonts w:ascii="Angsana New" w:hAnsi="Angsana New"/>
          <w:sz w:val="30"/>
          <w:szCs w:val="30"/>
        </w:rPr>
        <w:t xml:space="preserve">12 </w:t>
      </w:r>
      <w:r w:rsidRPr="007F0FF0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C01B3">
        <w:rPr>
          <w:rFonts w:ascii="Angsana New" w:hAnsi="Angsana New"/>
          <w:sz w:val="30"/>
          <w:szCs w:val="30"/>
          <w:cs/>
        </w:rPr>
        <w:br/>
      </w:r>
      <w:r w:rsidRPr="007F0FF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ผลขาดทุนด้านเครดิตที่คาดว่าจะเกิดขึ้นตลอดอายุของสัญญา</w:t>
      </w:r>
      <w:r w:rsidRPr="007F0FF0">
        <w:rPr>
          <w:rFonts w:ascii="Angsana New" w:hAnsi="Angsana New"/>
          <w:sz w:val="30"/>
          <w:szCs w:val="30"/>
        </w:rPr>
        <w:t xml:space="preserve"> </w:t>
      </w:r>
    </w:p>
    <w:p w14:paraId="587925B0" w14:textId="77777777" w:rsidR="00C85FF1" w:rsidRPr="00E8305B" w:rsidRDefault="00C85FF1" w:rsidP="00E8305B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</w:rPr>
      </w:pPr>
    </w:p>
    <w:p w14:paraId="18F54594" w14:textId="0DE8D0F2" w:rsidR="007C01B3" w:rsidRDefault="00C85FF1" w:rsidP="00E830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  <w:r w:rsidR="007C01B3">
        <w:rPr>
          <w:rFonts w:ascii="Angsana New" w:hAnsi="Angsana New"/>
          <w:sz w:val="30"/>
          <w:szCs w:val="30"/>
          <w:cs/>
        </w:rPr>
        <w:br w:type="page"/>
      </w:r>
    </w:p>
    <w:p w14:paraId="42ED63B5" w14:textId="72812C18" w:rsidR="00C85FF1" w:rsidRPr="00333EE0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lastRenderedPageBreak/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33EE0">
        <w:rPr>
          <w:rFonts w:ascii="Angsana New" w:hAnsi="Angsana New"/>
          <w:sz w:val="30"/>
          <w:szCs w:val="30"/>
        </w:rPr>
        <w:t xml:space="preserve">30 </w:t>
      </w:r>
      <w:r w:rsidRPr="00333EE0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</w:t>
      </w:r>
      <w:r w:rsidR="007C01B3">
        <w:rPr>
          <w:rFonts w:ascii="Angsana New" w:hAnsi="Angsana New"/>
          <w:sz w:val="30"/>
          <w:szCs w:val="30"/>
          <w:cs/>
        </w:rPr>
        <w:br/>
      </w:r>
      <w:r w:rsidRPr="00333EE0">
        <w:rPr>
          <w:rFonts w:ascii="Angsana New" w:hAnsi="Angsana New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816E9B4" w14:textId="77777777" w:rsidR="00C85FF1" w:rsidRPr="005D740A" w:rsidRDefault="00C85FF1" w:rsidP="005D74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054CB" w14:textId="77777777" w:rsidR="00C85FF1" w:rsidRPr="00333EE0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17919E48" w14:textId="69F9AC2E" w:rsidR="00C85FF1" w:rsidRPr="00333EE0" w:rsidRDefault="001E5D2D" w:rsidP="001E5D2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="00C85FF1" w:rsidRPr="00333EE0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="00C85FF1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="00C85FF1" w:rsidRPr="00333EE0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 w:rsidR="00C85FF1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</w:t>
      </w:r>
      <w:r w:rsidR="00C85FF1" w:rsidRPr="00333E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ม่มีสิทธิในการไล่เบี้ย เช่น การยึดหลักประกัน (หากมีการวางหลักประกัน) หรือ </w:t>
      </w:r>
    </w:p>
    <w:p w14:paraId="4871DBEA" w14:textId="77777777" w:rsidR="00C85FF1" w:rsidRPr="00333EE0" w:rsidRDefault="00C85FF1" w:rsidP="001E5D2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33EE0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530E7CD8" w14:textId="77777777" w:rsidR="00C85FF1" w:rsidRPr="005D740A" w:rsidRDefault="00C85FF1" w:rsidP="005D74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84654" w14:textId="51F2141C" w:rsidR="00C85FF1" w:rsidRDefault="00C85FF1" w:rsidP="00C85FF1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333E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7F0FF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1D0EF8E2" w14:textId="77777777" w:rsidR="00C85FF1" w:rsidRPr="005D740A" w:rsidRDefault="00C85FF1" w:rsidP="005D740A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</w:p>
    <w:p w14:paraId="626EAD06" w14:textId="54F31F5B" w:rsidR="00C85FF1" w:rsidRPr="00333EE0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</w:t>
      </w:r>
      <w:r w:rsidR="00A66415">
        <w:rPr>
          <w:rFonts w:ascii="Angsana New" w:hAnsi="Angsana New"/>
          <w:sz w:val="30"/>
          <w:szCs w:val="30"/>
        </w:rPr>
        <w:br/>
      </w:r>
      <w:r w:rsidRPr="00333EE0">
        <w:rPr>
          <w:rFonts w:ascii="Angsana New" w:hAnsi="Angsana New"/>
          <w:sz w:val="30"/>
          <w:szCs w:val="30"/>
          <w:cs/>
        </w:rPr>
        <w:t>อย่างสมเหตุสมผลว่าจะได้รับคืนเงิน</w:t>
      </w:r>
      <w:r w:rsidRPr="00333EE0">
        <w:rPr>
          <w:rFonts w:ascii="Angsana New" w:hAnsi="Angsana New"/>
          <w:sz w:val="30"/>
          <w:szCs w:val="30"/>
        </w:rPr>
        <w:t xml:space="preserve"> </w:t>
      </w:r>
      <w:r w:rsidRPr="00333EE0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</w:t>
      </w:r>
      <w:r w:rsidR="007C01B3">
        <w:rPr>
          <w:rFonts w:ascii="Angsana New" w:hAnsi="Angsana New"/>
          <w:sz w:val="30"/>
          <w:szCs w:val="30"/>
          <w:cs/>
        </w:rPr>
        <w:br/>
      </w:r>
      <w:r w:rsidRPr="00333EE0">
        <w:rPr>
          <w:rFonts w:ascii="Angsana New" w:hAnsi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4AF09E7D" w14:textId="77777777" w:rsidR="00C85FF1" w:rsidRPr="005D740A" w:rsidRDefault="00C85FF1" w:rsidP="005D7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BFCFD0D" w14:textId="77777777" w:rsidR="00C85FF1" w:rsidRPr="007F0FF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E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333E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333E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333E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333EE0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38494D2" w14:textId="77777777" w:rsidR="00C85FF1" w:rsidRPr="005D740A" w:rsidRDefault="00C85FF1" w:rsidP="005D740A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DFF81" w14:textId="0E06B94F" w:rsidR="00C85FF1" w:rsidRPr="00333EE0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33EE0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</w:t>
      </w:r>
      <w:r w:rsidR="00A66415">
        <w:rPr>
          <w:rFonts w:ascii="Angsana New" w:hAnsi="Angsana New"/>
          <w:sz w:val="30"/>
          <w:szCs w:val="30"/>
        </w:rPr>
        <w:br/>
      </w:r>
      <w:r w:rsidRPr="00333EE0">
        <w:rPr>
          <w:rFonts w:ascii="Angsana New" w:hAnsi="Angsana New"/>
          <w:sz w:val="30"/>
          <w:szCs w:val="30"/>
          <w:cs/>
        </w:rPr>
        <w:t xml:space="preserve">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</w:t>
      </w:r>
      <w:r w:rsidRPr="00333EE0">
        <w:rPr>
          <w:rFonts w:ascii="Angsana New" w:hAnsi="Angsana New"/>
          <w:sz w:val="30"/>
          <w:szCs w:val="30"/>
          <w:cs/>
        </w:rPr>
        <w:br/>
        <w:t>ซึ่งเคยรับรู้แล้วในกำไรหรือขาดทุน</w:t>
      </w:r>
    </w:p>
    <w:p w14:paraId="1B4FA8B8" w14:textId="77777777" w:rsidR="00C85FF1" w:rsidRPr="005D740A" w:rsidRDefault="00C85FF1" w:rsidP="005D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A085ECD" w14:textId="763F6A45" w:rsidR="00C85FF1" w:rsidRPr="007F0FF0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3EE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E29D503" w14:textId="77777777" w:rsidR="00C85FF1" w:rsidRPr="005D740A" w:rsidRDefault="00C85FF1" w:rsidP="005D7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E1852D2" w14:textId="77777777" w:rsidR="00C85FF1" w:rsidRPr="00333EE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33EE0">
        <w:rPr>
          <w:rFonts w:ascii="Angsana New" w:eastAsia="Calibri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</w:t>
      </w:r>
      <w:r w:rsidRPr="00333EE0">
        <w:rPr>
          <w:rFonts w:ascii="Angsana New" w:eastAsia="Calibri" w:hAnsi="Angsana New"/>
          <w:sz w:val="30"/>
          <w:szCs w:val="30"/>
          <w:cs/>
        </w:rPr>
        <w:br/>
        <w:t>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62E2E57" w14:textId="77777777" w:rsidR="00C85FF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7B0B185" w14:textId="1408D532" w:rsidR="00C85FF1" w:rsidRPr="00AE1E2C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E1E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AE1E2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1E2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Pr="00AE1E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ของสินทรัพย์ที่ไม่ใช่สินทรัพย์ทางการเงิน</w:t>
      </w:r>
    </w:p>
    <w:p w14:paraId="4096FB4E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33BDD1" w14:textId="77777777" w:rsidR="00C85FF1" w:rsidRPr="00AE1E2C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E2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AE1E2C">
        <w:rPr>
          <w:rFonts w:ascii="Angsana New" w:hAnsi="Angsana New"/>
          <w:sz w:val="30"/>
          <w:szCs w:val="30"/>
        </w:rPr>
        <w:t xml:space="preserve"> </w:t>
      </w:r>
      <w:r w:rsidRPr="00AE1E2C">
        <w:rPr>
          <w:rFonts w:ascii="Angsana New" w:hAnsi="Angsana New"/>
          <w:sz w:val="30"/>
          <w:szCs w:val="30"/>
        </w:rPr>
        <w:br/>
      </w:r>
      <w:r w:rsidRPr="00AE1E2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B05FD01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FC7CF6C" w14:textId="46B178BB" w:rsidR="00C85FF1" w:rsidRPr="00AE1E2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E1E2C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</w:t>
      </w:r>
      <w:r w:rsidRPr="00AE1E2C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AE1E2C">
        <w:rPr>
          <w:rFonts w:ascii="Angsana New" w:eastAsia="Calibri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AE1E2C">
        <w:rPr>
          <w:rFonts w:ascii="Angsana New" w:eastAsia="Calibri" w:hAnsi="Angsana New"/>
          <w:sz w:val="30"/>
          <w:szCs w:val="30"/>
        </w:rPr>
        <w:t xml:space="preserve"> </w:t>
      </w:r>
      <w:r w:rsidRPr="00AE1E2C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7C01B3">
        <w:rPr>
          <w:rFonts w:ascii="Angsana New" w:eastAsia="Calibri" w:hAnsi="Angsana New"/>
          <w:sz w:val="30"/>
          <w:szCs w:val="30"/>
          <w:cs/>
        </w:rPr>
        <w:br/>
      </w:r>
      <w:r w:rsidRPr="00AE1E2C">
        <w:rPr>
          <w:rFonts w:ascii="Angsana New" w:eastAsia="Calibri" w:hAnsi="Angsana New"/>
          <w:sz w:val="30"/>
          <w:szCs w:val="30"/>
          <w:cs/>
        </w:rPr>
        <w:t>ส่วนของผู้ถือหุ้น</w:t>
      </w:r>
    </w:p>
    <w:p w14:paraId="2F6D6E0D" w14:textId="77777777" w:rsidR="00C85FF1" w:rsidRPr="0015314D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76490AFF" w14:textId="253024B4" w:rsidR="00C85FF1" w:rsidRPr="0000589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05896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ในการขายแล้วแต่มูลค่าใดจะสูงกว่า ในการประเมินมูลค่าจากการใช้ของสินทรัพย์ ประมาณการกระแสเงินสด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ที่จะได้รับในอนาคตจะคิดลดเป็นมูลค่าปัจจุบันโดยใช้อัตราคิดลดก่อนคำนึง</w:t>
      </w:r>
      <w:r w:rsidRPr="00005896">
        <w:rPr>
          <w:rFonts w:ascii="Angsana New" w:eastAsia="Calibri" w:hAnsi="Angsana New" w:hint="cs"/>
          <w:sz w:val="30"/>
          <w:szCs w:val="30"/>
          <w:cs/>
        </w:rPr>
        <w:t>ถึง</w:t>
      </w:r>
      <w:r w:rsidRPr="00005896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B37C2B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green"/>
          <w:cs/>
        </w:rPr>
      </w:pPr>
    </w:p>
    <w:p w14:paraId="0FF3E3DB" w14:textId="77777777" w:rsidR="00C85FF1" w:rsidRPr="00005896" w:rsidRDefault="00C85FF1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89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A791344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1E4CEDA" w14:textId="77777777" w:rsidR="00C85FF1" w:rsidRPr="00005896" w:rsidRDefault="00C85FF1" w:rsidP="00C85FF1">
      <w:pPr>
        <w:pStyle w:val="AccPolicyHeading"/>
        <w:rPr>
          <w:sz w:val="30"/>
          <w:szCs w:val="30"/>
          <w:cs/>
        </w:rPr>
      </w:pPr>
      <w:r w:rsidRPr="00005896">
        <w:rPr>
          <w:sz w:val="30"/>
          <w:szCs w:val="30"/>
          <w:cs/>
        </w:rPr>
        <w:t>(</w:t>
      </w:r>
      <w:r w:rsidRPr="00005896">
        <w:rPr>
          <w:rFonts w:hint="cs"/>
          <w:sz w:val="30"/>
          <w:szCs w:val="30"/>
          <w:cs/>
        </w:rPr>
        <w:t>ฐ</w:t>
      </w:r>
      <w:r w:rsidRPr="00005896">
        <w:rPr>
          <w:sz w:val="30"/>
          <w:szCs w:val="30"/>
          <w:cs/>
        </w:rPr>
        <w:t>)</w:t>
      </w:r>
      <w:r w:rsidRPr="00005896">
        <w:rPr>
          <w:sz w:val="30"/>
          <w:szCs w:val="30"/>
          <w:cs/>
        </w:rPr>
        <w:tab/>
      </w:r>
      <w:r w:rsidRPr="00005896">
        <w:rPr>
          <w:rFonts w:hint="cs"/>
          <w:sz w:val="30"/>
          <w:szCs w:val="30"/>
          <w:cs/>
        </w:rPr>
        <w:t>รายได้รอตัดบัญชี</w:t>
      </w:r>
    </w:p>
    <w:p w14:paraId="31E04F0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31919F" w14:textId="18EED667" w:rsidR="0015314D" w:rsidRDefault="00C85FF1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05896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เงินที่บริษัทได้รับจากบริษัทใหญ่เพื่อเป็นเงินช่วยเหลืออย่างไม่มีเงื่อนไขสำหรั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เพื่อเพิ่มประสิทธิภาพการผลิตและลดมลภาวะทางอากาศจากการผลิต รายได้รอตัดบัญชีนี้จะ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005896">
        <w:rPr>
          <w:rFonts w:ascii="Angsana New" w:hAnsi="Angsana New"/>
          <w:spacing w:val="-2"/>
          <w:sz w:val="30"/>
          <w:szCs w:val="30"/>
          <w:cs/>
        </w:rPr>
        <w:br/>
        <w:t>เป็นรายได้ในกำไรหรือขาดทุนโดยวิธีเส้นตรงตามเกณฑ์อายุการใ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005896">
        <w:rPr>
          <w:rFonts w:ascii="Angsana New" w:hAnsi="Angsana New"/>
          <w:spacing w:val="-2"/>
          <w:sz w:val="30"/>
          <w:szCs w:val="30"/>
          <w:cs/>
        </w:rPr>
        <w:t>โดยประมาณของ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/>
          <w:spacing w:val="-2"/>
          <w:sz w:val="30"/>
          <w:szCs w:val="30"/>
        </w:rPr>
        <w:br/>
      </w:r>
      <w:r w:rsidRPr="00005896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005896">
        <w:rPr>
          <w:rFonts w:ascii="Angsana New" w:hAnsi="Angsana New"/>
          <w:spacing w:val="-2"/>
          <w:sz w:val="30"/>
          <w:szCs w:val="30"/>
        </w:rPr>
        <w:t xml:space="preserve">10 </w:t>
      </w:r>
      <w:r w:rsidRPr="00005896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  <w:r w:rsidR="0015314D">
        <w:rPr>
          <w:sz w:val="30"/>
          <w:szCs w:val="30"/>
          <w:cs/>
        </w:rPr>
        <w:br w:type="page"/>
      </w:r>
    </w:p>
    <w:p w14:paraId="7B66EA54" w14:textId="1B1F98B1" w:rsidR="00C85FF1" w:rsidRPr="0088700E" w:rsidRDefault="00C85FF1" w:rsidP="00C85FF1">
      <w:pPr>
        <w:pStyle w:val="AccPolicyHeading"/>
        <w:rPr>
          <w:sz w:val="30"/>
          <w:szCs w:val="30"/>
          <w:cs/>
          <w:lang w:val="th-TH"/>
        </w:rPr>
      </w:pPr>
      <w:r w:rsidRPr="0088700E">
        <w:rPr>
          <w:sz w:val="30"/>
          <w:szCs w:val="30"/>
          <w:cs/>
        </w:rPr>
        <w:lastRenderedPageBreak/>
        <w:t>(</w:t>
      </w:r>
      <w:r w:rsidRPr="0088700E">
        <w:rPr>
          <w:rFonts w:hint="cs"/>
          <w:sz w:val="30"/>
          <w:szCs w:val="30"/>
          <w:cs/>
        </w:rPr>
        <w:t>ฑ</w:t>
      </w:r>
      <w:r w:rsidRPr="0088700E">
        <w:rPr>
          <w:sz w:val="30"/>
          <w:szCs w:val="30"/>
          <w:cs/>
        </w:rPr>
        <w:t>)</w:t>
      </w:r>
      <w:r w:rsidRPr="0088700E">
        <w:rPr>
          <w:sz w:val="30"/>
          <w:szCs w:val="30"/>
          <w:cs/>
        </w:rPr>
        <w:tab/>
      </w:r>
      <w:r w:rsidRPr="0088700E">
        <w:rPr>
          <w:sz w:val="30"/>
          <w:szCs w:val="30"/>
          <w:cs/>
          <w:lang w:val="th-TH"/>
        </w:rPr>
        <w:t>ผลประโยชน์</w:t>
      </w:r>
      <w:r w:rsidRPr="0088700E">
        <w:rPr>
          <w:sz w:val="30"/>
          <w:szCs w:val="30"/>
          <w:cs/>
        </w:rPr>
        <w:t>ของ</w:t>
      </w:r>
      <w:r w:rsidRPr="0088700E">
        <w:rPr>
          <w:sz w:val="30"/>
          <w:szCs w:val="30"/>
          <w:cs/>
          <w:lang w:val="th-TH"/>
        </w:rPr>
        <w:t>พนักงาน</w:t>
      </w:r>
    </w:p>
    <w:p w14:paraId="3638A502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361F0762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6B0348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69C257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ในรอบระยะเวลาที่พนักงานได้ทำงานให้กับกิจการ</w:t>
      </w:r>
    </w:p>
    <w:p w14:paraId="1F514DA3" w14:textId="77777777" w:rsidR="00C85FF1" w:rsidRPr="00B169F3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0D1C2B61" w14:textId="77777777" w:rsidR="00C85FF1" w:rsidRPr="0088700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700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CB8CE75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28D5040B" w14:textId="32FFB79C" w:rsidR="00C85FF1" w:rsidRPr="000B0506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0506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0B050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0B0506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Pr="000B0506">
        <w:rPr>
          <w:rFonts w:ascii="Angsana New" w:hAnsi="Angsana New"/>
          <w:i/>
          <w:sz w:val="30"/>
          <w:szCs w:val="30"/>
          <w:cs/>
        </w:rPr>
        <w:br/>
        <w:t>ในอนาคตที่เกิดจากการทำงานของพนักงานใน</w:t>
      </w:r>
      <w:r w:rsidRPr="000B0506">
        <w:rPr>
          <w:rFonts w:ascii="Angsana New" w:hAnsi="Angsana New" w:hint="cs"/>
          <w:i/>
          <w:sz w:val="30"/>
          <w:szCs w:val="30"/>
          <w:cs/>
        </w:rPr>
        <w:t>งวด</w:t>
      </w:r>
      <w:r w:rsidRPr="000B0506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0B0506">
        <w:rPr>
          <w:rFonts w:ascii="Angsana New" w:hAnsi="Angsana New" w:hint="cs"/>
          <w:i/>
          <w:sz w:val="30"/>
          <w:szCs w:val="30"/>
          <w:cs/>
        </w:rPr>
        <w:t>ส</w:t>
      </w:r>
      <w:r w:rsidRPr="000B050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ดเพื่อให้เป็นมูลค่าปัจจุบันซึ่งจัดทำโดยนักคณิตศาสตร์ประกันภัยที่ได้รับอนุญาต โดยวิธีคิดลด</w:t>
      </w:r>
      <w:r w:rsidR="00A66415">
        <w:rPr>
          <w:rFonts w:ascii="Angsana New" w:hAnsi="Angsana New"/>
          <w:i/>
          <w:sz w:val="30"/>
          <w:szCs w:val="30"/>
        </w:rPr>
        <w:br/>
      </w:r>
      <w:r w:rsidRPr="000B0506">
        <w:rPr>
          <w:rFonts w:ascii="Angsana New" w:hAnsi="Angsana New"/>
          <w:i/>
          <w:sz w:val="30"/>
          <w:szCs w:val="30"/>
          <w:cs/>
        </w:rPr>
        <w:t>แต่ละหน่วยที่ประมาณการไว้</w:t>
      </w:r>
    </w:p>
    <w:p w14:paraId="0F08F3EA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65820A48" w14:textId="77777777" w:rsidR="00C85FF1" w:rsidRPr="00D540F9" w:rsidRDefault="00C85FF1" w:rsidP="00C85FF1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 w:hint="cs"/>
          <w:i/>
          <w:sz w:val="30"/>
          <w:szCs w:val="30"/>
          <w:cs/>
        </w:rPr>
        <w:t>ใน</w:t>
      </w:r>
      <w:r w:rsidRPr="00D540F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540F9">
        <w:rPr>
          <w:rFonts w:ascii="Angsana New" w:hAnsi="Angsana New"/>
          <w:i/>
          <w:sz w:val="30"/>
          <w:szCs w:val="30"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540F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540F9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540F9">
        <w:rPr>
          <w:rFonts w:ascii="Angsana New" w:hAnsi="Angsana New"/>
          <w:i/>
          <w:sz w:val="30"/>
          <w:szCs w:val="30"/>
          <w:cs/>
        </w:rPr>
        <w:br/>
        <w:t>โดยคำนึงถึงการเปลี่ยนแปลงใดๆ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8D167CA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highlight w:val="green"/>
          <w:cs/>
        </w:rPr>
      </w:pPr>
    </w:p>
    <w:p w14:paraId="24877EFC" w14:textId="77777777" w:rsidR="00C85FF1" w:rsidRPr="00D540F9" w:rsidRDefault="00C85FF1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540F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540F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540F9">
        <w:rPr>
          <w:rFonts w:ascii="Angsana New" w:hAnsi="Angsana New"/>
          <w:i/>
          <w:sz w:val="30"/>
          <w:szCs w:val="30"/>
          <w:cs/>
        </w:rPr>
        <w:br/>
        <w:t>ที่เกี่ยวข้องกับการบริการในอดีต หรือ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540F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540F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540F9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7D1F51C6" w14:textId="77777777" w:rsidR="00C85FF1" w:rsidRPr="00B169F3" w:rsidRDefault="00C85FF1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  <w:highlight w:val="green"/>
          <w:cs/>
        </w:rPr>
      </w:pPr>
    </w:p>
    <w:p w14:paraId="35911D07" w14:textId="58CC6A5C" w:rsidR="00C85FF1" w:rsidRPr="00D540F9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0F9">
        <w:rPr>
          <w:rFonts w:ascii="Angsana New" w:hAnsi="Angsana New"/>
          <w:i/>
          <w:iCs/>
          <w:sz w:val="30"/>
          <w:szCs w:val="30"/>
          <w:cs/>
        </w:rPr>
        <w:t>ผลประโยชน์ระยะยาวอื่น</w:t>
      </w:r>
      <w:r w:rsidR="00F460E6">
        <w:rPr>
          <w:rFonts w:ascii="Angsana New" w:hAnsi="Angsana New" w:hint="cs"/>
          <w:i/>
          <w:iCs/>
          <w:sz w:val="30"/>
          <w:szCs w:val="30"/>
          <w:cs/>
        </w:rPr>
        <w:t>ของพนักงาน</w:t>
      </w:r>
    </w:p>
    <w:p w14:paraId="1B137860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54FDC4C1" w14:textId="77777777" w:rsidR="00C85FF1" w:rsidRPr="00D540F9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D540F9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D540F9">
        <w:rPr>
          <w:rFonts w:ascii="Angsana New" w:hAnsi="Angsana New"/>
          <w:i/>
          <w:sz w:val="30"/>
          <w:szCs w:val="30"/>
          <w:cs/>
        </w:rPr>
        <w:br/>
        <w:t>การทำงาน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D540F9">
        <w:rPr>
          <w:rFonts w:ascii="Angsana New" w:hAnsi="Angsana New" w:hint="cs"/>
          <w:i/>
          <w:sz w:val="30"/>
          <w:szCs w:val="30"/>
          <w:cs/>
        </w:rPr>
        <w:t>งวด</w:t>
      </w:r>
      <w:r w:rsidRPr="00D540F9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D540F9">
        <w:rPr>
          <w:rFonts w:ascii="Angsana New" w:hAnsi="Angsana New" w:hint="cs"/>
          <w:i/>
          <w:sz w:val="30"/>
          <w:szCs w:val="30"/>
          <w:cs/>
        </w:rPr>
        <w:t>ๆ</w:t>
      </w:r>
      <w:r w:rsidRPr="00D540F9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2671FDB3" w14:textId="77777777" w:rsidR="00C85FF1" w:rsidRPr="00B169F3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  <w:highlight w:val="green"/>
          <w:cs/>
        </w:rPr>
      </w:pPr>
    </w:p>
    <w:p w14:paraId="5FF2756F" w14:textId="77777777" w:rsidR="0015314D" w:rsidRDefault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7E1E90D8" w14:textId="42D0D119" w:rsidR="00C85FF1" w:rsidRPr="00EF43F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EF43FE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75A79FFB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3AB16794" w14:textId="6EDA4EC6" w:rsidR="00C85FF1" w:rsidRPr="00EF43FE" w:rsidRDefault="00C85FF1" w:rsidP="00C85FF1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EF43FE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</w:t>
      </w:r>
      <w:r w:rsidR="005D740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2DF7B4C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1289E6FB" w14:textId="77777777" w:rsidR="00C85FF1" w:rsidRPr="00EF43FE" w:rsidRDefault="00C85FF1" w:rsidP="00C85FF1">
      <w:pPr>
        <w:pStyle w:val="AccPolicyHeading"/>
      </w:pPr>
      <w:r w:rsidRPr="00EF43FE">
        <w:rPr>
          <w:rFonts w:hint="cs"/>
          <w:cs/>
        </w:rPr>
        <w:t>(</w:t>
      </w:r>
      <w:r>
        <w:rPr>
          <w:rFonts w:hint="cs"/>
          <w:cs/>
        </w:rPr>
        <w:t>ฑ</w:t>
      </w:r>
      <w:r w:rsidRPr="00EF43FE">
        <w:rPr>
          <w:rFonts w:hint="cs"/>
          <w:cs/>
        </w:rPr>
        <w:t>)</w:t>
      </w:r>
      <w:r w:rsidRPr="00EF43FE">
        <w:rPr>
          <w:cs/>
        </w:rPr>
        <w:tab/>
        <w:t>ประมาณการหนี้สิน</w:t>
      </w:r>
    </w:p>
    <w:p w14:paraId="4F6EF2E4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6E68E825" w14:textId="77777777" w:rsidR="00C85FF1" w:rsidRPr="00EF43F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43FE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ประมาณการหนี้สินจะรับรู้เมื่อบริษัทมีภาระ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>ตามกฎหมาย</w:t>
      </w:r>
      <w:r w:rsidRPr="00EF43F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F43FE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Pr="00EF43FE">
        <w:rPr>
          <w:rFonts w:ascii="Angsana New" w:hAnsi="Angsana New"/>
          <w:sz w:val="30"/>
          <w:szCs w:val="30"/>
          <w:cs/>
        </w:rPr>
        <w:br/>
        <w:t>อันเป็นผลมาจากเหตุการณ์ในอดีต</w:t>
      </w:r>
      <w:r w:rsidRPr="00EF43F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F43FE">
        <w:rPr>
          <w:rFonts w:ascii="Angsana New" w:hAnsi="Angsana New"/>
          <w:sz w:val="30"/>
          <w:szCs w:val="30"/>
          <w:cs/>
        </w:rPr>
        <w:t xml:space="preserve"> และมี</w:t>
      </w:r>
      <w:r w:rsidRPr="00EF43FE">
        <w:rPr>
          <w:rFonts w:ascii="Angsana New" w:hAnsi="Angsana New"/>
          <w:sz w:val="30"/>
          <w:szCs w:val="30"/>
        </w:rPr>
        <w:br/>
      </w:r>
      <w:r w:rsidRPr="00EF43FE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ความเป็นไปได้ค่อนข้างแน่นอนว่าประโยชน์เชิงเศรษฐกิจที่จะต้องถูกจ่ายไปเพื่อชำระภาระ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F43FE">
        <w:rPr>
          <w:rFonts w:ascii="Angsana New" w:hAnsi="Angsana New"/>
          <w:sz w:val="30"/>
          <w:szCs w:val="30"/>
        </w:rPr>
        <w:br/>
      </w:r>
      <w:r w:rsidRPr="00EF43FE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Pr="00EF43FE">
        <w:rPr>
          <w:rFonts w:ascii="Angsana New" w:hAnsi="Angsana New" w:hint="cs"/>
          <w:sz w:val="30"/>
          <w:szCs w:val="30"/>
          <w:cs/>
        </w:rPr>
        <w:t>ให้</w:t>
      </w:r>
      <w:r w:rsidRPr="00EF43FE">
        <w:rPr>
          <w:rFonts w:ascii="Angsana New" w:hAnsi="Angsana New"/>
          <w:sz w:val="30"/>
          <w:szCs w:val="30"/>
          <w:cs/>
        </w:rPr>
        <w:t xml:space="preserve">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499ED30B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6D1333B8" w14:textId="77777777" w:rsidR="00C85FF1" w:rsidRPr="0015314D" w:rsidRDefault="00C85FF1" w:rsidP="00C85FF1">
      <w:pPr>
        <w:pStyle w:val="AccPolicyHeading"/>
        <w:rPr>
          <w:rFonts w:asciiTheme="majorBidi" w:hAnsiTheme="majorBidi" w:cstheme="majorBidi"/>
          <w:sz w:val="30"/>
          <w:szCs w:val="30"/>
        </w:rPr>
      </w:pPr>
      <w:r w:rsidRPr="000D20A6">
        <w:rPr>
          <w:sz w:val="30"/>
          <w:szCs w:val="30"/>
          <w:cs/>
        </w:rPr>
        <w:t>(</w:t>
      </w:r>
      <w:r w:rsidRPr="000D20A6">
        <w:rPr>
          <w:rFonts w:hint="cs"/>
          <w:sz w:val="30"/>
          <w:szCs w:val="30"/>
          <w:cs/>
        </w:rPr>
        <w:t>ฒ</w:t>
      </w:r>
      <w:r w:rsidRPr="000D20A6">
        <w:rPr>
          <w:sz w:val="30"/>
          <w:szCs w:val="30"/>
          <w:cs/>
        </w:rPr>
        <w:t>)</w:t>
      </w:r>
      <w:r w:rsidRPr="000D20A6">
        <w:rPr>
          <w:sz w:val="30"/>
          <w:szCs w:val="30"/>
          <w:cs/>
        </w:rPr>
        <w:tab/>
      </w:r>
      <w:r w:rsidRPr="0015314D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14B41B2C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C832E3D" w14:textId="77777777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91D066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7F4A4A9" w14:textId="77777777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5314D">
        <w:rPr>
          <w:rFonts w:asciiTheme="majorBidi" w:hAnsiTheme="majorBidi" w:cstheme="majorBidi"/>
          <w:sz w:val="30"/>
          <w:szCs w:val="30"/>
        </w:rPr>
        <w:t xml:space="preserve"> </w:t>
      </w:r>
      <w:r w:rsidRPr="0015314D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5DA56F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A07C73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5314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D31B8C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ED4A68B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F0616C8" w14:textId="77777777" w:rsidR="00C85FF1" w:rsidRPr="0015314D" w:rsidRDefault="00C85FF1" w:rsidP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57A4F343" w14:textId="77777777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E152DE0" w14:textId="77777777" w:rsidR="00C85FF1" w:rsidRPr="0015314D" w:rsidRDefault="00C85FF1" w:rsidP="0015314D">
      <w:pPr>
        <w:pStyle w:val="BodyText"/>
        <w:shd w:val="clear" w:color="auto" w:fill="FFFFFF"/>
        <w:tabs>
          <w:tab w:val="clear" w:pos="454"/>
        </w:tabs>
        <w:spacing w:after="0" w:line="2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23955" w14:textId="480D067A" w:rsidR="0015314D" w:rsidRDefault="00C85FF1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5D740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</w:t>
      </w:r>
      <w:r w:rsidR="0015314D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BFE0A8A" w14:textId="46564281" w:rsidR="00C85FF1" w:rsidRPr="007C01B3" w:rsidRDefault="00C85FF1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7C01B3">
        <w:rPr>
          <w:b/>
          <w:bCs/>
          <w:i/>
          <w:iCs/>
          <w:sz w:val="30"/>
          <w:szCs w:val="30"/>
          <w:cs/>
        </w:rPr>
        <w:lastRenderedPageBreak/>
        <w:t>(</w:t>
      </w:r>
      <w:r w:rsidRPr="007C01B3">
        <w:rPr>
          <w:rFonts w:hint="cs"/>
          <w:b/>
          <w:bCs/>
          <w:i/>
          <w:iCs/>
          <w:sz w:val="30"/>
          <w:szCs w:val="30"/>
          <w:cs/>
        </w:rPr>
        <w:t>ณ</w:t>
      </w:r>
      <w:r w:rsidRPr="007C01B3">
        <w:rPr>
          <w:b/>
          <w:bCs/>
          <w:i/>
          <w:iCs/>
          <w:sz w:val="30"/>
          <w:szCs w:val="30"/>
          <w:cs/>
        </w:rPr>
        <w:t>)</w:t>
      </w:r>
      <w:r w:rsidRPr="007C01B3">
        <w:rPr>
          <w:b/>
          <w:bCs/>
          <w:i/>
          <w:iCs/>
          <w:sz w:val="30"/>
          <w:szCs w:val="30"/>
          <w:cs/>
        </w:rPr>
        <w:tab/>
        <w:t>รายได้</w:t>
      </w:r>
    </w:p>
    <w:p w14:paraId="1BE72E52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EE8BFA2" w14:textId="35193F30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</w:t>
      </w:r>
      <w:r w:rsidRPr="00FD6F58">
        <w:rPr>
          <w:rFonts w:ascii="Angsana New" w:hAnsi="Angsana New"/>
          <w:sz w:val="30"/>
          <w:szCs w:val="30"/>
        </w:rPr>
        <w:br/>
      </w:r>
      <w:r w:rsidRPr="00FD6F58">
        <w:rPr>
          <w:rFonts w:ascii="Angsana New" w:hAnsi="Angsana New"/>
          <w:sz w:val="30"/>
          <w:szCs w:val="30"/>
          <w:cs/>
        </w:rPr>
        <w:t>มีสิทธิได้รับ</w:t>
      </w:r>
      <w:r w:rsidRPr="00FD6F58">
        <w:rPr>
          <w:rFonts w:ascii="Angsana New" w:hAnsi="Angsana New"/>
          <w:sz w:val="30"/>
          <w:szCs w:val="30"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 xml:space="preserve">ซึ่งไม่รวมจำนวนเงินที่เก็บแทนบุคคลที่สาม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 </w:t>
      </w:r>
    </w:p>
    <w:p w14:paraId="120C540A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00C138" w14:textId="77777777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F58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7E018D62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1C99D52D" w14:textId="72E30BF7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Pr="00FD6F58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D6F58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 สำหรับ</w:t>
      </w:r>
      <w:r w:rsidRPr="00FD6F58">
        <w:rPr>
          <w:rFonts w:ascii="Angsana New" w:hAnsi="Angsana New" w:hint="cs"/>
          <w:sz w:val="30"/>
          <w:szCs w:val="30"/>
          <w:cs/>
        </w:rPr>
        <w:t>การขาย</w:t>
      </w:r>
      <w:r w:rsidRPr="00FD6F58">
        <w:rPr>
          <w:rFonts w:ascii="Angsana New" w:hAnsi="Angsana New"/>
          <w:sz w:val="30"/>
          <w:szCs w:val="30"/>
          <w:cs/>
        </w:rPr>
        <w:t xml:space="preserve">ที่ให้สิทธิลูกค้าในการคืนสินค้า </w:t>
      </w:r>
      <w:r w:rsidRPr="00FD6F58">
        <w:rPr>
          <w:rFonts w:ascii="Angsana New" w:hAnsi="Angsana New" w:hint="cs"/>
          <w:sz w:val="30"/>
          <w:szCs w:val="30"/>
          <w:cs/>
        </w:rPr>
        <w:t>บริษัท</w:t>
      </w:r>
      <w:r w:rsidRPr="00FD6F58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</w:t>
      </w:r>
      <w:r w:rsidR="007C01B3">
        <w:rPr>
          <w:rFonts w:ascii="Angsana New" w:hAnsi="Angsana New" w:hint="cs"/>
          <w:sz w:val="30"/>
          <w:szCs w:val="30"/>
          <w:cs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>รวมถึงยังคงรับรู้สินค้าที่คาดว่าจะได้รับคืนเป็นสินค้าคงเหลือ</w:t>
      </w:r>
    </w:p>
    <w:p w14:paraId="5493DA77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4730ED22" w14:textId="77777777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FD6F58">
        <w:rPr>
          <w:b/>
          <w:bCs/>
          <w:i/>
          <w:iCs/>
          <w:sz w:val="30"/>
          <w:szCs w:val="30"/>
          <w:cs/>
        </w:rPr>
        <w:t>(</w:t>
      </w:r>
      <w:r w:rsidRPr="00FD6F58">
        <w:rPr>
          <w:rFonts w:hint="cs"/>
          <w:b/>
          <w:bCs/>
          <w:i/>
          <w:iCs/>
          <w:sz w:val="30"/>
          <w:szCs w:val="30"/>
          <w:cs/>
        </w:rPr>
        <w:t>ด</w:t>
      </w:r>
      <w:r w:rsidRPr="00FD6F58">
        <w:rPr>
          <w:b/>
          <w:bCs/>
          <w:i/>
          <w:iCs/>
          <w:sz w:val="30"/>
          <w:szCs w:val="30"/>
          <w:cs/>
        </w:rPr>
        <w:t>)</w:t>
      </w:r>
      <w:r w:rsidRPr="00FD6F58">
        <w:rPr>
          <w:b/>
          <w:bCs/>
          <w:i/>
          <w:iCs/>
          <w:sz w:val="30"/>
          <w:szCs w:val="30"/>
          <w:cs/>
        </w:rPr>
        <w:tab/>
        <w:t>รายได้</w:t>
      </w:r>
      <w:r w:rsidRPr="00FD6F58">
        <w:rPr>
          <w:rFonts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3B060C64" w14:textId="77777777" w:rsidR="00C85FF1" w:rsidRPr="0015314D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iCs/>
          <w:sz w:val="30"/>
          <w:szCs w:val="30"/>
        </w:rPr>
      </w:pPr>
    </w:p>
    <w:p w14:paraId="72162667" w14:textId="3E3D63A6" w:rsidR="00C85FF1" w:rsidRPr="00FD6F58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D6F58">
        <w:rPr>
          <w:rFonts w:ascii="Angsana New" w:hAnsi="Angsana New"/>
          <w:i/>
          <w:sz w:val="30"/>
          <w:szCs w:val="30"/>
          <w:cs/>
        </w:rPr>
        <w:t xml:space="preserve">รายได้จากการลงทุนประกอบด้วยเงินปันผลและดอกเบี้ยรับจากการลงทุนและเงินฝากธนาคาร เงินปันผลรับบันทึกในกำไรหรือขาดทุนในวันที่บริษัทมีสิทธิได้รับเงินปันผล </w:t>
      </w:r>
    </w:p>
    <w:p w14:paraId="56CC2199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031BEE0" w14:textId="77777777" w:rsidR="00C85FF1" w:rsidRPr="00F460E6" w:rsidRDefault="00C85FF1" w:rsidP="00C85FF1">
      <w:pPr>
        <w:pStyle w:val="AccPolicyHeading"/>
        <w:rPr>
          <w:sz w:val="30"/>
          <w:szCs w:val="30"/>
        </w:rPr>
      </w:pPr>
      <w:r w:rsidRPr="00F460E6">
        <w:rPr>
          <w:sz w:val="30"/>
          <w:szCs w:val="30"/>
          <w:cs/>
        </w:rPr>
        <w:t>(</w:t>
      </w:r>
      <w:r w:rsidRPr="00F460E6">
        <w:rPr>
          <w:rFonts w:hint="cs"/>
          <w:sz w:val="30"/>
          <w:szCs w:val="30"/>
          <w:cs/>
        </w:rPr>
        <w:t>ต</w:t>
      </w:r>
      <w:r w:rsidRPr="00F460E6">
        <w:rPr>
          <w:sz w:val="30"/>
          <w:szCs w:val="30"/>
          <w:cs/>
        </w:rPr>
        <w:t>)</w:t>
      </w:r>
      <w:r w:rsidRPr="00F460E6">
        <w:rPr>
          <w:sz w:val="30"/>
          <w:szCs w:val="30"/>
          <w:cs/>
        </w:rPr>
        <w:tab/>
        <w:t>รายได้</w:t>
      </w:r>
      <w:r w:rsidRPr="00F460E6">
        <w:rPr>
          <w:rFonts w:hint="cs"/>
          <w:sz w:val="30"/>
          <w:szCs w:val="30"/>
          <w:cs/>
        </w:rPr>
        <w:t>อื่น</w:t>
      </w:r>
    </w:p>
    <w:p w14:paraId="3F747E7A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324E5C2" w14:textId="77777777" w:rsidR="00C85FF1" w:rsidRPr="00FD6F58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698F42B4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green"/>
          <w:cs/>
        </w:rPr>
      </w:pPr>
    </w:p>
    <w:p w14:paraId="37FEDDB7" w14:textId="77777777" w:rsidR="00C85FF1" w:rsidRPr="00DE7748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E774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DE774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DE774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E774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E7748">
        <w:rPr>
          <w:rFonts w:ascii="Angsana New" w:hAnsi="Angsana New" w:hint="cs"/>
          <w:b/>
          <w:bCs/>
          <w:iCs/>
          <w:sz w:val="30"/>
          <w:szCs w:val="30"/>
          <w:cs/>
        </w:rPr>
        <w:t>ดอกเบี้ย</w:t>
      </w:r>
    </w:p>
    <w:p w14:paraId="478C85A7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74F03F24" w14:textId="77777777" w:rsidR="00C85FF1" w:rsidRPr="00DE7748" w:rsidRDefault="00C85FF1" w:rsidP="00C85FF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DE774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FB3425D" w14:textId="77777777" w:rsidR="00C85FF1" w:rsidRPr="0015314D" w:rsidRDefault="00C85FF1" w:rsidP="00C85F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2C80C" w14:textId="0B4F08EE" w:rsidR="0015314D" w:rsidRDefault="00C85FF1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DE7748">
        <w:rPr>
          <w:rFonts w:ascii="Angsana New" w:hAnsi="Angsana New"/>
          <w:i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7C01B3">
        <w:rPr>
          <w:rFonts w:ascii="Angsana New" w:hAnsi="Angsana New"/>
          <w:i/>
          <w:sz w:val="30"/>
          <w:szCs w:val="30"/>
          <w:cs/>
        </w:rPr>
        <w:br/>
      </w:r>
      <w:r w:rsidRPr="00DE7748">
        <w:rPr>
          <w:rFonts w:ascii="Angsana New" w:hAnsi="Angsana New"/>
          <w:i/>
          <w:sz w:val="30"/>
          <w:szCs w:val="30"/>
          <w:cs/>
        </w:rPr>
        <w:t>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3568B3D" w14:textId="77777777" w:rsidR="0015314D" w:rsidRDefault="00153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13F124FE" w14:textId="77777777" w:rsidR="00C85FF1" w:rsidRPr="00DE7748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DE774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เมษายน</w:t>
      </w: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DE774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2524D355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10CC1A0E" w14:textId="77777777" w:rsidR="00C85FF1" w:rsidRPr="00DE7748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748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  <w:r w:rsidRPr="00DE7748">
        <w:rPr>
          <w:rFonts w:asciiTheme="majorBidi" w:hAnsiTheme="majorBidi" w:cstheme="majorBidi"/>
          <w:sz w:val="30"/>
          <w:szCs w:val="30"/>
        </w:rPr>
        <w:t xml:space="preserve"> </w:t>
      </w:r>
      <w:r w:rsidRPr="00DE7748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1104B14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  <w:cs/>
        </w:rPr>
      </w:pPr>
    </w:p>
    <w:p w14:paraId="691CF662" w14:textId="77777777" w:rsidR="00C85FF1" w:rsidRPr="0029175F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29175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2917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29175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29175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17250FAE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03D751BE" w14:textId="77777777" w:rsidR="00C85FF1" w:rsidRPr="0029175F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175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29175F">
        <w:rPr>
          <w:rFonts w:ascii="Angsana New" w:hAnsi="Angsana New" w:hint="cs"/>
          <w:sz w:val="30"/>
          <w:szCs w:val="30"/>
          <w:cs/>
        </w:rPr>
        <w:t>ซึ่ง</w:t>
      </w:r>
      <w:r w:rsidRPr="0029175F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6679D18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00028EF8" w14:textId="77777777" w:rsidR="00C85FF1" w:rsidRPr="00E524C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524C1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E524C1">
        <w:rPr>
          <w:rFonts w:ascii="Angsana New" w:hAnsi="Angsana New" w:hint="cs"/>
          <w:sz w:val="30"/>
          <w:szCs w:val="30"/>
          <w:cs/>
        </w:rPr>
        <w:t>บันทึก</w:t>
      </w:r>
      <w:r w:rsidRPr="00E524C1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D336D46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38F40494" w14:textId="77777777" w:rsidR="00C85FF1" w:rsidRPr="00E524C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524C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524C1">
        <w:rPr>
          <w:rFonts w:ascii="Angsana New" w:hAnsi="Angsana New" w:hint="cs"/>
          <w:sz w:val="30"/>
          <w:szCs w:val="30"/>
          <w:cs/>
        </w:rPr>
        <w:t xml:space="preserve"> </w:t>
      </w:r>
      <w:r w:rsidRPr="00E524C1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E524C1">
        <w:rPr>
          <w:rFonts w:ascii="Angsana New" w:hAnsi="Angsana New"/>
          <w:sz w:val="30"/>
          <w:szCs w:val="30"/>
        </w:rPr>
        <w:t xml:space="preserve"> </w:t>
      </w:r>
      <w:r w:rsidRPr="00E524C1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046063A2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00DAE45E" w14:textId="22F511A9" w:rsidR="00C85FF1" w:rsidRPr="00E524C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E524C1">
        <w:rPr>
          <w:rFonts w:ascii="Angsana New" w:hAnsi="Angsana New" w:hint="cs"/>
          <w:sz w:val="30"/>
          <w:szCs w:val="30"/>
          <w:cs/>
        </w:rPr>
        <w:t>บริษัท</w:t>
      </w:r>
      <w:r w:rsidR="007C01B3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E524C1">
        <w:rPr>
          <w:rFonts w:ascii="Angsana New" w:hAnsi="Angsana New"/>
          <w:sz w:val="30"/>
          <w:szCs w:val="30"/>
        </w:rPr>
        <w:t xml:space="preserve"> </w:t>
      </w:r>
      <w:r w:rsidRPr="00E524C1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E524C1">
        <w:rPr>
          <w:rFonts w:ascii="Angsana New" w:hAnsi="Angsana New"/>
          <w:sz w:val="30"/>
          <w:szCs w:val="30"/>
        </w:rPr>
        <w:t xml:space="preserve"> </w:t>
      </w:r>
      <w:r w:rsidRPr="00E524C1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</w:t>
      </w:r>
      <w:r w:rsidR="007C01B3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/>
          <w:sz w:val="30"/>
          <w:szCs w:val="30"/>
          <w:cs/>
        </w:rPr>
        <w:t>จะหักกลบกับหนี้สินภาษีเงินได้ของงวดปัจจุบันในงบการเงินเฉพาะกิจการ</w:t>
      </w:r>
    </w:p>
    <w:p w14:paraId="6877AB8F" w14:textId="77777777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51FD7CBE" w14:textId="77777777" w:rsidR="00C85FF1" w:rsidRPr="00E524C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E524C1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</w:t>
      </w:r>
      <w:r w:rsidRPr="00E524C1">
        <w:rPr>
          <w:rFonts w:ascii="Angsana New" w:hAnsi="Angsana New"/>
          <w:sz w:val="30"/>
          <w:szCs w:val="30"/>
        </w:rPr>
        <w:t xml:space="preserve"> </w:t>
      </w:r>
      <w:r w:rsidRPr="00E524C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4A76AA1" w14:textId="4125100C" w:rsidR="00C85FF1" w:rsidRPr="00F460E6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25B261A8" w14:textId="77777777" w:rsidR="00C85FF1" w:rsidRPr="00E524C1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E524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  <w:r w:rsidRPr="00E524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ขั้นพื้นฐาน</w:t>
      </w:r>
    </w:p>
    <w:p w14:paraId="4759223A" w14:textId="77777777" w:rsidR="00C85FF1" w:rsidRPr="00F460E6" w:rsidRDefault="00C85FF1" w:rsidP="00F4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4182EDC0" w14:textId="77777777" w:rsidR="00C85FF1" w:rsidRPr="00E524C1" w:rsidRDefault="00C85FF1" w:rsidP="00C85FF1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E524C1">
        <w:rPr>
          <w:rFonts w:ascii="Angsana New" w:hAnsi="Angsana New"/>
          <w:sz w:val="30"/>
          <w:szCs w:val="30"/>
          <w:cs/>
        </w:rPr>
        <w:t>บริษัท</w:t>
      </w:r>
      <w:r w:rsidRPr="00E524C1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Pr="00E524C1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6E7C10E" w14:textId="305BA5F1" w:rsidR="007C01B3" w:rsidRDefault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E61BEB" w14:textId="77777777" w:rsidR="00C85FF1" w:rsidRPr="00E524C1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E524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524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7DC9B413" w14:textId="77777777" w:rsidR="00C85FF1" w:rsidRPr="00E524C1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sz w:val="30"/>
          <w:szCs w:val="30"/>
        </w:rPr>
      </w:pPr>
    </w:p>
    <w:p w14:paraId="3E0E3576" w14:textId="5E61EBC1" w:rsidR="00C85FF1" w:rsidRPr="00E524C1" w:rsidRDefault="00C85FF1" w:rsidP="00C85FF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Pr="00E524C1">
        <w:rPr>
          <w:rFonts w:ascii="Angsana New" w:hAnsi="Angsana New"/>
          <w:sz w:val="30"/>
          <w:szCs w:val="30"/>
          <w:cs/>
        </w:rPr>
        <w:br/>
        <w:t>การ</w:t>
      </w:r>
      <w:r w:rsidRPr="00E524C1">
        <w:rPr>
          <w:rFonts w:ascii="Angsana New" w:hAnsi="Angsana New" w:hint="cs"/>
          <w:sz w:val="30"/>
          <w:szCs w:val="30"/>
          <w:cs/>
        </w:rPr>
        <w:t>ค</w:t>
      </w:r>
      <w:r w:rsidRPr="00E524C1">
        <w:rPr>
          <w:rFonts w:ascii="Angsana New" w:hAnsi="Angsana New"/>
          <w:sz w:val="30"/>
          <w:szCs w:val="30"/>
          <w:cs/>
        </w:rPr>
        <w:t>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225D3BF" w14:textId="77777777" w:rsidR="00C85FF1" w:rsidRPr="00E524C1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sz w:val="30"/>
          <w:szCs w:val="30"/>
        </w:rPr>
      </w:pPr>
    </w:p>
    <w:p w14:paraId="40392519" w14:textId="77777777" w:rsidR="00C85FF1" w:rsidRPr="00E524C1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E524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524C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524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B50FA55" w14:textId="77777777" w:rsidR="00C85FF1" w:rsidRPr="00E524C1" w:rsidRDefault="00C85FF1" w:rsidP="00C85FF1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CA08F4F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E524C1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Pr="00E524C1">
        <w:rPr>
          <w:rFonts w:ascii="Angsana New" w:hAnsi="Angsana New"/>
          <w:sz w:val="30"/>
          <w:szCs w:val="30"/>
        </w:rPr>
        <w:br/>
      </w:r>
      <w:r w:rsidRPr="00E524C1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E524C1">
        <w:rPr>
          <w:rFonts w:ascii="Angsana New" w:hAnsi="Angsana New"/>
          <w:sz w:val="30"/>
          <w:szCs w:val="30"/>
        </w:rPr>
        <w:br/>
      </w:r>
      <w:r w:rsidRPr="00E524C1">
        <w:rPr>
          <w:rFonts w:ascii="Angsana New" w:hAnsi="Angsana New"/>
          <w:sz w:val="30"/>
          <w:szCs w:val="30"/>
          <w:cs/>
        </w:rPr>
        <w:t>การปันส่วนอย่างสมเหตุสมผล</w:t>
      </w:r>
      <w:r w:rsidRPr="00B23C3A">
        <w:rPr>
          <w:rFonts w:ascii="Angsana New" w:hAnsi="Angsana New"/>
          <w:sz w:val="30"/>
          <w:szCs w:val="30"/>
          <w:cs/>
        </w:rPr>
        <w:t xml:space="preserve"> </w:t>
      </w:r>
    </w:p>
    <w:p w14:paraId="56A68A10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0B62C6" w14:textId="77777777" w:rsidR="00C85FF1" w:rsidRPr="00E524C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Pr="001D4F7C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30"/>
          <w:szCs w:val="30"/>
        </w:rPr>
        <w:t>2019 (Covid-19)</w:t>
      </w:r>
    </w:p>
    <w:p w14:paraId="25D93367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2CE064" w14:textId="2EB33EA9" w:rsidR="0078496A" w:rsidRDefault="00C85FF1" w:rsidP="0078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4F15">
        <w:rPr>
          <w:rFonts w:ascii="Angsana New" w:hAnsi="Angsana New"/>
          <w:sz w:val="30"/>
          <w:szCs w:val="30"/>
          <w:cs/>
        </w:rPr>
        <w:t>ในช่วงต้นปี</w:t>
      </w:r>
      <w:r w:rsidRPr="004E4F15">
        <w:rPr>
          <w:rFonts w:ascii="Angsana New" w:hAnsi="Angsana New"/>
          <w:sz w:val="30"/>
          <w:szCs w:val="30"/>
        </w:rPr>
        <w:t xml:space="preserve"> 2563 </w:t>
      </w:r>
      <w:r w:rsidRPr="004E4F15">
        <w:rPr>
          <w:rFonts w:ascii="Angsana New" w:hAnsi="Angsana New"/>
          <w:sz w:val="30"/>
          <w:szCs w:val="30"/>
          <w:cs/>
        </w:rPr>
        <w:t>เกิดการแพร่ระบาดของโรคติดเชื้อไวรัสโคโรนา</w:t>
      </w:r>
      <w:r w:rsidRPr="004E4F15">
        <w:rPr>
          <w:rFonts w:ascii="Angsana New" w:hAnsi="Angsana New"/>
          <w:sz w:val="30"/>
          <w:szCs w:val="30"/>
        </w:rPr>
        <w:t xml:space="preserve"> 2019 (COVID-19) </w:t>
      </w:r>
      <w:r w:rsidRPr="004E4F15">
        <w:rPr>
          <w:rFonts w:ascii="Angsana New" w:hAnsi="Angsana New"/>
          <w:sz w:val="30"/>
          <w:szCs w:val="30"/>
          <w:cs/>
        </w:rPr>
        <w:t>ทำให้ประเทศไทยและ</w:t>
      </w:r>
      <w:r w:rsidRPr="004E4F15">
        <w:rPr>
          <w:rFonts w:ascii="Angsana New" w:hAnsi="Angsana New"/>
          <w:sz w:val="30"/>
          <w:szCs w:val="30"/>
        </w:rPr>
        <w:br/>
      </w:r>
      <w:r w:rsidRPr="004E4F15">
        <w:rPr>
          <w:rFonts w:ascii="Angsana New" w:hAnsi="Angsana New"/>
          <w:sz w:val="30"/>
          <w:szCs w:val="30"/>
          <w:cs/>
        </w:rPr>
        <w:t>หลายประเทศได้ประกาศมาตรการป้องกันหลายประการเพื่อป้องกันการแพร่ระบาดของโรค เช่น การสั่งให้มี</w:t>
      </w:r>
      <w:r w:rsidRPr="004E4F15">
        <w:rPr>
          <w:rFonts w:ascii="Angsana New" w:hAnsi="Angsana New"/>
          <w:sz w:val="30"/>
          <w:szCs w:val="30"/>
        </w:rPr>
        <w:br/>
      </w:r>
      <w:r w:rsidRPr="004E4F15">
        <w:rPr>
          <w:rFonts w:ascii="Angsana New" w:hAnsi="Angsana New"/>
          <w:sz w:val="30"/>
          <w:szCs w:val="30"/>
          <w:cs/>
        </w:rPr>
        <w:t xml:space="preserve">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4E4F15">
        <w:rPr>
          <w:rFonts w:ascii="Angsana New" w:hAnsi="Angsana New"/>
          <w:sz w:val="30"/>
          <w:szCs w:val="30"/>
        </w:rPr>
        <w:br/>
      </w:r>
      <w:r w:rsidRPr="004E4F15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การกระจายสินค้าตลอดจนผลการดำเนินงานของ</w:t>
      </w:r>
      <w:r w:rsidR="007C01B3">
        <w:rPr>
          <w:rFonts w:ascii="Angsana New" w:hAnsi="Angsana New"/>
          <w:sz w:val="30"/>
          <w:szCs w:val="30"/>
          <w:cs/>
        </w:rPr>
        <w:br/>
      </w:r>
      <w:r w:rsidRPr="004E4F15">
        <w:rPr>
          <w:rFonts w:ascii="Angsana New" w:hAnsi="Angsana New"/>
          <w:sz w:val="30"/>
          <w:szCs w:val="30"/>
          <w:cs/>
        </w:rPr>
        <w:t>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67E11E24" w14:textId="28CE94BD" w:rsidR="00B11DCB" w:rsidRDefault="00B11DCB" w:rsidP="0078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86906A" w14:textId="32FCC32A" w:rsidR="009B3614" w:rsidRPr="00C52C41" w:rsidRDefault="00104637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6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611151" w:rsidRDefault="00917F8F" w:rsidP="00D23C26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847B1E5" w14:textId="72EC9F34"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</w:t>
      </w:r>
      <w:r w:rsidRPr="001D4F7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9C1405" w:rsidRPr="0078496A">
        <w:rPr>
          <w:rFonts w:ascii="Angsana New" w:hAnsi="Angsana New"/>
          <w:bCs/>
          <w:sz w:val="30"/>
          <w:szCs w:val="30"/>
        </w:rPr>
        <w:t>1</w:t>
      </w:r>
      <w:r w:rsidR="00FE0499" w:rsidRPr="00E86405">
        <w:rPr>
          <w:rFonts w:ascii="Angsana New" w:hAnsi="Angsana New" w:hint="cs"/>
          <w:bCs/>
          <w:sz w:val="30"/>
          <w:szCs w:val="30"/>
        </w:rPr>
        <w:t>1</w:t>
      </w:r>
      <w:r w:rsidR="000F18FA" w:rsidRPr="0078496A">
        <w:rPr>
          <w:rFonts w:ascii="Angsana New" w:hAnsi="Angsana New"/>
          <w:b/>
          <w:sz w:val="30"/>
          <w:szCs w:val="30"/>
        </w:rPr>
        <w:t xml:space="preserve"> </w:t>
      </w:r>
      <w:r w:rsidR="007C01B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F460E6">
        <w:rPr>
          <w:rFonts w:ascii="Angsana New" w:hAnsi="Angsana New" w:hint="cs"/>
          <w:b/>
          <w:sz w:val="30"/>
          <w:szCs w:val="30"/>
          <w:cs/>
        </w:rPr>
        <w:t>และผู้บริหารสำคัญที่</w:t>
      </w:r>
      <w:r w:rsidR="007C01B3">
        <w:rPr>
          <w:rFonts w:ascii="Angsana New" w:hAnsi="Angsana New" w:hint="cs"/>
          <w:b/>
          <w:sz w:val="30"/>
          <w:szCs w:val="30"/>
          <w:cs/>
        </w:rPr>
        <w:t>มีรายการระหว่างกันที่มีนัยสำคัญกับบริษัทในระหว่างปีมีดังต่อไปนี้</w:t>
      </w:r>
    </w:p>
    <w:p w14:paraId="222AE749" w14:textId="77777777" w:rsidR="00D23C26" w:rsidRPr="00611151" w:rsidRDefault="00D23C26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4050"/>
      </w:tblGrid>
      <w:tr w:rsidR="009B3614" w:rsidRPr="00C52C41" w14:paraId="6B928AD8" w14:textId="77777777" w:rsidTr="00D076A8">
        <w:trPr>
          <w:cantSplit/>
          <w:tblHeader/>
        </w:trPr>
        <w:tc>
          <w:tcPr>
            <w:tcW w:w="4320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467393" w14:textId="08EE86D6"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14:paraId="0218B543" w14:textId="77777777" w:rsidTr="00D076A8">
        <w:trPr>
          <w:cantSplit/>
          <w:tblHeader/>
        </w:trPr>
        <w:tc>
          <w:tcPr>
            <w:tcW w:w="4320" w:type="dxa"/>
          </w:tcPr>
          <w:p w14:paraId="55C4F06C" w14:textId="77777777" w:rsidR="00B03CBA" w:rsidRPr="00B03CBA" w:rsidRDefault="00B03CBA" w:rsidP="000758B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F483553" w14:textId="77777777" w:rsidR="00B03CBA" w:rsidRPr="00B03CBA" w:rsidRDefault="00B03CBA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032A60B" w14:textId="77777777" w:rsidR="00B03CBA" w:rsidRPr="00B03CBA" w:rsidRDefault="00B03CB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3614" w:rsidRPr="00C52C41" w14:paraId="74B2623B" w14:textId="77777777" w:rsidTr="00D076A8">
        <w:trPr>
          <w:cantSplit/>
        </w:trPr>
        <w:tc>
          <w:tcPr>
            <w:tcW w:w="4320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3E7E18" w:rsidRPr="00C52C41" w14:paraId="56E1254C" w14:textId="77777777" w:rsidTr="00297568">
        <w:trPr>
          <w:cantSplit/>
        </w:trPr>
        <w:tc>
          <w:tcPr>
            <w:tcW w:w="4320" w:type="dxa"/>
          </w:tcPr>
          <w:p w14:paraId="58A847A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14:paraId="4AD1E00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08C713D" w14:textId="77777777" w:rsidR="003E7E18" w:rsidRPr="00C52C41" w:rsidRDefault="003E7E18" w:rsidP="0029756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61856" w:rsidRPr="00C52C41" w14:paraId="331BDFB4" w14:textId="77777777" w:rsidTr="00D076A8">
        <w:trPr>
          <w:cantSplit/>
        </w:trPr>
        <w:tc>
          <w:tcPr>
            <w:tcW w:w="4320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47C54" w:rsidRPr="00C52C41" w14:paraId="36E39613" w14:textId="77777777" w:rsidTr="00BB40D0">
        <w:trPr>
          <w:cantSplit/>
        </w:trPr>
        <w:tc>
          <w:tcPr>
            <w:tcW w:w="4320" w:type="dxa"/>
          </w:tcPr>
          <w:p w14:paraId="52FF3E75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350" w:type="dxa"/>
          </w:tcPr>
          <w:p w14:paraId="250BDEAE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36A7A5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7715C23" w14:textId="77777777" w:rsidTr="00BB40D0">
        <w:trPr>
          <w:cantSplit/>
        </w:trPr>
        <w:tc>
          <w:tcPr>
            <w:tcW w:w="4320" w:type="dxa"/>
          </w:tcPr>
          <w:p w14:paraId="01B7418C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14:paraId="6E5A57D8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AE8FE52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0996A865" w14:textId="77777777" w:rsidTr="00BB40D0">
        <w:trPr>
          <w:cantSplit/>
        </w:trPr>
        <w:tc>
          <w:tcPr>
            <w:tcW w:w="4320" w:type="dxa"/>
          </w:tcPr>
          <w:p w14:paraId="5275149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70A2A75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AFB6677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5051966C" w14:textId="77777777" w:rsidTr="00BB40D0">
        <w:trPr>
          <w:cantSplit/>
        </w:trPr>
        <w:tc>
          <w:tcPr>
            <w:tcW w:w="4320" w:type="dxa"/>
          </w:tcPr>
          <w:p w14:paraId="73C6D0E7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2D49202F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6964851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21049B68" w14:textId="77777777" w:rsidTr="00BB40D0">
        <w:trPr>
          <w:cantSplit/>
        </w:trPr>
        <w:tc>
          <w:tcPr>
            <w:tcW w:w="4320" w:type="dxa"/>
          </w:tcPr>
          <w:p w14:paraId="1E608347" w14:textId="77777777"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14:paraId="77990E56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5C7E76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1E5F6E91" w14:textId="77777777" w:rsidTr="00BB40D0">
        <w:trPr>
          <w:cantSplit/>
        </w:trPr>
        <w:tc>
          <w:tcPr>
            <w:tcW w:w="4320" w:type="dxa"/>
          </w:tcPr>
          <w:p w14:paraId="1984A50B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14:paraId="10BC6779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6DA439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639D04D" w14:textId="77777777" w:rsidTr="00BB40D0">
        <w:trPr>
          <w:cantSplit/>
        </w:trPr>
        <w:tc>
          <w:tcPr>
            <w:tcW w:w="4320" w:type="dxa"/>
          </w:tcPr>
          <w:p w14:paraId="6A92E984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14:paraId="2115601F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C153FB5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07E3892E" w14:textId="77777777" w:rsidTr="00BB40D0">
        <w:trPr>
          <w:cantSplit/>
        </w:trPr>
        <w:tc>
          <w:tcPr>
            <w:tcW w:w="4320" w:type="dxa"/>
          </w:tcPr>
          <w:p w14:paraId="24B9F112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14:paraId="0C61F9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5B7667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58EA0E07" w14:textId="77777777" w:rsidTr="00BB40D0">
        <w:trPr>
          <w:cantSplit/>
        </w:trPr>
        <w:tc>
          <w:tcPr>
            <w:tcW w:w="4320" w:type="dxa"/>
          </w:tcPr>
          <w:p w14:paraId="217A23D1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</w:tcPr>
          <w:p w14:paraId="65BCC3BE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15AE406B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3DB268AF" w14:textId="77777777" w:rsidTr="00BB40D0">
        <w:trPr>
          <w:cantSplit/>
        </w:trPr>
        <w:tc>
          <w:tcPr>
            <w:tcW w:w="4320" w:type="dxa"/>
          </w:tcPr>
          <w:p w14:paraId="5F0F9D51" w14:textId="77777777"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</w:tcPr>
          <w:p w14:paraId="7513216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</w:tcPr>
          <w:p w14:paraId="79F4C18E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D9D8B49" w14:textId="77777777" w:rsidTr="00BB40D0">
        <w:trPr>
          <w:cantSplit/>
        </w:trPr>
        <w:tc>
          <w:tcPr>
            <w:tcW w:w="4320" w:type="dxa"/>
          </w:tcPr>
          <w:p w14:paraId="066167B6" w14:textId="77777777" w:rsidR="00147C54" w:rsidRPr="008F7775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14:paraId="61D45412" w14:textId="77777777" w:rsidR="00147C54" w:rsidRPr="008F7775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29AA1969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25A8F895" w14:textId="77777777" w:rsidTr="00BB40D0">
        <w:trPr>
          <w:cantSplit/>
        </w:trPr>
        <w:tc>
          <w:tcPr>
            <w:tcW w:w="4320" w:type="dxa"/>
          </w:tcPr>
          <w:p w14:paraId="07801315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14:paraId="5768D0E3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6B228082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2097A56F" w14:textId="77777777" w:rsidTr="00BB40D0">
        <w:trPr>
          <w:cantSplit/>
        </w:trPr>
        <w:tc>
          <w:tcPr>
            <w:tcW w:w="4320" w:type="dxa"/>
          </w:tcPr>
          <w:p w14:paraId="6DA86AEA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14:paraId="711A72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14:paraId="1EB1A87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0E44B8D" w14:textId="77777777" w:rsidTr="00BB40D0">
        <w:trPr>
          <w:cantSplit/>
        </w:trPr>
        <w:tc>
          <w:tcPr>
            <w:tcW w:w="4320" w:type="dxa"/>
          </w:tcPr>
          <w:p w14:paraId="4CE17C2F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</w:t>
            </w:r>
            <w:proofErr w:type="gramStart"/>
            <w:r w:rsidRPr="00C52C41">
              <w:rPr>
                <w:rFonts w:ascii="Angsana New" w:hAnsi="Angsana New"/>
                <w:sz w:val="30"/>
                <w:szCs w:val="30"/>
              </w:rPr>
              <w:t>r.l</w:t>
            </w:r>
            <w:proofErr w:type="spellEnd"/>
            <w:proofErr w:type="gramEnd"/>
          </w:p>
        </w:tc>
        <w:tc>
          <w:tcPr>
            <w:tcW w:w="1350" w:type="dxa"/>
          </w:tcPr>
          <w:p w14:paraId="0165EEE5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14:paraId="3E8A762C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41517F16" w14:textId="77777777" w:rsidTr="00BB40D0">
        <w:trPr>
          <w:cantSplit/>
        </w:trPr>
        <w:tc>
          <w:tcPr>
            <w:tcW w:w="4320" w:type="dxa"/>
          </w:tcPr>
          <w:p w14:paraId="671EA135" w14:textId="77777777" w:rsidR="00147C54" w:rsidRPr="00C52C41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14:paraId="1D1B579B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CFC979F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9B3614" w:rsidRPr="00C52C41" w14:paraId="2185CF25" w14:textId="77777777" w:rsidTr="00D076A8">
        <w:trPr>
          <w:cantSplit/>
        </w:trPr>
        <w:tc>
          <w:tcPr>
            <w:tcW w:w="4320" w:type="dxa"/>
          </w:tcPr>
          <w:p w14:paraId="056C69F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14:paraId="2B297DE0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1CEB1BF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726CC33E" w14:textId="77777777" w:rsidTr="00BB40D0">
        <w:trPr>
          <w:cantSplit/>
        </w:trPr>
        <w:tc>
          <w:tcPr>
            <w:tcW w:w="4320" w:type="dxa"/>
          </w:tcPr>
          <w:p w14:paraId="1AA62664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731B8BD0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02CFA154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F7A87FF" w14:textId="77777777" w:rsidTr="00BB40D0">
        <w:trPr>
          <w:cantSplit/>
        </w:trPr>
        <w:tc>
          <w:tcPr>
            <w:tcW w:w="4320" w:type="dxa"/>
          </w:tcPr>
          <w:p w14:paraId="40AE2349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14:paraId="738C6CFA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6D3D9B4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03013473" w14:textId="77777777" w:rsidTr="00BB40D0">
        <w:trPr>
          <w:cantSplit/>
        </w:trPr>
        <w:tc>
          <w:tcPr>
            <w:tcW w:w="4320" w:type="dxa"/>
          </w:tcPr>
          <w:p w14:paraId="7474204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14:paraId="260630D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14:paraId="568D3A44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3ECC445E" w14:textId="77777777" w:rsidTr="00BB40D0">
        <w:trPr>
          <w:cantSplit/>
        </w:trPr>
        <w:tc>
          <w:tcPr>
            <w:tcW w:w="4320" w:type="dxa"/>
          </w:tcPr>
          <w:p w14:paraId="1DB79105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14:paraId="26433520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7B59CAF6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6C2D0F3A" w14:textId="77777777" w:rsidTr="00BB40D0">
        <w:trPr>
          <w:cantSplit/>
        </w:trPr>
        <w:tc>
          <w:tcPr>
            <w:tcW w:w="4320" w:type="dxa"/>
          </w:tcPr>
          <w:p w14:paraId="668F988C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14:paraId="2DDC2A4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724F6D9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40E9375E" w14:textId="77777777" w:rsidTr="00D076A8">
        <w:trPr>
          <w:cantSplit/>
        </w:trPr>
        <w:tc>
          <w:tcPr>
            <w:tcW w:w="4320" w:type="dxa"/>
          </w:tcPr>
          <w:p w14:paraId="256881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lastRenderedPageBreak/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350" w:type="dxa"/>
          </w:tcPr>
          <w:p w14:paraId="353CFB2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14:paraId="7F7B86A4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1856" w:rsidRPr="00C52C41" w14:paraId="5EBA9FCE" w14:textId="77777777" w:rsidTr="00D076A8">
        <w:trPr>
          <w:cantSplit/>
        </w:trPr>
        <w:tc>
          <w:tcPr>
            <w:tcW w:w="4320" w:type="dxa"/>
          </w:tcPr>
          <w:p w14:paraId="180EE4C8" w14:textId="497D2F3B" w:rsidR="00A61856" w:rsidRDefault="00BE7FE5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</w:tcPr>
          <w:p w14:paraId="0E6B8575" w14:textId="6289C505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DEB80D7" w14:textId="5A5841CF" w:rsidR="00A61856" w:rsidRPr="008F7775" w:rsidRDefault="00A61856" w:rsidP="008512BC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D6585E" w:rsidRPr="00C52C41" w14:paraId="3E4B5195" w14:textId="77777777" w:rsidTr="00D076A8">
        <w:trPr>
          <w:cantSplit/>
        </w:trPr>
        <w:tc>
          <w:tcPr>
            <w:tcW w:w="4320" w:type="dxa"/>
          </w:tcPr>
          <w:p w14:paraId="1EB1E4CA" w14:textId="30BB6D2A" w:rsidR="00D6585E" w:rsidRDefault="00D6585E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350" w:type="dxa"/>
          </w:tcPr>
          <w:p w14:paraId="29A2D51A" w14:textId="747D1C12" w:rsidR="00D6585E" w:rsidRPr="00C52C41" w:rsidRDefault="00D6585E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</w:tcPr>
          <w:p w14:paraId="66D6175E" w14:textId="386C6689" w:rsidR="00D6585E" w:rsidRPr="00C52C41" w:rsidRDefault="00D6585E" w:rsidP="004C1402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265E7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ย่อยทางอ้อมของบริษัทใหญ่ของบริษัท</w:t>
            </w:r>
          </w:p>
        </w:tc>
      </w:tr>
      <w:tr w:rsidR="00723C72" w:rsidRPr="00C52C41" w14:paraId="76FAF044" w14:textId="77777777" w:rsidTr="00F60FE9">
        <w:trPr>
          <w:cantSplit/>
        </w:trPr>
        <w:tc>
          <w:tcPr>
            <w:tcW w:w="4320" w:type="dxa"/>
          </w:tcPr>
          <w:p w14:paraId="0CC64FB2" w14:textId="77777777" w:rsidR="00723C72" w:rsidRPr="00723C72" w:rsidRDefault="00723C72" w:rsidP="0072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23C72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723C72">
              <w:rPr>
                <w:rFonts w:ascii="Angsana New" w:hAnsi="Angsana New"/>
                <w:sz w:val="30"/>
                <w:szCs w:val="30"/>
              </w:rPr>
              <w:t xml:space="preserve"> Vietnam Co., Ltd.</w:t>
            </w:r>
          </w:p>
        </w:tc>
        <w:tc>
          <w:tcPr>
            <w:tcW w:w="1350" w:type="dxa"/>
          </w:tcPr>
          <w:p w14:paraId="2EEC1889" w14:textId="77777777" w:rsidR="00723C72" w:rsidRPr="00723C72" w:rsidRDefault="00723C72" w:rsidP="00723C7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2761471" w14:textId="3F752C29" w:rsidR="00723C72" w:rsidRPr="00C52C41" w:rsidRDefault="00723C72" w:rsidP="00723C7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DC0C5C" w:rsidRPr="00C52C41" w14:paraId="67E5DF2B" w14:textId="77777777" w:rsidTr="00D076A8">
        <w:trPr>
          <w:cantSplit/>
        </w:trPr>
        <w:tc>
          <w:tcPr>
            <w:tcW w:w="4320" w:type="dxa"/>
          </w:tcPr>
          <w:p w14:paraId="7EF5AFB9" w14:textId="77777777" w:rsidR="00DC0C5C" w:rsidRDefault="00DC0C5C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32635122" w14:textId="77777777" w:rsidR="00DC0C5C" w:rsidRPr="00C52C41" w:rsidRDefault="00DC0C5C" w:rsidP="00B819B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2C41D2" w14:textId="0291CD44" w:rsidR="00DC0C5C" w:rsidRPr="00B3571D" w:rsidRDefault="00864D53" w:rsidP="00864D53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147C54" w:rsidRPr="00C52C41" w14:paraId="02897ED7" w14:textId="77777777" w:rsidTr="00BB40D0">
        <w:trPr>
          <w:cantSplit/>
        </w:trPr>
        <w:tc>
          <w:tcPr>
            <w:tcW w:w="4320" w:type="dxa"/>
          </w:tcPr>
          <w:p w14:paraId="5DE495EB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E1428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E1428">
              <w:rPr>
                <w:rFonts w:ascii="Angsana New" w:hAnsi="Angsana New"/>
                <w:sz w:val="30"/>
                <w:szCs w:val="30"/>
              </w:rPr>
              <w:t xml:space="preserve"> Indonesia</w:t>
            </w:r>
          </w:p>
        </w:tc>
        <w:tc>
          <w:tcPr>
            <w:tcW w:w="1350" w:type="dxa"/>
          </w:tcPr>
          <w:p w14:paraId="25583283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39692C6" w14:textId="77777777" w:rsidR="00147C54" w:rsidRPr="00F85F26" w:rsidRDefault="00147C54" w:rsidP="00BB40D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7A3DEB" w:rsidRPr="00C52C41" w14:paraId="1A8B87FE" w14:textId="77777777" w:rsidTr="00D076A8">
        <w:trPr>
          <w:cantSplit/>
        </w:trPr>
        <w:tc>
          <w:tcPr>
            <w:tcW w:w="4320" w:type="dxa"/>
          </w:tcPr>
          <w:p w14:paraId="7FA02D65" w14:textId="336AEA34" w:rsidR="007A3DEB" w:rsidRDefault="007A3DEB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 w:rsidR="003E7E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 w:rsidR="000D33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14:paraId="3EFA89FB" w14:textId="11666A33" w:rsidR="007A3DEB" w:rsidRPr="00C52C41" w:rsidRDefault="007A3DEB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C8C39A0" w14:textId="35E52295" w:rsidR="007A3DEB" w:rsidRPr="00B3571D" w:rsidRDefault="00265E79" w:rsidP="00265E79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10F0D15F" w14:textId="77777777" w:rsidTr="00D076A8">
        <w:trPr>
          <w:cantSplit/>
        </w:trPr>
        <w:tc>
          <w:tcPr>
            <w:tcW w:w="4320" w:type="dxa"/>
          </w:tcPr>
          <w:p w14:paraId="7F3C90F7" w14:textId="77777777" w:rsidR="009C0650" w:rsidRPr="001461B7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</w:tcPr>
          <w:p w14:paraId="51924579" w14:textId="77777777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80029A" w14:textId="4BBA5D5D" w:rsidR="009C0650" w:rsidRPr="00C52C41" w:rsidRDefault="00864D53" w:rsidP="00220FEC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93FBE" w:rsidRPr="00C52C41" w14:paraId="7C5FAE08" w14:textId="77777777" w:rsidTr="00461142">
        <w:trPr>
          <w:cantSplit/>
        </w:trPr>
        <w:tc>
          <w:tcPr>
            <w:tcW w:w="4320" w:type="dxa"/>
          </w:tcPr>
          <w:p w14:paraId="47E5C3F5" w14:textId="77777777" w:rsidR="00F93FBE" w:rsidRDefault="00F93FBE" w:rsidP="0046114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549B6CF0" w14:textId="77777777" w:rsidR="00F93FBE" w:rsidRDefault="00F93FBE" w:rsidP="004611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9AF1258" w14:textId="77777777" w:rsidR="00F93FBE" w:rsidRPr="008F7775" w:rsidRDefault="00F93FBE" w:rsidP="00461142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14:paraId="74D458CE" w14:textId="77777777" w:rsidTr="00D076A8">
        <w:trPr>
          <w:cantSplit/>
        </w:trPr>
        <w:tc>
          <w:tcPr>
            <w:tcW w:w="4320" w:type="dxa"/>
          </w:tcPr>
          <w:p w14:paraId="3B17246E" w14:textId="77777777" w:rsidR="009C0650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5D8B5800" w14:textId="100853E7" w:rsidR="009C0650" w:rsidRPr="001461B7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45BBD270" w14:textId="22C6D676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5184F5BE" w14:textId="1204290B" w:rsidR="009C0650" w:rsidRPr="00C52C41" w:rsidRDefault="00864D53" w:rsidP="009C065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625D08B6" w14:textId="77777777" w:rsidTr="00D076A8">
        <w:trPr>
          <w:cantSplit/>
        </w:trPr>
        <w:tc>
          <w:tcPr>
            <w:tcW w:w="4320" w:type="dxa"/>
          </w:tcPr>
          <w:p w14:paraId="7C131354" w14:textId="77777777" w:rsidR="009C0650" w:rsidRPr="00C52C41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9676AB1" w14:textId="1FBFEFE0" w:rsidR="009C0650" w:rsidRPr="00C52C41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7500A2" w14:textId="6AC1C425"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8F9017" w14:textId="77777777" w:rsidR="003F60B3" w:rsidRDefault="009C0650" w:rsidP="009C065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  <w:p w14:paraId="76A63C1D" w14:textId="4D27F930" w:rsidR="009C0650" w:rsidRPr="00C52C41" w:rsidRDefault="003F60B3" w:rsidP="003F60B3">
            <w:pPr>
              <w:pStyle w:val="a3"/>
              <w:tabs>
                <w:tab w:val="left" w:pos="459"/>
              </w:tabs>
              <w:ind w:left="255"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14:paraId="2CE45139" w14:textId="77777777" w:rsidTr="00D076A8">
        <w:trPr>
          <w:cantSplit/>
        </w:trPr>
        <w:tc>
          <w:tcPr>
            <w:tcW w:w="4320" w:type="dxa"/>
          </w:tcPr>
          <w:p w14:paraId="6534892E" w14:textId="77777777" w:rsidR="009C0650" w:rsidRPr="00C52C41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2B7FA352" w14:textId="77777777"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AA9530F" w14:textId="112BE9FC" w:rsidR="009C0650" w:rsidRPr="001457F9" w:rsidRDefault="009C0650" w:rsidP="008E0A7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2B9CCA65" w14:textId="77777777" w:rsidR="00B67340" w:rsidRDefault="00B6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5BE12444" w14:textId="403E284C" w:rsidR="000263AF" w:rsidRDefault="000263AF" w:rsidP="000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324055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>
        <w:rPr>
          <w:rFonts w:ascii="Angsana New" w:hAnsi="Angsana New"/>
          <w:b/>
          <w:sz w:val="30"/>
          <w:szCs w:val="30"/>
          <w:cs/>
        </w:rPr>
        <w:t>รายก</w:t>
      </w:r>
      <w:r w:rsidR="003077DE">
        <w:rPr>
          <w:rFonts w:ascii="Angsana New" w:hAnsi="Angsana New" w:hint="cs"/>
          <w:b/>
          <w:sz w:val="30"/>
          <w:szCs w:val="30"/>
          <w:cs/>
        </w:rPr>
        <w:t>ารกับ</w:t>
      </w:r>
      <w:r w:rsidR="007B6CF6">
        <w:rPr>
          <w:rFonts w:ascii="Angsana New" w:hAnsi="Angsana New" w:hint="cs"/>
          <w:b/>
          <w:sz w:val="30"/>
          <w:szCs w:val="30"/>
          <w:cs/>
        </w:rPr>
        <w:t>บุคคล</w:t>
      </w:r>
      <w:r w:rsidR="00B3571D">
        <w:rPr>
          <w:rFonts w:ascii="Angsana New" w:hAnsi="Angsana New" w:hint="cs"/>
          <w:b/>
          <w:sz w:val="30"/>
          <w:szCs w:val="30"/>
          <w:cs/>
        </w:rPr>
        <w:t>หรือ</w:t>
      </w:r>
      <w:r w:rsidR="003077DE">
        <w:rPr>
          <w:rFonts w:ascii="Angsana New" w:hAnsi="Angsana New" w:hint="cs"/>
          <w:b/>
          <w:sz w:val="30"/>
          <w:szCs w:val="30"/>
          <w:cs/>
        </w:rPr>
        <w:t>กิ</w:t>
      </w:r>
      <w:r w:rsidR="00461CE3">
        <w:rPr>
          <w:rFonts w:ascii="Angsana New" w:hAnsi="Angsana New" w:hint="cs"/>
          <w:b/>
          <w:sz w:val="30"/>
          <w:szCs w:val="30"/>
          <w:cs/>
        </w:rPr>
        <w:t>จ</w:t>
      </w:r>
      <w:r w:rsidR="003077DE">
        <w:rPr>
          <w:rFonts w:ascii="Angsana New" w:hAnsi="Angsana New" w:hint="cs"/>
          <w:b/>
          <w:sz w:val="30"/>
          <w:szCs w:val="30"/>
          <w:cs/>
        </w:rPr>
        <w:t>การที่เกี่ยวข้องกัน</w:t>
      </w:r>
      <w:r w:rsidRPr="00324055">
        <w:rPr>
          <w:rFonts w:ascii="Angsana New" w:hAnsi="Angsana New"/>
          <w:b/>
          <w:sz w:val="30"/>
          <w:szCs w:val="30"/>
          <w:cs/>
        </w:rPr>
        <w:t>แต่ละประเภทอธิบายได้ดังต่อไปนี้</w:t>
      </w:r>
    </w:p>
    <w:p w14:paraId="67391ADE" w14:textId="77777777" w:rsidR="00CC066B" w:rsidRPr="00B67340" w:rsidRDefault="00CC066B" w:rsidP="001F5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6138"/>
      </w:tblGrid>
      <w:tr w:rsidR="00944B0F" w:rsidRPr="00C52C41" w14:paraId="091D1262" w14:textId="77777777" w:rsidTr="00210585">
        <w:tc>
          <w:tcPr>
            <w:tcW w:w="3330" w:type="dxa"/>
          </w:tcPr>
          <w:p w14:paraId="14C8B282" w14:textId="77777777" w:rsidR="00944B0F" w:rsidRPr="00C52C41" w:rsidRDefault="00944B0F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38" w:type="dxa"/>
          </w:tcPr>
          <w:p w14:paraId="7274E25E" w14:textId="77777777" w:rsidR="00944B0F" w:rsidRPr="00C52C41" w:rsidRDefault="00944B0F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0F18FA" w:rsidRPr="00C52C41" w14:paraId="4F3CB819" w14:textId="77777777" w:rsidTr="00210585">
        <w:tc>
          <w:tcPr>
            <w:tcW w:w="3330" w:type="dxa"/>
          </w:tcPr>
          <w:p w14:paraId="7FEDE065" w14:textId="77777777" w:rsidR="000F18FA" w:rsidRPr="00B03CBA" w:rsidRDefault="000F18FA" w:rsidP="0002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38" w:type="dxa"/>
          </w:tcPr>
          <w:p w14:paraId="63C67328" w14:textId="77777777" w:rsidR="000F18FA" w:rsidRPr="00B03CBA" w:rsidRDefault="000F18FA" w:rsidP="00F3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</w:tr>
      <w:tr w:rsidR="00944B0F" w:rsidRPr="00C52C41" w14:paraId="15B1E629" w14:textId="77777777" w:rsidTr="00210585">
        <w:tc>
          <w:tcPr>
            <w:tcW w:w="3330" w:type="dxa"/>
          </w:tcPr>
          <w:p w14:paraId="1FD8CAC8" w14:textId="77777777" w:rsidR="00944B0F" w:rsidRPr="00C52C41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138" w:type="dxa"/>
          </w:tcPr>
          <w:p w14:paraId="5AE81D1E" w14:textId="77777777" w:rsidR="00944B0F" w:rsidRPr="00C52C41" w:rsidRDefault="00944B0F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C24C64" w:rsidRPr="00C52C41" w14:paraId="4EF08EB9" w14:textId="77777777" w:rsidTr="00210585">
        <w:tc>
          <w:tcPr>
            <w:tcW w:w="3330" w:type="dxa"/>
          </w:tcPr>
          <w:p w14:paraId="425AE998" w14:textId="5BA0D0EB" w:rsidR="00C24C64" w:rsidRPr="00C52C41" w:rsidRDefault="00C24C6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38" w:type="dxa"/>
          </w:tcPr>
          <w:p w14:paraId="34C043AA" w14:textId="475302D6" w:rsidR="00C24C64" w:rsidRPr="00C52C41" w:rsidRDefault="00C24C64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C24C64" w:rsidRPr="00C52C41" w14:paraId="369E6CC0" w14:textId="77777777" w:rsidTr="00210585">
        <w:tc>
          <w:tcPr>
            <w:tcW w:w="3330" w:type="dxa"/>
          </w:tcPr>
          <w:p w14:paraId="4A37773D" w14:textId="410DFE60" w:rsidR="00C24C64" w:rsidRDefault="00C24C64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6138" w:type="dxa"/>
          </w:tcPr>
          <w:p w14:paraId="4CE6357A" w14:textId="06AC41F8" w:rsidR="00C24C64" w:rsidRDefault="00C24C64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944B0F" w:rsidRPr="00C52C41" w14:paraId="685FC841" w14:textId="77777777" w:rsidTr="00210585">
        <w:tc>
          <w:tcPr>
            <w:tcW w:w="3330" w:type="dxa"/>
          </w:tcPr>
          <w:p w14:paraId="64D779B3" w14:textId="0CB39A95" w:rsidR="00944B0F" w:rsidRPr="009D6083" w:rsidRDefault="00944B0F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9D608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138" w:type="dxa"/>
          </w:tcPr>
          <w:p w14:paraId="3964BAD1" w14:textId="0422D522" w:rsidR="00944B0F" w:rsidRPr="009D6083" w:rsidRDefault="002B3076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82426D" w:rsidRPr="00C52C41" w14:paraId="14819E7C" w14:textId="77777777" w:rsidTr="00210585">
        <w:tc>
          <w:tcPr>
            <w:tcW w:w="3330" w:type="dxa"/>
          </w:tcPr>
          <w:p w14:paraId="7D7E9ED7" w14:textId="6531BE88" w:rsidR="0082426D" w:rsidRPr="009D6083" w:rsidRDefault="0082426D" w:rsidP="0082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เงินชดเชยการสั่งซื้อวัตถุดิบ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ต่ำกว่าปริมาณที่กำหนด</w:t>
            </w:r>
          </w:p>
        </w:tc>
        <w:tc>
          <w:tcPr>
            <w:tcW w:w="6138" w:type="dxa"/>
          </w:tcPr>
          <w:p w14:paraId="52414347" w14:textId="77777777" w:rsidR="00F460E6" w:rsidRDefault="00F460E6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  <w:p w14:paraId="7DA09503" w14:textId="36F0E300" w:rsidR="0082426D" w:rsidRDefault="0082426D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ราคาที่ตกลงกันตามสัญญา</w:t>
            </w:r>
          </w:p>
        </w:tc>
      </w:tr>
      <w:tr w:rsidR="00130878" w:rsidRPr="00C52C41" w14:paraId="4E1D03D8" w14:textId="77777777" w:rsidTr="00210585">
        <w:trPr>
          <w:trHeight w:val="226"/>
        </w:trPr>
        <w:tc>
          <w:tcPr>
            <w:tcW w:w="3330" w:type="dxa"/>
          </w:tcPr>
          <w:p w14:paraId="75349AFD" w14:textId="198FDBD8" w:rsidR="00130878" w:rsidRPr="00C52C41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138" w:type="dxa"/>
          </w:tcPr>
          <w:p w14:paraId="7E2AE195" w14:textId="1226D2EE" w:rsidR="00130878" w:rsidRDefault="000D38A6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944B0F" w:rsidRPr="00C52C41" w14:paraId="3EC2D058" w14:textId="77777777" w:rsidTr="00210585">
        <w:tc>
          <w:tcPr>
            <w:tcW w:w="3330" w:type="dxa"/>
          </w:tcPr>
          <w:p w14:paraId="564AFA80" w14:textId="77777777" w:rsidR="00130878" w:rsidRDefault="00130878" w:rsidP="00D40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56436C03" w:rsidR="00944B0F" w:rsidRPr="00C52C41" w:rsidRDefault="00043657" w:rsidP="0004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</w:rPr>
              <w:t>าใช้จ่ายอื่น</w:t>
            </w:r>
          </w:p>
        </w:tc>
        <w:tc>
          <w:tcPr>
            <w:tcW w:w="6138" w:type="dxa"/>
          </w:tcPr>
          <w:p w14:paraId="3EDCFC2B" w14:textId="4C72CABE" w:rsidR="00944B0F" w:rsidRPr="00C52C41" w:rsidRDefault="00D6439C" w:rsidP="004C1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 w:rsidR="00DE61A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ที่ตกลงกัน</w:t>
            </w:r>
            <w:r w:rsidR="00944B0F"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ตามสัญญา</w:t>
            </w:r>
          </w:p>
        </w:tc>
      </w:tr>
      <w:tr w:rsidR="00C24C64" w:rsidRPr="00C52C41" w14:paraId="65DD147F" w14:textId="77777777" w:rsidTr="00BB40D0">
        <w:trPr>
          <w:trHeight w:val="226"/>
        </w:trPr>
        <w:tc>
          <w:tcPr>
            <w:tcW w:w="3330" w:type="dxa"/>
          </w:tcPr>
          <w:p w14:paraId="39D06114" w14:textId="77777777" w:rsidR="00C24C64" w:rsidRPr="009D6083" w:rsidRDefault="00C24C6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138" w:type="dxa"/>
          </w:tcPr>
          <w:p w14:paraId="0A291A28" w14:textId="77777777" w:rsidR="00C24C64" w:rsidRPr="009D6083" w:rsidRDefault="00C24C6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608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</w:tbl>
    <w:p w14:paraId="62F80A88" w14:textId="77777777" w:rsidR="002E3671" w:rsidRPr="00B67340" w:rsidRDefault="002E3671" w:rsidP="004C1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101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271"/>
        <w:gridCol w:w="1349"/>
        <w:gridCol w:w="270"/>
        <w:gridCol w:w="1350"/>
        <w:gridCol w:w="270"/>
        <w:gridCol w:w="1711"/>
        <w:gridCol w:w="270"/>
        <w:gridCol w:w="1801"/>
      </w:tblGrid>
      <w:tr w:rsidR="00F460E6" w:rsidRPr="00C52C41" w14:paraId="7E75A903" w14:textId="65636990" w:rsidTr="00604E56">
        <w:trPr>
          <w:trHeight w:val="389"/>
          <w:tblHeader/>
        </w:trPr>
        <w:tc>
          <w:tcPr>
            <w:tcW w:w="2880" w:type="dxa"/>
          </w:tcPr>
          <w:p w14:paraId="73EC8ED7" w14:textId="244F1C59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6167067"/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</w:tc>
        <w:tc>
          <w:tcPr>
            <w:tcW w:w="271" w:type="dxa"/>
          </w:tcPr>
          <w:p w14:paraId="713D9091" w14:textId="77777777" w:rsidR="00F460E6" w:rsidRPr="008C46C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38004C23" w14:textId="2985132E" w:rsidR="00F460E6" w:rsidRPr="008C46C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EF6F4F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3"/>
          </w:tcPr>
          <w:p w14:paraId="31D59CAB" w14:textId="67CF836C" w:rsidR="00F460E6" w:rsidRPr="008C46C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0E6" w:rsidRPr="00C52C41" w14:paraId="4D7693EA" w14:textId="77777777" w:rsidTr="00604E56">
        <w:trPr>
          <w:trHeight w:val="389"/>
          <w:tblHeader/>
        </w:trPr>
        <w:tc>
          <w:tcPr>
            <w:tcW w:w="2880" w:type="dxa"/>
          </w:tcPr>
          <w:p w14:paraId="66E89274" w14:textId="09FF5535" w:rsidR="00F460E6" w:rsidRPr="00284595" w:rsidRDefault="00F460E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1" w:type="dxa"/>
          </w:tcPr>
          <w:p w14:paraId="6AA3D058" w14:textId="77777777" w:rsidR="00F460E6" w:rsidRPr="008C46C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03475BF0" w14:textId="61E0081B" w:rsidR="00F460E6" w:rsidRPr="008C46C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EB9F6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7F7416FC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3D547" w14:textId="44189E0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5B50FFEA" w14:textId="3C7EC68D" w:rsidR="00F460E6" w:rsidRPr="00AD0A64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F460E6" w:rsidRPr="00C52C41" w14:paraId="7B7E67CE" w14:textId="77777777" w:rsidTr="00604E56">
        <w:trPr>
          <w:trHeight w:val="389"/>
          <w:tblHeader/>
        </w:trPr>
        <w:tc>
          <w:tcPr>
            <w:tcW w:w="2880" w:type="dxa"/>
          </w:tcPr>
          <w:p w14:paraId="43082790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E057646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24909E78" w14:textId="297CA653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1C1AB0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359C5853" w14:textId="727D7C6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A274E" w14:textId="23A2BF94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6038BB83" w14:textId="0D254A23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F460E6" w:rsidRPr="00C52C41" w14:paraId="1F6A1B1E" w14:textId="77777777" w:rsidTr="00604E56">
        <w:trPr>
          <w:trHeight w:val="389"/>
          <w:tblHeader/>
        </w:trPr>
        <w:tc>
          <w:tcPr>
            <w:tcW w:w="2880" w:type="dxa"/>
          </w:tcPr>
          <w:p w14:paraId="7001878E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E2B4682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05BA5558" w14:textId="2297372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868B3A9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3C1380E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04CDF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48E1F468" w14:textId="6A99D52A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F460E6" w:rsidRPr="00C52C41" w14:paraId="7B391D7F" w14:textId="77777777" w:rsidTr="00604E56">
        <w:trPr>
          <w:trHeight w:val="389"/>
          <w:tblHeader/>
        </w:trPr>
        <w:tc>
          <w:tcPr>
            <w:tcW w:w="2880" w:type="dxa"/>
          </w:tcPr>
          <w:p w14:paraId="661EE9F1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B120305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4B01BB69" w14:textId="7D3CA85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1C7F8476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DE0C240" w14:textId="0CE357D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FCEB59" w14:textId="49F52D89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63096A1F" w14:textId="56A29362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bookmarkEnd w:id="4"/>
      <w:tr w:rsidR="00F460E6" w:rsidRPr="00C52C41" w14:paraId="1F440DFF" w14:textId="77777777" w:rsidTr="00604E56">
        <w:trPr>
          <w:trHeight w:val="389"/>
          <w:tblHeader/>
        </w:trPr>
        <w:tc>
          <w:tcPr>
            <w:tcW w:w="2880" w:type="dxa"/>
          </w:tcPr>
          <w:p w14:paraId="43E83685" w14:textId="03E1F3A5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A5C5A6A" w14:textId="77777777" w:rsidR="00F460E6" w:rsidRPr="003E5BB7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E80622F" w14:textId="1D0A975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5E43850E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F545E13" w14:textId="0ECC7BBE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2A9DFA3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09F536CD" w14:textId="0ADF259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F460E6" w:rsidRPr="00C52C41" w14:paraId="5C687F97" w14:textId="6AE8206A" w:rsidTr="00604E56">
        <w:trPr>
          <w:trHeight w:val="389"/>
          <w:tblHeader/>
        </w:trPr>
        <w:tc>
          <w:tcPr>
            <w:tcW w:w="2880" w:type="dxa"/>
          </w:tcPr>
          <w:p w14:paraId="5D7CB8E5" w14:textId="0E4CA43C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11C0A58" w14:textId="77777777" w:rsidR="00F460E6" w:rsidRPr="003E5BB7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2566D8A" w14:textId="040579BD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B5173C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64912F1" w14:textId="673D474B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4C9893E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B7E6E35" w14:textId="4CA0FDAE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8BA208" w14:textId="1288F72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6630699B" w14:textId="18A4F1DB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F460E6" w:rsidRPr="00C52C41" w14:paraId="13B9619E" w14:textId="6A505D1C" w:rsidTr="00604E56">
        <w:trPr>
          <w:trHeight w:val="389"/>
          <w:tblHeader/>
        </w:trPr>
        <w:tc>
          <w:tcPr>
            <w:tcW w:w="2880" w:type="dxa"/>
          </w:tcPr>
          <w:p w14:paraId="47762F76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D288A29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1" w:type="dxa"/>
            <w:gridSpan w:val="7"/>
            <w:vAlign w:val="center"/>
          </w:tcPr>
          <w:p w14:paraId="2810FA67" w14:textId="0BC5C523" w:rsidR="00F460E6" w:rsidRPr="003E7E1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460E6" w:rsidRPr="00C52C41" w14:paraId="51C06EC2" w14:textId="2E63053B" w:rsidTr="00604E56">
        <w:tc>
          <w:tcPr>
            <w:tcW w:w="2880" w:type="dxa"/>
          </w:tcPr>
          <w:p w14:paraId="661060CE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71" w:type="dxa"/>
          </w:tcPr>
          <w:p w14:paraId="29A2332E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3"/>
          </w:tcPr>
          <w:p w14:paraId="1D5E9D2C" w14:textId="57491472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0BD42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3BB4913C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448C7" w14:textId="1A39EFE3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</w:tcPr>
          <w:p w14:paraId="27CC6AAC" w14:textId="7BBDC3FA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460E6" w:rsidRPr="00C52C41" w14:paraId="6CDA8A68" w14:textId="682511D6" w:rsidTr="00604E56">
        <w:tc>
          <w:tcPr>
            <w:tcW w:w="2880" w:type="dxa"/>
          </w:tcPr>
          <w:p w14:paraId="5E65F725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1" w:type="dxa"/>
          </w:tcPr>
          <w:p w14:paraId="5A3E5E04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C72B26" w14:textId="4E92366A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27,852</w:t>
            </w:r>
          </w:p>
        </w:tc>
        <w:tc>
          <w:tcPr>
            <w:tcW w:w="270" w:type="dxa"/>
          </w:tcPr>
          <w:p w14:paraId="5BCF0913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C078D" w14:textId="1F784409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189,989</w:t>
            </w:r>
          </w:p>
        </w:tc>
        <w:tc>
          <w:tcPr>
            <w:tcW w:w="270" w:type="dxa"/>
          </w:tcPr>
          <w:p w14:paraId="723D9A26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F134FEA" w14:textId="0DEF2F6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27,852</w:t>
            </w:r>
          </w:p>
        </w:tc>
        <w:tc>
          <w:tcPr>
            <w:tcW w:w="270" w:type="dxa"/>
          </w:tcPr>
          <w:p w14:paraId="1A9C291D" w14:textId="1934865D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12A3846" w14:textId="3738D6FB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100,729</w:t>
            </w:r>
          </w:p>
        </w:tc>
      </w:tr>
      <w:tr w:rsidR="00F460E6" w:rsidRPr="00C52C41" w14:paraId="23B81305" w14:textId="7BBDC718" w:rsidTr="00604E56">
        <w:tc>
          <w:tcPr>
            <w:tcW w:w="2880" w:type="dxa"/>
          </w:tcPr>
          <w:p w14:paraId="4020C326" w14:textId="410770E2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271" w:type="dxa"/>
          </w:tcPr>
          <w:p w14:paraId="7A5E7664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D0542A2" w14:textId="25A9B3AB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270" w:type="dxa"/>
          </w:tcPr>
          <w:p w14:paraId="1DD9FC6C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57E38" w14:textId="4408AA64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7,501</w:t>
            </w:r>
          </w:p>
        </w:tc>
        <w:tc>
          <w:tcPr>
            <w:tcW w:w="270" w:type="dxa"/>
          </w:tcPr>
          <w:p w14:paraId="4606C3EE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E075F73" w14:textId="2BFAEF4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270" w:type="dxa"/>
          </w:tcPr>
          <w:p w14:paraId="3D5DD7F8" w14:textId="72ED8B56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3A8BD2B0" w14:textId="0C4D0214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5,617</w:t>
            </w:r>
          </w:p>
        </w:tc>
      </w:tr>
      <w:tr w:rsidR="00F460E6" w:rsidRPr="00C52C41" w14:paraId="556F536D" w14:textId="211E843A" w:rsidTr="00604E56">
        <w:tc>
          <w:tcPr>
            <w:tcW w:w="2880" w:type="dxa"/>
          </w:tcPr>
          <w:p w14:paraId="468C70B3" w14:textId="7B6F6713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1" w:type="dxa"/>
          </w:tcPr>
          <w:p w14:paraId="77FF1983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0021797" w14:textId="14F0E14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B4FB21A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07CC4" w14:textId="3B82E3F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3,272</w:t>
            </w:r>
          </w:p>
        </w:tc>
        <w:tc>
          <w:tcPr>
            <w:tcW w:w="270" w:type="dxa"/>
          </w:tcPr>
          <w:p w14:paraId="265701FB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F5F56A0" w14:textId="54B9E3E9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910FEAB" w14:textId="1BE58656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2AC37A31" w14:textId="543324A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</w:tr>
      <w:tr w:rsidR="00F460E6" w:rsidRPr="00C52C41" w14:paraId="3216338A" w14:textId="77777777" w:rsidTr="00604E56">
        <w:tc>
          <w:tcPr>
            <w:tcW w:w="2880" w:type="dxa"/>
          </w:tcPr>
          <w:p w14:paraId="169C35EF" w14:textId="21E35FA3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เงินชดเชยการสั่งซื้อวัตถุดิบ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ต่ำกว่าปริมาณที่กำหนด</w:t>
            </w:r>
          </w:p>
        </w:tc>
        <w:tc>
          <w:tcPr>
            <w:tcW w:w="271" w:type="dxa"/>
          </w:tcPr>
          <w:p w14:paraId="7ECE5C64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B3B7BE1" w14:textId="1082A3B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DBDF6" w14:textId="4061711E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106,682</w:t>
            </w:r>
          </w:p>
        </w:tc>
        <w:tc>
          <w:tcPr>
            <w:tcW w:w="270" w:type="dxa"/>
          </w:tcPr>
          <w:p w14:paraId="4CFD3951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49FD1D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  <w:p w14:paraId="298CC60D" w14:textId="753D5C2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96A13D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237C225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463B2" w14:textId="69D99D81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106,682</w:t>
            </w:r>
          </w:p>
        </w:tc>
        <w:tc>
          <w:tcPr>
            <w:tcW w:w="270" w:type="dxa"/>
          </w:tcPr>
          <w:p w14:paraId="546188E4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BE93956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  <w:p w14:paraId="3CCD7BE1" w14:textId="5C7C5213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460E6" w:rsidRPr="00C52C41" w14:paraId="50D12210" w14:textId="28336A77" w:rsidTr="00604E56">
        <w:tc>
          <w:tcPr>
            <w:tcW w:w="2880" w:type="dxa"/>
          </w:tcPr>
          <w:p w14:paraId="7FA77C8B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1" w:type="dxa"/>
          </w:tcPr>
          <w:p w14:paraId="2BD68203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761EAAA" w14:textId="4DBB7724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50,450</w:t>
            </w:r>
          </w:p>
        </w:tc>
        <w:tc>
          <w:tcPr>
            <w:tcW w:w="270" w:type="dxa"/>
          </w:tcPr>
          <w:p w14:paraId="6274537F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B423E1" w14:textId="10FACED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51,310</w:t>
            </w:r>
          </w:p>
        </w:tc>
        <w:tc>
          <w:tcPr>
            <w:tcW w:w="270" w:type="dxa"/>
          </w:tcPr>
          <w:p w14:paraId="0DE629B1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E623536" w14:textId="2AC5D9A1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50,450</w:t>
            </w:r>
          </w:p>
        </w:tc>
        <w:tc>
          <w:tcPr>
            <w:tcW w:w="270" w:type="dxa"/>
          </w:tcPr>
          <w:p w14:paraId="18FC5DAE" w14:textId="178B199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578827B4" w14:textId="2C06B93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40,617</w:t>
            </w:r>
          </w:p>
        </w:tc>
      </w:tr>
      <w:tr w:rsidR="00F460E6" w:rsidRPr="00C52C41" w14:paraId="51A70E0B" w14:textId="1D680161" w:rsidTr="00604E56">
        <w:tc>
          <w:tcPr>
            <w:tcW w:w="2880" w:type="dxa"/>
          </w:tcPr>
          <w:p w14:paraId="42318788" w14:textId="10D29564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1" w:type="dxa"/>
          </w:tcPr>
          <w:p w14:paraId="2C467194" w14:textId="77777777" w:rsidR="00F460E6" w:rsidRPr="00104637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7A86972" w14:textId="738F57C2" w:rsidR="00F460E6" w:rsidRPr="0078496A" w:rsidRDefault="005C6160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270" w:type="dxa"/>
          </w:tcPr>
          <w:p w14:paraId="52E20724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38C9EB" w14:textId="4DBF985B" w:rsidR="00F460E6" w:rsidRDefault="005C6160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9,028</w:t>
            </w:r>
          </w:p>
        </w:tc>
        <w:tc>
          <w:tcPr>
            <w:tcW w:w="270" w:type="dxa"/>
          </w:tcPr>
          <w:p w14:paraId="3AA469E5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4EA821C" w14:textId="1AE19B75" w:rsidR="00F460E6" w:rsidRDefault="005C6160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7,810</w:t>
            </w:r>
          </w:p>
        </w:tc>
        <w:tc>
          <w:tcPr>
            <w:tcW w:w="270" w:type="dxa"/>
          </w:tcPr>
          <w:p w14:paraId="0F34F929" w14:textId="28A033A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3A09A9AD" w14:textId="272FC3F1" w:rsidR="00F460E6" w:rsidRDefault="005C6160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7,252</w:t>
            </w:r>
          </w:p>
        </w:tc>
      </w:tr>
      <w:tr w:rsidR="00F460E6" w:rsidRPr="00C52C41" w14:paraId="3AAB4EC5" w14:textId="77777777" w:rsidTr="00604E56">
        <w:tc>
          <w:tcPr>
            <w:tcW w:w="2880" w:type="dxa"/>
          </w:tcPr>
          <w:p w14:paraId="2986E235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C364068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36A0CA7F" w14:textId="25800B1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34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85294D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E4D87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13D15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33D15760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11C463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21A7BA85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0E6" w:rsidRPr="008D1791" w14:paraId="71695628" w14:textId="7CC7EF5C" w:rsidTr="00604E56">
        <w:tc>
          <w:tcPr>
            <w:tcW w:w="2880" w:type="dxa"/>
          </w:tcPr>
          <w:p w14:paraId="4D2CF5A2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271" w:type="dxa"/>
          </w:tcPr>
          <w:p w14:paraId="3EABF0E0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</w:tcPr>
          <w:p w14:paraId="50D81999" w14:textId="0851A176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2C101A7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376808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5A2C5D3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380B83" w14:textId="2A98091F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1" w:type="dxa"/>
          </w:tcPr>
          <w:p w14:paraId="1D369FB3" w14:textId="71F6195D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60E6" w:rsidRPr="008D1791" w14:paraId="15BC70DA" w14:textId="53995E08" w:rsidTr="00604E56">
        <w:tc>
          <w:tcPr>
            <w:tcW w:w="2880" w:type="dxa"/>
          </w:tcPr>
          <w:p w14:paraId="752293EA" w14:textId="39D73DEE" w:rsidR="00F460E6" w:rsidRPr="00A07C39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1" w:type="dxa"/>
          </w:tcPr>
          <w:p w14:paraId="15AFAB63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AC4224" w14:textId="6544A660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707231CC" w14:textId="77777777" w:rsidR="00F460E6" w:rsidRPr="00A07C39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ED4D54" w14:textId="7D956064" w:rsidR="00F460E6" w:rsidRPr="00A07C39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A03A1A9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7213AC6" w14:textId="4AF3DFB1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1235FCC0" w14:textId="708C0824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3DB9481A" w14:textId="461E447B" w:rsidR="00F460E6" w:rsidRDefault="00F460E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60E6" w:rsidRPr="008D1791" w14:paraId="516713F8" w14:textId="77777777" w:rsidTr="00604E56">
        <w:tc>
          <w:tcPr>
            <w:tcW w:w="2880" w:type="dxa"/>
          </w:tcPr>
          <w:p w14:paraId="75DF9AB0" w14:textId="17C207E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1" w:type="dxa"/>
          </w:tcPr>
          <w:p w14:paraId="5786E9E3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E3E404F" w14:textId="0F4EA7C5" w:rsidR="00F460E6" w:rsidRPr="0078496A" w:rsidRDefault="00F460E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5DF9A" w14:textId="77777777" w:rsidR="00F460E6" w:rsidRPr="00A07C39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0D09" w14:textId="1B9A593A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CFEF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FD03769" w14:textId="700ECAF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018</w:t>
            </w:r>
          </w:p>
        </w:tc>
        <w:tc>
          <w:tcPr>
            <w:tcW w:w="270" w:type="dxa"/>
          </w:tcPr>
          <w:p w14:paraId="4E73FDC2" w14:textId="60D894C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485F078" w14:textId="45E71E59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59,55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F460E6" w:rsidRPr="00C52C41" w14:paraId="25C4897E" w14:textId="77777777" w:rsidTr="00604E56">
        <w:tc>
          <w:tcPr>
            <w:tcW w:w="2880" w:type="dxa"/>
          </w:tcPr>
          <w:p w14:paraId="4087C1DF" w14:textId="77777777" w:rsidR="00F460E6" w:rsidRPr="006E577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1" w:type="dxa"/>
          </w:tcPr>
          <w:p w14:paraId="19C2FBFC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25661F" w14:textId="6DC78194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  <w:tc>
          <w:tcPr>
            <w:tcW w:w="270" w:type="dxa"/>
          </w:tcPr>
          <w:p w14:paraId="3CCB927F" w14:textId="77777777" w:rsidR="00F460E6" w:rsidRPr="006E5778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8BFE6CE" w14:textId="2550A549" w:rsidR="00F460E6" w:rsidRPr="00BC12D1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,694</w:t>
            </w:r>
          </w:p>
        </w:tc>
        <w:tc>
          <w:tcPr>
            <w:tcW w:w="270" w:type="dxa"/>
          </w:tcPr>
          <w:p w14:paraId="2506506B" w14:textId="77777777" w:rsidR="00F460E6" w:rsidRPr="006D628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06C926A" w14:textId="191312DA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  <w:tc>
          <w:tcPr>
            <w:tcW w:w="270" w:type="dxa"/>
          </w:tcPr>
          <w:p w14:paraId="2EA3E834" w14:textId="21EA9BED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E47DBB4" w14:textId="52DACAD3" w:rsidR="00F460E6" w:rsidRPr="006D628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3,527</w:t>
            </w:r>
          </w:p>
        </w:tc>
      </w:tr>
      <w:tr w:rsidR="00F460E6" w:rsidRPr="00C52C41" w14:paraId="725014AA" w14:textId="080FD634" w:rsidTr="00604E56">
        <w:tc>
          <w:tcPr>
            <w:tcW w:w="2880" w:type="dxa"/>
          </w:tcPr>
          <w:p w14:paraId="711B2B59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1" w:type="dxa"/>
          </w:tcPr>
          <w:p w14:paraId="6F196754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A5AE80C" w14:textId="6849B7B4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1,785,856</w:t>
            </w:r>
          </w:p>
        </w:tc>
        <w:tc>
          <w:tcPr>
            <w:tcW w:w="270" w:type="dxa"/>
          </w:tcPr>
          <w:p w14:paraId="4C84F1CB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CE5FE" w14:textId="66B62574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2,168,305</w:t>
            </w:r>
          </w:p>
        </w:tc>
        <w:tc>
          <w:tcPr>
            <w:tcW w:w="270" w:type="dxa"/>
          </w:tcPr>
          <w:p w14:paraId="1BA099C0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0871804" w14:textId="0BC7016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1,785,856</w:t>
            </w:r>
          </w:p>
        </w:tc>
        <w:tc>
          <w:tcPr>
            <w:tcW w:w="270" w:type="dxa"/>
          </w:tcPr>
          <w:p w14:paraId="3B21D1CC" w14:textId="2039B2A5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2994AAD" w14:textId="610FEDC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1,555,886</w:t>
            </w:r>
          </w:p>
        </w:tc>
      </w:tr>
      <w:tr w:rsidR="00F460E6" w:rsidRPr="00E47E32" w14:paraId="5A58B25C" w14:textId="19BEB02B" w:rsidTr="00604E56">
        <w:tc>
          <w:tcPr>
            <w:tcW w:w="2880" w:type="dxa"/>
          </w:tcPr>
          <w:p w14:paraId="0D97EB44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29E19A6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56EB117" w14:textId="3C9DF3C8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9022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2147C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DE48A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383E02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C5617" w14:textId="39B13482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37918EB" w14:textId="1B7A452B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0E6" w:rsidRPr="00795EDF" w14:paraId="0FD88E91" w14:textId="7D56CD33" w:rsidTr="00604E56">
        <w:tc>
          <w:tcPr>
            <w:tcW w:w="2880" w:type="dxa"/>
          </w:tcPr>
          <w:p w14:paraId="47DB759F" w14:textId="7E51432E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1" w:type="dxa"/>
          </w:tcPr>
          <w:p w14:paraId="0A172860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40" w:lineRule="exact"/>
              <w:ind w:lef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3C3831" w14:textId="564AAE8D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left="-2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97C7CB" w14:textId="77777777" w:rsidR="00F460E6" w:rsidRPr="00BC12D1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2707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8F13502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51AD1" w14:textId="2EAFCA50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60B1352" w14:textId="203F9789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340" w:lineRule="exact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0E6" w:rsidRPr="00795EDF" w14:paraId="4FA561B2" w14:textId="71F0D294" w:rsidTr="00604E56">
        <w:tc>
          <w:tcPr>
            <w:tcW w:w="2880" w:type="dxa"/>
          </w:tcPr>
          <w:p w14:paraId="01E1FFA9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1" w:type="dxa"/>
          </w:tcPr>
          <w:p w14:paraId="544AE71E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619A599" w14:textId="3574937D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2,166,5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849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F2C90F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81332" w14:textId="2CF5F754" w:rsidR="00F460E6" w:rsidRPr="00BC12D1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2,091,017</w:t>
            </w:r>
          </w:p>
        </w:tc>
        <w:tc>
          <w:tcPr>
            <w:tcW w:w="270" w:type="dxa"/>
          </w:tcPr>
          <w:p w14:paraId="3E042CB9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34842EF" w14:textId="7D782306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2,166,5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849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A7C2AC" w14:textId="488B4E51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3ECB74E5" w14:textId="530298AB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1,639,453</w:t>
            </w:r>
          </w:p>
        </w:tc>
      </w:tr>
      <w:tr w:rsidR="00F460E6" w:rsidRPr="00795EDF" w14:paraId="071782F9" w14:textId="1E505C38" w:rsidTr="00604E56">
        <w:tc>
          <w:tcPr>
            <w:tcW w:w="2880" w:type="dxa"/>
          </w:tcPr>
          <w:p w14:paraId="415BAF8B" w14:textId="33039E93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1" w:type="dxa"/>
          </w:tcPr>
          <w:p w14:paraId="5B1F35F5" w14:textId="77777777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A626C09" w14:textId="58915964" w:rsidR="00F460E6" w:rsidRPr="0078496A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9,789</w:t>
            </w:r>
          </w:p>
        </w:tc>
        <w:tc>
          <w:tcPr>
            <w:tcW w:w="270" w:type="dxa"/>
          </w:tcPr>
          <w:p w14:paraId="0CD77CC9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AEF34" w14:textId="661EE2FD" w:rsidR="00F460E6" w:rsidRPr="00BC12D1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8,423</w:t>
            </w:r>
          </w:p>
        </w:tc>
        <w:tc>
          <w:tcPr>
            <w:tcW w:w="270" w:type="dxa"/>
          </w:tcPr>
          <w:p w14:paraId="16A5E4F3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7ADCF519" w14:textId="09E0B7D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9,789</w:t>
            </w:r>
          </w:p>
        </w:tc>
        <w:tc>
          <w:tcPr>
            <w:tcW w:w="270" w:type="dxa"/>
          </w:tcPr>
          <w:p w14:paraId="58C222A4" w14:textId="263C8592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BEEA0D2" w14:textId="2FE3FF33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6,394</w:t>
            </w:r>
          </w:p>
        </w:tc>
      </w:tr>
      <w:tr w:rsidR="00F460E6" w:rsidRPr="00795EDF" w14:paraId="057EB55B" w14:textId="5C9C4EE9" w:rsidTr="00604E56">
        <w:tc>
          <w:tcPr>
            <w:tcW w:w="2880" w:type="dxa"/>
          </w:tcPr>
          <w:p w14:paraId="16A1BF4F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1" w:type="dxa"/>
          </w:tcPr>
          <w:p w14:paraId="77DCC0E3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63504C7" w14:textId="2E80A65A" w:rsidR="00F460E6" w:rsidRPr="00422A55" w:rsidRDefault="00FE0499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460E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387</w:t>
            </w:r>
            <w:r w:rsidR="00F460E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4B052048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449C4" w14:textId="22773474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1,676,577</w:t>
            </w:r>
          </w:p>
        </w:tc>
        <w:tc>
          <w:tcPr>
            <w:tcW w:w="270" w:type="dxa"/>
          </w:tcPr>
          <w:p w14:paraId="26F1279C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D693EEC" w14:textId="7F53A04D" w:rsidR="00F460E6" w:rsidRPr="00422A55" w:rsidRDefault="00FE0499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F460E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387</w:t>
            </w:r>
            <w:r w:rsidR="00F460E6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66B22DD1" w14:textId="09B3AFBB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38C2A71" w14:textId="2AB7C2A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1,203,266</w:t>
            </w:r>
          </w:p>
        </w:tc>
      </w:tr>
      <w:tr w:rsidR="00F460E6" w:rsidRPr="00795EDF" w14:paraId="2F65A80B" w14:textId="63451D2C" w:rsidTr="00604E56">
        <w:tc>
          <w:tcPr>
            <w:tcW w:w="2880" w:type="dxa"/>
          </w:tcPr>
          <w:p w14:paraId="69000CAB" w14:textId="773C948D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4C7DFEF0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1F2E732" w14:textId="6AE0C8A3" w:rsidR="00F460E6" w:rsidRPr="00422A55" w:rsidRDefault="00F460E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C324C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24BDF" w14:textId="4BD8154A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270" w:type="dxa"/>
          </w:tcPr>
          <w:p w14:paraId="0CBAB344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0BF9BFF" w14:textId="5C2DF6C2" w:rsidR="00F460E6" w:rsidRPr="00422A55" w:rsidRDefault="00F460E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ACABB6" w14:textId="599FC118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D7CFF04" w14:textId="5C94A5E2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F460E6" w:rsidRPr="00795EDF" w14:paraId="5C4759A2" w14:textId="6F503B14" w:rsidTr="00604E56">
        <w:tc>
          <w:tcPr>
            <w:tcW w:w="2880" w:type="dxa"/>
          </w:tcPr>
          <w:p w14:paraId="69EC7567" w14:textId="77777777" w:rsidR="00F460E6" w:rsidRPr="00006519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1" w:type="dxa"/>
          </w:tcPr>
          <w:p w14:paraId="51F7258E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F60CE3B" w14:textId="18AA226B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13,410</w:t>
            </w:r>
          </w:p>
        </w:tc>
        <w:tc>
          <w:tcPr>
            <w:tcW w:w="270" w:type="dxa"/>
          </w:tcPr>
          <w:p w14:paraId="2FD470CC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800E7" w14:textId="42111BF2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24,010</w:t>
            </w:r>
          </w:p>
        </w:tc>
        <w:tc>
          <w:tcPr>
            <w:tcW w:w="270" w:type="dxa"/>
          </w:tcPr>
          <w:p w14:paraId="3C8F37A3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1928101" w14:textId="6A605541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13,410</w:t>
            </w:r>
          </w:p>
        </w:tc>
        <w:tc>
          <w:tcPr>
            <w:tcW w:w="270" w:type="dxa"/>
          </w:tcPr>
          <w:p w14:paraId="7C1B6D0C" w14:textId="31D05D2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3F76D91" w14:textId="7444526F" w:rsidR="00F460E6" w:rsidRPr="009E400D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</w:tr>
      <w:tr w:rsidR="00F460E6" w:rsidRPr="00795EDF" w14:paraId="3EBF3B38" w14:textId="763344E4" w:rsidTr="00604E56">
        <w:tc>
          <w:tcPr>
            <w:tcW w:w="2880" w:type="dxa"/>
          </w:tcPr>
          <w:p w14:paraId="38469323" w14:textId="77777777" w:rsidR="00F460E6" w:rsidRPr="00006519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271" w:type="dxa"/>
          </w:tcPr>
          <w:p w14:paraId="7791C58E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878627" w14:textId="1168ABC1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25,697</w:t>
            </w:r>
          </w:p>
        </w:tc>
        <w:tc>
          <w:tcPr>
            <w:tcW w:w="270" w:type="dxa"/>
          </w:tcPr>
          <w:p w14:paraId="183230E1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9EFBE" w14:textId="6A704802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32,669</w:t>
            </w:r>
          </w:p>
        </w:tc>
        <w:tc>
          <w:tcPr>
            <w:tcW w:w="270" w:type="dxa"/>
          </w:tcPr>
          <w:p w14:paraId="52CED222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D26B2B3" w14:textId="0CB38438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25,697</w:t>
            </w:r>
          </w:p>
        </w:tc>
        <w:tc>
          <w:tcPr>
            <w:tcW w:w="270" w:type="dxa"/>
          </w:tcPr>
          <w:p w14:paraId="262812EC" w14:textId="0C6BC30E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27E6CA5A" w14:textId="433367F6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24,377</w:t>
            </w:r>
          </w:p>
        </w:tc>
      </w:tr>
      <w:tr w:rsidR="00F460E6" w:rsidRPr="00795EDF" w14:paraId="25B7466F" w14:textId="5BEDAB58" w:rsidTr="00604E56">
        <w:tc>
          <w:tcPr>
            <w:tcW w:w="2880" w:type="dxa"/>
          </w:tcPr>
          <w:p w14:paraId="7A79635E" w14:textId="5122757C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1" w:type="dxa"/>
          </w:tcPr>
          <w:p w14:paraId="06362458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E6EAE59" w14:textId="3934353A" w:rsidR="00F460E6" w:rsidRPr="00422A55" w:rsidRDefault="005C6160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45,931</w:t>
            </w:r>
          </w:p>
        </w:tc>
        <w:tc>
          <w:tcPr>
            <w:tcW w:w="270" w:type="dxa"/>
          </w:tcPr>
          <w:p w14:paraId="2723838B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A450A" w14:textId="167E2D11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22,017</w:t>
            </w:r>
          </w:p>
        </w:tc>
        <w:tc>
          <w:tcPr>
            <w:tcW w:w="270" w:type="dxa"/>
          </w:tcPr>
          <w:p w14:paraId="00EE9313" w14:textId="77777777" w:rsidR="00F460E6" w:rsidRPr="00422A5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BEBD6DA" w14:textId="22CE1EB8" w:rsidR="00F460E6" w:rsidRPr="00422A55" w:rsidRDefault="009F7709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45,931</w:t>
            </w:r>
          </w:p>
        </w:tc>
        <w:tc>
          <w:tcPr>
            <w:tcW w:w="270" w:type="dxa"/>
          </w:tcPr>
          <w:p w14:paraId="1B0727CB" w14:textId="70A242D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7D34834" w14:textId="6A6AB74E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</w:tr>
      <w:tr w:rsidR="00F460E6" w:rsidRPr="00E47E32" w14:paraId="679819CB" w14:textId="0F85C8B0" w:rsidTr="00604E56">
        <w:tc>
          <w:tcPr>
            <w:tcW w:w="2880" w:type="dxa"/>
          </w:tcPr>
          <w:p w14:paraId="7ADE1F1D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F14502E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68F2788" w14:textId="661CEF46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C5588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9A4D67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3067E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D9B97AA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EFB0" w14:textId="419E3672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A70BA97" w14:textId="7C8E6544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0E6" w:rsidRPr="00795EDF" w14:paraId="1C9964AE" w14:textId="71B30499" w:rsidTr="00604E56">
        <w:tc>
          <w:tcPr>
            <w:tcW w:w="2880" w:type="dxa"/>
          </w:tcPr>
          <w:p w14:paraId="08686E94" w14:textId="77777777" w:rsidR="00F460E6" w:rsidRPr="00B0181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271" w:type="dxa"/>
          </w:tcPr>
          <w:p w14:paraId="5986FAB9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966D90B" w14:textId="4954E94D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69A13417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83FED" w14:textId="1A8CDFB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1FEEFBB2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4F9F0C9" w14:textId="2C4391B1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6E8C2FDB" w14:textId="0516565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C4684D" w14:textId="2D2B3B3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F460E6" w:rsidRPr="00E47E32" w14:paraId="5C97FD90" w14:textId="38E24297" w:rsidTr="00604E56">
        <w:tc>
          <w:tcPr>
            <w:tcW w:w="2880" w:type="dxa"/>
          </w:tcPr>
          <w:p w14:paraId="43B82B2C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9D644BD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B5D0729" w14:textId="2A4D7D8D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87103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442DA6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DD8FF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A6321F3" w14:textId="77777777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D9B3F" w14:textId="439731ED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5B2174FE" w14:textId="1314D434" w:rsidR="00F460E6" w:rsidRPr="00E47E32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0E6" w:rsidRPr="00795EDF" w14:paraId="394F9534" w14:textId="2D9221D2" w:rsidTr="00604E56">
        <w:tc>
          <w:tcPr>
            <w:tcW w:w="2880" w:type="dxa"/>
          </w:tcPr>
          <w:p w14:paraId="4DE7695C" w14:textId="77777777" w:rsidR="00F460E6" w:rsidRPr="00B0181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1" w:type="dxa"/>
          </w:tcPr>
          <w:p w14:paraId="30000724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1C1C56A" w14:textId="2C18018B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F460E6" w:rsidRPr="00284595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88A2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443C0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C72D06E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A261" w14:textId="681A1A60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</w:tcPr>
          <w:p w14:paraId="5A283E31" w14:textId="07D976E3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0E6" w:rsidRPr="00445D4E" w14:paraId="339468E3" w14:textId="77777777" w:rsidTr="00604E56">
        <w:tc>
          <w:tcPr>
            <w:tcW w:w="2880" w:type="dxa"/>
            <w:shd w:val="clear" w:color="auto" w:fill="auto"/>
          </w:tcPr>
          <w:p w14:paraId="2979E3F5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1" w:type="dxa"/>
          </w:tcPr>
          <w:p w14:paraId="11FEC786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442AEDC5" w14:textId="0C1EBB29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06825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83B84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01C41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3BF8D9A2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1E488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2D691697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0E6" w:rsidRPr="00445D4E" w14:paraId="4E464B26" w14:textId="77777777" w:rsidTr="00604E56">
        <w:tc>
          <w:tcPr>
            <w:tcW w:w="2880" w:type="dxa"/>
            <w:shd w:val="clear" w:color="auto" w:fill="auto"/>
          </w:tcPr>
          <w:p w14:paraId="5F88919F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271" w:type="dxa"/>
          </w:tcPr>
          <w:p w14:paraId="077E0D40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C89BED5" w14:textId="763918EC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773B4" w14:textId="5D43C92E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48,293</w:t>
            </w:r>
          </w:p>
        </w:tc>
        <w:tc>
          <w:tcPr>
            <w:tcW w:w="270" w:type="dxa"/>
            <w:shd w:val="clear" w:color="auto" w:fill="auto"/>
          </w:tcPr>
          <w:p w14:paraId="712E8C4A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3D2078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8F32A" w14:textId="1B6AB20B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60,361</w:t>
            </w:r>
          </w:p>
        </w:tc>
        <w:tc>
          <w:tcPr>
            <w:tcW w:w="270" w:type="dxa"/>
          </w:tcPr>
          <w:p w14:paraId="35254489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905AF91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31109" w14:textId="2F137895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48,293</w:t>
            </w:r>
          </w:p>
        </w:tc>
        <w:tc>
          <w:tcPr>
            <w:tcW w:w="270" w:type="dxa"/>
            <w:shd w:val="clear" w:color="auto" w:fill="auto"/>
          </w:tcPr>
          <w:p w14:paraId="63717B3B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E4F6748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1751B" w14:textId="0A2D1370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37,468</w:t>
            </w:r>
          </w:p>
        </w:tc>
      </w:tr>
      <w:tr w:rsidR="00F460E6" w:rsidRPr="00445D4E" w14:paraId="7F9B86E2" w14:textId="77777777" w:rsidTr="00604E56">
        <w:tc>
          <w:tcPr>
            <w:tcW w:w="2880" w:type="dxa"/>
            <w:shd w:val="clear" w:color="auto" w:fill="auto"/>
            <w:vAlign w:val="center"/>
          </w:tcPr>
          <w:p w14:paraId="79BDCF70" w14:textId="77777777" w:rsidR="00F460E6" w:rsidRPr="00292C8B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1" w:type="dxa"/>
          </w:tcPr>
          <w:p w14:paraId="6430DADD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BE557" w14:textId="09CEF8F1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9F295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BE58C" w14:textId="58735E21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1,960</w:t>
            </w:r>
          </w:p>
        </w:tc>
        <w:tc>
          <w:tcPr>
            <w:tcW w:w="270" w:type="dxa"/>
            <w:vAlign w:val="center"/>
          </w:tcPr>
          <w:p w14:paraId="04B1E4CD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14:paraId="37A33280" w14:textId="560DC032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D5262B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5EA55" w14:textId="6E8E0A3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F460E6" w:rsidRPr="00445D4E" w14:paraId="099B7744" w14:textId="77777777" w:rsidTr="00604E56">
        <w:tc>
          <w:tcPr>
            <w:tcW w:w="2880" w:type="dxa"/>
            <w:shd w:val="clear" w:color="auto" w:fill="auto"/>
          </w:tcPr>
          <w:p w14:paraId="0C927B4C" w14:textId="77777777" w:rsidR="00F460E6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1" w:type="dxa"/>
          </w:tcPr>
          <w:p w14:paraId="31828109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90DB5D" w14:textId="41493BA8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66EF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45CB18" w14:textId="5B5E8080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62,321</w:t>
            </w:r>
          </w:p>
        </w:tc>
        <w:tc>
          <w:tcPr>
            <w:tcW w:w="270" w:type="dxa"/>
            <w:vAlign w:val="center"/>
          </w:tcPr>
          <w:p w14:paraId="7A8D439D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67CD75" w14:textId="3AEF68A3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1B8E0" w14:textId="77777777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E4C22" w14:textId="1D156712" w:rsidR="00F460E6" w:rsidRPr="0069626E" w:rsidRDefault="00F460E6" w:rsidP="00F4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37,846</w:t>
            </w:r>
          </w:p>
        </w:tc>
      </w:tr>
    </w:tbl>
    <w:p w14:paraId="5F7F9918" w14:textId="698729B5" w:rsidR="00BC12D1" w:rsidRDefault="00BC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4AB2149" w14:textId="5455DD5F"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 มีนาคม</w:t>
      </w:r>
      <w:r w:rsidR="00AA618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428D358" w14:textId="10FEF961" w:rsidR="0092626A" w:rsidRPr="00461CE3" w:rsidRDefault="0092626A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400"/>
        <w:gridCol w:w="1710"/>
        <w:gridCol w:w="270"/>
        <w:gridCol w:w="1710"/>
      </w:tblGrid>
      <w:tr w:rsidR="00E47E32" w:rsidRPr="00B0181B" w14:paraId="1C1FF368" w14:textId="73CEDAC3" w:rsidTr="003341D9">
        <w:tc>
          <w:tcPr>
            <w:tcW w:w="5409" w:type="dxa"/>
            <w:gridSpan w:val="2"/>
          </w:tcPr>
          <w:p w14:paraId="7C8E869C" w14:textId="3E4A8D87" w:rsidR="00E47E32" w:rsidRPr="00B0181B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1DC51F" w14:textId="1B151293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7E32" w:rsidRPr="00B0181B" w14:paraId="04D99DD5" w14:textId="77777777" w:rsidTr="003341D9">
        <w:tc>
          <w:tcPr>
            <w:tcW w:w="5409" w:type="dxa"/>
            <w:gridSpan w:val="2"/>
          </w:tcPr>
          <w:p w14:paraId="11610686" w14:textId="77777777" w:rsidR="00E47E32" w:rsidRPr="00B0181B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243F76E" w14:textId="743B035F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E47E32" w:rsidRPr="00B0181B" w14:paraId="5B18EBB0" w14:textId="07E2FA92" w:rsidTr="003341D9">
        <w:tc>
          <w:tcPr>
            <w:tcW w:w="5409" w:type="dxa"/>
            <w:gridSpan w:val="2"/>
          </w:tcPr>
          <w:p w14:paraId="1119AE69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44AFF6" w14:textId="10F586D7" w:rsidR="00E47E32" w:rsidRPr="00284595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1F4496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970EA0" w14:textId="1A83184F" w:rsidR="00E47E32" w:rsidRPr="00284595" w:rsidRDefault="00104637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FA40ED" w:rsidRPr="00B0181B" w14:paraId="7DA3DE72" w14:textId="651FA8B7" w:rsidTr="003341D9">
        <w:tc>
          <w:tcPr>
            <w:tcW w:w="5409" w:type="dxa"/>
            <w:gridSpan w:val="2"/>
          </w:tcPr>
          <w:p w14:paraId="10C998A7" w14:textId="77777777" w:rsidR="00FA40ED" w:rsidRPr="00B0181B" w:rsidRDefault="00FA40E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A985A63" w14:textId="2A91E3E4" w:rsidR="00FA40ED" w:rsidRPr="00B0181B" w:rsidRDefault="00FA40ED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E32" w:rsidRPr="00B0181B" w14:paraId="2008CAB8" w14:textId="11D03CA5" w:rsidTr="003341D9">
        <w:tc>
          <w:tcPr>
            <w:tcW w:w="5409" w:type="dxa"/>
            <w:gridSpan w:val="2"/>
          </w:tcPr>
          <w:p w14:paraId="0D25815B" w14:textId="6131605C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626E" w:rsidRPr="00B0181B" w14:paraId="7EF1A7D0" w14:textId="00EB43DA" w:rsidTr="003341D9">
        <w:trPr>
          <w:trHeight w:val="272"/>
        </w:trPr>
        <w:tc>
          <w:tcPr>
            <w:tcW w:w="5409" w:type="dxa"/>
            <w:gridSpan w:val="2"/>
          </w:tcPr>
          <w:p w14:paraId="66C2DC5A" w14:textId="666393E2" w:rsidR="0069626E" w:rsidRPr="00C1540E" w:rsidRDefault="0069626E" w:rsidP="0069626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C8C5125" w14:textId="44239964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  <w:tc>
          <w:tcPr>
            <w:tcW w:w="270" w:type="dxa"/>
          </w:tcPr>
          <w:p w14:paraId="0E11DA3A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15474309" w:rsidR="0069626E" w:rsidRPr="00664E94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5,572</w:t>
            </w:r>
          </w:p>
        </w:tc>
      </w:tr>
      <w:tr w:rsidR="0069626E" w:rsidRPr="00B0181B" w14:paraId="0CACADFB" w14:textId="1BEFA2BB" w:rsidTr="003341D9">
        <w:trPr>
          <w:trHeight w:val="272"/>
        </w:trPr>
        <w:tc>
          <w:tcPr>
            <w:tcW w:w="5409" w:type="dxa"/>
            <w:gridSpan w:val="2"/>
          </w:tcPr>
          <w:p w14:paraId="25598000" w14:textId="55AA0383" w:rsidR="0069626E" w:rsidRDefault="0069626E" w:rsidP="0069626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5903FC3" w14:textId="24C068D9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B0BC9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2FDFE3" w14:textId="5273B3B2" w:rsid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69626E" w:rsidRPr="00B0181B" w14:paraId="46C51DA5" w14:textId="3D79C52B" w:rsidTr="003341D9">
        <w:trPr>
          <w:trHeight w:val="182"/>
        </w:trPr>
        <w:tc>
          <w:tcPr>
            <w:tcW w:w="5409" w:type="dxa"/>
            <w:gridSpan w:val="2"/>
          </w:tcPr>
          <w:p w14:paraId="6673F816" w14:textId="093171F6" w:rsidR="0069626E" w:rsidRPr="00062DCB" w:rsidRDefault="0069626E" w:rsidP="0069626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A01458D" w14:textId="0483064E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559,087</w:t>
            </w:r>
          </w:p>
        </w:tc>
        <w:tc>
          <w:tcPr>
            <w:tcW w:w="270" w:type="dxa"/>
          </w:tcPr>
          <w:p w14:paraId="6DD5F8BA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B3F4DA" w14:textId="0F243416" w:rsid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452,425</w:t>
            </w:r>
          </w:p>
        </w:tc>
      </w:tr>
      <w:tr w:rsidR="0069626E" w:rsidRPr="00B0181B" w14:paraId="0078D73A" w14:textId="74410D2F" w:rsidTr="003341D9">
        <w:trPr>
          <w:trHeight w:val="262"/>
        </w:trPr>
        <w:tc>
          <w:tcPr>
            <w:tcW w:w="5409" w:type="dxa"/>
            <w:gridSpan w:val="2"/>
          </w:tcPr>
          <w:p w14:paraId="4674CF77" w14:textId="1963E74F" w:rsidR="0069626E" w:rsidRPr="00062DCB" w:rsidRDefault="0069626E" w:rsidP="0069626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31959E07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26E">
              <w:rPr>
                <w:rFonts w:ascii="Angsana New" w:hAnsi="Angsana New"/>
                <w:b/>
                <w:bCs/>
                <w:sz w:val="30"/>
                <w:szCs w:val="30"/>
              </w:rPr>
              <w:t>561,786</w:t>
            </w:r>
          </w:p>
        </w:tc>
        <w:tc>
          <w:tcPr>
            <w:tcW w:w="270" w:type="dxa"/>
          </w:tcPr>
          <w:p w14:paraId="05731ECA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38FE0B40" w:rsid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458,553</w:t>
            </w:r>
          </w:p>
        </w:tc>
      </w:tr>
      <w:tr w:rsidR="00E47E32" w:rsidRPr="00B0181B" w14:paraId="546DBDA1" w14:textId="77777777" w:rsidTr="003341D9">
        <w:trPr>
          <w:trHeight w:val="50"/>
        </w:trPr>
        <w:tc>
          <w:tcPr>
            <w:tcW w:w="5409" w:type="dxa"/>
            <w:gridSpan w:val="2"/>
          </w:tcPr>
          <w:p w14:paraId="086EC21A" w14:textId="77777777" w:rsidR="00E47E32" w:rsidRPr="005B1382" w:rsidRDefault="00E47E32" w:rsidP="00925224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191938" w14:textId="77777777" w:rsidR="00E47E32" w:rsidRPr="005B1382" w:rsidRDefault="00E47E32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92E8C" w14:textId="77777777" w:rsidR="00E47E32" w:rsidRPr="005B1382" w:rsidRDefault="00E47E32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B62FC" w14:textId="77777777" w:rsidR="00E47E32" w:rsidRPr="005B1382" w:rsidRDefault="00E47E32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exac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47E32" w:rsidRPr="003454FC" w14:paraId="01C825DE" w14:textId="1168100D" w:rsidTr="003341D9">
        <w:tc>
          <w:tcPr>
            <w:tcW w:w="5409" w:type="dxa"/>
            <w:gridSpan w:val="2"/>
          </w:tcPr>
          <w:p w14:paraId="416E969A" w14:textId="5FE10118" w:rsidR="00E47E32" w:rsidRPr="003002FE" w:rsidRDefault="00E47E32" w:rsidP="00E4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A374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4A947A52" w14:textId="77777777" w:rsidR="00E47E32" w:rsidRPr="003454FC" w:rsidRDefault="00E47E32" w:rsidP="00E4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5769A" w14:textId="77777777" w:rsidR="00E47E32" w:rsidRPr="003454FC" w:rsidRDefault="00E47E32" w:rsidP="00E4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3D17A" w14:textId="77777777" w:rsidR="00E47E32" w:rsidRPr="003454FC" w:rsidRDefault="00E47E32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26E" w:rsidRPr="003454FC" w14:paraId="499D73FA" w14:textId="0D49D4C7" w:rsidTr="003341D9">
        <w:tc>
          <w:tcPr>
            <w:tcW w:w="5409" w:type="dxa"/>
            <w:gridSpan w:val="2"/>
          </w:tcPr>
          <w:p w14:paraId="53C29E5F" w14:textId="631AD18F" w:rsidR="0069626E" w:rsidRPr="003454FC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C428052" w14:textId="1F7C426E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4E41B383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485C81FF" w:rsidR="0069626E" w:rsidRPr="00664E94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69626E" w:rsidRPr="003454FC" w14:paraId="02A96A66" w14:textId="652C83DE" w:rsidTr="003341D9">
        <w:tc>
          <w:tcPr>
            <w:tcW w:w="5409" w:type="dxa"/>
            <w:gridSpan w:val="2"/>
          </w:tcPr>
          <w:p w14:paraId="08D3BCA3" w14:textId="78DD6E9A" w:rsidR="0069626E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DF87B3A" w14:textId="7D0D2A55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4,738</w:t>
            </w:r>
          </w:p>
        </w:tc>
        <w:tc>
          <w:tcPr>
            <w:tcW w:w="270" w:type="dxa"/>
          </w:tcPr>
          <w:p w14:paraId="009C3AE3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8BCFA4" w14:textId="698E8E26" w:rsidR="0069626E" w:rsidRPr="00664E94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4,592</w:t>
            </w:r>
          </w:p>
        </w:tc>
      </w:tr>
      <w:tr w:rsidR="0069626E" w:rsidRPr="003454FC" w14:paraId="44613C77" w14:textId="5EDE587C" w:rsidTr="003341D9">
        <w:tc>
          <w:tcPr>
            <w:tcW w:w="5409" w:type="dxa"/>
            <w:gridSpan w:val="2"/>
          </w:tcPr>
          <w:p w14:paraId="38770A9F" w14:textId="459960A7" w:rsidR="0069626E" w:rsidRPr="003454FC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7D1DFDCE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30,346</w:t>
            </w:r>
          </w:p>
        </w:tc>
        <w:tc>
          <w:tcPr>
            <w:tcW w:w="270" w:type="dxa"/>
          </w:tcPr>
          <w:p w14:paraId="1808EC98" w14:textId="77777777" w:rsidR="0069626E" w:rsidRPr="00664E9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466C6467" w:rsidR="0069626E" w:rsidRPr="00664E94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</w:tr>
      <w:tr w:rsidR="0069626E" w:rsidRPr="003454FC" w14:paraId="24145325" w14:textId="6BC3A0C6" w:rsidTr="003341D9">
        <w:trPr>
          <w:trHeight w:val="77"/>
        </w:trPr>
        <w:tc>
          <w:tcPr>
            <w:tcW w:w="5409" w:type="dxa"/>
            <w:gridSpan w:val="2"/>
          </w:tcPr>
          <w:p w14:paraId="3442BC1C" w14:textId="77777777" w:rsidR="0069626E" w:rsidRPr="003454FC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029EBCA7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26E">
              <w:rPr>
                <w:rFonts w:ascii="Angsana New" w:hAnsi="Angsana New"/>
                <w:b/>
                <w:bCs/>
                <w:sz w:val="30"/>
                <w:szCs w:val="30"/>
              </w:rPr>
              <w:t>35,542</w:t>
            </w:r>
          </w:p>
        </w:tc>
        <w:tc>
          <w:tcPr>
            <w:tcW w:w="270" w:type="dxa"/>
          </w:tcPr>
          <w:p w14:paraId="05360AEF" w14:textId="77777777" w:rsidR="0069626E" w:rsidRPr="003454FC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139D849A" w:rsidR="0069626E" w:rsidRPr="003454FC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</w:tr>
      <w:tr w:rsidR="0069626E" w:rsidRPr="00B0181B" w14:paraId="65C09A65" w14:textId="3432BB62" w:rsidTr="003341D9">
        <w:trPr>
          <w:trHeight w:val="50"/>
        </w:trPr>
        <w:tc>
          <w:tcPr>
            <w:tcW w:w="5409" w:type="dxa"/>
            <w:gridSpan w:val="2"/>
          </w:tcPr>
          <w:p w14:paraId="5F23E570" w14:textId="77777777" w:rsidR="0069626E" w:rsidRPr="005B1382" w:rsidRDefault="0069626E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25DB64" w14:textId="06530121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E8622" w14:textId="77777777" w:rsidR="0069626E" w:rsidRPr="005B1382" w:rsidRDefault="0069626E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74CBB77" w14:textId="1EA6F6B3" w:rsidR="0069626E" w:rsidRPr="005B1382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26E" w:rsidRPr="00C52C41" w14:paraId="67529D6A" w14:textId="6570DE07" w:rsidTr="003341D9">
        <w:tc>
          <w:tcPr>
            <w:tcW w:w="5409" w:type="dxa"/>
            <w:gridSpan w:val="2"/>
          </w:tcPr>
          <w:p w14:paraId="69F5A662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</w:tcPr>
          <w:p w14:paraId="0FFCF0C5" w14:textId="77777777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500"/>
              </w:tabs>
              <w:spacing w:line="24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D7002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AEF0A5" w14:textId="77777777" w:rsidR="0069626E" w:rsidRPr="00F2760C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500"/>
              </w:tabs>
              <w:spacing w:line="240" w:lineRule="exact"/>
              <w:ind w:right="-10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626E" w:rsidRPr="00C52C41" w14:paraId="46EB39E4" w14:textId="7AD184C1" w:rsidTr="003341D9">
        <w:tc>
          <w:tcPr>
            <w:tcW w:w="5409" w:type="dxa"/>
            <w:gridSpan w:val="2"/>
          </w:tcPr>
          <w:p w14:paraId="03FEE8E6" w14:textId="7F02F25E" w:rsidR="0069626E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53960F9" w14:textId="1EB80D0A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182,526</w:t>
            </w:r>
          </w:p>
        </w:tc>
        <w:tc>
          <w:tcPr>
            <w:tcW w:w="270" w:type="dxa"/>
          </w:tcPr>
          <w:p w14:paraId="654A0ABE" w14:textId="77777777" w:rsidR="0069626E" w:rsidRPr="00062DCB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8B1681" w14:textId="735F748F" w:rsidR="0069626E" w:rsidRPr="00062DCB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170,222</w:t>
            </w:r>
          </w:p>
        </w:tc>
      </w:tr>
      <w:tr w:rsidR="0069626E" w:rsidRPr="00C52C41" w14:paraId="45CCC32D" w14:textId="4D2D7FB4" w:rsidTr="003341D9">
        <w:tc>
          <w:tcPr>
            <w:tcW w:w="5409" w:type="dxa"/>
            <w:gridSpan w:val="2"/>
          </w:tcPr>
          <w:p w14:paraId="09E9C657" w14:textId="77777777" w:rsidR="0069626E" w:rsidRPr="00062DCB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86ABFD6" w14:textId="085CDE48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2</w:t>
            </w:r>
            <w:r w:rsidR="00D63ECB">
              <w:rPr>
                <w:rFonts w:ascii="Angsana New" w:hAnsi="Angsana New"/>
                <w:sz w:val="30"/>
                <w:szCs w:val="30"/>
              </w:rPr>
              <w:t>00,772</w:t>
            </w:r>
          </w:p>
        </w:tc>
        <w:tc>
          <w:tcPr>
            <w:tcW w:w="270" w:type="dxa"/>
          </w:tcPr>
          <w:p w14:paraId="624E527A" w14:textId="77777777" w:rsidR="0069626E" w:rsidRPr="00062DCB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BEF513" w14:textId="2CA9FD7D" w:rsidR="0069626E" w:rsidRPr="00062DCB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179,092</w:t>
            </w:r>
          </w:p>
        </w:tc>
      </w:tr>
      <w:tr w:rsidR="0069626E" w:rsidRPr="00C52C41" w14:paraId="69A92AC3" w14:textId="544C50BB" w:rsidTr="003341D9">
        <w:trPr>
          <w:trHeight w:val="334"/>
        </w:trPr>
        <w:tc>
          <w:tcPr>
            <w:tcW w:w="5409" w:type="dxa"/>
            <w:gridSpan w:val="2"/>
          </w:tcPr>
          <w:p w14:paraId="083B9C42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7342D9FB" w:rsidR="0069626E" w:rsidRPr="0069626E" w:rsidRDefault="00D63ECB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383,298</w:t>
            </w:r>
          </w:p>
        </w:tc>
        <w:tc>
          <w:tcPr>
            <w:tcW w:w="270" w:type="dxa"/>
          </w:tcPr>
          <w:p w14:paraId="2C430D75" w14:textId="77777777" w:rsidR="0069626E" w:rsidRPr="002E4B05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74DDC93F" w:rsidR="0069626E" w:rsidRPr="002E4B05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349,314</w:t>
            </w:r>
          </w:p>
        </w:tc>
      </w:tr>
      <w:tr w:rsidR="0069626E" w:rsidRPr="00571D3B" w14:paraId="6D907482" w14:textId="436B55D5" w:rsidTr="003341D9">
        <w:trPr>
          <w:trHeight w:val="50"/>
        </w:trPr>
        <w:tc>
          <w:tcPr>
            <w:tcW w:w="5409" w:type="dxa"/>
            <w:gridSpan w:val="2"/>
          </w:tcPr>
          <w:p w14:paraId="19DA6F0E" w14:textId="77777777" w:rsidR="0069626E" w:rsidRPr="005B1382" w:rsidRDefault="0069626E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E33B5C" w14:textId="77777777" w:rsidR="0069626E" w:rsidRPr="0069626E" w:rsidRDefault="0069626E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605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91902" w14:textId="77777777" w:rsidR="0069626E" w:rsidRPr="005B1382" w:rsidRDefault="0069626E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F11A72" w14:textId="77777777" w:rsidR="0069626E" w:rsidRPr="005B1382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626E" w:rsidRPr="00C52C41" w14:paraId="21EDEDB5" w14:textId="36307471" w:rsidTr="003341D9">
        <w:trPr>
          <w:gridBefore w:val="1"/>
          <w:wBefore w:w="9" w:type="dxa"/>
          <w:trHeight w:val="389"/>
        </w:trPr>
        <w:tc>
          <w:tcPr>
            <w:tcW w:w="5400" w:type="dxa"/>
          </w:tcPr>
          <w:p w14:paraId="51D6FF5B" w14:textId="1E6F8717" w:rsidR="0069626E" w:rsidRPr="0092522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252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 w:rsidR="00A374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9252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710" w:type="dxa"/>
          </w:tcPr>
          <w:p w14:paraId="28B43BE7" w14:textId="77777777" w:rsidR="0069626E" w:rsidRPr="0092522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AD84C" w14:textId="77777777" w:rsidR="0069626E" w:rsidRPr="00925224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0F3195" w14:textId="67259AE5" w:rsidR="0069626E" w:rsidRPr="00925224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00" w:lineRule="exac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9626E" w:rsidRPr="00C52C41" w14:paraId="08D72A29" w14:textId="3C4070F1" w:rsidTr="003341D9">
        <w:trPr>
          <w:gridBefore w:val="1"/>
          <w:wBefore w:w="9" w:type="dxa"/>
        </w:trPr>
        <w:tc>
          <w:tcPr>
            <w:tcW w:w="5400" w:type="dxa"/>
          </w:tcPr>
          <w:p w14:paraId="3FC504A8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4507AF3" w14:textId="33F08D46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134,169</w:t>
            </w:r>
          </w:p>
        </w:tc>
        <w:tc>
          <w:tcPr>
            <w:tcW w:w="270" w:type="dxa"/>
          </w:tcPr>
          <w:p w14:paraId="1E896E8E" w14:textId="77777777" w:rsidR="0069626E" w:rsidRPr="00062DCB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6312DB" w14:textId="3A46678E" w:rsidR="0069626E" w:rsidRPr="00062DCB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36,794</w:t>
            </w:r>
          </w:p>
        </w:tc>
      </w:tr>
      <w:tr w:rsidR="0069626E" w:rsidRPr="00C52C41" w14:paraId="5D381878" w14:textId="3386A59A" w:rsidTr="003341D9">
        <w:trPr>
          <w:gridBefore w:val="1"/>
          <w:wBefore w:w="9" w:type="dxa"/>
        </w:trPr>
        <w:tc>
          <w:tcPr>
            <w:tcW w:w="5400" w:type="dxa"/>
          </w:tcPr>
          <w:p w14:paraId="41792F20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111BC5C" w14:textId="2E68984A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0073F82E" w14:textId="77777777" w:rsidR="0069626E" w:rsidRPr="00062DCB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04BF9E" w14:textId="1845AB1B" w:rsidR="0069626E" w:rsidRPr="00062DCB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69626E" w:rsidRPr="00C52C41" w14:paraId="67D36B93" w14:textId="43369EF8" w:rsidTr="003341D9">
        <w:trPr>
          <w:gridBefore w:val="1"/>
          <w:wBefore w:w="9" w:type="dxa"/>
        </w:trPr>
        <w:tc>
          <w:tcPr>
            <w:tcW w:w="5400" w:type="dxa"/>
          </w:tcPr>
          <w:p w14:paraId="4C0F9394" w14:textId="17D3D3E3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9D6265" w14:textId="5292E80E" w:rsidR="0069626E" w:rsidRPr="0069626E" w:rsidRDefault="00D63ECB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29,247</w:t>
            </w:r>
          </w:p>
        </w:tc>
        <w:tc>
          <w:tcPr>
            <w:tcW w:w="270" w:type="dxa"/>
          </w:tcPr>
          <w:p w14:paraId="0CD47710" w14:textId="77777777" w:rsidR="0069626E" w:rsidRPr="00062DCB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6765" w14:textId="7FE6A346" w:rsidR="0069626E" w:rsidRPr="00062DCB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11,632</w:t>
            </w:r>
          </w:p>
        </w:tc>
      </w:tr>
      <w:tr w:rsidR="0069626E" w:rsidRPr="00C52C41" w14:paraId="681CCAEE" w14:textId="628C908C" w:rsidTr="003341D9">
        <w:trPr>
          <w:gridBefore w:val="1"/>
          <w:wBefore w:w="9" w:type="dxa"/>
        </w:trPr>
        <w:tc>
          <w:tcPr>
            <w:tcW w:w="5400" w:type="dxa"/>
          </w:tcPr>
          <w:p w14:paraId="34D2D718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9294C1" w14:textId="3ECDFBC0" w:rsidR="0069626E" w:rsidRPr="0069626E" w:rsidRDefault="00D63ECB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163,732</w:t>
            </w:r>
          </w:p>
        </w:tc>
        <w:tc>
          <w:tcPr>
            <w:tcW w:w="270" w:type="dxa"/>
          </w:tcPr>
          <w:p w14:paraId="6D616C34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0FAA8" w14:textId="3E1E82CE" w:rsidR="0069626E" w:rsidRPr="00031D49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48,523</w:t>
            </w:r>
          </w:p>
        </w:tc>
      </w:tr>
      <w:tr w:rsidR="00925224" w:rsidRPr="00C52C41" w14:paraId="4FCD790F" w14:textId="77777777" w:rsidTr="003341D9">
        <w:trPr>
          <w:gridBefore w:val="1"/>
          <w:wBefore w:w="9" w:type="dxa"/>
          <w:trHeight w:val="50"/>
        </w:trPr>
        <w:tc>
          <w:tcPr>
            <w:tcW w:w="5400" w:type="dxa"/>
          </w:tcPr>
          <w:p w14:paraId="63D14657" w14:textId="77777777" w:rsidR="00925224" w:rsidRPr="00C52C41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846B71" w14:textId="77777777" w:rsidR="00925224" w:rsidRPr="0069626E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AC735" w14:textId="77777777" w:rsidR="00925224" w:rsidRPr="00C52C41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3593184" w14:textId="77777777" w:rsid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7E32" w:rsidRPr="00C52C41" w14:paraId="32058996" w14:textId="5BBE3FD0" w:rsidTr="003341D9">
        <w:trPr>
          <w:gridBefore w:val="1"/>
          <w:wBefore w:w="9" w:type="dxa"/>
        </w:trPr>
        <w:tc>
          <w:tcPr>
            <w:tcW w:w="5400" w:type="dxa"/>
          </w:tcPr>
          <w:p w14:paraId="29D5DA01" w14:textId="72821FF6" w:rsidR="00E47E32" w:rsidRPr="00082AE8" w:rsidRDefault="00E47E3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</w:tcPr>
          <w:p w14:paraId="0C191BA7" w14:textId="6A0F8C10" w:rsidR="00E47E32" w:rsidRPr="00C52C41" w:rsidRDefault="00E47E3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68D7D" w14:textId="19E03377" w:rsidR="00E47E32" w:rsidRPr="00C52C41" w:rsidRDefault="00E47E3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AEDA9D" w14:textId="6146A29D" w:rsidR="00E47E32" w:rsidRPr="00C52C41" w:rsidRDefault="00E47E32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E32" w:rsidRPr="00C52C41" w14:paraId="3FCD263E" w14:textId="05215666" w:rsidTr="003341D9">
        <w:trPr>
          <w:gridBefore w:val="1"/>
          <w:wBefore w:w="9" w:type="dxa"/>
        </w:trPr>
        <w:tc>
          <w:tcPr>
            <w:tcW w:w="5400" w:type="dxa"/>
          </w:tcPr>
          <w:p w14:paraId="69C7CAF3" w14:textId="67DDBBAA" w:rsidR="00E47E32" w:rsidRPr="00304AFC" w:rsidRDefault="00E47E3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30C1C823" w14:textId="20768400" w:rsidR="00E47E32" w:rsidRPr="00304AFC" w:rsidRDefault="00E47E32" w:rsidP="0031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27A3DC" w14:textId="77777777" w:rsidR="00E47E32" w:rsidRPr="00304AFC" w:rsidRDefault="00E47E32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C5EACB" w14:textId="77777777" w:rsidR="00E47E32" w:rsidRPr="00304AFC" w:rsidRDefault="00E47E32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626E" w:rsidRPr="00C52C41" w14:paraId="101C261C" w14:textId="68AC0D18" w:rsidTr="003341D9">
        <w:trPr>
          <w:gridBefore w:val="1"/>
          <w:wBefore w:w="9" w:type="dxa"/>
        </w:trPr>
        <w:tc>
          <w:tcPr>
            <w:tcW w:w="5400" w:type="dxa"/>
          </w:tcPr>
          <w:p w14:paraId="2ADC8D58" w14:textId="71A77E6F" w:rsidR="0069626E" w:rsidRPr="0013415F" w:rsidRDefault="0069626E" w:rsidP="007D106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A374D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A272CC7" w14:textId="1F8BA660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7BEDB6E4" w14:textId="77777777" w:rsidR="0069626E" w:rsidRPr="00304AFC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8E388B" w14:textId="79A4D3D0" w:rsidR="0069626E" w:rsidRPr="00304AFC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</w:tr>
      <w:tr w:rsidR="0069626E" w:rsidRPr="00C52C41" w14:paraId="36AF0D98" w14:textId="4C7133AF" w:rsidTr="003341D9">
        <w:trPr>
          <w:gridBefore w:val="1"/>
          <w:wBefore w:w="9" w:type="dxa"/>
        </w:trPr>
        <w:tc>
          <w:tcPr>
            <w:tcW w:w="5400" w:type="dxa"/>
          </w:tcPr>
          <w:p w14:paraId="03780C1B" w14:textId="2EF85AAC" w:rsidR="0069626E" w:rsidRPr="0013415F" w:rsidRDefault="0069626E" w:rsidP="007D106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2F750A21" w14:textId="479582D6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27,024</w:t>
            </w:r>
          </w:p>
        </w:tc>
        <w:tc>
          <w:tcPr>
            <w:tcW w:w="270" w:type="dxa"/>
          </w:tcPr>
          <w:p w14:paraId="38124ECF" w14:textId="77777777" w:rsidR="0069626E" w:rsidRPr="00304AFC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66253B" w14:textId="260DCEDE" w:rsidR="0069626E" w:rsidRPr="00304AFC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69626E" w:rsidRPr="00C52C41" w14:paraId="6943DED4" w14:textId="6B85D0B6" w:rsidTr="003341D9">
        <w:trPr>
          <w:gridBefore w:val="1"/>
          <w:wBefore w:w="9" w:type="dxa"/>
        </w:trPr>
        <w:tc>
          <w:tcPr>
            <w:tcW w:w="5400" w:type="dxa"/>
          </w:tcPr>
          <w:p w14:paraId="3DDF4228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8F9CC3A" w14:textId="54243BD5" w:rsidR="0069626E" w:rsidRPr="0069626E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26E">
              <w:rPr>
                <w:rFonts w:ascii="Angsana New" w:hAnsi="Angsana New"/>
                <w:b/>
                <w:bCs/>
                <w:sz w:val="30"/>
                <w:szCs w:val="30"/>
              </w:rPr>
              <w:t>31,958</w:t>
            </w:r>
          </w:p>
        </w:tc>
        <w:tc>
          <w:tcPr>
            <w:tcW w:w="270" w:type="dxa"/>
          </w:tcPr>
          <w:p w14:paraId="621CA2C9" w14:textId="77777777" w:rsidR="0069626E" w:rsidRPr="00C52C41" w:rsidRDefault="0069626E" w:rsidP="0069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9DF16D" w14:textId="159AA419" w:rsidR="0069626E" w:rsidRPr="00031D49" w:rsidRDefault="0069626E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36,89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2780B4D6" w14:textId="77777777" w:rsidR="00197594" w:rsidRPr="001C4FF9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1C4FF9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0FA63FD9" w14:textId="210A07C8" w:rsidR="00CE44BE" w:rsidRPr="00571D3B" w:rsidRDefault="00CE44BE" w:rsidP="0082426D">
      <w:pPr>
        <w:pStyle w:val="a"/>
        <w:tabs>
          <w:tab w:val="clear" w:pos="1080"/>
        </w:tabs>
        <w:spacing w:line="180" w:lineRule="exact"/>
        <w:ind w:left="547"/>
        <w:jc w:val="thaiDistribute"/>
        <w:rPr>
          <w:rFonts w:ascii="Angsana New" w:hAnsi="Angsana New" w:cs="Angsana New"/>
          <w:i/>
          <w:iCs/>
          <w:spacing w:val="-6"/>
          <w:sz w:val="20"/>
          <w:szCs w:val="20"/>
          <w:highlight w:val="yellow"/>
          <w:lang w:val="en-US"/>
        </w:rPr>
      </w:pPr>
    </w:p>
    <w:p w14:paraId="635C5ED8" w14:textId="77777777"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14:paraId="69AF6E7D" w14:textId="77777777" w:rsidR="009E47C6" w:rsidRPr="009E47C6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A2EB271" w14:textId="6C19A854" w:rsidR="009E47C6" w:rsidRPr="00DA7ADC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Inc.</w:t>
      </w:r>
      <w:r w:rsidRPr="00DA7ADC">
        <w:rPr>
          <w:rFonts w:ascii="Angsana New" w:hAnsi="Angsana New"/>
          <w:sz w:val="30"/>
          <w:szCs w:val="30"/>
          <w:cs/>
        </w:rPr>
        <w:t>) โดยบริษัทใหญ่</w:t>
      </w:r>
      <w:r w:rsidR="001A55F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>
        <w:rPr>
          <w:rFonts w:ascii="Angsana New" w:hAnsi="Angsana New"/>
          <w:sz w:val="30"/>
          <w:szCs w:val="30"/>
          <w:cs/>
        </w:rPr>
        <w:t>ตกลงให้</w:t>
      </w:r>
      <w:r w:rsidRPr="00DA7ADC">
        <w:rPr>
          <w:rFonts w:ascii="Angsana New" w:hAnsi="Angsana New"/>
          <w:sz w:val="30"/>
          <w:szCs w:val="30"/>
          <w:cs/>
        </w:rPr>
        <w:t xml:space="preserve">บริษัทมีสิทธิในการใช้เครื่องหมายการค้า </w:t>
      </w:r>
      <w:r w:rsidRPr="00DA7ADC">
        <w:rPr>
          <w:rFonts w:ascii="Angsana New" w:hAnsi="Angsana New"/>
          <w:sz w:val="30"/>
          <w:szCs w:val="30"/>
        </w:rPr>
        <w:t>“Thai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with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Golden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Eagle”</w:t>
      </w:r>
      <w:r w:rsidRPr="00DA7ADC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1A55F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ในอัตรา 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DA7ADC">
        <w:rPr>
          <w:rFonts w:ascii="Angsana New" w:hAnsi="Angsana New"/>
          <w:sz w:val="30"/>
          <w:szCs w:val="30"/>
          <w:cs/>
        </w:rPr>
        <w:t>.</w:t>
      </w:r>
      <w:r w:rsidR="003E5BB7" w:rsidRPr="003E5BB7">
        <w:rPr>
          <w:rFonts w:ascii="Angsana New" w:hAnsi="Angsana New"/>
          <w:sz w:val="30"/>
          <w:szCs w:val="30"/>
        </w:rPr>
        <w:t>01</w:t>
      </w:r>
      <w:r w:rsidRPr="00DA7ADC">
        <w:rPr>
          <w:rFonts w:ascii="Angsana New" w:hAnsi="Angsana New"/>
          <w:sz w:val="30"/>
          <w:szCs w:val="30"/>
          <w:cs/>
        </w:rPr>
        <w:t xml:space="preserve"> เหรียญสหรัฐอเมริกา ต่อหลา สำหรับผ้าที่ขายภายใต้เครื่องหมายการค้าดังกล่าว สัญญา</w:t>
      </w:r>
      <w:r w:rsidR="00DC7760">
        <w:rPr>
          <w:rFonts w:ascii="Angsana New" w:hAnsi="Angsana New"/>
          <w:sz w:val="30"/>
          <w:szCs w:val="30"/>
        </w:rPr>
        <w:br/>
      </w:r>
      <w:r w:rsidRPr="00DA7ADC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DA7ADC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DA7ADC">
        <w:rPr>
          <w:rFonts w:ascii="Angsana New" w:hAnsi="Angsana New"/>
          <w:spacing w:val="-4"/>
          <w:sz w:val="30"/>
          <w:szCs w:val="30"/>
          <w:cs/>
        </w:rPr>
        <w:t>ส</w:t>
      </w:r>
      <w:r w:rsidR="003948BD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</w:t>
      </w:r>
      <w:r w:rsidR="001A55FE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C804449" w14:textId="77777777" w:rsidR="009E47C6" w:rsidRPr="00F84559" w:rsidRDefault="009E47C6" w:rsidP="0082426D">
      <w:pPr>
        <w:pStyle w:val="a"/>
        <w:tabs>
          <w:tab w:val="clear" w:pos="1080"/>
        </w:tabs>
        <w:spacing w:line="180" w:lineRule="exact"/>
        <w:ind w:left="547"/>
        <w:jc w:val="thaiDistribute"/>
        <w:rPr>
          <w:rFonts w:ascii="Angsana New" w:hAnsi="Angsana New" w:cs="Angsana New"/>
          <w:i/>
          <w:iCs/>
          <w:spacing w:val="-6"/>
          <w:highlight w:val="yellow"/>
          <w:lang w:val="en-US"/>
        </w:rPr>
      </w:pPr>
    </w:p>
    <w:p w14:paraId="1FC876F1" w14:textId="77777777" w:rsidR="009E47C6" w:rsidRPr="001C4FF9" w:rsidRDefault="009E47C6" w:rsidP="009E47C6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1C4FF9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4EA0AF70" w14:textId="77777777" w:rsidR="009E47C6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7208F53" w14:textId="26A5384E" w:rsidR="009E47C6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3B6947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(ประเทศไทย) จำกัด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3B6947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</w:t>
      </w:r>
      <w:r w:rsidR="00684D52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มีภาระผูกพันที่จะต้องจ่าย</w:t>
      </w:r>
      <w:r w:rsidRPr="003B6947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ที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3B6947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684D52">
        <w:rPr>
          <w:rFonts w:ascii="Angsana New" w:hAnsi="Angsana New"/>
          <w:sz w:val="30"/>
          <w:szCs w:val="30"/>
          <w:cs/>
          <w:lang w:val="th-TH"/>
        </w:rPr>
        <w:br/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3B6947">
        <w:rPr>
          <w:rFonts w:ascii="Angsana New" w:hAnsi="Angsana New"/>
          <w:sz w:val="30"/>
          <w:szCs w:val="30"/>
        </w:rPr>
        <w:t>30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07E7C8C" w14:textId="77777777" w:rsidR="009E47C6" w:rsidRPr="009E47C6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273247" w14:textId="200E1DF3"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1C4FF9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14:paraId="45C0A070" w14:textId="77777777" w:rsidR="009E47C6" w:rsidRPr="00065DD4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9D7CFF1" w14:textId="1A44BCD5" w:rsidR="009E47C6" w:rsidRPr="00DA7ADC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บริษัทมีสัญญาเช่าสาธารณูปโภค</w:t>
      </w:r>
      <w:r w:rsidRPr="00DA7ADC">
        <w:rPr>
          <w:rFonts w:ascii="Angsana New" w:hAnsi="Angsana New"/>
          <w:spacing w:val="-6"/>
          <w:sz w:val="30"/>
          <w:szCs w:val="30"/>
          <w:cs/>
        </w:rPr>
        <w:t>และบริการหลายฉบับกับบริษัทที่เกี่ยวข้องกันส</w:t>
      </w:r>
      <w:r w:rsidR="002450C1">
        <w:rPr>
          <w:rFonts w:ascii="Angsana New" w:hAnsi="Angsana New" w:hint="cs"/>
          <w:spacing w:val="-6"/>
          <w:sz w:val="30"/>
          <w:szCs w:val="30"/>
          <w:cs/>
        </w:rPr>
        <w:t>าม</w:t>
      </w:r>
      <w:r w:rsidRPr="00DA7ADC">
        <w:rPr>
          <w:rFonts w:ascii="Angsana New" w:hAnsi="Angsana New"/>
          <w:spacing w:val="-6"/>
          <w:sz w:val="30"/>
          <w:szCs w:val="30"/>
          <w:cs/>
        </w:rPr>
        <w:t xml:space="preserve">แห่ง (บริษัท ไทยโทเรซินเทติคส์ </w:t>
      </w:r>
      <w:r w:rsidRPr="00DA7ADC">
        <w:rPr>
          <w:rFonts w:ascii="Angsana New" w:hAnsi="Angsana New"/>
          <w:sz w:val="30"/>
          <w:szCs w:val="30"/>
          <w:cs/>
        </w:rPr>
        <w:t>จำกัด บริษัท ซีเอ็มที ไดอิ้ง จำกัด</w:t>
      </w:r>
      <w:r w:rsidR="002450C1">
        <w:rPr>
          <w:rFonts w:ascii="Angsana New" w:hAnsi="Angsana New"/>
          <w:sz w:val="30"/>
          <w:szCs w:val="30"/>
        </w:rPr>
        <w:t xml:space="preserve"> </w:t>
      </w:r>
      <w:r w:rsidR="002450C1">
        <w:rPr>
          <w:rFonts w:ascii="Angsana New" w:hAnsi="Angsana New" w:hint="cs"/>
          <w:sz w:val="30"/>
          <w:szCs w:val="30"/>
          <w:cs/>
        </w:rPr>
        <w:t>และ บริษัท โทเร ไฮบริด คอร์ด (ประเทศไทย) จำกัด</w:t>
      </w:r>
      <w:r w:rsidRPr="00DA7ADC">
        <w:rPr>
          <w:rFonts w:ascii="Angsana New" w:hAnsi="Angsana New"/>
          <w:sz w:val="30"/>
          <w:szCs w:val="30"/>
          <w:cs/>
        </w:rPr>
        <w:t>) โดยบริษัทตกลงให้เช่าอาคารโรงงาน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หรือที่ดิน</w:t>
      </w:r>
      <w:r w:rsidRPr="00DA7ADC">
        <w:rPr>
          <w:rFonts w:ascii="Angsana New" w:hAnsi="Angsana New"/>
          <w:sz w:val="30"/>
          <w:szCs w:val="30"/>
          <w:cs/>
        </w:rPr>
        <w:t xml:space="preserve"> และให้บริการทาง</w:t>
      </w:r>
      <w:r>
        <w:rPr>
          <w:rFonts w:ascii="Angsana New" w:hAnsi="Angsana New"/>
          <w:sz w:val="30"/>
          <w:szCs w:val="30"/>
          <w:cs/>
        </w:rPr>
        <w:t>ด้านสาธารณูปโภค</w:t>
      </w:r>
      <w:r w:rsidRPr="00DA7ADC">
        <w:rPr>
          <w:rFonts w:ascii="Angsana New" w:hAnsi="Angsana New"/>
          <w:sz w:val="30"/>
          <w:szCs w:val="30"/>
          <w:cs/>
        </w:rPr>
        <w:t>กับบริษัทที่เกี่ยวข้องกันดังกล่าว ภายใต้เงื่อนไขของสัญญา บริษัทที่เกี่ยวข้องกัน</w:t>
      </w:r>
      <w:r>
        <w:rPr>
          <w:rFonts w:ascii="Angsana New" w:hAnsi="Angsana New"/>
          <w:sz w:val="30"/>
          <w:szCs w:val="30"/>
          <w:cs/>
        </w:rPr>
        <w:t>มีภาระผูกพันที่จะต้องจ่าย</w:t>
      </w:r>
      <w:r w:rsidRPr="00DA7ADC">
        <w:rPr>
          <w:rFonts w:ascii="Angsana New" w:hAnsi="Angsana New"/>
          <w:sz w:val="30"/>
          <w:szCs w:val="30"/>
          <w:cs/>
        </w:rPr>
        <w:t>ค่าเช่า ค่าสาธารณูปโภค และค่าบริก</w:t>
      </w:r>
      <w:r>
        <w:rPr>
          <w:rFonts w:ascii="Angsana New" w:hAnsi="Angsana New"/>
          <w:sz w:val="30"/>
          <w:szCs w:val="30"/>
          <w:cs/>
        </w:rPr>
        <w:t>ารให้กับบริษัท</w:t>
      </w:r>
      <w:r w:rsidR="002450C1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ตามจำนวนเงินที่</w:t>
      </w:r>
      <w:r w:rsidRPr="00DA7ADC">
        <w:rPr>
          <w:rFonts w:ascii="Angsana New" w:hAnsi="Angsana New"/>
          <w:sz w:val="30"/>
          <w:szCs w:val="30"/>
          <w:cs/>
        </w:rPr>
        <w:t xml:space="preserve">ระบุไว้ในสัญญา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>การล่วงหน้าไม่น้อย</w:t>
      </w:r>
      <w:r w:rsidRPr="00F03586">
        <w:rPr>
          <w:rFonts w:ascii="Angsana New" w:hAnsi="Angsana New"/>
          <w:sz w:val="30"/>
          <w:szCs w:val="30"/>
          <w:cs/>
          <w:lang w:val="th-TH"/>
        </w:rPr>
        <w:t xml:space="preserve">กว่า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F03586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 w:hint="cs"/>
          <w:sz w:val="30"/>
          <w:szCs w:val="30"/>
        </w:rPr>
        <w:t>3</w:t>
      </w:r>
      <w:r w:rsidR="005570D1">
        <w:rPr>
          <w:rFonts w:ascii="Angsana New" w:hAnsi="Angsana New"/>
          <w:sz w:val="30"/>
          <w:szCs w:val="30"/>
        </w:rPr>
        <w:t xml:space="preserve"> </w:t>
      </w:r>
      <w:r w:rsidR="005570D1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4637" w:rsidRPr="00104637">
        <w:rPr>
          <w:rFonts w:ascii="Angsana New" w:hAnsi="Angsana New" w:hint="cs"/>
          <w:sz w:val="30"/>
          <w:szCs w:val="30"/>
        </w:rPr>
        <w:t>6</w:t>
      </w:r>
      <w:r w:rsidRPr="00F03586">
        <w:rPr>
          <w:rFonts w:ascii="Angsana New" w:hAnsi="Angsana New" w:hint="cs"/>
          <w:sz w:val="30"/>
          <w:szCs w:val="30"/>
          <w:cs/>
        </w:rPr>
        <w:t xml:space="preserve"> </w:t>
      </w:r>
      <w:r w:rsidRPr="00F03586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7510F91" w14:textId="77777777" w:rsidR="009E47C6" w:rsidRPr="00065DD4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0"/>
          <w:szCs w:val="20"/>
        </w:rPr>
      </w:pPr>
    </w:p>
    <w:p w14:paraId="3BCEFE4D" w14:textId="77777777" w:rsidR="009E47C6" w:rsidRPr="001C4FF9" w:rsidRDefault="009E47C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C4FF9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0EFE9489" w14:textId="77777777" w:rsidR="009E47C6" w:rsidRPr="00065DD4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12665C1" w14:textId="391A41E7" w:rsidR="0082426D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AC6BE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3E5BB7">
        <w:rPr>
          <w:rFonts w:ascii="Angsana New" w:hAnsi="Angsana New" w:hint="cs"/>
          <w:sz w:val="30"/>
          <w:szCs w:val="30"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  <w:r w:rsidR="0082426D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4E339DE" w14:textId="4EB28208" w:rsidR="00B75936" w:rsidRPr="00B75936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บันทึกข้อตกลงค่าธรรมเนียมการใช้สิทธิ</w:t>
      </w:r>
    </w:p>
    <w:p w14:paraId="34637678" w14:textId="77777777" w:rsidR="00B75936" w:rsidRPr="0082426D" w:rsidRDefault="00B7593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4200FED" w14:textId="5C2FE4A5" w:rsidR="00B75936" w:rsidRPr="00DA7ADC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>
        <w:rPr>
          <w:rFonts w:ascii="Angsana New" w:hAnsi="Angsana New"/>
          <w:sz w:val="30"/>
          <w:szCs w:val="30"/>
        </w:rPr>
        <w:t xml:space="preserve">(Toray Industries, Inc.) </w:t>
      </w:r>
      <w:r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14:paraId="6FF07DF6" w14:textId="77777777" w:rsidR="00065DD4" w:rsidRPr="0082426D" w:rsidRDefault="00065DD4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EE0FDF9" w14:textId="1139C2BD" w:rsidR="001C4FF9" w:rsidRPr="000568D6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568D6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87C0BBA" w14:textId="77777777" w:rsidR="001C4FF9" w:rsidRPr="0082426D" w:rsidRDefault="001C4FF9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14:paraId="29DAC958" w14:textId="0EC24425" w:rsidR="001C4FF9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="00AA6189"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82426D" w:rsidRDefault="001C4FF9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3341D9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3341D9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7D829D32" w14:textId="77777777" w:rsidTr="003341D9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3366E22C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69D468A4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A40ED" w:rsidRPr="00B0181B" w14:paraId="6329660B" w14:textId="77777777" w:rsidTr="003341D9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DD4" w:rsidRPr="003D047D" w14:paraId="4E96C02A" w14:textId="77777777" w:rsidTr="003341D9">
        <w:trPr>
          <w:gridBefore w:val="1"/>
          <w:wBefore w:w="9" w:type="dxa"/>
        </w:trPr>
        <w:tc>
          <w:tcPr>
            <w:tcW w:w="5760" w:type="dxa"/>
          </w:tcPr>
          <w:p w14:paraId="218AC9A5" w14:textId="09B5F1D4" w:rsidR="00065DD4" w:rsidRDefault="00065DD4" w:rsidP="00B63327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3E0E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710" w:type="dxa"/>
            <w:vAlign w:val="bottom"/>
          </w:tcPr>
          <w:p w14:paraId="6466896B" w14:textId="77777777" w:rsidR="00065DD4" w:rsidRPr="003B3227" w:rsidRDefault="00065DD4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065DD4" w:rsidRPr="003B3227" w:rsidRDefault="00065DD4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065DD4" w:rsidRPr="003B3227" w:rsidRDefault="00065DD4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5DD4" w:rsidRPr="003D047D" w14:paraId="4E9351C4" w14:textId="3D7B82B2" w:rsidTr="003341D9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065DD4" w:rsidRPr="000568D6" w:rsidRDefault="00065DD4" w:rsidP="00B63327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  <w:r w:rsidR="003E0E03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4347C7F4" w:rsidR="00065DD4" w:rsidRPr="003B3227" w:rsidRDefault="00104637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 w:rsidR="00065DD4">
              <w:rPr>
                <w:rFonts w:ascii="Angsana New" w:hAnsi="Angsana New"/>
                <w:b/>
                <w:bCs/>
                <w:sz w:val="30"/>
                <w:szCs w:val="30"/>
              </w:rPr>
              <w:t>,775</w:t>
            </w:r>
          </w:p>
        </w:tc>
        <w:tc>
          <w:tcPr>
            <w:tcW w:w="270" w:type="dxa"/>
          </w:tcPr>
          <w:p w14:paraId="64FEAD5C" w14:textId="77777777" w:rsidR="00065DD4" w:rsidRPr="003B3227" w:rsidRDefault="00065DD4" w:rsidP="00B6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7A1C8EB8" w:rsidR="00065DD4" w:rsidRPr="00897CC5" w:rsidRDefault="00065DD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B3227">
              <w:rPr>
                <w:rFonts w:ascii="Angsana New" w:hAnsi="Angsana New"/>
                <w:b/>
                <w:bCs/>
                <w:sz w:val="30"/>
                <w:szCs w:val="30"/>
              </w:rPr>
              <w:t>43,148</w:t>
            </w:r>
          </w:p>
        </w:tc>
      </w:tr>
    </w:tbl>
    <w:p w14:paraId="461B1C23" w14:textId="1C65EDC6" w:rsidR="00335541" w:rsidRPr="0082426D" w:rsidRDefault="00335541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5F5D262D" w14:textId="370EB317" w:rsidR="005644E4" w:rsidRPr="00C03C29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C03C29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58F5F0FB" w14:textId="6E2AA273" w:rsidR="005644E4" w:rsidRPr="0082426D" w:rsidRDefault="005644E4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3E991DEE" w14:textId="77777777"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3BF5BE15" w14:textId="77777777" w:rsidR="008C1619" w:rsidRPr="0082426D" w:rsidRDefault="008C1619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  <w:cs/>
        </w:rPr>
      </w:pPr>
    </w:p>
    <w:p w14:paraId="746F4D4D" w14:textId="520C9C30" w:rsidR="00197594" w:rsidRDefault="00104637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 w:rsidRPr="00104637">
        <w:rPr>
          <w:rFonts w:ascii="Angsana New" w:hAnsi="Angsana New" w:cs="Angsana New" w:hint="cs"/>
          <w:b/>
          <w:bCs/>
          <w:lang w:val="en-US"/>
        </w:rPr>
        <w:t>7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82426D" w:rsidRDefault="0040381C" w:rsidP="0082426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1E95F6F2" w14:textId="77777777" w:rsidTr="003341D9">
        <w:tc>
          <w:tcPr>
            <w:tcW w:w="5769" w:type="dxa"/>
            <w:gridSpan w:val="2"/>
          </w:tcPr>
          <w:p w14:paraId="0836335C" w14:textId="77777777" w:rsidR="00065DD4" w:rsidRPr="00B0181B" w:rsidRDefault="00065DD4" w:rsidP="009D1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5CF510" w14:textId="2E0FFF33" w:rsidR="00065DD4" w:rsidRPr="00BC12D1" w:rsidRDefault="00065DD4" w:rsidP="009D1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62F08C1A" w14:textId="77777777" w:rsidTr="003341D9">
        <w:tc>
          <w:tcPr>
            <w:tcW w:w="5769" w:type="dxa"/>
            <w:gridSpan w:val="2"/>
          </w:tcPr>
          <w:p w14:paraId="7A2F7468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991B976" w14:textId="371E644E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1C2B5828" w14:textId="77777777" w:rsidTr="003341D9">
        <w:tc>
          <w:tcPr>
            <w:tcW w:w="5769" w:type="dxa"/>
            <w:gridSpan w:val="2"/>
          </w:tcPr>
          <w:p w14:paraId="413BA5D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565EF5" w14:textId="1B4EAA48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85B0C7" w14:textId="6D139FCF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DB789D" w14:textId="0703B4F3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A40667" w:rsidRPr="00B0181B" w14:paraId="6CEBF222" w14:textId="77777777" w:rsidTr="003341D9">
        <w:tc>
          <w:tcPr>
            <w:tcW w:w="5769" w:type="dxa"/>
            <w:gridSpan w:val="2"/>
          </w:tcPr>
          <w:p w14:paraId="45E1AFB4" w14:textId="77777777"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E1E5691" w14:textId="77777777" w:rsidR="00A40667" w:rsidRPr="00B0181B" w:rsidRDefault="00A40667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DA4" w:rsidRPr="00C52C41" w14:paraId="314EEA50" w14:textId="06D32ACB" w:rsidTr="003341D9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7D383663" w14:textId="77777777" w:rsidR="00721DA4" w:rsidRPr="00C52C41" w:rsidRDefault="00721DA4" w:rsidP="009D1228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742A83A8" w:rsidR="00721DA4" w:rsidRPr="00721DA4" w:rsidRDefault="00721DA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DA4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676232" w14:textId="77777777" w:rsidR="00721DA4" w:rsidRPr="00C52C41" w:rsidRDefault="00721DA4" w:rsidP="009D1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662EED35" w14:textId="6F7D8284" w:rsidR="00721DA4" w:rsidRPr="004518CE" w:rsidRDefault="00721DA4" w:rsidP="0082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721DA4" w:rsidRPr="00C52C41" w14:paraId="6DAC89F9" w14:textId="774A4355" w:rsidTr="003341D9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31464A09" w14:textId="370F9DED" w:rsidR="00721DA4" w:rsidRPr="00C52C41" w:rsidRDefault="00721DA4" w:rsidP="009D1228">
            <w:pPr>
              <w:pStyle w:val="Heading6"/>
              <w:spacing w:line="240" w:lineRule="auto"/>
              <w:ind w:left="165" w:hanging="165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เงินฝากสถาบันการเงินประเภทกระแสรายวันและออมทรัพย์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19D04055" w:rsidR="00721DA4" w:rsidRPr="00721DA4" w:rsidRDefault="00721DA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DA4">
              <w:rPr>
                <w:rFonts w:ascii="Angsana New" w:hAnsi="Angsana New"/>
                <w:sz w:val="30"/>
                <w:szCs w:val="30"/>
              </w:rPr>
              <w:t>446,353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1C762C" w14:textId="77777777" w:rsidR="00721DA4" w:rsidRPr="00C52C41" w:rsidRDefault="00721DA4" w:rsidP="009D1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EE5E82" w14:textId="0060C637" w:rsidR="00721DA4" w:rsidRDefault="00721DA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864,912</w:t>
            </w:r>
          </w:p>
        </w:tc>
      </w:tr>
      <w:tr w:rsidR="00721DA4" w:rsidRPr="00C52C41" w14:paraId="2ECF2395" w14:textId="40BE6A0C" w:rsidTr="003341D9">
        <w:trPr>
          <w:gridBefore w:val="1"/>
          <w:wBefore w:w="9" w:type="dxa"/>
          <w:trHeight w:val="200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51C2B254" w14:textId="62A959BB" w:rsidR="00721DA4" w:rsidRPr="00C52C41" w:rsidRDefault="00721DA4" w:rsidP="009D1228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78D696D0" w:rsidR="00721DA4" w:rsidRPr="00721DA4" w:rsidRDefault="00721DA4" w:rsidP="0082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1D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263367" w14:textId="77777777" w:rsidR="00721DA4" w:rsidRPr="00C52C41" w:rsidRDefault="00721DA4" w:rsidP="009D1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328EE40A" w14:textId="7F9D8539" w:rsidR="00721DA4" w:rsidRDefault="00721DA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</w:t>
            </w:r>
            <w:r w:rsidRPr="00910D8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721DA4" w:rsidRPr="00C52C41" w14:paraId="446D3BEE" w14:textId="6F76257A" w:rsidTr="003341D9">
        <w:trPr>
          <w:gridBefore w:val="1"/>
          <w:wBefore w:w="9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721DA4" w:rsidRPr="00C52C41" w:rsidRDefault="00721DA4" w:rsidP="009D1228">
            <w:pPr>
              <w:pStyle w:val="Heading6"/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5B649EE6" w:rsidR="00721DA4" w:rsidRPr="00721DA4" w:rsidRDefault="00721DA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DA4">
              <w:rPr>
                <w:rFonts w:ascii="Angsana New" w:hAnsi="Angsana New"/>
                <w:b/>
                <w:bCs/>
                <w:sz w:val="30"/>
                <w:szCs w:val="30"/>
              </w:rPr>
              <w:t>447,022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F8BE" w14:textId="77777777" w:rsidR="00721DA4" w:rsidRPr="00C52C41" w:rsidRDefault="00721DA4" w:rsidP="009D1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D4000" w14:textId="5D7CEA0B" w:rsidR="00721DA4" w:rsidRPr="004518CE" w:rsidRDefault="00721DA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1,265,361</w:t>
            </w:r>
          </w:p>
        </w:tc>
      </w:tr>
    </w:tbl>
    <w:p w14:paraId="3F2046C3" w14:textId="77777777" w:rsidR="00B60090" w:rsidRDefault="00B6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077DC93F" w14:textId="07A5DB77" w:rsidR="00197594" w:rsidRDefault="00104637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 w:rsidR="00197594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5E2FD556" w14:textId="77777777" w:rsidR="00AC4B96" w:rsidRPr="00B60090" w:rsidRDefault="00AC4B96" w:rsidP="00B6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810"/>
        <w:gridCol w:w="1710"/>
        <w:gridCol w:w="270"/>
        <w:gridCol w:w="1710"/>
      </w:tblGrid>
      <w:tr w:rsidR="00065DD4" w:rsidRPr="00B0181B" w14:paraId="10AA766C" w14:textId="77777777" w:rsidTr="003341D9">
        <w:tc>
          <w:tcPr>
            <w:tcW w:w="4959" w:type="dxa"/>
            <w:gridSpan w:val="2"/>
          </w:tcPr>
          <w:p w14:paraId="06B9A1C1" w14:textId="77777777" w:rsidR="00065DD4" w:rsidRPr="00B0181B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BC8463" w14:textId="77777777" w:rsidR="00065DD4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7F23EF" w14:textId="391B1334" w:rsidR="00065DD4" w:rsidRPr="00BC12D1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4EF8A218" w14:textId="77777777" w:rsidTr="003341D9">
        <w:tc>
          <w:tcPr>
            <w:tcW w:w="4959" w:type="dxa"/>
            <w:gridSpan w:val="2"/>
          </w:tcPr>
          <w:p w14:paraId="768DD949" w14:textId="77777777" w:rsidR="00065DD4" w:rsidRPr="00B0181B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97C86A" w14:textId="77777777" w:rsidR="00065DD4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D5AD5F" w14:textId="7AB56EE9" w:rsidR="00065DD4" w:rsidRPr="00BC12D1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C35D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65DD4" w:rsidRPr="00B0181B" w14:paraId="69012C9B" w14:textId="77777777" w:rsidTr="003341D9">
        <w:tc>
          <w:tcPr>
            <w:tcW w:w="4959" w:type="dxa"/>
            <w:gridSpan w:val="2"/>
          </w:tcPr>
          <w:p w14:paraId="336F5F4A" w14:textId="77777777" w:rsidR="00065DD4" w:rsidRPr="00B0181B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C838B5" w14:textId="4772D677" w:rsidR="00065DD4" w:rsidRPr="003E5BB7" w:rsidRDefault="00065DD4" w:rsidP="0089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2A77B4A" w14:textId="4BCE4103" w:rsidR="00065DD4" w:rsidRPr="00284595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31A4D0" w14:textId="77777777" w:rsidR="00065DD4" w:rsidRPr="00B0181B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8CC515" w14:textId="5309D908" w:rsidR="00065DD4" w:rsidRPr="00284595" w:rsidRDefault="00065DD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97CC5" w:rsidRPr="00B0181B" w14:paraId="02C2D33F" w14:textId="77777777" w:rsidTr="003341D9">
        <w:tc>
          <w:tcPr>
            <w:tcW w:w="4959" w:type="dxa"/>
            <w:gridSpan w:val="2"/>
          </w:tcPr>
          <w:p w14:paraId="6D191551" w14:textId="77777777"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328C97" w14:textId="77777777"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653AA8D" w14:textId="47344471" w:rsidR="00897CC5" w:rsidRPr="00B0181B" w:rsidRDefault="00897CC5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DD4" w:rsidRPr="000C5FB2" w14:paraId="390811FE" w14:textId="1CD86970" w:rsidTr="003341D9">
        <w:trPr>
          <w:gridBefore w:val="1"/>
          <w:wBefore w:w="9" w:type="dxa"/>
          <w:trHeight w:val="317"/>
        </w:trPr>
        <w:tc>
          <w:tcPr>
            <w:tcW w:w="4950" w:type="dxa"/>
          </w:tcPr>
          <w:p w14:paraId="70872D94" w14:textId="77777777" w:rsidR="00065DD4" w:rsidRPr="000C5FB2" w:rsidRDefault="00065DD4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76A07EA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EC72E4" w14:textId="1D483D72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5224" w:rsidRPr="000C5FB2" w14:paraId="5EB9C13D" w14:textId="1A863891" w:rsidTr="003341D9">
        <w:trPr>
          <w:gridBefore w:val="1"/>
          <w:wBefore w:w="9" w:type="dxa"/>
        </w:trPr>
        <w:tc>
          <w:tcPr>
            <w:tcW w:w="4950" w:type="dxa"/>
          </w:tcPr>
          <w:p w14:paraId="05A7207B" w14:textId="77777777" w:rsidR="00925224" w:rsidRPr="000C5FB2" w:rsidRDefault="00925224" w:rsidP="009252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19268BE" w14:textId="77777777" w:rsidR="00925224" w:rsidRPr="003E5BB7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95D50A" w14:textId="34E53721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509,720</w:t>
            </w:r>
          </w:p>
        </w:tc>
        <w:tc>
          <w:tcPr>
            <w:tcW w:w="270" w:type="dxa"/>
          </w:tcPr>
          <w:p w14:paraId="4A1ACFFA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A980AB" w14:textId="21B4EDD5" w:rsidR="00925224" w:rsidRPr="004518CE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</w:tr>
      <w:tr w:rsidR="00925224" w:rsidRPr="000C5FB2" w14:paraId="03AC1E1E" w14:textId="473505BC" w:rsidTr="003341D9">
        <w:trPr>
          <w:gridBefore w:val="1"/>
          <w:wBefore w:w="9" w:type="dxa"/>
        </w:trPr>
        <w:tc>
          <w:tcPr>
            <w:tcW w:w="4950" w:type="dxa"/>
          </w:tcPr>
          <w:p w14:paraId="281C868F" w14:textId="2737F657" w:rsidR="00925224" w:rsidRPr="000C5FB2" w:rsidRDefault="00925224" w:rsidP="0092522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810" w:type="dxa"/>
          </w:tcPr>
          <w:p w14:paraId="695CDC52" w14:textId="77777777" w:rsidR="00925224" w:rsidRPr="00FF4CE0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62D45E" w14:textId="48C930AB" w:rsidR="00925224" w:rsidRPr="00925224" w:rsidRDefault="00925224" w:rsidP="003341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072F3D" w14:textId="77777777" w:rsid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224" w:rsidRPr="000C5FB2" w14:paraId="06F68D15" w14:textId="57E46EBF" w:rsidTr="003341D9">
        <w:trPr>
          <w:gridBefore w:val="1"/>
          <w:wBefore w:w="9" w:type="dxa"/>
        </w:trPr>
        <w:tc>
          <w:tcPr>
            <w:tcW w:w="4950" w:type="dxa"/>
          </w:tcPr>
          <w:p w14:paraId="378FB450" w14:textId="553FAD7A" w:rsidR="00925224" w:rsidRPr="000C5FB2" w:rsidRDefault="00925224" w:rsidP="00925224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EFD94ED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05245A" w14:textId="5880BE49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52,054</w:t>
            </w:r>
          </w:p>
        </w:tc>
        <w:tc>
          <w:tcPr>
            <w:tcW w:w="270" w:type="dxa"/>
          </w:tcPr>
          <w:p w14:paraId="23504885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FAD627" w14:textId="7917449F" w:rsid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63,949</w:t>
            </w:r>
          </w:p>
        </w:tc>
      </w:tr>
      <w:tr w:rsidR="00925224" w:rsidRPr="000C5FB2" w14:paraId="0F7A0934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190C3CBE" w14:textId="442D003E" w:rsidR="00925224" w:rsidRPr="000C5FB2" w:rsidRDefault="00925224" w:rsidP="00925224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AB82D61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582FBF3" w14:textId="468C05CB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D08523A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3473059" w14:textId="69BEF319" w:rsid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925224" w:rsidRPr="000C5FB2" w14:paraId="60851C98" w14:textId="5F2AA203" w:rsidTr="003341D9">
        <w:trPr>
          <w:gridBefore w:val="1"/>
          <w:wBefore w:w="9" w:type="dxa"/>
        </w:trPr>
        <w:tc>
          <w:tcPr>
            <w:tcW w:w="4950" w:type="dxa"/>
          </w:tcPr>
          <w:p w14:paraId="173725F1" w14:textId="682871E3" w:rsidR="00925224" w:rsidRPr="00AC4B96" w:rsidRDefault="00925224" w:rsidP="009252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0B30AA" w14:textId="3CC8A329" w:rsidR="00925224" w:rsidRDefault="00104637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04C706A1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561,786</w:t>
            </w:r>
          </w:p>
        </w:tc>
        <w:tc>
          <w:tcPr>
            <w:tcW w:w="270" w:type="dxa"/>
          </w:tcPr>
          <w:p w14:paraId="49E7F020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37C7281E" w:rsidR="00925224" w:rsidRPr="004518CE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458,553</w:t>
            </w:r>
          </w:p>
        </w:tc>
      </w:tr>
      <w:tr w:rsidR="00925224" w:rsidRPr="00B60090" w14:paraId="595DC49D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1DFEA9F8" w14:textId="77777777" w:rsidR="00925224" w:rsidRPr="00B60090" w:rsidRDefault="00925224" w:rsidP="00B6009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DCB5035" w14:textId="77777777" w:rsidR="00925224" w:rsidRPr="00B60090" w:rsidRDefault="00925224" w:rsidP="00B6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D0D52D" w14:textId="77777777" w:rsidR="00925224" w:rsidRPr="00B60090" w:rsidRDefault="00925224" w:rsidP="003341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EE39B" w14:textId="77777777" w:rsidR="00925224" w:rsidRPr="00B60090" w:rsidRDefault="00925224" w:rsidP="00B6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5BE9D5B" w14:textId="77777777" w:rsidR="00925224" w:rsidRPr="00B60090" w:rsidRDefault="00925224" w:rsidP="00B6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5224" w:rsidRPr="000C5FB2" w14:paraId="27EE7828" w14:textId="7882C894" w:rsidTr="003341D9">
        <w:trPr>
          <w:gridBefore w:val="1"/>
          <w:wBefore w:w="9" w:type="dxa"/>
        </w:trPr>
        <w:tc>
          <w:tcPr>
            <w:tcW w:w="4950" w:type="dxa"/>
          </w:tcPr>
          <w:p w14:paraId="6DA6D3CD" w14:textId="120E9A1D" w:rsidR="00925224" w:rsidRPr="000C5FB2" w:rsidRDefault="00925224" w:rsidP="009252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4949727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183E7C" w14:textId="305694BB" w:rsidR="00925224" w:rsidRPr="00925224" w:rsidRDefault="00925224" w:rsidP="003341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D42725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5224" w:rsidRPr="000C5FB2" w14:paraId="52EEB815" w14:textId="1243BC4C" w:rsidTr="003341D9">
        <w:trPr>
          <w:gridBefore w:val="1"/>
          <w:wBefore w:w="9" w:type="dxa"/>
        </w:trPr>
        <w:tc>
          <w:tcPr>
            <w:tcW w:w="4950" w:type="dxa"/>
          </w:tcPr>
          <w:p w14:paraId="0284557A" w14:textId="77777777" w:rsidR="00925224" w:rsidRPr="000C5FB2" w:rsidRDefault="00925224" w:rsidP="009252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24D39EC3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CFCC9D" w14:textId="625605B5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946,664</w:t>
            </w:r>
          </w:p>
        </w:tc>
        <w:tc>
          <w:tcPr>
            <w:tcW w:w="270" w:type="dxa"/>
          </w:tcPr>
          <w:p w14:paraId="23E96BB8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2EA06D84" w:rsidR="00925224" w:rsidRPr="004518CE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1,140,782</w:t>
            </w:r>
          </w:p>
        </w:tc>
      </w:tr>
      <w:tr w:rsidR="00925224" w:rsidRPr="000C5FB2" w14:paraId="1E7D4BD0" w14:textId="27260746" w:rsidTr="003341D9">
        <w:trPr>
          <w:gridBefore w:val="1"/>
          <w:wBefore w:w="9" w:type="dxa"/>
        </w:trPr>
        <w:tc>
          <w:tcPr>
            <w:tcW w:w="4950" w:type="dxa"/>
          </w:tcPr>
          <w:p w14:paraId="2B18E9FA" w14:textId="4591036D" w:rsidR="00925224" w:rsidRPr="000C5FB2" w:rsidRDefault="00925224" w:rsidP="009252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A765B9B" w14:textId="77777777" w:rsidR="00925224" w:rsidRPr="004518CE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D4E852" w14:textId="657E5456" w:rsidR="00925224" w:rsidRPr="00925224" w:rsidRDefault="00925224" w:rsidP="003341D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925224" w:rsidRPr="004518CE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224" w:rsidRPr="000C5FB2" w14:paraId="75D05C6D" w14:textId="6E635233" w:rsidTr="003341D9">
        <w:trPr>
          <w:gridBefore w:val="1"/>
          <w:wBefore w:w="9" w:type="dxa"/>
        </w:trPr>
        <w:tc>
          <w:tcPr>
            <w:tcW w:w="4950" w:type="dxa"/>
          </w:tcPr>
          <w:p w14:paraId="50E3A703" w14:textId="0A0FDA47" w:rsidR="00925224" w:rsidRDefault="00925224" w:rsidP="00925224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FC394A7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8B0D0F" w14:textId="3B2EED1F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11,4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980D2AA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1E91E8" w14:textId="2B26E8C4" w:rsidR="00925224" w:rsidRPr="004518CE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29,383</w:t>
            </w:r>
          </w:p>
        </w:tc>
      </w:tr>
      <w:tr w:rsidR="00925224" w:rsidRPr="000C5FB2" w14:paraId="33AAC26F" w14:textId="2C27747B" w:rsidTr="003341D9">
        <w:trPr>
          <w:gridBefore w:val="1"/>
          <w:wBefore w:w="9" w:type="dxa"/>
        </w:trPr>
        <w:tc>
          <w:tcPr>
            <w:tcW w:w="4950" w:type="dxa"/>
          </w:tcPr>
          <w:p w14:paraId="47D21D24" w14:textId="7A576686" w:rsidR="00925224" w:rsidRPr="000C5FB2" w:rsidRDefault="00925224" w:rsidP="00925224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3E98B49E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B4B8DB" w14:textId="5ED92157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48E0A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69DF5C" w14:textId="70EE91D2" w:rsidR="00925224" w:rsidRPr="004518CE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3,048</w:t>
            </w:r>
          </w:p>
        </w:tc>
      </w:tr>
      <w:tr w:rsidR="00925224" w:rsidRPr="000C5FB2" w14:paraId="65CE3139" w14:textId="6E56CA2E" w:rsidTr="003341D9">
        <w:trPr>
          <w:gridBefore w:val="1"/>
          <w:wBefore w:w="9" w:type="dxa"/>
        </w:trPr>
        <w:tc>
          <w:tcPr>
            <w:tcW w:w="4950" w:type="dxa"/>
          </w:tcPr>
          <w:p w14:paraId="38F1F976" w14:textId="4094C582" w:rsidR="00925224" w:rsidRPr="000C5FB2" w:rsidRDefault="003E0E03" w:rsidP="009252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67FDC2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320A4355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958,12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FC090B" w14:textId="77777777" w:rsidR="00925224" w:rsidRPr="000C5FB2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0D4C3D5B" w:rsidR="00925224" w:rsidRPr="004518CE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1,173,213</w:t>
            </w:r>
          </w:p>
        </w:tc>
      </w:tr>
      <w:tr w:rsidR="00925224" w:rsidRPr="000C5FB2" w14:paraId="5D819C1A" w14:textId="50F59761" w:rsidTr="003341D9">
        <w:trPr>
          <w:gridBefore w:val="1"/>
          <w:wBefore w:w="9" w:type="dxa"/>
        </w:trPr>
        <w:tc>
          <w:tcPr>
            <w:tcW w:w="4950" w:type="dxa"/>
          </w:tcPr>
          <w:p w14:paraId="324331C6" w14:textId="016DF81E" w:rsidR="00925224" w:rsidRPr="000C5FB2" w:rsidRDefault="000A3587" w:rsidP="009252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3E0E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810" w:type="dxa"/>
          </w:tcPr>
          <w:p w14:paraId="6257DDCD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6D93924" w14:textId="57ADDA2C" w:rsidR="00925224" w:rsidRPr="00D3420D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420D">
              <w:rPr>
                <w:rFonts w:ascii="Angsana New" w:hAnsi="Angsana New"/>
                <w:b/>
                <w:bCs/>
                <w:sz w:val="30"/>
                <w:szCs w:val="30"/>
              </w:rPr>
              <w:t>1,519,9</w:t>
            </w:r>
            <w:r w:rsidR="00104637" w:rsidRPr="00D3420D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6720D77" w14:textId="77777777" w:rsidR="00925224" w:rsidRPr="00D3420D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07B83F1" w14:textId="182DAA06" w:rsidR="00925224" w:rsidRPr="00D3420D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420D">
              <w:rPr>
                <w:rFonts w:ascii="Angsana New" w:hAnsi="Angsana New"/>
                <w:b/>
                <w:bCs/>
                <w:sz w:val="30"/>
                <w:szCs w:val="30"/>
              </w:rPr>
              <w:t>1,631,766</w:t>
            </w:r>
          </w:p>
        </w:tc>
      </w:tr>
      <w:tr w:rsidR="000A3587" w:rsidRPr="000C5FB2" w14:paraId="77437E32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3B75A6F9" w14:textId="75F2C061" w:rsidR="000A3587" w:rsidRPr="000C5FB2" w:rsidRDefault="000A3587" w:rsidP="009252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3E0E0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810" w:type="dxa"/>
          </w:tcPr>
          <w:p w14:paraId="2B9375C0" w14:textId="77777777" w:rsidR="000A3587" w:rsidRDefault="000A3587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1911AD" w14:textId="77777777" w:rsidR="000A3587" w:rsidRPr="00925224" w:rsidRDefault="000A3587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80C44" w14:textId="77777777" w:rsidR="000A3587" w:rsidRPr="000C5FB2" w:rsidRDefault="000A3587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C8B4E31" w14:textId="77777777" w:rsidR="000A3587" w:rsidRPr="00925224" w:rsidRDefault="000A3587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224" w:rsidRPr="000C5FB2" w14:paraId="5B3B2AA2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033A19F2" w14:textId="78B3369E" w:rsidR="00925224" w:rsidRPr="000A3587" w:rsidRDefault="003E0E03" w:rsidP="000A3587">
            <w:pPr>
              <w:spacing w:line="240" w:lineRule="auto"/>
              <w:ind w:left="16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hint="cs"/>
                <w:i/>
                <w:iCs/>
                <w:sz w:val="30"/>
                <w:szCs w:val="30"/>
              </w:rPr>
              <w:t>563</w:t>
            </w:r>
            <w:r w:rsidR="000A358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0A358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810" w:type="dxa"/>
          </w:tcPr>
          <w:p w14:paraId="670207E4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F5B1C3" w14:textId="29E5FAEF" w:rsidR="00925224" w:rsidRPr="0082426D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42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160F5" w14:textId="77777777" w:rsidR="00925224" w:rsidRPr="0082426D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E145B0" w14:textId="76D876F7" w:rsidR="00925224" w:rsidRPr="0082426D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42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5224" w:rsidRPr="000C5FB2" w14:paraId="2D8354DC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025B00F9" w14:textId="3524E49A" w:rsidR="00925224" w:rsidRPr="000C5FB2" w:rsidRDefault="000A3587" w:rsidP="009252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840FA1D" w14:textId="77777777" w:rsid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C82A70" w14:textId="2EBEE16F" w:rsidR="00925224" w:rsidRPr="00925224" w:rsidRDefault="00925224" w:rsidP="0033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1,519,9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D10FDDA" w14:textId="77777777" w:rsidR="00925224" w:rsidRPr="00925224" w:rsidRDefault="00925224" w:rsidP="0092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FE77514" w14:textId="0DDE72C7" w:rsidR="00925224" w:rsidRPr="00925224" w:rsidRDefault="00925224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1,631,766</w:t>
            </w:r>
          </w:p>
        </w:tc>
      </w:tr>
    </w:tbl>
    <w:p w14:paraId="6CEB6DE1" w14:textId="77777777" w:rsidR="009D1228" w:rsidRPr="00B60090" w:rsidRDefault="009D1228" w:rsidP="00B6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  <w:cs/>
        </w:rPr>
      </w:pPr>
    </w:p>
    <w:p w14:paraId="484F2AF9" w14:textId="3F256BB9" w:rsidR="009D1228" w:rsidRDefault="009D1228" w:rsidP="009D1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68AE058" w14:textId="101A82F0" w:rsidR="009E4DA0" w:rsidRDefault="00104637" w:rsidP="009E4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9</w:t>
      </w:r>
      <w:r w:rsidR="009E4DA0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3E0E0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285770CE" w14:textId="3D8F5053" w:rsidR="00CA1647" w:rsidRPr="00B60090" w:rsidRDefault="00CA1647" w:rsidP="00CA1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810"/>
        <w:gridCol w:w="1710"/>
        <w:gridCol w:w="252"/>
        <w:gridCol w:w="18"/>
        <w:gridCol w:w="1710"/>
      </w:tblGrid>
      <w:tr w:rsidR="00C35D2E" w:rsidRPr="00B0181B" w14:paraId="0637B60C" w14:textId="77777777" w:rsidTr="001E24D6">
        <w:tc>
          <w:tcPr>
            <w:tcW w:w="5760" w:type="dxa"/>
            <w:gridSpan w:val="2"/>
          </w:tcPr>
          <w:p w14:paraId="0B3FBCD5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273BEF5A" w14:textId="75828F4B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09CB1C07" w14:textId="77777777" w:rsidTr="001E24D6">
        <w:tc>
          <w:tcPr>
            <w:tcW w:w="5760" w:type="dxa"/>
            <w:gridSpan w:val="2"/>
          </w:tcPr>
          <w:p w14:paraId="224FA2A2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41EE423" w14:textId="357C143A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35D2E" w:rsidRPr="00B0181B" w14:paraId="5C777605" w14:textId="77777777" w:rsidTr="001E24D6">
        <w:tc>
          <w:tcPr>
            <w:tcW w:w="4950" w:type="dxa"/>
          </w:tcPr>
          <w:p w14:paraId="7457385E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FEF622" w14:textId="5039030D" w:rsidR="00C35D2E" w:rsidRPr="00ED56F9" w:rsidRDefault="00ED56F9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6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3355C09" w14:textId="192C69CE" w:rsidR="00C35D2E" w:rsidRPr="00284595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3118650A" w14:textId="05FD75AA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E90B14" w14:textId="63B4514A" w:rsidR="00C35D2E" w:rsidRPr="00284595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50C48" w:rsidRPr="00B0181B" w14:paraId="1A3C9BA7" w14:textId="77777777" w:rsidTr="001E24D6">
        <w:tc>
          <w:tcPr>
            <w:tcW w:w="4950" w:type="dxa"/>
          </w:tcPr>
          <w:p w14:paraId="28A46198" w14:textId="77777777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DF773AF" w14:textId="413BA7E2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491DE08F" w14:textId="77777777" w:rsidR="00F50C48" w:rsidRPr="00B0181B" w:rsidRDefault="00F50C48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37E" w:rsidRPr="00C52C41" w14:paraId="0855F8AC" w14:textId="5FFFF67D" w:rsidTr="001E24D6">
        <w:tc>
          <w:tcPr>
            <w:tcW w:w="4950" w:type="dxa"/>
          </w:tcPr>
          <w:p w14:paraId="36C668AB" w14:textId="7D085CF5" w:rsidR="0015637E" w:rsidRPr="00C52C41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4AA2A6E" w14:textId="15938820" w:rsidR="00ED56F9" w:rsidRPr="00ED56F9" w:rsidRDefault="00ED56F9" w:rsidP="00ED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2AB4A6" w14:textId="7499DEB1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5" w:right="-295" w:firstLine="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17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15637E">
              <w:rPr>
                <w:rFonts w:ascii="Angsana New" w:hAnsi="Angsana New"/>
                <w:sz w:val="30"/>
                <w:szCs w:val="30"/>
              </w:rPr>
              <w:t>,602</w:t>
            </w:r>
          </w:p>
        </w:tc>
        <w:tc>
          <w:tcPr>
            <w:tcW w:w="252" w:type="dxa"/>
          </w:tcPr>
          <w:p w14:paraId="6461135A" w14:textId="77777777" w:rsidR="0015637E" w:rsidRPr="001563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</w:tcPr>
          <w:p w14:paraId="7B3055BC" w14:textId="41F7ACA7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99,427</w:t>
            </w:r>
          </w:p>
        </w:tc>
      </w:tr>
      <w:tr w:rsidR="00ED56F9" w:rsidRPr="00C52C41" w14:paraId="03FBC8C9" w14:textId="77777777" w:rsidTr="001E24D6">
        <w:tc>
          <w:tcPr>
            <w:tcW w:w="4950" w:type="dxa"/>
          </w:tcPr>
          <w:p w14:paraId="24CC25F4" w14:textId="77777777" w:rsidR="00ED56F9" w:rsidRPr="00C52C41" w:rsidRDefault="00ED56F9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46D8BD5C" w14:textId="7A086440" w:rsidR="00ED56F9" w:rsidRPr="00ED56F9" w:rsidRDefault="00104637" w:rsidP="00ED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03E54359" w14:textId="77777777" w:rsidR="00ED56F9" w:rsidRPr="0015637E" w:rsidRDefault="00ED56F9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31,161</w:t>
            </w:r>
          </w:p>
        </w:tc>
        <w:tc>
          <w:tcPr>
            <w:tcW w:w="252" w:type="dxa"/>
          </w:tcPr>
          <w:p w14:paraId="0D556768" w14:textId="77777777" w:rsidR="00ED56F9" w:rsidRPr="0015637E" w:rsidRDefault="00ED56F9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</w:tcPr>
          <w:p w14:paraId="206CAB7E" w14:textId="77777777" w:rsidR="00ED56F9" w:rsidRPr="0015637E" w:rsidRDefault="00ED56F9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11,024</w:t>
            </w:r>
          </w:p>
        </w:tc>
      </w:tr>
      <w:tr w:rsidR="0015637E" w:rsidRPr="00C52C41" w14:paraId="74AEC968" w14:textId="099120EC" w:rsidTr="001E24D6">
        <w:tc>
          <w:tcPr>
            <w:tcW w:w="4950" w:type="dxa"/>
          </w:tcPr>
          <w:p w14:paraId="47B76F88" w14:textId="38CA7947" w:rsidR="0015637E" w:rsidRPr="00C52C41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33E8C4C" w14:textId="6AF3D537" w:rsidR="0015637E" w:rsidRPr="00ED56F9" w:rsidRDefault="00104637" w:rsidP="00ED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71991BEB" w14:textId="579BFBDC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5" w:right="-295" w:firstLine="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7,085</w:t>
            </w:r>
          </w:p>
        </w:tc>
        <w:tc>
          <w:tcPr>
            <w:tcW w:w="252" w:type="dxa"/>
          </w:tcPr>
          <w:p w14:paraId="19D0FE2F" w14:textId="77777777" w:rsidR="0015637E" w:rsidRPr="001563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</w:tcPr>
          <w:p w14:paraId="01B415A3" w14:textId="108C5C79" w:rsidR="0015637E" w:rsidRPr="0015637E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</w:tr>
      <w:tr w:rsidR="0015637E" w:rsidRPr="00C52C41" w14:paraId="0766C5CD" w14:textId="578218CE" w:rsidTr="001E24D6">
        <w:tc>
          <w:tcPr>
            <w:tcW w:w="4950" w:type="dxa"/>
          </w:tcPr>
          <w:p w14:paraId="07865DCA" w14:textId="025035A8" w:rsidR="0015637E" w:rsidRPr="00C52C41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8C8BD4A" w14:textId="7C8B3B1A" w:rsidR="0015637E" w:rsidRPr="00C52C41" w:rsidRDefault="00104637" w:rsidP="00C1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128E7B" w14:textId="02593F73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14,309</w:t>
            </w:r>
          </w:p>
        </w:tc>
        <w:tc>
          <w:tcPr>
            <w:tcW w:w="252" w:type="dxa"/>
          </w:tcPr>
          <w:p w14:paraId="5AF0F347" w14:textId="77777777" w:rsidR="0015637E" w:rsidRPr="001563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68B1C887" w14:textId="6873D775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8,350</w:t>
            </w:r>
          </w:p>
        </w:tc>
      </w:tr>
      <w:tr w:rsidR="0015637E" w:rsidRPr="00C52C41" w14:paraId="7DCC09D3" w14:textId="031E1BEC" w:rsidTr="001E24D6">
        <w:tc>
          <w:tcPr>
            <w:tcW w:w="4950" w:type="dxa"/>
          </w:tcPr>
          <w:p w14:paraId="3D9C8030" w14:textId="77777777" w:rsidR="0015637E" w:rsidRPr="00C52C41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EE7E51" w14:textId="77777777" w:rsidR="0015637E" w:rsidRPr="00C52C41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70AAD6" w14:textId="34E3DA92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232,157</w:t>
            </w:r>
          </w:p>
        </w:tc>
        <w:tc>
          <w:tcPr>
            <w:tcW w:w="252" w:type="dxa"/>
          </w:tcPr>
          <w:p w14:paraId="2456C38A" w14:textId="77777777" w:rsidR="0015637E" w:rsidRPr="001563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9838E9" w14:textId="38F4B7AC" w:rsidR="0015637E" w:rsidRPr="0015637E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A55">
              <w:rPr>
                <w:rFonts w:ascii="Angsana New" w:hAnsi="Angsana New"/>
                <w:b/>
                <w:bCs/>
                <w:sz w:val="30"/>
                <w:szCs w:val="30"/>
              </w:rPr>
              <w:t>125,157</w:t>
            </w:r>
          </w:p>
        </w:tc>
      </w:tr>
    </w:tbl>
    <w:p w14:paraId="2DDBD33D" w14:textId="77777777" w:rsidR="00B60090" w:rsidRDefault="00B60090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E43990" w14:textId="6F80737F" w:rsidR="00CD735C" w:rsidRPr="00B0181B" w:rsidRDefault="00C35D2E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6641BB" w:rsidRDefault="00CD735C" w:rsidP="00CA1647">
      <w:pPr>
        <w:spacing w:line="240" w:lineRule="exact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10"/>
      </w:tblGrid>
      <w:tr w:rsidR="00C35D2E" w:rsidRPr="00B0181B" w14:paraId="62AB9A04" w14:textId="77777777" w:rsidTr="001E24D6">
        <w:tc>
          <w:tcPr>
            <w:tcW w:w="5760" w:type="dxa"/>
          </w:tcPr>
          <w:p w14:paraId="4F265916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348CAB" w14:textId="77777777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291A7745" w14:textId="77777777" w:rsidTr="001E24D6">
        <w:tc>
          <w:tcPr>
            <w:tcW w:w="5760" w:type="dxa"/>
          </w:tcPr>
          <w:p w14:paraId="6C408369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FE4BEF" w14:textId="7420B714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35D2E" w:rsidRPr="00B0181B" w14:paraId="1E67E811" w14:textId="77777777" w:rsidTr="001E24D6">
        <w:tc>
          <w:tcPr>
            <w:tcW w:w="5760" w:type="dxa"/>
          </w:tcPr>
          <w:p w14:paraId="775E581F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679718" w14:textId="2DB87D96" w:rsidR="00C35D2E" w:rsidRPr="00284595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161C5B0C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DDA16B" w14:textId="08823FFA" w:rsidR="00C35D2E" w:rsidRPr="00284595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45314" w:rsidRPr="00B0181B" w14:paraId="56CC0173" w14:textId="77777777" w:rsidTr="001E24D6">
        <w:tc>
          <w:tcPr>
            <w:tcW w:w="5760" w:type="dxa"/>
          </w:tcPr>
          <w:p w14:paraId="133EA8EC" w14:textId="77777777"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5E329EB" w14:textId="77777777" w:rsidR="00845314" w:rsidRPr="00B0181B" w:rsidRDefault="0084531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37E" w:rsidRPr="00A4217E" w14:paraId="477CD55B" w14:textId="49DE61EF" w:rsidTr="001E24D6">
        <w:tc>
          <w:tcPr>
            <w:tcW w:w="5760" w:type="dxa"/>
          </w:tcPr>
          <w:p w14:paraId="493DC57B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710" w:type="dxa"/>
            <w:vAlign w:val="bottom"/>
          </w:tcPr>
          <w:p w14:paraId="61CDDD44" w14:textId="48557A94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249,355</w:t>
            </w:r>
          </w:p>
        </w:tc>
        <w:tc>
          <w:tcPr>
            <w:tcW w:w="270" w:type="dxa"/>
          </w:tcPr>
          <w:p w14:paraId="31AE74E3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C6F39F" w14:textId="44B442EC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352,340</w:t>
            </w:r>
          </w:p>
        </w:tc>
      </w:tr>
      <w:tr w:rsidR="0015637E" w:rsidRPr="00A4217E" w14:paraId="3BC48397" w14:textId="4410165B" w:rsidTr="001E24D6">
        <w:tc>
          <w:tcPr>
            <w:tcW w:w="5760" w:type="dxa"/>
          </w:tcPr>
          <w:p w14:paraId="1B11DF8C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14:paraId="17B9CF62" w14:textId="124C5902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586,791</w:t>
            </w:r>
          </w:p>
        </w:tc>
        <w:tc>
          <w:tcPr>
            <w:tcW w:w="270" w:type="dxa"/>
          </w:tcPr>
          <w:p w14:paraId="4E55AE0E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03258E" w14:textId="66F8F2BF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720,774</w:t>
            </w:r>
          </w:p>
        </w:tc>
      </w:tr>
      <w:tr w:rsidR="0015637E" w:rsidRPr="00A4217E" w14:paraId="30271A34" w14:textId="1F1B03F3" w:rsidTr="001E24D6">
        <w:tc>
          <w:tcPr>
            <w:tcW w:w="5760" w:type="dxa"/>
          </w:tcPr>
          <w:p w14:paraId="7CF90ADF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14:paraId="7923171A" w14:textId="15FF6205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157,462</w:t>
            </w:r>
          </w:p>
        </w:tc>
        <w:tc>
          <w:tcPr>
            <w:tcW w:w="270" w:type="dxa"/>
          </w:tcPr>
          <w:p w14:paraId="523A37A8" w14:textId="1CAFDE23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760193" w14:textId="56335799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154,047</w:t>
            </w:r>
          </w:p>
        </w:tc>
      </w:tr>
      <w:tr w:rsidR="0015637E" w:rsidRPr="00A4217E" w14:paraId="4766668E" w14:textId="647BB697" w:rsidTr="001E24D6">
        <w:tc>
          <w:tcPr>
            <w:tcW w:w="5760" w:type="dxa"/>
          </w:tcPr>
          <w:p w14:paraId="67250066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118D3C26" w14:textId="01600774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180,937</w:t>
            </w:r>
          </w:p>
        </w:tc>
        <w:tc>
          <w:tcPr>
            <w:tcW w:w="270" w:type="dxa"/>
          </w:tcPr>
          <w:p w14:paraId="72493147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F468D3" w14:textId="48D3F101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178,526</w:t>
            </w:r>
          </w:p>
        </w:tc>
      </w:tr>
      <w:tr w:rsidR="0015637E" w:rsidRPr="00A4217E" w14:paraId="1393CD7F" w14:textId="4047AF18" w:rsidTr="001E24D6">
        <w:tc>
          <w:tcPr>
            <w:tcW w:w="5760" w:type="dxa"/>
          </w:tcPr>
          <w:p w14:paraId="3E7931D3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793621" w14:textId="37CD238E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3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5637E">
              <w:rPr>
                <w:rFonts w:ascii="Angsana New" w:hAnsi="Angsana New"/>
                <w:sz w:val="30"/>
                <w:szCs w:val="30"/>
              </w:rPr>
              <w:t>,841</w:t>
            </w:r>
          </w:p>
        </w:tc>
        <w:tc>
          <w:tcPr>
            <w:tcW w:w="270" w:type="dxa"/>
          </w:tcPr>
          <w:p w14:paraId="271E7EF5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F95737" w14:textId="54310968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95,796</w:t>
            </w:r>
          </w:p>
        </w:tc>
      </w:tr>
      <w:tr w:rsidR="0015637E" w:rsidRPr="00A4217E" w14:paraId="7F5BC42F" w14:textId="5660922C" w:rsidTr="001E24D6">
        <w:tc>
          <w:tcPr>
            <w:tcW w:w="5760" w:type="dxa"/>
          </w:tcPr>
          <w:p w14:paraId="283F45EC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6A3ED6" w14:textId="1C90184B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1,206,386</w:t>
            </w:r>
          </w:p>
        </w:tc>
        <w:tc>
          <w:tcPr>
            <w:tcW w:w="270" w:type="dxa"/>
          </w:tcPr>
          <w:p w14:paraId="6CF951E2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C74982" w14:textId="317710AD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1,501,483</w:t>
            </w:r>
          </w:p>
        </w:tc>
      </w:tr>
      <w:tr w:rsidR="0015637E" w:rsidRPr="00A4217E" w14:paraId="22520C5C" w14:textId="61374CF5" w:rsidTr="001E24D6">
        <w:tc>
          <w:tcPr>
            <w:tcW w:w="5760" w:type="dxa"/>
          </w:tcPr>
          <w:p w14:paraId="7E82359B" w14:textId="6579893E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คงเหลือ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44F894C" w14:textId="5F00B1B6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(36,103)</w:t>
            </w:r>
          </w:p>
        </w:tc>
        <w:tc>
          <w:tcPr>
            <w:tcW w:w="270" w:type="dxa"/>
          </w:tcPr>
          <w:p w14:paraId="5A530A8A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C8397B" w14:textId="66F82F17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(66,443)</w:t>
            </w:r>
          </w:p>
        </w:tc>
      </w:tr>
      <w:tr w:rsidR="0015637E" w:rsidRPr="00A4217E" w14:paraId="2F9DD189" w14:textId="374DFB84" w:rsidTr="001E24D6">
        <w:tc>
          <w:tcPr>
            <w:tcW w:w="5760" w:type="dxa"/>
          </w:tcPr>
          <w:p w14:paraId="40B0F5BF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6F6F" w14:textId="38AE835C" w:rsidR="0015637E" w:rsidRPr="001563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1,170,283</w:t>
            </w:r>
          </w:p>
        </w:tc>
        <w:tc>
          <w:tcPr>
            <w:tcW w:w="270" w:type="dxa"/>
          </w:tcPr>
          <w:p w14:paraId="5A4FE75D" w14:textId="77777777" w:rsidR="0015637E" w:rsidRPr="00A4217E" w:rsidRDefault="0015637E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BC628" w14:textId="030DEDDA" w:rsidR="0015637E" w:rsidRPr="00A4217E" w:rsidRDefault="0015637E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1,435,040</w:t>
            </w:r>
          </w:p>
        </w:tc>
      </w:tr>
    </w:tbl>
    <w:p w14:paraId="0328BCC3" w14:textId="07EFF4BD" w:rsidR="00B60090" w:rsidRDefault="00B60090" w:rsidP="00CA1647">
      <w:pPr>
        <w:spacing w:line="240" w:lineRule="exact"/>
        <w:rPr>
          <w:sz w:val="24"/>
          <w:szCs w:val="24"/>
        </w:rPr>
      </w:pPr>
    </w:p>
    <w:p w14:paraId="1B8CA51E" w14:textId="77777777" w:rsidR="00B60090" w:rsidRDefault="00B6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40"/>
        <w:gridCol w:w="236"/>
        <w:gridCol w:w="34"/>
        <w:gridCol w:w="1350"/>
        <w:gridCol w:w="270"/>
        <w:gridCol w:w="1890"/>
        <w:gridCol w:w="270"/>
        <w:gridCol w:w="1890"/>
      </w:tblGrid>
      <w:tr w:rsidR="00604E56" w:rsidRPr="00B0181B" w14:paraId="1F6C006C" w14:textId="065358AE" w:rsidTr="00604E56">
        <w:tc>
          <w:tcPr>
            <w:tcW w:w="2700" w:type="dxa"/>
          </w:tcPr>
          <w:p w14:paraId="3673F8B8" w14:textId="77777777" w:rsidR="00604E56" w:rsidRPr="00B0181B" w:rsidRDefault="00604E56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31207B" w14:textId="77777777" w:rsidR="00604E56" w:rsidRPr="00BC12D1" w:rsidRDefault="00604E56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1A196F08" w14:textId="1CA74C91" w:rsidR="00604E56" w:rsidRPr="00BC12D1" w:rsidRDefault="00604E56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C5449F" w14:textId="77777777" w:rsidR="00604E56" w:rsidRDefault="00604E56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467DBA6A" w14:textId="5BA2C5CA" w:rsidR="00604E56" w:rsidRDefault="00604E56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04E56" w:rsidRPr="00B0181B" w14:paraId="310272E9" w14:textId="60655EFB" w:rsidTr="00604E56">
        <w:tc>
          <w:tcPr>
            <w:tcW w:w="2700" w:type="dxa"/>
          </w:tcPr>
          <w:p w14:paraId="0D58E8EF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E493EA" w14:textId="77777777" w:rsidR="00604E56" w:rsidRPr="00BC12D1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4"/>
          </w:tcPr>
          <w:p w14:paraId="26ECC70F" w14:textId="4CB7E54D" w:rsidR="00604E56" w:rsidRPr="00BC12D1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D40B2" w14:textId="77777777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FC7D9FB" w14:textId="3CBF4B7F" w:rsidR="00604E56" w:rsidRPr="00BC12D1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D2549" w14:textId="77777777" w:rsidR="00604E56" w:rsidRPr="00BC12D1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BF9A14C" w14:textId="11C02ED7" w:rsidR="00604E56" w:rsidRPr="00BC12D1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604E56" w:rsidRPr="00B0181B" w14:paraId="30875773" w14:textId="22AD997B" w:rsidTr="00604E56">
        <w:tc>
          <w:tcPr>
            <w:tcW w:w="2700" w:type="dxa"/>
          </w:tcPr>
          <w:p w14:paraId="45FF30E2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0DFD7F" w14:textId="77777777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1A380A83" w14:textId="6D0B42C9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2F811BD" w14:textId="77777777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1CD6ACF" w14:textId="14D1B092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4A6761" w14:textId="77777777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E5D859" w14:textId="4B6F88EF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604E56" w:rsidRPr="00B0181B" w14:paraId="790A4E64" w14:textId="77777777" w:rsidTr="00604E56">
        <w:tc>
          <w:tcPr>
            <w:tcW w:w="2700" w:type="dxa"/>
          </w:tcPr>
          <w:p w14:paraId="1A8591D1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4A43F4" w14:textId="77777777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600B045A" w14:textId="07C2E14F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21B2D8EC" w14:textId="77777777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538A29C" w14:textId="47E37C3F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32273" w14:textId="77777777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10D5F36" w14:textId="7D225539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604E56" w:rsidRPr="00B0181B" w14:paraId="50ED381E" w14:textId="77777777" w:rsidTr="00604E56">
        <w:tc>
          <w:tcPr>
            <w:tcW w:w="2700" w:type="dxa"/>
          </w:tcPr>
          <w:p w14:paraId="56A6B929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71DEE9" w14:textId="77777777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1EC83890" w14:textId="6E1DC094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022EA689" w14:textId="77777777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2B78E6A" w14:textId="120C8E5D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DF5EA3" w14:textId="77777777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23E73CD" w14:textId="06BE4015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604E56" w:rsidRPr="00B0181B" w14:paraId="1CCF7A5F" w14:textId="77777777" w:rsidTr="00604E56">
        <w:tc>
          <w:tcPr>
            <w:tcW w:w="2700" w:type="dxa"/>
          </w:tcPr>
          <w:p w14:paraId="66DEF9DB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D184F" w14:textId="77777777" w:rsidR="00604E56" w:rsidRPr="0010463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4"/>
          </w:tcPr>
          <w:p w14:paraId="03068DAD" w14:textId="59814EE9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D75D9A0" w14:textId="77777777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2A9650" w14:textId="2CEDF8F1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05D5349C" w14:textId="77777777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500B54" w14:textId="71C6BAA6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604E56" w:rsidRPr="00B0181B" w14:paraId="338B680F" w14:textId="77777777" w:rsidTr="00604E56">
        <w:tc>
          <w:tcPr>
            <w:tcW w:w="2700" w:type="dxa"/>
          </w:tcPr>
          <w:p w14:paraId="3519423B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65E568" w14:textId="77777777" w:rsidR="00604E56" w:rsidRPr="0010463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E95EC" w14:textId="015A7C79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3B9A32F6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A1D1FF" w14:textId="01B5B53F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01FA2E" w14:textId="77777777" w:rsidR="00604E56" w:rsidRPr="00284595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2E788B0" w14:textId="4396604C" w:rsidR="00604E56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73707A" w14:textId="77777777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2AEB610" w14:textId="3C6BF9BB" w:rsidR="00604E56" w:rsidRPr="003E5BB7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604E56" w:rsidRPr="00B0181B" w14:paraId="59B7D6D7" w14:textId="24A9D847" w:rsidTr="00604E56">
        <w:tc>
          <w:tcPr>
            <w:tcW w:w="2700" w:type="dxa"/>
          </w:tcPr>
          <w:p w14:paraId="53329EDC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A677BC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8"/>
          </w:tcPr>
          <w:p w14:paraId="22DADEB5" w14:textId="6B1E8A24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E56" w:rsidRPr="00B0181B" w14:paraId="736FA601" w14:textId="419E8119" w:rsidTr="00604E56">
        <w:tc>
          <w:tcPr>
            <w:tcW w:w="2700" w:type="dxa"/>
          </w:tcPr>
          <w:p w14:paraId="6E7C5367" w14:textId="1F2B2AB4" w:rsidR="00604E56" w:rsidRPr="00B0181B" w:rsidRDefault="00604E56" w:rsidP="00D42F3B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บันทึกรวม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270" w:type="dxa"/>
          </w:tcPr>
          <w:p w14:paraId="741B8806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987BCC" w14:textId="464C31B3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D211CF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C01FDB9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56D0BD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16CC910" w14:textId="13E8A6E1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1F636" w14:textId="77777777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CB7086" w14:textId="62A4738E" w:rsidR="00604E56" w:rsidRPr="00B0181B" w:rsidRDefault="00604E56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E56" w:rsidRPr="00B0181B" w14:paraId="3FC7F579" w14:textId="2FA8B9B8" w:rsidTr="00604E56">
        <w:tc>
          <w:tcPr>
            <w:tcW w:w="2700" w:type="dxa"/>
          </w:tcPr>
          <w:p w14:paraId="15275631" w14:textId="3C529581" w:rsidR="00604E56" w:rsidRPr="00B0181B" w:rsidRDefault="00604E56" w:rsidP="0015637E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</w:tcPr>
          <w:p w14:paraId="74FE4F96" w14:textId="77777777" w:rsidR="00604E56" w:rsidRPr="0015637E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225664" w14:textId="5F3E52E0" w:rsidR="00604E56" w:rsidRPr="0015637E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6,653,602</w:t>
            </w:r>
          </w:p>
        </w:tc>
        <w:tc>
          <w:tcPr>
            <w:tcW w:w="236" w:type="dxa"/>
          </w:tcPr>
          <w:p w14:paraId="3D5903D5" w14:textId="77777777" w:rsidR="00604E56" w:rsidRPr="00B0181B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AF4E37D" w14:textId="58143D51" w:rsidR="00604E56" w:rsidRPr="00B0181B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14F4E">
              <w:rPr>
                <w:rFonts w:ascii="Angsana New" w:hAnsi="Angsana New"/>
                <w:sz w:val="30"/>
                <w:szCs w:val="30"/>
              </w:rPr>
              <w:t>8,008,491</w:t>
            </w:r>
          </w:p>
        </w:tc>
        <w:tc>
          <w:tcPr>
            <w:tcW w:w="270" w:type="dxa"/>
          </w:tcPr>
          <w:p w14:paraId="664ECF76" w14:textId="77777777" w:rsidR="00604E56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7052E4" w14:textId="2A04BCEB" w:rsidR="00604E56" w:rsidRPr="0015637E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6,653,602</w:t>
            </w:r>
          </w:p>
        </w:tc>
        <w:tc>
          <w:tcPr>
            <w:tcW w:w="270" w:type="dxa"/>
          </w:tcPr>
          <w:p w14:paraId="5A4B9F56" w14:textId="77777777" w:rsidR="00604E56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E99731" w14:textId="2C413259" w:rsidR="00604E56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5,951,302</w:t>
            </w:r>
          </w:p>
        </w:tc>
      </w:tr>
      <w:tr w:rsidR="00604E56" w:rsidRPr="00B0181B" w14:paraId="5AE54296" w14:textId="7A5A1A59" w:rsidTr="00604E56">
        <w:tc>
          <w:tcPr>
            <w:tcW w:w="2700" w:type="dxa"/>
          </w:tcPr>
          <w:p w14:paraId="7520EC3C" w14:textId="00B6C04D" w:rsidR="00604E56" w:rsidRPr="00B0181B" w:rsidRDefault="00604E56" w:rsidP="003E0E03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มูลค่าเป็นมูลค่าสุทธิ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ะได้รับ</w:t>
            </w:r>
          </w:p>
        </w:tc>
        <w:tc>
          <w:tcPr>
            <w:tcW w:w="270" w:type="dxa"/>
          </w:tcPr>
          <w:p w14:paraId="469089B8" w14:textId="77777777" w:rsidR="00604E56" w:rsidRPr="0015637E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E48E99" w14:textId="5B402321" w:rsidR="00604E56" w:rsidRPr="0015637E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  <w:p w14:paraId="1F3F3410" w14:textId="77777777" w:rsidR="00604E56" w:rsidRPr="0015637E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  <w:p w14:paraId="0B13AC5E" w14:textId="2A1ACCDB" w:rsidR="00604E56" w:rsidRPr="0015637E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(30,340)</w:t>
            </w:r>
          </w:p>
        </w:tc>
        <w:tc>
          <w:tcPr>
            <w:tcW w:w="236" w:type="dxa"/>
          </w:tcPr>
          <w:p w14:paraId="0CC83B4A" w14:textId="77777777" w:rsidR="00604E56" w:rsidRPr="00B0181B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3FBA398D" w14:textId="77777777" w:rsidR="00604E56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E6DE20E" w14:textId="77777777" w:rsidR="00604E56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8972EA4" w14:textId="663EB335" w:rsidR="00604E56" w:rsidRPr="00B0181B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14F4E">
              <w:rPr>
                <w:rFonts w:ascii="Angsana New" w:hAnsi="Angsana New"/>
                <w:sz w:val="30"/>
                <w:szCs w:val="30"/>
              </w:rPr>
              <w:t>29,890</w:t>
            </w:r>
          </w:p>
        </w:tc>
        <w:tc>
          <w:tcPr>
            <w:tcW w:w="270" w:type="dxa"/>
          </w:tcPr>
          <w:p w14:paraId="76CE7F1D" w14:textId="77777777" w:rsidR="00604E56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D043AA" w14:textId="77777777" w:rsidR="00604E56" w:rsidRPr="0015637E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C07E63" w14:textId="77777777" w:rsidR="00604E56" w:rsidRPr="0015637E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762553F" w14:textId="25BD8D8F" w:rsidR="00604E56" w:rsidRPr="0015637E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(30,340)</w:t>
            </w:r>
          </w:p>
        </w:tc>
        <w:tc>
          <w:tcPr>
            <w:tcW w:w="270" w:type="dxa"/>
          </w:tcPr>
          <w:p w14:paraId="2311B695" w14:textId="77777777" w:rsidR="00604E56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6A8546E" w14:textId="77777777" w:rsidR="00604E56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  <w:p w14:paraId="2A57ADE4" w14:textId="77777777" w:rsidR="00604E56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  <w:p w14:paraId="6DB1C9BB" w14:textId="72BBD141" w:rsidR="00604E56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30,832</w:t>
            </w:r>
          </w:p>
        </w:tc>
      </w:tr>
      <w:tr w:rsidR="00604E56" w:rsidRPr="00B0181B" w14:paraId="3407E383" w14:textId="5894FF72" w:rsidTr="00604E56">
        <w:trPr>
          <w:trHeight w:val="424"/>
        </w:trPr>
        <w:tc>
          <w:tcPr>
            <w:tcW w:w="2700" w:type="dxa"/>
          </w:tcPr>
          <w:p w14:paraId="28385BD2" w14:textId="06D7DE5F" w:rsidR="00604E56" w:rsidRPr="00B0181B" w:rsidRDefault="00604E56" w:rsidP="0015637E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F5BD744" w14:textId="77777777" w:rsidR="00604E56" w:rsidRPr="0015637E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274D46" w14:textId="320044CA" w:rsidR="00604E56" w:rsidRPr="0015637E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6,623,262</w:t>
            </w:r>
          </w:p>
        </w:tc>
        <w:tc>
          <w:tcPr>
            <w:tcW w:w="236" w:type="dxa"/>
          </w:tcPr>
          <w:p w14:paraId="1FCC42EF" w14:textId="77777777" w:rsidR="00604E56" w:rsidRPr="00B0181B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8FC1" w14:textId="688DE982" w:rsidR="00604E56" w:rsidRPr="00B0181B" w:rsidRDefault="00604E56" w:rsidP="00604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F4E">
              <w:rPr>
                <w:rFonts w:ascii="Angsana New" w:hAnsi="Angsana New"/>
                <w:b/>
                <w:bCs/>
                <w:sz w:val="30"/>
                <w:szCs w:val="30"/>
              </w:rPr>
              <w:t>8,038,381</w:t>
            </w:r>
          </w:p>
        </w:tc>
        <w:tc>
          <w:tcPr>
            <w:tcW w:w="270" w:type="dxa"/>
          </w:tcPr>
          <w:p w14:paraId="7EEF6479" w14:textId="77777777" w:rsidR="00604E56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5F47DB" w14:textId="29D4583D" w:rsidR="00604E56" w:rsidRPr="0015637E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6,623,262</w:t>
            </w:r>
          </w:p>
        </w:tc>
        <w:tc>
          <w:tcPr>
            <w:tcW w:w="270" w:type="dxa"/>
          </w:tcPr>
          <w:p w14:paraId="14D66750" w14:textId="77777777" w:rsidR="00604E56" w:rsidRDefault="00604E56" w:rsidP="0015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718A3A2" w14:textId="00BDD61E" w:rsidR="00604E56" w:rsidRDefault="00604E5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5,982,134</w:t>
            </w:r>
          </w:p>
        </w:tc>
      </w:tr>
    </w:tbl>
    <w:p w14:paraId="735C19C3" w14:textId="1E4643F0" w:rsidR="00D42F3B" w:rsidRDefault="00D42F3B" w:rsidP="00C50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93216B7" w14:textId="1CB3AF3B" w:rsidR="003E0E03" w:rsidRDefault="003E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5DEB118B" w:rsidR="00FA25C1" w:rsidRPr="00981687" w:rsidRDefault="00FE0499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0499">
        <w:rPr>
          <w:rFonts w:ascii="Angsana New" w:hAnsi="Angsana New" w:hint="cs"/>
          <w:b/>
          <w:bCs/>
          <w:sz w:val="30"/>
          <w:szCs w:val="30"/>
        </w:rPr>
        <w:lastRenderedPageBreak/>
        <w:t>11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82426D" w:rsidRDefault="00FA25C1" w:rsidP="0082426D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36"/>
        <w:gridCol w:w="34"/>
        <w:gridCol w:w="1260"/>
        <w:gridCol w:w="270"/>
        <w:gridCol w:w="1890"/>
        <w:gridCol w:w="270"/>
        <w:gridCol w:w="1890"/>
      </w:tblGrid>
      <w:tr w:rsidR="004D25E5" w:rsidRPr="00B0181B" w14:paraId="27D89278" w14:textId="77777777" w:rsidTr="001E24D6">
        <w:tc>
          <w:tcPr>
            <w:tcW w:w="2700" w:type="dxa"/>
          </w:tcPr>
          <w:p w14:paraId="061D7584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3331FFA7" w14:textId="77777777" w:rsidR="004D25E5" w:rsidRPr="00BC12D1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297413" w14:textId="77777777" w:rsidR="004D25E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7156BE89" w14:textId="77777777" w:rsidR="004D25E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25E5" w:rsidRPr="00B0181B" w14:paraId="62C7D151" w14:textId="77777777" w:rsidTr="001E24D6">
        <w:tc>
          <w:tcPr>
            <w:tcW w:w="2700" w:type="dxa"/>
          </w:tcPr>
          <w:p w14:paraId="3A77D372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21F78BB1" w14:textId="77777777" w:rsidR="004D25E5" w:rsidRPr="00BC12D1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6BF85" w14:textId="77777777" w:rsidR="004D25E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DDE3053" w14:textId="77777777" w:rsidR="004D25E5" w:rsidRPr="00BC12D1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F0C647" w14:textId="77777777" w:rsidR="004D25E5" w:rsidRPr="00BC12D1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2F381CF" w14:textId="77777777" w:rsidR="004D25E5" w:rsidRPr="00BC12D1" w:rsidRDefault="004D25E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4D25E5" w:rsidRPr="00B0181B" w14:paraId="6A06D026" w14:textId="77777777" w:rsidTr="001E24D6">
        <w:tc>
          <w:tcPr>
            <w:tcW w:w="2700" w:type="dxa"/>
          </w:tcPr>
          <w:p w14:paraId="26B5F894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2E0E0BAD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2BBC5A7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9A9BC5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569108" w14:textId="13961C2B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ตั้งแต่วันที่</w:t>
            </w:r>
          </w:p>
        </w:tc>
      </w:tr>
      <w:tr w:rsidR="004D25E5" w:rsidRPr="00B0181B" w14:paraId="419E5315" w14:textId="77777777" w:rsidTr="001E24D6">
        <w:tc>
          <w:tcPr>
            <w:tcW w:w="2700" w:type="dxa"/>
          </w:tcPr>
          <w:p w14:paraId="226C1F64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28FD1426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1C957F7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053DB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2DDCA14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4D25E5" w:rsidRPr="00B0181B" w14:paraId="4C96F1E8" w14:textId="77777777" w:rsidTr="001E24D6">
        <w:tc>
          <w:tcPr>
            <w:tcW w:w="2700" w:type="dxa"/>
          </w:tcPr>
          <w:p w14:paraId="71E6232B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24E020F5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55D260E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189B2C4" w14:textId="77777777" w:rsidR="004D25E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9BCE36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642D2A0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4D25E5" w:rsidRPr="00B0181B" w14:paraId="6713ACE1" w14:textId="77777777" w:rsidTr="001E24D6">
        <w:tc>
          <w:tcPr>
            <w:tcW w:w="2700" w:type="dxa"/>
          </w:tcPr>
          <w:p w14:paraId="55CB2A72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6E283718" w14:textId="0321DC99" w:rsidR="004D25E5" w:rsidRPr="003E5BB7" w:rsidRDefault="00104637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D25E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D69233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B37962" w14:textId="77777777" w:rsidR="004D25E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094469B0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974A8C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4D25E5" w:rsidRPr="00B0181B" w14:paraId="0ED9B01D" w14:textId="77777777" w:rsidTr="001E24D6">
        <w:tc>
          <w:tcPr>
            <w:tcW w:w="2700" w:type="dxa"/>
          </w:tcPr>
          <w:p w14:paraId="78DC33A3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B5F6BE" w14:textId="10A3F33A" w:rsidR="004D25E5" w:rsidRDefault="00104637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09C79AB0" w14:textId="77777777" w:rsidR="004D25E5" w:rsidRPr="00B0181B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986063D" w14:textId="0A9A4099" w:rsidR="004D25E5" w:rsidRPr="003E5BB7" w:rsidRDefault="00104637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AA23C2" w14:textId="77777777" w:rsidR="004D25E5" w:rsidRPr="0028459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B2A9BE5" w14:textId="3725B865" w:rsidR="004D25E5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AB98E8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15A14C" w14:textId="77777777" w:rsidR="004D25E5" w:rsidRPr="003E5BB7" w:rsidRDefault="004D25E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4D25E5" w:rsidRPr="007553D7" w14:paraId="6646202F" w14:textId="32361AB0" w:rsidTr="001E24D6">
        <w:trPr>
          <w:trHeight w:val="380"/>
        </w:trPr>
        <w:tc>
          <w:tcPr>
            <w:tcW w:w="2700" w:type="dxa"/>
          </w:tcPr>
          <w:p w14:paraId="198E2420" w14:textId="77777777" w:rsidR="004D25E5" w:rsidRPr="007553D7" w:rsidRDefault="004D25E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8"/>
          </w:tcPr>
          <w:p w14:paraId="60AAA0FC" w14:textId="7062BE73" w:rsidR="004D25E5" w:rsidRPr="00E029E6" w:rsidRDefault="004D25E5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2A55" w:rsidRPr="007553D7" w14:paraId="44ADDA33" w14:textId="0CEED597" w:rsidTr="001E24D6">
        <w:tc>
          <w:tcPr>
            <w:tcW w:w="2700" w:type="dxa"/>
          </w:tcPr>
          <w:p w14:paraId="2B4DA030" w14:textId="02B5857A" w:rsidR="00422A55" w:rsidRPr="00156A78" w:rsidRDefault="00422A55" w:rsidP="00F15B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33845D78" w:rsidR="00422A55" w:rsidRP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1,528,360</w:t>
            </w:r>
          </w:p>
        </w:tc>
        <w:tc>
          <w:tcPr>
            <w:tcW w:w="236" w:type="dxa"/>
          </w:tcPr>
          <w:p w14:paraId="69793B30" w14:textId="77777777" w:rsidR="00422A55" w:rsidRPr="007553D7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6AE09480" w14:textId="0BE94476" w:rsidR="00422A55" w:rsidRPr="001F63EB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63EB">
              <w:rPr>
                <w:rFonts w:ascii="Angsana New" w:hAnsi="Angsana New"/>
                <w:sz w:val="30"/>
                <w:szCs w:val="30"/>
              </w:rPr>
              <w:t>1,456,494</w:t>
            </w:r>
          </w:p>
        </w:tc>
        <w:tc>
          <w:tcPr>
            <w:tcW w:w="270" w:type="dxa"/>
          </w:tcPr>
          <w:p w14:paraId="7C9132F0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BBEC304" w14:textId="1C4D025F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09677B5F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84C6DD" w14:textId="56508955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</w:tr>
      <w:tr w:rsidR="00422A55" w:rsidRPr="007553D7" w14:paraId="028E89D6" w14:textId="1DCDF14A" w:rsidTr="001E24D6">
        <w:trPr>
          <w:trHeight w:val="281"/>
        </w:trPr>
        <w:tc>
          <w:tcPr>
            <w:tcW w:w="2700" w:type="dxa"/>
          </w:tcPr>
          <w:p w14:paraId="5C98BF5A" w14:textId="765E29FF" w:rsidR="00422A55" w:rsidRPr="00156A78" w:rsidRDefault="00422A55" w:rsidP="00422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</w:t>
            </w:r>
            <w:r w:rsidR="00934A5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</w:tcPr>
          <w:p w14:paraId="2094314C" w14:textId="77777777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44AF334" w14:textId="304D4D1D" w:rsidR="00422A55" w:rsidRP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46,836</w:t>
            </w:r>
          </w:p>
        </w:tc>
        <w:tc>
          <w:tcPr>
            <w:tcW w:w="236" w:type="dxa"/>
          </w:tcPr>
          <w:p w14:paraId="7A611084" w14:textId="77777777" w:rsidR="00422A55" w:rsidRPr="007553D7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0CCDE05" w14:textId="77777777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8C39741" w14:textId="0C11C55B" w:rsidR="00422A55" w:rsidRPr="001F63EB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63EB">
              <w:rPr>
                <w:rFonts w:ascii="Angsana New" w:hAnsi="Angsana New"/>
                <w:sz w:val="30"/>
                <w:szCs w:val="30"/>
              </w:rPr>
              <w:t>131,424</w:t>
            </w:r>
          </w:p>
        </w:tc>
        <w:tc>
          <w:tcPr>
            <w:tcW w:w="270" w:type="dxa"/>
          </w:tcPr>
          <w:p w14:paraId="0C0FC6CF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41C19D0" w14:textId="77777777" w:rsidR="001E24D6" w:rsidRDefault="001E24D6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93D0EB" w14:textId="49DA3B2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5F3BF0" w14:textId="77777777" w:rsidR="001E24D6" w:rsidRDefault="001E24D6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0AE7808" w14:textId="551727D0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A55" w:rsidRPr="007553D7" w14:paraId="47EBB0B8" w14:textId="403F7DB5" w:rsidTr="001E24D6">
        <w:trPr>
          <w:trHeight w:val="281"/>
        </w:trPr>
        <w:tc>
          <w:tcPr>
            <w:tcW w:w="2700" w:type="dxa"/>
          </w:tcPr>
          <w:p w14:paraId="359C6E21" w14:textId="61F1B177" w:rsidR="00422A55" w:rsidRPr="00156A78" w:rsidRDefault="003E0E03" w:rsidP="00422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22A5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4D39BA42" w14:textId="16096B12" w:rsidR="00422A55" w:rsidRP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(62,018)</w:t>
            </w:r>
          </w:p>
        </w:tc>
        <w:tc>
          <w:tcPr>
            <w:tcW w:w="236" w:type="dxa"/>
          </w:tcPr>
          <w:p w14:paraId="3AAB60C0" w14:textId="77777777" w:rsidR="00422A55" w:rsidRPr="007553D7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5BAB795E" w14:textId="46E44A4D" w:rsidR="00422A55" w:rsidRPr="001F63EB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63EB">
              <w:rPr>
                <w:rFonts w:ascii="Angsana New" w:hAnsi="Angsana New"/>
                <w:sz w:val="30"/>
                <w:szCs w:val="30"/>
              </w:rPr>
              <w:t>(59,555)</w:t>
            </w:r>
          </w:p>
        </w:tc>
        <w:tc>
          <w:tcPr>
            <w:tcW w:w="270" w:type="dxa"/>
          </w:tcPr>
          <w:p w14:paraId="5C5C0043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082E082" w14:textId="3E2D2AB3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06987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C66870" w14:textId="318B6E58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A55" w:rsidRPr="007553D7" w14:paraId="3CD25C4A" w14:textId="7CA17444" w:rsidTr="001E24D6">
        <w:tc>
          <w:tcPr>
            <w:tcW w:w="2700" w:type="dxa"/>
          </w:tcPr>
          <w:p w14:paraId="3337C867" w14:textId="3B5A11C0" w:rsidR="00422A55" w:rsidRPr="00156A78" w:rsidRDefault="00422A55" w:rsidP="00422A5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 w:rsidR="00934A5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 w:rsidR="008242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025D4B9D" w14:textId="77777777" w:rsidR="00422A55" w:rsidRP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07341766" w:rsidR="00422A55" w:rsidRP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36" w:type="dxa"/>
            <w:vAlign w:val="bottom"/>
          </w:tcPr>
          <w:p w14:paraId="0054BC0F" w14:textId="77777777" w:rsidR="00422A55" w:rsidRPr="007553D7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7D1E1CC6" w14:textId="77777777" w:rsidR="00422A55" w:rsidRPr="001F63EB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4"/>
                <w:tab w:val="decimal" w:pos="1080"/>
              </w:tabs>
              <w:ind w:left="-105" w:right="-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0742C46E" w:rsidR="00422A55" w:rsidRPr="001F63EB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63EB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vAlign w:val="bottom"/>
          </w:tcPr>
          <w:p w14:paraId="4F64A6F5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BA6365" w14:textId="64C41940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8F63DE7" w14:textId="4D14F3F8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A55" w:rsidRPr="007553D7" w14:paraId="762553AF" w14:textId="79B1A1A7" w:rsidTr="001E24D6">
        <w:trPr>
          <w:trHeight w:val="352"/>
        </w:trPr>
        <w:tc>
          <w:tcPr>
            <w:tcW w:w="2700" w:type="dxa"/>
          </w:tcPr>
          <w:p w14:paraId="1E44529B" w14:textId="228BE4F7" w:rsidR="00422A55" w:rsidRPr="00C131AE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74725D86" w:rsidR="00422A55" w:rsidRP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A55">
              <w:rPr>
                <w:rFonts w:ascii="Angsana New" w:hAnsi="Angsana New"/>
                <w:b/>
                <w:bCs/>
                <w:sz w:val="30"/>
                <w:szCs w:val="30"/>
              </w:rPr>
              <w:t>1,513,115</w:t>
            </w:r>
          </w:p>
        </w:tc>
        <w:tc>
          <w:tcPr>
            <w:tcW w:w="236" w:type="dxa"/>
          </w:tcPr>
          <w:p w14:paraId="12240989" w14:textId="77777777" w:rsidR="00422A55" w:rsidRPr="007553D7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88DE" w14:textId="2776640A" w:rsidR="00422A55" w:rsidRPr="001F63EB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3EB">
              <w:rPr>
                <w:rFonts w:ascii="Angsana New" w:hAnsi="Angsana New"/>
                <w:b/>
                <w:bCs/>
                <w:sz w:val="30"/>
                <w:szCs w:val="30"/>
              </w:rPr>
              <w:t>1,528,360</w:t>
            </w:r>
          </w:p>
        </w:tc>
        <w:tc>
          <w:tcPr>
            <w:tcW w:w="270" w:type="dxa"/>
          </w:tcPr>
          <w:p w14:paraId="58421DB2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7BEDD8EF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,990</w:t>
            </w:r>
          </w:p>
        </w:tc>
        <w:tc>
          <w:tcPr>
            <w:tcW w:w="270" w:type="dxa"/>
          </w:tcPr>
          <w:p w14:paraId="6BD3E287" w14:textId="77777777" w:rsidR="00422A55" w:rsidRDefault="00422A55" w:rsidP="0042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37E04E4E" w:rsidR="00422A55" w:rsidRDefault="00422A55" w:rsidP="001E2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,990</w:t>
            </w:r>
          </w:p>
        </w:tc>
      </w:tr>
    </w:tbl>
    <w:p w14:paraId="17F5F5DE" w14:textId="2CEF4F76" w:rsidR="000F3ED6" w:rsidRPr="0082426D" w:rsidRDefault="000F3ED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37E34A9" w14:textId="0EFD3C2D" w:rsidR="001E09C4" w:rsidRDefault="00B40015" w:rsidP="001E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6709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595F98">
        <w:rPr>
          <w:rFonts w:ascii="Angsana New" w:hAnsi="Angsana New" w:hint="cs"/>
          <w:sz w:val="30"/>
          <w:szCs w:val="30"/>
          <w:cs/>
        </w:rPr>
        <w:t>ปี</w:t>
      </w:r>
      <w:r w:rsidRPr="0086709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867094">
        <w:rPr>
          <w:rFonts w:ascii="Angsana New" w:hAnsi="Angsana New"/>
          <w:sz w:val="30"/>
          <w:szCs w:val="30"/>
        </w:rPr>
        <w:t>3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595F9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F63EB">
        <w:rPr>
          <w:rFonts w:ascii="Angsana New" w:hAnsi="Angsana New"/>
          <w:sz w:val="30"/>
          <w:szCs w:val="30"/>
        </w:rPr>
        <w:t>4</w:t>
      </w:r>
      <w:r w:rsidR="00595F9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F63EB">
        <w:rPr>
          <w:rFonts w:ascii="Angsana New" w:hAnsi="Angsana New"/>
          <w:sz w:val="30"/>
          <w:szCs w:val="30"/>
        </w:rPr>
        <w:t>3</w:t>
      </w:r>
      <w:r w:rsidR="00934A5C">
        <w:rPr>
          <w:rFonts w:ascii="Angsana New" w:hAnsi="Angsana New" w:hint="cs"/>
          <w:sz w:val="30"/>
          <w:szCs w:val="30"/>
          <w:cs/>
        </w:rPr>
        <w:t xml:space="preserve"> และสำหรับรอบระยะเวลาตั้งแต่วันที่ </w:t>
      </w:r>
      <w:r w:rsidR="00104637" w:rsidRPr="00104637">
        <w:rPr>
          <w:rFonts w:ascii="Angsana New" w:hAnsi="Angsana New" w:hint="cs"/>
          <w:sz w:val="30"/>
          <w:szCs w:val="30"/>
        </w:rPr>
        <w:t>1</w:t>
      </w:r>
      <w:r w:rsidR="00934A5C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104637" w:rsidRPr="00104637">
        <w:rPr>
          <w:rFonts w:ascii="Angsana New" w:hAnsi="Angsana New" w:hint="cs"/>
          <w:sz w:val="30"/>
          <w:szCs w:val="30"/>
        </w:rPr>
        <w:t>2562</w:t>
      </w:r>
      <w:r w:rsidR="00934A5C"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="00104637" w:rsidRPr="00104637">
        <w:rPr>
          <w:rFonts w:ascii="Angsana New" w:hAnsi="Angsana New" w:hint="cs"/>
          <w:sz w:val="30"/>
          <w:szCs w:val="30"/>
        </w:rPr>
        <w:t>31</w:t>
      </w:r>
      <w:r w:rsidR="00934A5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104637" w:rsidRPr="00104637">
        <w:rPr>
          <w:rFonts w:ascii="Angsana New" w:hAnsi="Angsana New" w:hint="cs"/>
          <w:sz w:val="30"/>
          <w:szCs w:val="30"/>
        </w:rPr>
        <w:t>2563</w:t>
      </w:r>
    </w:p>
    <w:p w14:paraId="134A0BE9" w14:textId="77777777" w:rsidR="00B612C9" w:rsidRPr="0082426D" w:rsidRDefault="00B612C9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75BFC27" w14:textId="77C6CB25" w:rsidR="00BB286A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6709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86709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86709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95F98" w:rsidRPr="00867094">
        <w:rPr>
          <w:rFonts w:ascii="Angsana New" w:hAnsi="Angsana New"/>
          <w:sz w:val="30"/>
          <w:szCs w:val="30"/>
        </w:rPr>
        <w:t>3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595F9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F63EB">
        <w:rPr>
          <w:rFonts w:ascii="Angsana New" w:hAnsi="Angsana New"/>
          <w:sz w:val="30"/>
          <w:szCs w:val="30"/>
        </w:rPr>
        <w:t>4</w:t>
      </w:r>
      <w:r w:rsidR="00595F9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F63EB">
        <w:rPr>
          <w:rFonts w:ascii="Angsana New" w:hAnsi="Angsana New"/>
          <w:sz w:val="30"/>
          <w:szCs w:val="30"/>
        </w:rPr>
        <w:t>3</w:t>
      </w:r>
      <w:r w:rsidR="00595F98">
        <w:rPr>
          <w:rFonts w:ascii="Angsana New" w:hAnsi="Angsana New" w:hint="cs"/>
          <w:sz w:val="30"/>
          <w:szCs w:val="30"/>
          <w:cs/>
        </w:rPr>
        <w:t xml:space="preserve"> </w:t>
      </w:r>
      <w:r w:rsidRPr="0086709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82426D" w:rsidRDefault="00FA25C1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675146AC" w:rsidR="00E2689B" w:rsidRPr="00343FE6" w:rsidRDefault="00E2689B" w:rsidP="00E2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2689B" w:rsidRPr="00343FE6" w14:paraId="5E257EA6" w14:textId="19F02E57" w:rsidTr="001E24D6">
        <w:tc>
          <w:tcPr>
            <w:tcW w:w="1890" w:type="dxa"/>
          </w:tcPr>
          <w:p w14:paraId="78A5E1C7" w14:textId="7402BE7F" w:rsidR="00E2689B" w:rsidRPr="00343FE6" w:rsidRDefault="00E2689B" w:rsidP="007D6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1F63E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0ED388FB" w14:textId="77777777"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08C06D85" w:rsidR="00E2689B" w:rsidRPr="00343FE6" w:rsidRDefault="003E5BB7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E26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0327FF72" w14:textId="77777777"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1EB911BE"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E2689B" w:rsidRPr="00343FE6" w:rsidRDefault="00E2689B" w:rsidP="00D63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172E9B4E" w:rsidR="00E2689B" w:rsidRPr="00D20AF1" w:rsidRDefault="00297568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20AF1" w:rsidRPr="00D20AF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20AF1">
              <w:rPr>
                <w:rFonts w:ascii="Angsana New" w:hAnsi="Angsana New"/>
                <w:b/>
                <w:bCs/>
                <w:sz w:val="30"/>
                <w:szCs w:val="30"/>
              </w:rPr>
              <w:t>3,990</w:t>
            </w:r>
          </w:p>
        </w:tc>
        <w:tc>
          <w:tcPr>
            <w:tcW w:w="270" w:type="dxa"/>
          </w:tcPr>
          <w:p w14:paraId="0CAE96B3" w14:textId="77777777" w:rsidR="00E2689B" w:rsidRPr="00E40610" w:rsidRDefault="00E2689B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1E8B8494" w:rsidR="00E2689B" w:rsidRPr="00E40610" w:rsidRDefault="00986AF8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22A55">
              <w:rPr>
                <w:rFonts w:ascii="Angsana New" w:hAnsi="Angsana New"/>
                <w:b/>
                <w:bCs/>
                <w:sz w:val="30"/>
                <w:szCs w:val="30"/>
              </w:rPr>
              <w:t>1,513,115</w:t>
            </w:r>
          </w:p>
        </w:tc>
      </w:tr>
      <w:tr w:rsidR="00E2689B" w:rsidRPr="00343FE6" w14:paraId="7FDD2F19" w14:textId="48D92917" w:rsidTr="001E24D6">
        <w:tc>
          <w:tcPr>
            <w:tcW w:w="1890" w:type="dxa"/>
          </w:tcPr>
          <w:p w14:paraId="5F78999E" w14:textId="1620485B" w:rsidR="00E2689B" w:rsidRPr="00343FE6" w:rsidRDefault="00E2689B" w:rsidP="00037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="003E5BB7"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1F63E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30AA3125" w14:textId="77777777"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0E38896A" w:rsidR="00E2689B" w:rsidRPr="00343FE6" w:rsidRDefault="003E5BB7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E268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6A01D95C" w14:textId="77777777"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37EAEDFD"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E2689B" w:rsidRPr="00343FE6" w:rsidRDefault="00E2689B" w:rsidP="0031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1E50E2C5" w:rsidR="00E2689B" w:rsidRPr="00D20AF1" w:rsidRDefault="00297568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20AF1">
              <w:rPr>
                <w:rFonts w:ascii="Angsana New" w:hAnsi="Angsana New"/>
                <w:b/>
                <w:bCs/>
                <w:sz w:val="30"/>
                <w:szCs w:val="30"/>
              </w:rPr>
              <w:t>03,990</w:t>
            </w:r>
          </w:p>
        </w:tc>
        <w:tc>
          <w:tcPr>
            <w:tcW w:w="270" w:type="dxa"/>
          </w:tcPr>
          <w:p w14:paraId="1CCC7C89" w14:textId="77777777" w:rsidR="00E2689B" w:rsidRDefault="00E2689B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147C8CE1" w:rsidR="00E2689B" w:rsidRDefault="00CD492E" w:rsidP="0066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1,528,360</w:t>
            </w:r>
          </w:p>
        </w:tc>
      </w:tr>
    </w:tbl>
    <w:p w14:paraId="4F3EF471" w14:textId="77777777" w:rsidR="00270C9A" w:rsidRPr="0082426D" w:rsidRDefault="00270C9A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DE1AD16" w14:textId="28C957ED" w:rsidR="00E8767F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77777777" w:rsidR="00E8767F" w:rsidRPr="0082426D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A4D7C6" w14:textId="13F67790" w:rsidR="00CD492E" w:rsidRDefault="00B40015" w:rsidP="00CD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  <w:r w:rsidR="00CD492E">
        <w:rPr>
          <w:rFonts w:ascii="Angsana New" w:hAnsi="Angsana New"/>
          <w:sz w:val="30"/>
          <w:szCs w:val="30"/>
          <w:cs/>
        </w:rPr>
        <w:br w:type="page"/>
      </w:r>
    </w:p>
    <w:p w14:paraId="37A93A69" w14:textId="2C393046" w:rsidR="007355D5" w:rsidRDefault="00B46472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F0A5E">
        <w:rPr>
          <w:rFonts w:ascii="Angsana New" w:hAnsi="Angsana New" w:hint="cs"/>
          <w:sz w:val="30"/>
          <w:szCs w:val="30"/>
          <w:cs/>
        </w:rPr>
        <w:t>ตามบัญชี</w:t>
      </w:r>
      <w:r w:rsidR="0018366F">
        <w:rPr>
          <w:rFonts w:ascii="Angsana New" w:hAnsi="Angsana New"/>
          <w:sz w:val="30"/>
          <w:szCs w:val="30"/>
          <w:cs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CD492E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1A5CD1" w:rsidRPr="00B46472" w14:paraId="1183565B" w14:textId="77777777" w:rsidTr="006A1E5C">
        <w:trPr>
          <w:tblHeader/>
        </w:trPr>
        <w:tc>
          <w:tcPr>
            <w:tcW w:w="6210" w:type="dxa"/>
          </w:tcPr>
          <w:p w14:paraId="1E81935B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BFEC327" w14:textId="4C35ADFD" w:rsidR="001A5CD1" w:rsidRPr="00B87F62" w:rsidRDefault="001A5CD1" w:rsidP="000804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1A5CD1" w:rsidRPr="00B46472" w14:paraId="58C7A01A" w14:textId="77777777" w:rsidTr="006A1E5C">
        <w:trPr>
          <w:tblHeader/>
        </w:trPr>
        <w:tc>
          <w:tcPr>
            <w:tcW w:w="6210" w:type="dxa"/>
          </w:tcPr>
          <w:p w14:paraId="0A5B5C07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DE62C2B" w14:textId="536C3A91"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A5CD1" w:rsidRPr="00B46472" w14:paraId="27C6D89C" w14:textId="77777777" w:rsidTr="006A1E5C">
        <w:trPr>
          <w:tblHeader/>
        </w:trPr>
        <w:tc>
          <w:tcPr>
            <w:tcW w:w="6210" w:type="dxa"/>
          </w:tcPr>
          <w:p w14:paraId="0421BD89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D70DE41" w14:textId="29DAE980"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87F6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มีนาคม</w:t>
            </w:r>
          </w:p>
        </w:tc>
      </w:tr>
      <w:tr w:rsidR="001A5CD1" w:rsidRPr="00B46472" w14:paraId="68DFD5FD" w14:textId="30A7B38B" w:rsidTr="006A1E5C">
        <w:trPr>
          <w:tblHeader/>
        </w:trPr>
        <w:tc>
          <w:tcPr>
            <w:tcW w:w="6210" w:type="dxa"/>
          </w:tcPr>
          <w:p w14:paraId="719EDEF7" w14:textId="222F2483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C8B49" w14:textId="70B62D53" w:rsidR="001A5CD1" w:rsidRPr="006E5E78" w:rsidRDefault="001A5CD1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5D85C8B" w14:textId="77777777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862FF0F" w14:textId="753FA89B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A5CD1" w:rsidRPr="00B0181B" w14:paraId="5EC9155E" w14:textId="77777777" w:rsidTr="006A1E5C">
        <w:tblPrEx>
          <w:tblLook w:val="0000" w:firstRow="0" w:lastRow="0" w:firstColumn="0" w:lastColumn="0" w:noHBand="0" w:noVBand="0"/>
        </w:tblPrEx>
        <w:tc>
          <w:tcPr>
            <w:tcW w:w="6210" w:type="dxa"/>
          </w:tcPr>
          <w:p w14:paraId="1217A94F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0C709A0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F8" w:rsidRPr="00B46472" w14:paraId="39D0839F" w14:textId="5BA06F08" w:rsidTr="006A1E5C">
        <w:trPr>
          <w:trHeight w:val="422"/>
        </w:trPr>
        <w:tc>
          <w:tcPr>
            <w:tcW w:w="6210" w:type="dxa"/>
          </w:tcPr>
          <w:p w14:paraId="437F5CAD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3426D" w14:textId="29300CCB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7,354,253</w:t>
            </w:r>
          </w:p>
        </w:tc>
        <w:tc>
          <w:tcPr>
            <w:tcW w:w="236" w:type="dxa"/>
          </w:tcPr>
          <w:p w14:paraId="65E80073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66261B" w14:textId="38453E01" w:rsidR="00986AF8" w:rsidRPr="00B420B6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8,713,102</w:t>
            </w:r>
          </w:p>
        </w:tc>
      </w:tr>
      <w:tr w:rsidR="00986AF8" w:rsidRPr="00B46472" w14:paraId="20498687" w14:textId="390A1327" w:rsidTr="006A1E5C">
        <w:tc>
          <w:tcPr>
            <w:tcW w:w="6210" w:type="dxa"/>
          </w:tcPr>
          <w:p w14:paraId="0F562BE1" w14:textId="32EB513E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E044B" w14:textId="33679094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245,614</w:t>
            </w:r>
          </w:p>
        </w:tc>
        <w:tc>
          <w:tcPr>
            <w:tcW w:w="236" w:type="dxa"/>
          </w:tcPr>
          <w:p w14:paraId="1B579BDF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0B037FC6" w14:textId="6D869853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691,564</w:t>
            </w:r>
          </w:p>
        </w:tc>
      </w:tr>
      <w:tr w:rsidR="00986AF8" w:rsidRPr="00B46472" w14:paraId="02B86E8D" w14:textId="1E8F83C1" w:rsidTr="006A1E5C">
        <w:tc>
          <w:tcPr>
            <w:tcW w:w="6210" w:type="dxa"/>
          </w:tcPr>
          <w:p w14:paraId="3FB9B366" w14:textId="7D87C708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52241BA8" w14:textId="27224686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(329)</w:t>
            </w:r>
          </w:p>
        </w:tc>
        <w:tc>
          <w:tcPr>
            <w:tcW w:w="236" w:type="dxa"/>
          </w:tcPr>
          <w:p w14:paraId="4E45E06F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BFEB72" w14:textId="7DF4A75A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(17)</w:t>
            </w:r>
          </w:p>
        </w:tc>
      </w:tr>
      <w:tr w:rsidR="00986AF8" w:rsidRPr="00B46472" w14:paraId="55D94F16" w14:textId="5632B12C" w:rsidTr="006A1E5C">
        <w:tc>
          <w:tcPr>
            <w:tcW w:w="6210" w:type="dxa"/>
          </w:tcPr>
          <w:p w14:paraId="3FBABA57" w14:textId="1031FFD2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68F84477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245,285</w:t>
            </w:r>
          </w:p>
        </w:tc>
        <w:tc>
          <w:tcPr>
            <w:tcW w:w="236" w:type="dxa"/>
          </w:tcPr>
          <w:p w14:paraId="769B42C8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7FE610E2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691,547</w:t>
            </w:r>
          </w:p>
        </w:tc>
      </w:tr>
      <w:tr w:rsidR="00986AF8" w:rsidRPr="00B46472" w14:paraId="56D5A1F7" w14:textId="0081CA8B" w:rsidTr="006A1E5C">
        <w:tc>
          <w:tcPr>
            <w:tcW w:w="6210" w:type="dxa"/>
          </w:tcPr>
          <w:p w14:paraId="0CBBD6A9" w14:textId="692FC9BE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D26D8CE" w14:textId="17677581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46,751</w:t>
            </w:r>
          </w:p>
        </w:tc>
        <w:tc>
          <w:tcPr>
            <w:tcW w:w="236" w:type="dxa"/>
            <w:vAlign w:val="bottom"/>
          </w:tcPr>
          <w:p w14:paraId="76580E48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B28C9E2" w14:textId="225DFC80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131,809</w:t>
            </w:r>
          </w:p>
        </w:tc>
      </w:tr>
      <w:tr w:rsidR="00986AF8" w:rsidRPr="00B46472" w14:paraId="703D142C" w14:textId="5DA4D071" w:rsidTr="006A1E5C">
        <w:tc>
          <w:tcPr>
            <w:tcW w:w="6210" w:type="dxa"/>
            <w:vAlign w:val="bottom"/>
          </w:tcPr>
          <w:p w14:paraId="0C1A553A" w14:textId="78EAE1A7" w:rsidR="00986AF8" w:rsidRDefault="00986AF8" w:rsidP="00986AF8">
            <w:pPr>
              <w:ind w:left="168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</w:t>
            </w:r>
            <w:r w:rsidR="005D6488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D648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ระหว่างกันที่ยังไม่ได้รับรู้จากการขายแบบ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upstream</w:t>
            </w:r>
          </w:p>
          <w:p w14:paraId="69EDEA75" w14:textId="13A2B6FB" w:rsidR="00986AF8" w:rsidRPr="006E5E78" w:rsidRDefault="00986AF8" w:rsidP="00986AF8">
            <w:pPr>
              <w:ind w:left="168" w:hanging="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39B65" w14:textId="77777777" w:rsidR="00986AF8" w:rsidRPr="00986AF8" w:rsidRDefault="00986AF8" w:rsidP="006A1E5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85" w:right="-19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486B4F" w14:textId="463D611C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  <w:vAlign w:val="bottom"/>
          </w:tcPr>
          <w:p w14:paraId="6049A99D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4FCC5CE" w14:textId="171A5DEE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(388)</w:t>
            </w:r>
          </w:p>
        </w:tc>
      </w:tr>
      <w:tr w:rsidR="00986AF8" w:rsidRPr="00B46472" w14:paraId="49DCE4BA" w14:textId="44C9030D" w:rsidTr="006A1E5C">
        <w:tc>
          <w:tcPr>
            <w:tcW w:w="6210" w:type="dxa"/>
          </w:tcPr>
          <w:p w14:paraId="723BDFDB" w14:textId="695B6F8A" w:rsidR="00986AF8" w:rsidRPr="006E5E78" w:rsidRDefault="00986AF8" w:rsidP="00986A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กำไรเบ็ดเสร็จรวมส่วนที่เป็นของบริษัท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07C8C5" w14:textId="3BC34CE8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b/>
                <w:bCs/>
                <w:sz w:val="30"/>
                <w:szCs w:val="30"/>
              </w:rPr>
              <w:t>46,773</w:t>
            </w:r>
          </w:p>
        </w:tc>
        <w:tc>
          <w:tcPr>
            <w:tcW w:w="236" w:type="dxa"/>
            <w:vAlign w:val="bottom"/>
          </w:tcPr>
          <w:p w14:paraId="0BAE2348" w14:textId="77777777" w:rsidR="00986AF8" w:rsidRPr="006E5E78" w:rsidRDefault="00986AF8" w:rsidP="00986AF8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C426C" w14:textId="297ED93F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131,421</w:t>
            </w:r>
          </w:p>
        </w:tc>
      </w:tr>
    </w:tbl>
    <w:p w14:paraId="2FD31C60" w14:textId="7D61E131" w:rsidR="00E40610" w:rsidRPr="00CD492E" w:rsidRDefault="00E40610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36"/>
        <w:gridCol w:w="1474"/>
      </w:tblGrid>
      <w:tr w:rsidR="001A5CD1" w:rsidRPr="00B0181B" w14:paraId="65BFDDB1" w14:textId="77777777" w:rsidTr="006A1E5C">
        <w:tc>
          <w:tcPr>
            <w:tcW w:w="6210" w:type="dxa"/>
          </w:tcPr>
          <w:p w14:paraId="381D0347" w14:textId="77777777"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C1392C2" w14:textId="77777777"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D1" w:rsidRPr="00B0181B" w14:paraId="35037D5D" w14:textId="77777777" w:rsidTr="006A1E5C">
        <w:tc>
          <w:tcPr>
            <w:tcW w:w="6210" w:type="dxa"/>
          </w:tcPr>
          <w:p w14:paraId="0CA8CCBC" w14:textId="77777777"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2C2FE52" w14:textId="77777777"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A5CD1" w:rsidRPr="00B46472" w14:paraId="5AEB3389" w14:textId="77777777" w:rsidTr="006A1E5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10" w:type="dxa"/>
          </w:tcPr>
          <w:p w14:paraId="72B8223E" w14:textId="77777777" w:rsidR="001A5CD1" w:rsidRPr="00081BFF" w:rsidRDefault="001A5CD1" w:rsidP="00B971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068F73" w14:textId="4B7F76B3" w:rsidR="001A5CD1" w:rsidRPr="006E5E78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FB9EA0C" w14:textId="77777777"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549BD6" w14:textId="3A78D4E9"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A5CD1" w:rsidRPr="00B0181B" w14:paraId="71535573" w14:textId="77777777" w:rsidTr="006A1E5C">
        <w:tc>
          <w:tcPr>
            <w:tcW w:w="6210" w:type="dxa"/>
          </w:tcPr>
          <w:p w14:paraId="0C2503F6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315AB25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F8" w:rsidRPr="00B46472" w14:paraId="448A10E7" w14:textId="2F4E7684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9F2C68B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1B7B91B" w14:textId="1730D0CA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4,788,066</w:t>
            </w:r>
          </w:p>
        </w:tc>
        <w:tc>
          <w:tcPr>
            <w:tcW w:w="236" w:type="dxa"/>
          </w:tcPr>
          <w:p w14:paraId="30452F54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35805B" w14:textId="1DD1B8ED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3,97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,969</w:t>
            </w:r>
          </w:p>
        </w:tc>
      </w:tr>
      <w:tr w:rsidR="00986AF8" w:rsidRPr="00B46472" w14:paraId="73CFC5F3" w14:textId="666885A9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FB752B1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6EC5C45" w14:textId="46C691A0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4,778,549</w:t>
            </w:r>
          </w:p>
        </w:tc>
        <w:tc>
          <w:tcPr>
            <w:tcW w:w="236" w:type="dxa"/>
          </w:tcPr>
          <w:p w14:paraId="249C823C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33CEFFF" w14:textId="34A405CC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5,169,149</w:t>
            </w:r>
          </w:p>
        </w:tc>
      </w:tr>
      <w:tr w:rsidR="00986AF8" w:rsidRPr="00B46472" w14:paraId="69682BCF" w14:textId="753BD7E8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4EA03F3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0A640BE" w14:textId="4ACD8276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(1,404,819)</w:t>
            </w:r>
          </w:p>
        </w:tc>
        <w:tc>
          <w:tcPr>
            <w:tcW w:w="236" w:type="dxa"/>
          </w:tcPr>
          <w:p w14:paraId="250E8D18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47A3EA" w14:textId="14579C2F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(908,162)</w:t>
            </w:r>
          </w:p>
        </w:tc>
      </w:tr>
      <w:tr w:rsidR="00986AF8" w:rsidRPr="00B46472" w14:paraId="233D6975" w14:textId="3473B35D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5C65A24D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058B6" w14:textId="4912D2D1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(188,441)</w:t>
            </w:r>
          </w:p>
        </w:tc>
        <w:tc>
          <w:tcPr>
            <w:tcW w:w="236" w:type="dxa"/>
          </w:tcPr>
          <w:p w14:paraId="082817CF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2623F0" w14:textId="6BB0C6CC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(179,526)</w:t>
            </w:r>
          </w:p>
        </w:tc>
      </w:tr>
      <w:tr w:rsidR="00986AF8" w:rsidRPr="00B46472" w14:paraId="05FF65A9" w14:textId="1563B3E9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6037AFC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722E6F9E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7,973,355</w:t>
            </w:r>
          </w:p>
        </w:tc>
        <w:tc>
          <w:tcPr>
            <w:tcW w:w="236" w:type="dxa"/>
          </w:tcPr>
          <w:p w14:paraId="48CB8902" w14:textId="77777777" w:rsidR="00986AF8" w:rsidRPr="006E5E78" w:rsidRDefault="00986AF8" w:rsidP="00986AF8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376DAC3E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8,053,430</w:t>
            </w:r>
          </w:p>
        </w:tc>
      </w:tr>
      <w:tr w:rsidR="00986AF8" w:rsidRPr="00B46472" w14:paraId="0450E035" w14:textId="02C16B19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31EBC1E9" w14:textId="6AF45C8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440" w:type="dxa"/>
          </w:tcPr>
          <w:p w14:paraId="3C7AE65B" w14:textId="5CD19F6C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1,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5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20</w:t>
            </w:r>
            <w:r w:rsidR="00934A5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188</w:t>
            </w:r>
          </w:p>
        </w:tc>
        <w:tc>
          <w:tcPr>
            <w:tcW w:w="236" w:type="dxa"/>
            <w:vAlign w:val="bottom"/>
          </w:tcPr>
          <w:p w14:paraId="51E3FB50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22D0621" w14:textId="0CE09E19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1,535,455</w:t>
            </w:r>
          </w:p>
        </w:tc>
      </w:tr>
      <w:tr w:rsidR="00986AF8" w:rsidRPr="00B46472" w14:paraId="3022F920" w14:textId="2C148A6D" w:rsidTr="006A1E5C">
        <w:tblPrEx>
          <w:tblLook w:val="04A0" w:firstRow="1" w:lastRow="0" w:firstColumn="1" w:lastColumn="0" w:noHBand="0" w:noVBand="1"/>
        </w:tblPrEx>
        <w:tc>
          <w:tcPr>
            <w:tcW w:w="6210" w:type="dxa"/>
            <w:vAlign w:val="bottom"/>
          </w:tcPr>
          <w:p w14:paraId="6C79254A" w14:textId="77777777" w:rsidR="00986AF8" w:rsidRDefault="00986AF8" w:rsidP="00986AF8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upstream </w:t>
            </w:r>
          </w:p>
          <w:p w14:paraId="38F4C1B9" w14:textId="199532A1" w:rsidR="00986AF8" w:rsidRPr="006E5E78" w:rsidRDefault="00986AF8" w:rsidP="00986AF8">
            <w:pPr>
              <w:tabs>
                <w:tab w:val="clear" w:pos="227"/>
                <w:tab w:val="left" w:pos="345"/>
              </w:tabs>
              <w:ind w:left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ECCBB" w14:textId="77777777" w:rsidR="00986AF8" w:rsidRPr="00986AF8" w:rsidRDefault="00986AF8" w:rsidP="006A1E5C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85" w:right="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B89766" w14:textId="0856E188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5"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7</w:t>
            </w:r>
            <w:r w:rsidR="00934A5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073</w:t>
            </w:r>
            <w:r w:rsidRPr="00986AF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94D894" w14:textId="77777777" w:rsidR="00986AF8" w:rsidRPr="006E5E78" w:rsidRDefault="00986AF8" w:rsidP="00986AF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D458C45" w14:textId="35292AB1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(7,095)</w:t>
            </w:r>
          </w:p>
        </w:tc>
      </w:tr>
      <w:tr w:rsidR="00986AF8" w:rsidRPr="00B46472" w14:paraId="2F84487D" w14:textId="04555724" w:rsidTr="006A1E5C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210" w:type="dxa"/>
          </w:tcPr>
          <w:p w14:paraId="48BC1418" w14:textId="77777777" w:rsidR="00986AF8" w:rsidRPr="006E5E78" w:rsidRDefault="00986AF8" w:rsidP="00986A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64A23353" w:rsidR="00986AF8" w:rsidRPr="00986AF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b/>
                <w:bCs/>
                <w:sz w:val="30"/>
                <w:szCs w:val="30"/>
              </w:rPr>
              <w:t>1,513,115</w:t>
            </w:r>
          </w:p>
        </w:tc>
        <w:tc>
          <w:tcPr>
            <w:tcW w:w="236" w:type="dxa"/>
          </w:tcPr>
          <w:p w14:paraId="4577069A" w14:textId="77777777" w:rsidR="00986AF8" w:rsidRPr="006E5E78" w:rsidRDefault="00986AF8" w:rsidP="00986AF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439E82AB" w:rsidR="00986AF8" w:rsidRPr="006E5E78" w:rsidRDefault="00986AF8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1,528,360</w:t>
            </w:r>
          </w:p>
        </w:tc>
      </w:tr>
    </w:tbl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D3420D">
          <w:headerReference w:type="default" r:id="rId9"/>
          <w:footerReference w:type="default" r:id="rId10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51A197BD" w14:textId="60F23E74" w:rsidR="00BB05A4" w:rsidRPr="00981687" w:rsidRDefault="003E5BB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8168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E0499" w:rsidRPr="00FE0499">
        <w:rPr>
          <w:rFonts w:ascii="Angsana New" w:hAnsi="Angsana New" w:hint="cs"/>
          <w:b/>
          <w:bCs/>
          <w:sz w:val="30"/>
          <w:szCs w:val="30"/>
        </w:rPr>
        <w:t>2</w:t>
      </w:r>
      <w:r w:rsidR="00BB05A4" w:rsidRPr="00981687">
        <w:rPr>
          <w:rFonts w:ascii="Angsana New" w:hAnsi="Angsana New"/>
          <w:b/>
          <w:bCs/>
          <w:sz w:val="30"/>
          <w:szCs w:val="30"/>
        </w:rPr>
        <w:tab/>
      </w:r>
      <w:r w:rsidR="00BB05A4" w:rsidRPr="00981687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0134659" w14:textId="77777777" w:rsidR="00445FA2" w:rsidRPr="00197AA7" w:rsidRDefault="00445FA2" w:rsidP="00FB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</w:rPr>
      </w:pP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465"/>
        <w:gridCol w:w="810"/>
        <w:gridCol w:w="1026"/>
        <w:gridCol w:w="251"/>
        <w:gridCol w:w="1224"/>
        <w:gridCol w:w="281"/>
        <w:gridCol w:w="1215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3C3672" w:rsidRPr="00956A2A" w14:paraId="602264B1" w14:textId="77777777" w:rsidTr="00071ED6">
        <w:trPr>
          <w:trHeight w:hRule="exact" w:val="396"/>
        </w:trPr>
        <w:tc>
          <w:tcPr>
            <w:tcW w:w="3465" w:type="dxa"/>
          </w:tcPr>
          <w:p w14:paraId="33DC429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77A38DA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5B5ED51B" w14:textId="1DABEB9A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3672" w:rsidRPr="00956A2A" w14:paraId="1BE70BB3" w14:textId="77777777" w:rsidTr="00071ED6">
        <w:trPr>
          <w:trHeight w:hRule="exact" w:val="396"/>
        </w:trPr>
        <w:tc>
          <w:tcPr>
            <w:tcW w:w="3465" w:type="dxa"/>
          </w:tcPr>
          <w:p w14:paraId="506CEC1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15834C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C689618" w14:textId="1482AD29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39C560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1BB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65B253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636564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16938515" w14:textId="6755D8A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34652130" w14:textId="65DFC3B8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1" w:type="dxa"/>
          </w:tcPr>
          <w:p w14:paraId="26B70EDF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 w:val="restart"/>
          </w:tcPr>
          <w:p w14:paraId="2532CB22" w14:textId="77777777" w:rsid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D3DDFF" w14:textId="088D062E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EF86ED4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BC0AA22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42FAE5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A7194EC" w14:textId="28A7A893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 ติดตั้งและ </w:t>
            </w:r>
          </w:p>
          <w:p w14:paraId="526AF534" w14:textId="77777777" w:rsidR="003C3672" w:rsidRPr="00956A2A" w:rsidRDefault="003C3672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2CA15C3D" w14:textId="2E3D47EC" w:rsidR="003C3672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CF23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C546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021F78EC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62CC5BCD" w14:textId="77777777" w:rsidR="00B134EC" w:rsidRPr="00956A2A" w:rsidRDefault="003C3672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118ED22" w14:textId="77777777" w:rsid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3A7AA56C" w14:textId="25E5EF45" w:rsidR="003C3672" w:rsidRP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0E28EE4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41B355C3" w14:textId="344DD445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D52745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EDE140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6C438BA3" w14:textId="77777777" w:rsidTr="00071ED6">
        <w:trPr>
          <w:trHeight w:hRule="exact" w:val="434"/>
        </w:trPr>
        <w:tc>
          <w:tcPr>
            <w:tcW w:w="3465" w:type="dxa"/>
          </w:tcPr>
          <w:p w14:paraId="2F189B62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DCF26" w14:textId="77777777" w:rsidR="00956A2A" w:rsidRPr="00956A2A" w:rsidRDefault="00956A2A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52D0C8C2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B2A02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5B6E4AB" w14:textId="77777777" w:rsidR="00956A2A" w:rsidRPr="00956A2A" w:rsidRDefault="00956A2A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46F2833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765E938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0E820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4CC60B36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EC8F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3F8810E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FD376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4A440B5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F73F20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0E18E631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5CA2BC4E" w14:textId="77777777" w:rsidTr="00071ED6">
        <w:trPr>
          <w:trHeight w:hRule="exact" w:val="335"/>
        </w:trPr>
        <w:tc>
          <w:tcPr>
            <w:tcW w:w="3465" w:type="dxa"/>
          </w:tcPr>
          <w:p w14:paraId="09B8956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9215A5" w14:textId="4FE953BA" w:rsidR="003C3672" w:rsidRPr="00956A2A" w:rsidRDefault="00B134EC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vMerge/>
          </w:tcPr>
          <w:p w14:paraId="0947DC1F" w14:textId="2FED6D9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D44CF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F9A0A1A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828E3E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297B1AC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7E27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8078D94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F2FE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4B6D48D2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8F780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2CFC9948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9138D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6B3EA091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34D00BF3" w14:textId="77777777" w:rsidTr="00071ED6">
        <w:trPr>
          <w:trHeight w:hRule="exact" w:val="396"/>
        </w:trPr>
        <w:tc>
          <w:tcPr>
            <w:tcW w:w="3465" w:type="dxa"/>
          </w:tcPr>
          <w:p w14:paraId="32733160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3D8288" w14:textId="77777777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83A049F" w14:textId="4B17E1C8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3672" w:rsidRPr="00956A2A" w14:paraId="2EE765C6" w14:textId="77777777" w:rsidTr="00071ED6">
        <w:trPr>
          <w:trHeight w:hRule="exact" w:val="396"/>
        </w:trPr>
        <w:tc>
          <w:tcPr>
            <w:tcW w:w="3465" w:type="dxa"/>
          </w:tcPr>
          <w:p w14:paraId="2C6727FE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C466B9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C761664" w14:textId="48C5832F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45A90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7191C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FF2A09D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0883B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21E22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3AD49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A7AF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F9D9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4DC9D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446E47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4796B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D231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60F0EF3D" w14:textId="77777777" w:rsidTr="00071ED6">
        <w:trPr>
          <w:trHeight w:hRule="exact" w:val="396"/>
        </w:trPr>
        <w:tc>
          <w:tcPr>
            <w:tcW w:w="3465" w:type="dxa"/>
          </w:tcPr>
          <w:p w14:paraId="7E38168C" w14:textId="545BBFB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6A2A">
              <w:rPr>
                <w:rFonts w:ascii="Angsana New" w:hAnsi="Angsana New"/>
                <w:sz w:val="30"/>
                <w:szCs w:val="30"/>
                <w:cs/>
              </w:rPr>
              <w:t>เมษ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956A2A">
              <w:rPr>
                <w:rFonts w:ascii="Angsana New" w:hAnsi="Angsana New"/>
                <w:sz w:val="30"/>
                <w:szCs w:val="30"/>
                <w:cs/>
              </w:rPr>
              <w:t>ยน</w:t>
            </w:r>
            <w:r w:rsidRPr="00956A2A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810" w:type="dxa"/>
          </w:tcPr>
          <w:p w14:paraId="70476D6F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8C5ECD9" w14:textId="24902F55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63,320</w:t>
            </w:r>
          </w:p>
        </w:tc>
        <w:tc>
          <w:tcPr>
            <w:tcW w:w="251" w:type="dxa"/>
          </w:tcPr>
          <w:p w14:paraId="6C1C2190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E407E43" w14:textId="756C8E5F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2,589,504</w:t>
            </w:r>
          </w:p>
        </w:tc>
        <w:tc>
          <w:tcPr>
            <w:tcW w:w="281" w:type="dxa"/>
          </w:tcPr>
          <w:p w14:paraId="5B388803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2C6B35C" w14:textId="45BF0268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14,443,785</w:t>
            </w:r>
          </w:p>
        </w:tc>
        <w:tc>
          <w:tcPr>
            <w:tcW w:w="236" w:type="dxa"/>
          </w:tcPr>
          <w:p w14:paraId="3BDB82D9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F37A209" w14:textId="7137B803" w:rsidR="003C3672" w:rsidRPr="00956A2A" w:rsidRDefault="003C3672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463,916</w:t>
            </w:r>
          </w:p>
        </w:tc>
        <w:tc>
          <w:tcPr>
            <w:tcW w:w="270" w:type="dxa"/>
          </w:tcPr>
          <w:p w14:paraId="44501FFE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81C54" w14:textId="396E5E6A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16,784</w:t>
            </w:r>
          </w:p>
        </w:tc>
        <w:tc>
          <w:tcPr>
            <w:tcW w:w="266" w:type="dxa"/>
          </w:tcPr>
          <w:p w14:paraId="7393A02C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174BA24" w14:textId="6F0FDB7D" w:rsidR="003C3672" w:rsidRPr="00956A2A" w:rsidRDefault="003C3672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72,363</w:t>
            </w:r>
          </w:p>
        </w:tc>
        <w:tc>
          <w:tcPr>
            <w:tcW w:w="273" w:type="dxa"/>
          </w:tcPr>
          <w:p w14:paraId="761597D2" w14:textId="77777777" w:rsidR="003C3672" w:rsidRPr="00956A2A" w:rsidRDefault="003C3672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6E3B97" w14:textId="77AF04DE" w:rsidR="003C3672" w:rsidRPr="00956A2A" w:rsidRDefault="003C3672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17,649,672</w:t>
            </w:r>
          </w:p>
        </w:tc>
      </w:tr>
      <w:tr w:rsidR="00E14CB6" w:rsidRPr="00956A2A" w14:paraId="4C14A2D5" w14:textId="77777777" w:rsidTr="00071ED6">
        <w:trPr>
          <w:trHeight w:hRule="exact" w:val="396"/>
        </w:trPr>
        <w:tc>
          <w:tcPr>
            <w:tcW w:w="3465" w:type="dxa"/>
          </w:tcPr>
          <w:p w14:paraId="1616D9C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F033873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5AD0F8B" w14:textId="2BE5BE5C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B3A0B1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C7F853" w14:textId="3F30DA6B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</w:rPr>
              <w:t>108</w:t>
            </w:r>
          </w:p>
        </w:tc>
        <w:tc>
          <w:tcPr>
            <w:tcW w:w="281" w:type="dxa"/>
          </w:tcPr>
          <w:p w14:paraId="7E8E5DDE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6B4060F" w14:textId="0FADDC41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2,541</w:t>
            </w:r>
          </w:p>
        </w:tc>
        <w:tc>
          <w:tcPr>
            <w:tcW w:w="236" w:type="dxa"/>
          </w:tcPr>
          <w:p w14:paraId="3359436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27B3A49" w14:textId="15A33043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70" w:type="dxa"/>
          </w:tcPr>
          <w:p w14:paraId="4C77A5A9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B2582" w14:textId="1DED2FFC" w:rsidR="00E14CB6" w:rsidRPr="00956A2A" w:rsidRDefault="00E14CB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D7A9FEE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4562DAE" w14:textId="258F7EA3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182,260</w:t>
            </w:r>
          </w:p>
        </w:tc>
        <w:tc>
          <w:tcPr>
            <w:tcW w:w="273" w:type="dxa"/>
          </w:tcPr>
          <w:p w14:paraId="792312DF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7EAB9" w14:textId="6F9D0636" w:rsidR="00E14CB6" w:rsidRPr="00956A2A" w:rsidRDefault="00E14C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187,211</w:t>
            </w:r>
          </w:p>
        </w:tc>
      </w:tr>
      <w:tr w:rsidR="00E14CB6" w:rsidRPr="00956A2A" w14:paraId="23AA70B1" w14:textId="77777777" w:rsidTr="00071ED6">
        <w:trPr>
          <w:trHeight w:hRule="exact" w:val="396"/>
        </w:trPr>
        <w:tc>
          <w:tcPr>
            <w:tcW w:w="3465" w:type="dxa"/>
          </w:tcPr>
          <w:p w14:paraId="4EB7A73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58D95414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6978B2D" w14:textId="1D22792C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51" w:type="dxa"/>
          </w:tcPr>
          <w:p w14:paraId="2EC32A2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0349D65" w14:textId="6CED0F65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956A2A">
              <w:rPr>
                <w:rFonts w:ascii="Angsana New" w:hAnsi="Angsana New"/>
                <w:sz w:val="30"/>
                <w:szCs w:val="30"/>
              </w:rPr>
              <w:t>,064</w:t>
            </w:r>
          </w:p>
        </w:tc>
        <w:tc>
          <w:tcPr>
            <w:tcW w:w="281" w:type="dxa"/>
          </w:tcPr>
          <w:p w14:paraId="4D86D7E6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1572D6" w14:textId="57DEBB08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355,298</w:t>
            </w:r>
          </w:p>
        </w:tc>
        <w:tc>
          <w:tcPr>
            <w:tcW w:w="236" w:type="dxa"/>
          </w:tcPr>
          <w:p w14:paraId="56E3653D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CAFCBC5" w14:textId="77970495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(203,585)</w:t>
            </w:r>
          </w:p>
        </w:tc>
        <w:tc>
          <w:tcPr>
            <w:tcW w:w="270" w:type="dxa"/>
          </w:tcPr>
          <w:p w14:paraId="2F293303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6CA09" w14:textId="137A6763" w:rsidR="00E14CB6" w:rsidRPr="00956A2A" w:rsidRDefault="00E14C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5D1B434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8FB0F2D" w14:textId="0DD0D6C2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(168,163)</w:t>
            </w:r>
          </w:p>
        </w:tc>
        <w:tc>
          <w:tcPr>
            <w:tcW w:w="273" w:type="dxa"/>
          </w:tcPr>
          <w:p w14:paraId="1281F47D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D094C" w14:textId="5FCB1FB4" w:rsidR="00E14CB6" w:rsidRPr="00956A2A" w:rsidRDefault="00E14C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4CB6" w:rsidRPr="00956A2A" w14:paraId="504E29A2" w14:textId="77777777" w:rsidTr="00071ED6">
        <w:trPr>
          <w:trHeight w:hRule="exact" w:val="362"/>
        </w:trPr>
        <w:tc>
          <w:tcPr>
            <w:tcW w:w="3465" w:type="dxa"/>
          </w:tcPr>
          <w:p w14:paraId="5CB20619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2AB8719B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4A0D815" w14:textId="335F7784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198E5FCB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FDB123" w14:textId="649C0D5E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(2,847)</w:t>
            </w:r>
          </w:p>
        </w:tc>
        <w:tc>
          <w:tcPr>
            <w:tcW w:w="281" w:type="dxa"/>
          </w:tcPr>
          <w:p w14:paraId="70813CA4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90050DF" w14:textId="5F7A0B32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(399,536)</w:t>
            </w:r>
          </w:p>
        </w:tc>
        <w:tc>
          <w:tcPr>
            <w:tcW w:w="236" w:type="dxa"/>
          </w:tcPr>
          <w:p w14:paraId="0C2B471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35218A9" w14:textId="3D52C8F3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(3,564)</w:t>
            </w:r>
          </w:p>
        </w:tc>
        <w:tc>
          <w:tcPr>
            <w:tcW w:w="270" w:type="dxa"/>
          </w:tcPr>
          <w:p w14:paraId="2F890228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8EA0" w14:textId="4577266F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66" w:type="dxa"/>
          </w:tcPr>
          <w:p w14:paraId="33805EA7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EBBEDEE" w14:textId="33839FA2" w:rsidR="00E14CB6" w:rsidRPr="00956A2A" w:rsidRDefault="00E14C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AA3A55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09F6CF" w14:textId="3A134F7E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(407,091)</w:t>
            </w:r>
          </w:p>
        </w:tc>
      </w:tr>
      <w:tr w:rsidR="00E14CB6" w:rsidRPr="00956A2A" w14:paraId="79F1E8AB" w14:textId="77777777" w:rsidTr="003E0E03">
        <w:trPr>
          <w:trHeight w:hRule="exact" w:val="840"/>
        </w:trPr>
        <w:tc>
          <w:tcPr>
            <w:tcW w:w="3465" w:type="dxa"/>
          </w:tcPr>
          <w:p w14:paraId="619FFBCC" w14:textId="28FFE8F5" w:rsidR="00E14CB6" w:rsidRPr="00956A2A" w:rsidRDefault="00E14CB6" w:rsidP="003E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2" w:hanging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956A2A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E0E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956A2A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ตามที่รายงาน</w:t>
            </w:r>
          </w:p>
        </w:tc>
        <w:tc>
          <w:tcPr>
            <w:tcW w:w="810" w:type="dxa"/>
          </w:tcPr>
          <w:p w14:paraId="52F133B0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CB5B77E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8BBA0B" w14:textId="6FD5EB6D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786D1847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D79ED7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49454C" w14:textId="624D6990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2,602,829</w:t>
            </w:r>
          </w:p>
        </w:tc>
        <w:tc>
          <w:tcPr>
            <w:tcW w:w="281" w:type="dxa"/>
          </w:tcPr>
          <w:p w14:paraId="71F41E7E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4BC6871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42B638" w14:textId="40F57CAA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14,402,088</w:t>
            </w:r>
          </w:p>
        </w:tc>
        <w:tc>
          <w:tcPr>
            <w:tcW w:w="236" w:type="dxa"/>
          </w:tcPr>
          <w:p w14:paraId="4355524B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64EB6019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2D9D1" w14:textId="6AFF72FE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259,069</w:t>
            </w:r>
          </w:p>
        </w:tc>
        <w:tc>
          <w:tcPr>
            <w:tcW w:w="270" w:type="dxa"/>
          </w:tcPr>
          <w:p w14:paraId="0EAB0736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5B0F06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4065C1" w14:textId="34D2999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15,640</w:t>
            </w:r>
          </w:p>
        </w:tc>
        <w:tc>
          <w:tcPr>
            <w:tcW w:w="266" w:type="dxa"/>
          </w:tcPr>
          <w:p w14:paraId="0B8C6D5D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3E909E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4C50DE" w14:textId="565C1280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3" w:type="dxa"/>
          </w:tcPr>
          <w:p w14:paraId="7BC72472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952AB3" w14:textId="77777777" w:rsidR="003E0E03" w:rsidRDefault="003E0E03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CE146A" w14:textId="6C3EC840" w:rsidR="00E14CB6" w:rsidRPr="00956A2A" w:rsidRDefault="00E14C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17,429,792</w:t>
            </w:r>
          </w:p>
        </w:tc>
      </w:tr>
      <w:tr w:rsidR="00E14CB6" w:rsidRPr="00956A2A" w14:paraId="76FF4E3F" w14:textId="77777777" w:rsidTr="00071ED6">
        <w:trPr>
          <w:trHeight w:hRule="exact" w:val="380"/>
        </w:trPr>
        <w:tc>
          <w:tcPr>
            <w:tcW w:w="3465" w:type="dxa"/>
          </w:tcPr>
          <w:p w14:paraId="2D493753" w14:textId="5548A631" w:rsidR="00E14CB6" w:rsidRPr="00956A2A" w:rsidRDefault="00956A2A" w:rsidP="0095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810" w:type="dxa"/>
          </w:tcPr>
          <w:p w14:paraId="6CDC2BD0" w14:textId="1B981CD7" w:rsidR="00E14CB6" w:rsidRPr="00956A2A" w:rsidRDefault="00104637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89C166" w14:textId="1FC7688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0CD433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97802B" w14:textId="6C73CC40" w:rsidR="00E14CB6" w:rsidRPr="00956A2A" w:rsidRDefault="00E14CB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</w:tcPr>
          <w:p w14:paraId="381CFBDD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AF72C12" w14:textId="6D81A82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405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267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7627FC4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8CC31C8" w14:textId="2895CB1A" w:rsidR="00E14CB6" w:rsidRPr="00956A2A" w:rsidRDefault="00E14C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9EAC9B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0A62D" w14:textId="159D6689" w:rsidR="00E14CB6" w:rsidRPr="00956A2A" w:rsidRDefault="00E14CB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2703ED88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CBC4482" w14:textId="52735130" w:rsidR="00E14CB6" w:rsidRPr="00956A2A" w:rsidRDefault="00E14C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14:paraId="3D9D21B8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3584C" w14:textId="45A2533F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405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267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14CB6" w:rsidRPr="00956A2A" w14:paraId="13F6A0EE" w14:textId="77777777" w:rsidTr="00071ED6">
        <w:trPr>
          <w:trHeight w:hRule="exact" w:val="396"/>
        </w:trPr>
        <w:tc>
          <w:tcPr>
            <w:tcW w:w="3465" w:type="dxa"/>
          </w:tcPr>
          <w:p w14:paraId="3CFD6AEE" w14:textId="671793AD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7B1B578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0FBF5BD" w14:textId="0A22C1A1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3D0F463A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05EE7F" w14:textId="726AFE39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2,602,829</w:t>
            </w:r>
          </w:p>
        </w:tc>
        <w:tc>
          <w:tcPr>
            <w:tcW w:w="281" w:type="dxa"/>
          </w:tcPr>
          <w:p w14:paraId="149B464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3E48204" w14:textId="5DF3D76F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13,996,821</w:t>
            </w:r>
          </w:p>
        </w:tc>
        <w:tc>
          <w:tcPr>
            <w:tcW w:w="236" w:type="dxa"/>
          </w:tcPr>
          <w:p w14:paraId="105C93F8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4AA553A1" w14:textId="626B4C9A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259,069</w:t>
            </w:r>
          </w:p>
        </w:tc>
        <w:tc>
          <w:tcPr>
            <w:tcW w:w="270" w:type="dxa"/>
          </w:tcPr>
          <w:p w14:paraId="43862CB7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6E5189" w14:textId="4966A129" w:rsidR="00E14CB6" w:rsidRPr="00956A2A" w:rsidRDefault="00E14C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15,640</w:t>
            </w:r>
          </w:p>
        </w:tc>
        <w:tc>
          <w:tcPr>
            <w:tcW w:w="266" w:type="dxa"/>
          </w:tcPr>
          <w:p w14:paraId="5C3A9B3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F612110" w14:textId="01418D59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3" w:type="dxa"/>
          </w:tcPr>
          <w:p w14:paraId="5C3E305D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D2398C" w14:textId="6AEBB6EF" w:rsidR="00E14CB6" w:rsidRPr="00956A2A" w:rsidRDefault="00104637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3E0E03">
              <w:rPr>
                <w:rFonts w:ascii="Angsana New" w:hAnsi="Angsana New"/>
                <w:b/>
                <w:bCs/>
                <w:sz w:val="30"/>
                <w:szCs w:val="30"/>
              </w:rPr>
              <w:t>7,024,525</w:t>
            </w:r>
          </w:p>
        </w:tc>
      </w:tr>
      <w:tr w:rsidR="00E14CB6" w:rsidRPr="00956A2A" w14:paraId="02C16C7E" w14:textId="77777777" w:rsidTr="003E0E03">
        <w:trPr>
          <w:trHeight w:hRule="exact" w:val="380"/>
        </w:trPr>
        <w:tc>
          <w:tcPr>
            <w:tcW w:w="3465" w:type="dxa"/>
          </w:tcPr>
          <w:p w14:paraId="5F61BF5C" w14:textId="4543AE32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F55F08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3F70C41" w14:textId="62F8D6D1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779DFFAA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6605BD" w14:textId="4F39AB8A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14:paraId="7BF6C334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AB8DCA" w14:textId="4C947444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  <w:tc>
          <w:tcPr>
            <w:tcW w:w="236" w:type="dxa"/>
          </w:tcPr>
          <w:p w14:paraId="046B477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2A0715A" w14:textId="26A7BFB8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270" w:type="dxa"/>
          </w:tcPr>
          <w:p w14:paraId="00293F20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74F4B" w14:textId="27E768AB" w:rsidR="00E14CB6" w:rsidRPr="00956A2A" w:rsidRDefault="00E14CB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B59D19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FCA011E" w14:textId="6E223F82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61,904</w:t>
            </w:r>
          </w:p>
        </w:tc>
        <w:tc>
          <w:tcPr>
            <w:tcW w:w="273" w:type="dxa"/>
          </w:tcPr>
          <w:p w14:paraId="6399BA62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901D51" w14:textId="091704C8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68,420</w:t>
            </w:r>
          </w:p>
        </w:tc>
      </w:tr>
      <w:tr w:rsidR="00E14CB6" w:rsidRPr="00956A2A" w14:paraId="4FDB59CC" w14:textId="77777777" w:rsidTr="00071ED6">
        <w:trPr>
          <w:trHeight w:hRule="exact" w:val="362"/>
        </w:trPr>
        <w:tc>
          <w:tcPr>
            <w:tcW w:w="3465" w:type="dxa"/>
          </w:tcPr>
          <w:p w14:paraId="73A064D2" w14:textId="4A8CD57C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3FDC05ED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48C466" w14:textId="78EA1EBF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61A35D7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346558F" w14:textId="6E2312DF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10,729</w:t>
            </w:r>
          </w:p>
        </w:tc>
        <w:tc>
          <w:tcPr>
            <w:tcW w:w="281" w:type="dxa"/>
          </w:tcPr>
          <w:p w14:paraId="4C4D1DE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81D1CF" w14:textId="29458090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95,370</w:t>
            </w:r>
          </w:p>
        </w:tc>
        <w:tc>
          <w:tcPr>
            <w:tcW w:w="236" w:type="dxa"/>
          </w:tcPr>
          <w:p w14:paraId="205ABB5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3D16A25" w14:textId="456274BC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23E1E51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2A95" w14:textId="455E376E" w:rsidR="00E14CB6" w:rsidRPr="00956A2A" w:rsidRDefault="00E14CB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2B14D93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9EA21" w14:textId="5F0E0E3F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(107,957)</w:t>
            </w:r>
          </w:p>
        </w:tc>
        <w:tc>
          <w:tcPr>
            <w:tcW w:w="273" w:type="dxa"/>
          </w:tcPr>
          <w:p w14:paraId="5C97B2C7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25E60" w14:textId="3637CA42" w:rsidR="00E14CB6" w:rsidRPr="00956A2A" w:rsidRDefault="00E14C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4CB6" w:rsidRPr="00956A2A" w14:paraId="5807A87A" w14:textId="77777777" w:rsidTr="00071ED6">
        <w:trPr>
          <w:trHeight w:hRule="exact" w:val="362"/>
        </w:trPr>
        <w:tc>
          <w:tcPr>
            <w:tcW w:w="3465" w:type="dxa"/>
          </w:tcPr>
          <w:p w14:paraId="0FE1C1CE" w14:textId="53BD0D18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7591BAE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D4A86B" w14:textId="76DC1EAD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134DEDA3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234BF" w14:textId="4B805A2F" w:rsidR="00E14CB6" w:rsidRPr="00956A2A" w:rsidRDefault="00E14CB6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CCE558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B33911" w14:textId="139D362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(503,350)</w:t>
            </w:r>
          </w:p>
        </w:tc>
        <w:tc>
          <w:tcPr>
            <w:tcW w:w="236" w:type="dxa"/>
          </w:tcPr>
          <w:p w14:paraId="00A0F6C1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A26F8B8" w14:textId="71C8FC82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(5,727)</w:t>
            </w:r>
          </w:p>
        </w:tc>
        <w:tc>
          <w:tcPr>
            <w:tcW w:w="270" w:type="dxa"/>
          </w:tcPr>
          <w:p w14:paraId="042083F0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724C00" w14:textId="0448213F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(820)</w:t>
            </w:r>
          </w:p>
        </w:tc>
        <w:tc>
          <w:tcPr>
            <w:tcW w:w="266" w:type="dxa"/>
          </w:tcPr>
          <w:p w14:paraId="31DA9695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CFB243" w14:textId="78FB0D41" w:rsidR="00E14CB6" w:rsidRPr="00956A2A" w:rsidRDefault="00E14C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F68FE8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B6968" w14:textId="597B3588" w:rsidR="00E14CB6" w:rsidRPr="00956A2A" w:rsidRDefault="00E14C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2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(509,897)</w:t>
            </w:r>
          </w:p>
        </w:tc>
      </w:tr>
      <w:tr w:rsidR="00E14CB6" w:rsidRPr="00956A2A" w14:paraId="4AD97C86" w14:textId="77777777" w:rsidTr="00071ED6">
        <w:trPr>
          <w:trHeight w:hRule="exact" w:val="396"/>
        </w:trPr>
        <w:tc>
          <w:tcPr>
            <w:tcW w:w="3465" w:type="dxa"/>
          </w:tcPr>
          <w:p w14:paraId="5EB52D96" w14:textId="72960D61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51488A3B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7A2BD10" w14:textId="72BCD51C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693C0C64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B442A7" w14:textId="2C4EBA71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2,613,618</w:t>
            </w:r>
          </w:p>
        </w:tc>
        <w:tc>
          <w:tcPr>
            <w:tcW w:w="281" w:type="dxa"/>
          </w:tcPr>
          <w:p w14:paraId="016DD0D8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6CF1AF94" w14:textId="0E15228D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13,591,144</w:t>
            </w:r>
          </w:p>
        </w:tc>
        <w:tc>
          <w:tcPr>
            <w:tcW w:w="236" w:type="dxa"/>
          </w:tcPr>
          <w:p w14:paraId="0EE9BB0E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7B9B186" w14:textId="008792A1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259,353</w:t>
            </w:r>
          </w:p>
        </w:tc>
        <w:tc>
          <w:tcPr>
            <w:tcW w:w="270" w:type="dxa"/>
          </w:tcPr>
          <w:p w14:paraId="69DC2650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B6B397" w14:textId="5D540796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14,820</w:t>
            </w:r>
          </w:p>
        </w:tc>
        <w:tc>
          <w:tcPr>
            <w:tcW w:w="266" w:type="dxa"/>
          </w:tcPr>
          <w:p w14:paraId="25146A3E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B3CA3D1" w14:textId="3E12D6FC" w:rsidR="00E14CB6" w:rsidRPr="00956A2A" w:rsidRDefault="00E14C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40,407</w:t>
            </w:r>
          </w:p>
        </w:tc>
        <w:tc>
          <w:tcPr>
            <w:tcW w:w="273" w:type="dxa"/>
          </w:tcPr>
          <w:p w14:paraId="006553DC" w14:textId="77777777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EC49C" w14:textId="4BB4D7BE" w:rsidR="00E14CB6" w:rsidRPr="00956A2A" w:rsidRDefault="00E14CB6" w:rsidP="00E14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16,583,048</w:t>
            </w:r>
          </w:p>
        </w:tc>
      </w:tr>
    </w:tbl>
    <w:p w14:paraId="180E397A" w14:textId="77777777" w:rsidR="00430F53" w:rsidRDefault="00430F53">
      <w: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465"/>
        <w:gridCol w:w="810"/>
        <w:gridCol w:w="983"/>
        <w:gridCol w:w="36"/>
        <w:gridCol w:w="227"/>
        <w:gridCol w:w="9"/>
        <w:gridCol w:w="1269"/>
        <w:gridCol w:w="270"/>
        <w:gridCol w:w="1197"/>
        <w:gridCol w:w="236"/>
        <w:gridCol w:w="1623"/>
        <w:gridCol w:w="239"/>
        <w:gridCol w:w="1179"/>
        <w:gridCol w:w="292"/>
        <w:gridCol w:w="1260"/>
        <w:gridCol w:w="270"/>
        <w:gridCol w:w="7"/>
        <w:gridCol w:w="1236"/>
        <w:gridCol w:w="17"/>
      </w:tblGrid>
      <w:tr w:rsidR="004B5505" w:rsidRPr="00956A2A" w14:paraId="65A93044" w14:textId="77777777" w:rsidTr="00D17C5D">
        <w:trPr>
          <w:gridAfter w:val="1"/>
          <w:wAfter w:w="17" w:type="dxa"/>
          <w:trHeight w:hRule="exact" w:val="396"/>
        </w:trPr>
        <w:tc>
          <w:tcPr>
            <w:tcW w:w="3465" w:type="dxa"/>
          </w:tcPr>
          <w:p w14:paraId="668EFF1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03943A0" w14:textId="77777777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33" w:type="dxa"/>
            <w:gridSpan w:val="16"/>
          </w:tcPr>
          <w:p w14:paraId="16DE3523" w14:textId="262F50BE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B5505" w:rsidRPr="00956A2A" w14:paraId="60BFF318" w14:textId="77777777" w:rsidTr="00D17C5D">
        <w:trPr>
          <w:trHeight w:hRule="exact" w:val="403"/>
        </w:trPr>
        <w:tc>
          <w:tcPr>
            <w:tcW w:w="3465" w:type="dxa"/>
          </w:tcPr>
          <w:p w14:paraId="16D2562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38C028" w14:textId="77777777" w:rsidR="004B5505" w:rsidRPr="00956A2A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Merge w:val="restart"/>
          </w:tcPr>
          <w:p w14:paraId="2BAFD382" w14:textId="1BD884B0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6710ED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1EC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2"/>
          </w:tcPr>
          <w:p w14:paraId="48E44501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 w:val="restart"/>
          </w:tcPr>
          <w:p w14:paraId="42372937" w14:textId="77777777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1D1DA55B" w14:textId="054720BF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</w:tcPr>
          <w:p w14:paraId="155D443E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 w:val="restart"/>
          </w:tcPr>
          <w:p w14:paraId="6077DA19" w14:textId="77777777" w:rsidR="00956A2A" w:rsidRDefault="00956A2A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EA941" w14:textId="5934FA6C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71AFE05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033ED050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vMerge w:val="restart"/>
          </w:tcPr>
          <w:p w14:paraId="49463537" w14:textId="77777777" w:rsid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3AAD2DB4" w14:textId="25744856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0BF1AE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</w:tcPr>
          <w:p w14:paraId="5E78A2F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 w:val="restart"/>
          </w:tcPr>
          <w:p w14:paraId="133BD1EB" w14:textId="7907DE69" w:rsidR="004B5505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EC53D0" w14:textId="77777777" w:rsidR="00956A2A" w:rsidRPr="00956A2A" w:rsidRDefault="00956A2A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F0D1A0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2" w:type="dxa"/>
          </w:tcPr>
          <w:p w14:paraId="49A6DC3D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1D4B3729" w14:textId="77777777" w:rsidR="00FB6F01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5171AD7" w14:textId="7A6B10A8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</w:t>
            </w:r>
            <w:r w:rsidR="00956A2A" w:rsidRPr="00956A2A">
              <w:rPr>
                <w:rFonts w:ascii="Angsana New" w:hAnsi="Angsana New"/>
                <w:sz w:val="30"/>
                <w:szCs w:val="30"/>
                <w:cs/>
              </w:rPr>
              <w:t>ง</w:t>
            </w:r>
          </w:p>
          <w:p w14:paraId="4B8D6C1F" w14:textId="08AB625C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0B79C3DF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 w:val="restart"/>
          </w:tcPr>
          <w:p w14:paraId="381F0B7F" w14:textId="626D51E4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EB82FA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08DAD6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2FE91507" w14:textId="77777777" w:rsidTr="00D17C5D">
        <w:trPr>
          <w:trHeight w:hRule="exact" w:val="398"/>
        </w:trPr>
        <w:tc>
          <w:tcPr>
            <w:tcW w:w="3465" w:type="dxa"/>
          </w:tcPr>
          <w:p w14:paraId="6D8B4785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4398C7" w14:textId="77777777" w:rsidR="00956A2A" w:rsidRPr="00956A2A" w:rsidRDefault="00956A2A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2"/>
            <w:vMerge/>
          </w:tcPr>
          <w:p w14:paraId="2348CD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B0664D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14:paraId="7F56AE5E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C436F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14:paraId="4363D9C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A5B88C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vMerge/>
          </w:tcPr>
          <w:p w14:paraId="38A5C13B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9F2BD43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14:paraId="0053A276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238C4A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818D4F1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BADF57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6BAEE737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7428D510" w14:textId="77777777" w:rsidTr="00D17C5D">
        <w:trPr>
          <w:trHeight w:hRule="exact" w:val="398"/>
        </w:trPr>
        <w:tc>
          <w:tcPr>
            <w:tcW w:w="3465" w:type="dxa"/>
          </w:tcPr>
          <w:p w14:paraId="3EDDD821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77A2D5B" w14:textId="6CD8F28B" w:rsidR="004B5505" w:rsidRPr="00956A2A" w:rsidRDefault="00FB6F01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9" w:type="dxa"/>
            <w:gridSpan w:val="2"/>
            <w:vMerge/>
          </w:tcPr>
          <w:p w14:paraId="5FB93FDB" w14:textId="5A30A6C1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0D3948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14:paraId="2FF6662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93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14:paraId="3612643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9B963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vMerge/>
          </w:tcPr>
          <w:p w14:paraId="3DDF1FC3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3D25CE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14:paraId="2841B97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7C74FDFE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F40EB77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6896072D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5E9E261B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1DEAD845" w14:textId="77777777" w:rsidTr="00D17C5D">
        <w:trPr>
          <w:trHeight w:hRule="exact" w:val="403"/>
        </w:trPr>
        <w:tc>
          <w:tcPr>
            <w:tcW w:w="3465" w:type="dxa"/>
          </w:tcPr>
          <w:p w14:paraId="24A2DCC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0882F6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7"/>
          </w:tcPr>
          <w:p w14:paraId="16FDB3E3" w14:textId="6B50741A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505" w:rsidRPr="00956A2A" w14:paraId="61C068F8" w14:textId="77777777" w:rsidTr="00D17C5D">
        <w:trPr>
          <w:trHeight w:hRule="exact" w:val="403"/>
        </w:trPr>
        <w:tc>
          <w:tcPr>
            <w:tcW w:w="3465" w:type="dxa"/>
          </w:tcPr>
          <w:p w14:paraId="0E6FD4C8" w14:textId="773DC72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956A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71396F2C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7342BAFE" w14:textId="234A3755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20CA74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A79EBC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78989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3442ED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6321E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737D89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20A69F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48F9B0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243ADF71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AB69D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C603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DE47DF2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5505" w:rsidRPr="00956A2A" w14:paraId="4D604A1C" w14:textId="77777777" w:rsidTr="00D17C5D">
        <w:trPr>
          <w:trHeight w:hRule="exact" w:val="403"/>
        </w:trPr>
        <w:tc>
          <w:tcPr>
            <w:tcW w:w="3465" w:type="dxa"/>
          </w:tcPr>
          <w:p w14:paraId="2D87CF32" w14:textId="63603B4B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6A2A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  <w:r w:rsidRPr="00956A2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78181ED2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4E246BE8" w14:textId="436AED23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64C8CB4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1BEC509" w14:textId="5EAA9B5D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1,832,911</w:t>
            </w:r>
          </w:p>
        </w:tc>
        <w:tc>
          <w:tcPr>
            <w:tcW w:w="270" w:type="dxa"/>
          </w:tcPr>
          <w:p w14:paraId="2E99B679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9FA0F61" w14:textId="5EB05A69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10,903,143</w:t>
            </w:r>
          </w:p>
        </w:tc>
        <w:tc>
          <w:tcPr>
            <w:tcW w:w="236" w:type="dxa"/>
          </w:tcPr>
          <w:p w14:paraId="692CEAC1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7B36EB3E" w14:textId="6721F79C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6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392,909</w:t>
            </w:r>
          </w:p>
        </w:tc>
        <w:tc>
          <w:tcPr>
            <w:tcW w:w="239" w:type="dxa"/>
          </w:tcPr>
          <w:p w14:paraId="04EB9067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C0F8207" w14:textId="2F66E331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15,633</w:t>
            </w:r>
          </w:p>
        </w:tc>
        <w:tc>
          <w:tcPr>
            <w:tcW w:w="292" w:type="dxa"/>
          </w:tcPr>
          <w:p w14:paraId="59FC32BD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36197" w14:textId="7A06B9EC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3AB08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2352F32" w14:textId="73A3F301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13,144,596</w:t>
            </w:r>
          </w:p>
        </w:tc>
      </w:tr>
      <w:tr w:rsidR="004B5505" w:rsidRPr="00956A2A" w14:paraId="1AE7F6A9" w14:textId="77777777" w:rsidTr="00D17C5D">
        <w:trPr>
          <w:trHeight w:hRule="exact" w:val="403"/>
        </w:trPr>
        <w:tc>
          <w:tcPr>
            <w:tcW w:w="3465" w:type="dxa"/>
          </w:tcPr>
          <w:p w14:paraId="5E20450A" w14:textId="665D4FD4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</w:tcPr>
          <w:p w14:paraId="0B97E2B4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17058573" w14:textId="50634697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49DD4712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8FC6384" w14:textId="2FC907AE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9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74,280</w:t>
            </w:r>
          </w:p>
        </w:tc>
        <w:tc>
          <w:tcPr>
            <w:tcW w:w="270" w:type="dxa"/>
          </w:tcPr>
          <w:p w14:paraId="1582A0F6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65C752" w14:textId="63E7447C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619,068</w:t>
            </w:r>
          </w:p>
        </w:tc>
        <w:tc>
          <w:tcPr>
            <w:tcW w:w="236" w:type="dxa"/>
          </w:tcPr>
          <w:p w14:paraId="0E9C7959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23E7F5AB" w14:textId="0B5F9D00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15" w:right="-6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12,547</w:t>
            </w:r>
          </w:p>
        </w:tc>
        <w:tc>
          <w:tcPr>
            <w:tcW w:w="239" w:type="dxa"/>
          </w:tcPr>
          <w:p w14:paraId="14C86CA7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FCF9BD" w14:textId="79CDA00A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25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92" w:type="dxa"/>
          </w:tcPr>
          <w:p w14:paraId="6F05B4E7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9FBAD" w14:textId="6822A362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38FC22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A2D677C" w14:textId="0064798B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706,312</w:t>
            </w:r>
          </w:p>
        </w:tc>
      </w:tr>
      <w:tr w:rsidR="004B5505" w:rsidRPr="00956A2A" w14:paraId="4AF80233" w14:textId="77777777" w:rsidTr="00D17C5D">
        <w:trPr>
          <w:trHeight w:hRule="exact" w:val="403"/>
        </w:trPr>
        <w:tc>
          <w:tcPr>
            <w:tcW w:w="3465" w:type="dxa"/>
          </w:tcPr>
          <w:p w14:paraId="2CE24E6C" w14:textId="22300229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</w:tcPr>
          <w:p w14:paraId="37B29361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00E743F4" w14:textId="5CE0D0AE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43269C64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B4A7D60" w14:textId="7C9A316F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89109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A0D2D9" w14:textId="1736A84F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236" w:type="dxa"/>
          </w:tcPr>
          <w:p w14:paraId="16C59ABD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35CDF836" w14:textId="068D95F1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9B80842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21A13E" w14:textId="1214A70E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7933BC7C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2CFA4" w14:textId="2C6C4B11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74A450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FD073D2" w14:textId="7D8671CB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</w:tr>
      <w:tr w:rsidR="004B5505" w:rsidRPr="00956A2A" w14:paraId="5EBF007D" w14:textId="77777777" w:rsidTr="00D17C5D">
        <w:trPr>
          <w:trHeight w:hRule="exact" w:val="403"/>
        </w:trPr>
        <w:tc>
          <w:tcPr>
            <w:tcW w:w="3465" w:type="dxa"/>
          </w:tcPr>
          <w:p w14:paraId="2641C82F" w14:textId="0FC0B75E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42F59880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44A98D4A" w14:textId="58CCC6DB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379E1E09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7F3040E" w14:textId="085990AF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EF5D2F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9D6B496" w14:textId="6F104092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160,945</w:t>
            </w:r>
          </w:p>
        </w:tc>
        <w:tc>
          <w:tcPr>
            <w:tcW w:w="236" w:type="dxa"/>
          </w:tcPr>
          <w:p w14:paraId="0CDA902C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37D9ABDF" w14:textId="5D8A0751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(160,945)</w:t>
            </w:r>
          </w:p>
        </w:tc>
        <w:tc>
          <w:tcPr>
            <w:tcW w:w="239" w:type="dxa"/>
          </w:tcPr>
          <w:p w14:paraId="34A35338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8BC5093" w14:textId="13478605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B6C114F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0F1EC" w14:textId="39ED2E41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DA5B3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3BAC25B" w14:textId="5B14558B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505" w:rsidRPr="00956A2A" w14:paraId="19C7434A" w14:textId="77777777" w:rsidTr="00D17C5D">
        <w:trPr>
          <w:trHeight w:hRule="exact" w:val="403"/>
        </w:trPr>
        <w:tc>
          <w:tcPr>
            <w:tcW w:w="3465" w:type="dxa"/>
          </w:tcPr>
          <w:p w14:paraId="2ADCEA49" w14:textId="3B7C0AF1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00B75547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7814CB3B" w14:textId="62E83147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50C59908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78CB8D3" w14:textId="3B6C1241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15" w:right="-19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(832)</w:t>
            </w:r>
          </w:p>
        </w:tc>
        <w:tc>
          <w:tcPr>
            <w:tcW w:w="270" w:type="dxa"/>
          </w:tcPr>
          <w:p w14:paraId="7C9B4639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E1F529" w14:textId="29C1E942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(394,109)</w:t>
            </w:r>
          </w:p>
        </w:tc>
        <w:tc>
          <w:tcPr>
            <w:tcW w:w="236" w:type="dxa"/>
          </w:tcPr>
          <w:p w14:paraId="56871ADB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181E323B" w14:textId="17AE4C8C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(3,564)</w:t>
            </w:r>
          </w:p>
        </w:tc>
        <w:tc>
          <w:tcPr>
            <w:tcW w:w="239" w:type="dxa"/>
          </w:tcPr>
          <w:p w14:paraId="5979BFC6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BEED91" w14:textId="7005B813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92" w:type="dxa"/>
          </w:tcPr>
          <w:p w14:paraId="6DAC96F5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8398E" w14:textId="3F1C0D75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34BC80" w14:textId="77777777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5305204" w14:textId="6A329476" w:rsidR="004B5505" w:rsidRPr="00956A2A" w:rsidRDefault="004B5505" w:rsidP="00F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15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(399,649)</w:t>
            </w:r>
          </w:p>
        </w:tc>
      </w:tr>
      <w:tr w:rsidR="004B5505" w:rsidRPr="00956A2A" w14:paraId="180DDF9B" w14:textId="77777777" w:rsidTr="00D17C5D">
        <w:trPr>
          <w:trHeight w:hRule="exact" w:val="849"/>
        </w:trPr>
        <w:tc>
          <w:tcPr>
            <w:tcW w:w="3465" w:type="dxa"/>
          </w:tcPr>
          <w:p w14:paraId="0C6D2D93" w14:textId="7C98C01D" w:rsidR="003E0E03" w:rsidRPr="00956A2A" w:rsidRDefault="00F2027F" w:rsidP="003E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ตามที่รายงาน</w:t>
            </w:r>
          </w:p>
        </w:tc>
        <w:tc>
          <w:tcPr>
            <w:tcW w:w="810" w:type="dxa"/>
          </w:tcPr>
          <w:p w14:paraId="3BC47C8C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F723E7D" w14:textId="77777777" w:rsidR="00F2027F" w:rsidRDefault="00F2027F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7A2303" w14:textId="307ABB5A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0F9E164A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443F68B8" w14:textId="77777777" w:rsidR="00F2027F" w:rsidRDefault="00F2027F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C9D373" w14:textId="0CD4369A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1,906,359</w:t>
            </w:r>
          </w:p>
        </w:tc>
        <w:tc>
          <w:tcPr>
            <w:tcW w:w="270" w:type="dxa"/>
          </w:tcPr>
          <w:p w14:paraId="5FC1AFF4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0448DD" w14:textId="77777777" w:rsidR="00F2027F" w:rsidRDefault="00F2027F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8800EE" w14:textId="5A68013C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11,287,727</w:t>
            </w:r>
          </w:p>
        </w:tc>
        <w:tc>
          <w:tcPr>
            <w:tcW w:w="236" w:type="dxa"/>
          </w:tcPr>
          <w:p w14:paraId="10986369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1DEE655" w14:textId="77777777" w:rsidR="00F2027F" w:rsidRDefault="00F2027F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2A686B" w14:textId="366C3FF8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240,947</w:t>
            </w:r>
          </w:p>
        </w:tc>
        <w:tc>
          <w:tcPr>
            <w:tcW w:w="239" w:type="dxa"/>
          </w:tcPr>
          <w:p w14:paraId="12F4B055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374028D" w14:textId="77777777" w:rsidR="00F2027F" w:rsidRDefault="00F2027F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1D7017" w14:textId="0F373189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92" w:type="dxa"/>
          </w:tcPr>
          <w:p w14:paraId="1461F993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1F19A6" w14:textId="77777777" w:rsidR="00F2027F" w:rsidRDefault="00F2027F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B0405E" w14:textId="2492B464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1FFF5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09007317" w14:textId="77777777" w:rsidR="00F2027F" w:rsidRDefault="00F2027F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E5417C" w14:textId="6327CD6B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13,449,939</w:t>
            </w:r>
          </w:p>
        </w:tc>
      </w:tr>
      <w:tr w:rsidR="004B5505" w:rsidRPr="00956A2A" w14:paraId="37DC5B53" w14:textId="77777777" w:rsidTr="00D17C5D">
        <w:trPr>
          <w:trHeight w:hRule="exact" w:val="403"/>
        </w:trPr>
        <w:tc>
          <w:tcPr>
            <w:tcW w:w="3465" w:type="dxa"/>
          </w:tcPr>
          <w:p w14:paraId="0E1F851C" w14:textId="69C794D4" w:rsidR="004B5505" w:rsidRPr="00956A2A" w:rsidRDefault="00956A2A" w:rsidP="0095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810" w:type="dxa"/>
          </w:tcPr>
          <w:p w14:paraId="6A4243D5" w14:textId="58B31BED" w:rsidR="004B5505" w:rsidRPr="00956A2A" w:rsidRDefault="00104637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313938" w14:textId="2093C9D1" w:rsidR="004B5505" w:rsidRPr="005D6488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D64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7A6CCFF7" w14:textId="77777777" w:rsidR="004B5505" w:rsidRPr="005D6488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B732088" w14:textId="60B214BD" w:rsidR="004B5505" w:rsidRPr="005D6488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D64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B3C72A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DEC7437" w14:textId="23A9FA36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059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33359A5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0402C591" w14:textId="4496DC55" w:rsidR="004B5505" w:rsidRPr="005D6488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5D64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79620F1C" w14:textId="77777777" w:rsidR="004B5505" w:rsidRPr="005D6488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1EA914B" w14:textId="6A8F8CE8" w:rsidR="004B5505" w:rsidRPr="005D6488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D64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2" w:type="dxa"/>
          </w:tcPr>
          <w:p w14:paraId="5ED4C848" w14:textId="77777777" w:rsidR="004B5505" w:rsidRPr="005D6488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144A6C" w14:textId="201D8CEE" w:rsidR="004B5505" w:rsidRPr="005D6488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D64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77EA06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859CB62" w14:textId="26AEF818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059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B5505" w:rsidRPr="00956A2A" w14:paraId="6913AF08" w14:textId="77777777" w:rsidTr="00D17C5D">
        <w:trPr>
          <w:trHeight w:hRule="exact" w:val="403"/>
        </w:trPr>
        <w:tc>
          <w:tcPr>
            <w:tcW w:w="3465" w:type="dxa"/>
          </w:tcPr>
          <w:p w14:paraId="76FFCE7E" w14:textId="0E89472A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51286A41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4EA1A9BD" w14:textId="34ADE612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2AF99C24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44E7DACF" w14:textId="13BCE60C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1,906,359</w:t>
            </w:r>
          </w:p>
        </w:tc>
        <w:tc>
          <w:tcPr>
            <w:tcW w:w="270" w:type="dxa"/>
          </w:tcPr>
          <w:p w14:paraId="0DC206DA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78D8FE4" w14:textId="7397B79B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197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36" w:type="dxa"/>
          </w:tcPr>
          <w:p w14:paraId="3CD60E99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7AFAC537" w14:textId="2760A5C9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240,947</w:t>
            </w:r>
          </w:p>
        </w:tc>
        <w:tc>
          <w:tcPr>
            <w:tcW w:w="239" w:type="dxa"/>
          </w:tcPr>
          <w:p w14:paraId="016CD3AF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7018810" w14:textId="41C4CAC3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92" w:type="dxa"/>
          </w:tcPr>
          <w:p w14:paraId="20CD9D17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0410B" w14:textId="35A38444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9BF3A1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3EDE168B" w14:textId="20CF6600" w:rsidR="004B5505" w:rsidRPr="00956A2A" w:rsidRDefault="00104637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4B5505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359</w:t>
            </w:r>
            <w:r w:rsidR="004B5505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880</w:t>
            </w:r>
          </w:p>
        </w:tc>
      </w:tr>
      <w:tr w:rsidR="004B5505" w:rsidRPr="00956A2A" w14:paraId="5374FFBD" w14:textId="77777777" w:rsidTr="00D17C5D">
        <w:trPr>
          <w:trHeight w:hRule="exact" w:val="403"/>
        </w:trPr>
        <w:tc>
          <w:tcPr>
            <w:tcW w:w="3465" w:type="dxa"/>
          </w:tcPr>
          <w:p w14:paraId="61094B3D" w14:textId="7A362591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069F7F1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3C98416C" w14:textId="168110B0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3812930B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B9FD96C" w14:textId="78E1783A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73,057</w:t>
            </w:r>
          </w:p>
        </w:tc>
        <w:tc>
          <w:tcPr>
            <w:tcW w:w="270" w:type="dxa"/>
          </w:tcPr>
          <w:p w14:paraId="7E64E88F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03ABE79" w14:textId="11F1C7C4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565,235</w:t>
            </w:r>
          </w:p>
        </w:tc>
        <w:tc>
          <w:tcPr>
            <w:tcW w:w="236" w:type="dxa"/>
          </w:tcPr>
          <w:p w14:paraId="68A9D9A2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570F061A" w14:textId="470CB732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8,231</w:t>
            </w:r>
          </w:p>
        </w:tc>
        <w:tc>
          <w:tcPr>
            <w:tcW w:w="239" w:type="dxa"/>
          </w:tcPr>
          <w:p w14:paraId="7669EB09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86A9F12" w14:textId="29FF716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92" w:type="dxa"/>
          </w:tcPr>
          <w:p w14:paraId="0D655779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97FF2" w14:textId="01D4A5D5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E293A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C506665" w14:textId="20B4EC38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646,731</w:t>
            </w:r>
          </w:p>
        </w:tc>
      </w:tr>
      <w:tr w:rsidR="004B5505" w:rsidRPr="00956A2A" w14:paraId="60776690" w14:textId="77777777" w:rsidTr="00D17C5D">
        <w:trPr>
          <w:trHeight w:hRule="exact" w:val="403"/>
        </w:trPr>
        <w:tc>
          <w:tcPr>
            <w:tcW w:w="3465" w:type="dxa"/>
          </w:tcPr>
          <w:p w14:paraId="2CFC82CF" w14:textId="5A7D0E8A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0B50B325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6E33064E" w14:textId="2C59C7BF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3685C6A3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5222F0F" w14:textId="6C6B58B4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4361A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44C739D" w14:textId="6B9DB6E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120,560</w:t>
            </w:r>
          </w:p>
        </w:tc>
        <w:tc>
          <w:tcPr>
            <w:tcW w:w="236" w:type="dxa"/>
          </w:tcPr>
          <w:p w14:paraId="43FC24A7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</w:tcPr>
          <w:p w14:paraId="3B16F39C" w14:textId="434ED6AB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A8C7272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90F8A41" w14:textId="6222EB46" w:rsidR="004B5505" w:rsidRPr="00956A2A" w:rsidRDefault="004B5505" w:rsidP="00F162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437CFC7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B0259" w14:textId="16D1FF4C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5F03E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DE412E" w14:textId="43435BDE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120,56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4B5505" w:rsidRPr="00956A2A" w14:paraId="577DB21C" w14:textId="77777777" w:rsidTr="00D17C5D">
        <w:trPr>
          <w:trHeight w:hRule="exact" w:val="403"/>
        </w:trPr>
        <w:tc>
          <w:tcPr>
            <w:tcW w:w="3465" w:type="dxa"/>
          </w:tcPr>
          <w:p w14:paraId="4A685384" w14:textId="59E7924D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093807EC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58D562" w14:textId="2BE4F281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2DFECFB1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37290E5" w14:textId="5EE4C104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D61A0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1073F6B" w14:textId="513F3DC1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(454,600)</w:t>
            </w:r>
          </w:p>
        </w:tc>
        <w:tc>
          <w:tcPr>
            <w:tcW w:w="236" w:type="dxa"/>
          </w:tcPr>
          <w:p w14:paraId="1E18D54C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9BB8DE4" w14:textId="2A6B76E4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(5,727)</w:t>
            </w:r>
          </w:p>
        </w:tc>
        <w:tc>
          <w:tcPr>
            <w:tcW w:w="239" w:type="dxa"/>
          </w:tcPr>
          <w:p w14:paraId="6B3F3007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2227254" w14:textId="23340F9A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(820)</w:t>
            </w:r>
          </w:p>
        </w:tc>
        <w:tc>
          <w:tcPr>
            <w:tcW w:w="292" w:type="dxa"/>
          </w:tcPr>
          <w:p w14:paraId="2E88EF09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7031C" w14:textId="0CD7F90B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F3703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2FE793B" w14:textId="62D86843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(461,147)</w:t>
            </w:r>
          </w:p>
        </w:tc>
      </w:tr>
      <w:tr w:rsidR="004B5505" w:rsidRPr="00956A2A" w14:paraId="7115C503" w14:textId="77777777" w:rsidTr="00D17C5D">
        <w:trPr>
          <w:trHeight w:hRule="exact" w:val="403"/>
        </w:trPr>
        <w:tc>
          <w:tcPr>
            <w:tcW w:w="3465" w:type="dxa"/>
          </w:tcPr>
          <w:p w14:paraId="54423DEF" w14:textId="4D9F347A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71CC2EB1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C4EEB1F" w14:textId="4594A008" w:rsidR="004B5505" w:rsidRPr="00956A2A" w:rsidRDefault="004B5505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</w:tcPr>
          <w:p w14:paraId="4A9EA9F3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AB721" w14:textId="79156199" w:rsidR="004B5505" w:rsidRPr="00956A2A" w:rsidRDefault="00104637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934A5C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979</w:t>
            </w:r>
            <w:r w:rsidR="00934A5C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1E803D64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8BFD4FC" w14:textId="18E9C6A0" w:rsidR="004B5505" w:rsidRPr="00956A2A" w:rsidRDefault="00104637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934A5C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428</w:t>
            </w:r>
            <w:r w:rsidR="00934A5C"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36" w:type="dxa"/>
          </w:tcPr>
          <w:p w14:paraId="325A8F1B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730C431" w14:textId="5EF91479" w:rsidR="004B5505" w:rsidRPr="00956A2A" w:rsidRDefault="004B5505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243,451</w:t>
            </w:r>
          </w:p>
        </w:tc>
        <w:tc>
          <w:tcPr>
            <w:tcW w:w="239" w:type="dxa"/>
          </w:tcPr>
          <w:p w14:paraId="04E36D49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3E44910" w14:textId="71C0D2BC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14,294</w:t>
            </w:r>
          </w:p>
        </w:tc>
        <w:tc>
          <w:tcPr>
            <w:tcW w:w="292" w:type="dxa"/>
          </w:tcPr>
          <w:p w14:paraId="07D39F7E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9A4C7C" w14:textId="6B3D6A03" w:rsidR="004B5505" w:rsidRPr="00956A2A" w:rsidRDefault="004B5505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5153A" w14:textId="77777777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C2649" w14:textId="0B1A5784" w:rsidR="004B5505" w:rsidRPr="00956A2A" w:rsidRDefault="004B5505" w:rsidP="004B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13,666,024</w:t>
            </w:r>
          </w:p>
        </w:tc>
      </w:tr>
    </w:tbl>
    <w:p w14:paraId="24314757" w14:textId="77777777" w:rsidR="0088616A" w:rsidRDefault="0088616A">
      <w: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465"/>
        <w:gridCol w:w="810"/>
        <w:gridCol w:w="990"/>
        <w:gridCol w:w="236"/>
        <w:gridCol w:w="1269"/>
        <w:gridCol w:w="10"/>
        <w:gridCol w:w="260"/>
        <w:gridCol w:w="10"/>
        <w:gridCol w:w="1187"/>
        <w:gridCol w:w="10"/>
        <w:gridCol w:w="226"/>
        <w:gridCol w:w="17"/>
        <w:gridCol w:w="1606"/>
        <w:gridCol w:w="10"/>
        <w:gridCol w:w="229"/>
        <w:gridCol w:w="10"/>
        <w:gridCol w:w="1169"/>
        <w:gridCol w:w="10"/>
        <w:gridCol w:w="311"/>
        <w:gridCol w:w="1260"/>
        <w:gridCol w:w="270"/>
        <w:gridCol w:w="7"/>
        <w:gridCol w:w="1253"/>
      </w:tblGrid>
      <w:tr w:rsidR="00B134EC" w:rsidRPr="00071ED6" w14:paraId="4A85787E" w14:textId="77777777" w:rsidTr="00F74BDD">
        <w:trPr>
          <w:trHeight w:hRule="exact" w:val="396"/>
        </w:trPr>
        <w:tc>
          <w:tcPr>
            <w:tcW w:w="3465" w:type="dxa"/>
          </w:tcPr>
          <w:p w14:paraId="42071A60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58BA739" w14:textId="77777777" w:rsidR="00B134EC" w:rsidRPr="00071ED6" w:rsidRDefault="00B134EC" w:rsidP="00FC746D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21"/>
          </w:tcPr>
          <w:p w14:paraId="799B0115" w14:textId="77777777" w:rsidR="00B134EC" w:rsidRPr="00071ED6" w:rsidRDefault="00B134EC" w:rsidP="00FC746D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134EC" w:rsidRPr="00071ED6" w14:paraId="224768DC" w14:textId="77777777" w:rsidTr="00F74BDD">
        <w:trPr>
          <w:trHeight w:hRule="exact" w:val="403"/>
        </w:trPr>
        <w:tc>
          <w:tcPr>
            <w:tcW w:w="3465" w:type="dxa"/>
          </w:tcPr>
          <w:p w14:paraId="7D6C48F8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E385212" w14:textId="77777777" w:rsidR="00B134EC" w:rsidRPr="00071ED6" w:rsidRDefault="00B134EC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</w:tcPr>
          <w:p w14:paraId="11B15FAC" w14:textId="41A920B8" w:rsidR="00B134EC" w:rsidRDefault="00B134EC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58FC5A" w14:textId="77777777" w:rsidR="00071ED6" w:rsidRPr="00071ED6" w:rsidRDefault="00071ED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B008DF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68514679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 w:val="restart"/>
          </w:tcPr>
          <w:p w14:paraId="63B7891C" w14:textId="77777777" w:rsid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11098CA4" w14:textId="14BFE497" w:rsidR="00B134EC" w:rsidRP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36652CA5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 w:val="restart"/>
          </w:tcPr>
          <w:p w14:paraId="7D8AAC20" w14:textId="77777777" w:rsidR="00071ED6" w:rsidRDefault="00071ED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6E9134" w14:textId="1313E6D1" w:rsidR="00B134EC" w:rsidRP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46C55ADF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1C3BF4D5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5A12D3AA" w14:textId="77777777" w:rsid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432C3E5C" w14:textId="4BFA3D69" w:rsidR="00B134EC" w:rsidRP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136124FE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10D4E863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 w:val="restart"/>
          </w:tcPr>
          <w:p w14:paraId="52E3D5B6" w14:textId="1F4EF787" w:rsidR="00B134EC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7AB68F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8A865B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21" w:type="dxa"/>
            <w:gridSpan w:val="2"/>
          </w:tcPr>
          <w:p w14:paraId="2250FF5E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1861765E" w14:textId="77777777" w:rsidR="00B134EC" w:rsidRP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5761D046" w14:textId="77777777" w:rsid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6E06B6FB" w14:textId="05BA4E7D" w:rsidR="00B134EC" w:rsidRPr="00071ED6" w:rsidRDefault="00B134EC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12A6BC4A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21921529" w14:textId="5E7FF67A" w:rsidR="00B134EC" w:rsidRDefault="00B134EC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1F997C" w14:textId="77777777" w:rsidR="00071ED6" w:rsidRPr="00071ED6" w:rsidRDefault="00071ED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429B29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1ED6" w:rsidRPr="00071ED6" w14:paraId="22A57C95" w14:textId="77777777" w:rsidTr="00F74BDD">
        <w:trPr>
          <w:trHeight w:hRule="exact" w:val="398"/>
        </w:trPr>
        <w:tc>
          <w:tcPr>
            <w:tcW w:w="3465" w:type="dxa"/>
          </w:tcPr>
          <w:p w14:paraId="4B9BEE1D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0AB710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Merge/>
          </w:tcPr>
          <w:p w14:paraId="0E1DA334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AB2D2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14:paraId="0F7AED38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EB496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526B8F8B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36E980C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44CBC1F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57DC6CF4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3E4CB92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1" w:type="dxa"/>
            <w:gridSpan w:val="2"/>
          </w:tcPr>
          <w:p w14:paraId="20674E28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362E1139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2057967E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5B3530FF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34EC" w:rsidRPr="00071ED6" w14:paraId="7C224298" w14:textId="77777777" w:rsidTr="00F74BDD">
        <w:trPr>
          <w:trHeight w:hRule="exact" w:val="398"/>
        </w:trPr>
        <w:tc>
          <w:tcPr>
            <w:tcW w:w="3465" w:type="dxa"/>
          </w:tcPr>
          <w:p w14:paraId="288E883B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F0CFDC5" w14:textId="2E5A59D5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Merge/>
          </w:tcPr>
          <w:p w14:paraId="30707391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E4509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14:paraId="6F7B4F6C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A2C450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4752286C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5E59EA3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4503A02B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7245A01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089D9DAD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1" w:type="dxa"/>
            <w:gridSpan w:val="2"/>
          </w:tcPr>
          <w:p w14:paraId="21B6AA00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77A485A8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7DA87F0E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441F3432" w14:textId="77777777" w:rsidR="00B134EC" w:rsidRPr="00071ED6" w:rsidRDefault="00B134EC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34EC" w:rsidRPr="00071ED6" w14:paraId="7DDC420C" w14:textId="77777777" w:rsidTr="00F74BDD">
        <w:trPr>
          <w:trHeight w:hRule="exact" w:val="403"/>
        </w:trPr>
        <w:tc>
          <w:tcPr>
            <w:tcW w:w="3465" w:type="dxa"/>
          </w:tcPr>
          <w:p w14:paraId="2C82C4DC" w14:textId="77777777" w:rsidR="00B134EC" w:rsidRPr="00071ED6" w:rsidRDefault="00B134EC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4DB5839C" w14:textId="77777777" w:rsidR="00B134EC" w:rsidRPr="00071ED6" w:rsidRDefault="00B134EC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21"/>
          </w:tcPr>
          <w:p w14:paraId="2FC6EF6F" w14:textId="443F5BE7" w:rsidR="00B134EC" w:rsidRPr="00071ED6" w:rsidRDefault="00B134EC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71E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134EC" w:rsidRPr="00071ED6" w14:paraId="2D435323" w14:textId="77777777" w:rsidTr="00F74BDD">
        <w:trPr>
          <w:trHeight w:hRule="exact" w:val="403"/>
        </w:trPr>
        <w:tc>
          <w:tcPr>
            <w:tcW w:w="3465" w:type="dxa"/>
          </w:tcPr>
          <w:p w14:paraId="217E48D5" w14:textId="320FD37E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B0935CA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CD4DF" w14:textId="4786D794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F190C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EB0B761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77CBCB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AD2167F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B5C169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3FC98042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04A36C6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A2418C2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5D68140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9459F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0C8A4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6FE1A4A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34EC" w:rsidRPr="00071ED6" w14:paraId="7C185427" w14:textId="77777777" w:rsidTr="00F74BDD">
        <w:trPr>
          <w:trHeight w:hRule="exact" w:val="785"/>
        </w:trPr>
        <w:tc>
          <w:tcPr>
            <w:tcW w:w="3465" w:type="dxa"/>
          </w:tcPr>
          <w:p w14:paraId="0B6CFAAA" w14:textId="77777777" w:rsidR="00B134EC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  <w:p w14:paraId="23E113E5" w14:textId="0B0F12D2" w:rsidR="00F2027F" w:rsidRPr="00071ED6" w:rsidRDefault="00F2027F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</w:tcPr>
          <w:p w14:paraId="6D9C0B95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4F78C" w14:textId="4B6144DF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596C4B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309C64CF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D4161D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5614A3A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06957ED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145F1C88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1FD64395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9EB6B1D" w14:textId="77777777" w:rsidR="00B134EC" w:rsidRPr="00F74BDD" w:rsidRDefault="00B134EC" w:rsidP="00AC2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7793C62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0E5763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B5E5B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9FD0C1" w14:textId="77777777" w:rsidR="00B134EC" w:rsidRPr="00071ED6" w:rsidRDefault="00B134EC" w:rsidP="0080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16B6" w:rsidRPr="00071ED6" w14:paraId="51B3679C" w14:textId="77777777" w:rsidTr="00F74BDD">
        <w:trPr>
          <w:trHeight w:hRule="exact" w:val="407"/>
        </w:trPr>
        <w:tc>
          <w:tcPr>
            <w:tcW w:w="3465" w:type="dxa"/>
          </w:tcPr>
          <w:p w14:paraId="4C61466A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</w:tcPr>
          <w:p w14:paraId="296D4AB5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D7403A" w14:textId="163E2241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23" w:right="-210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63,706</w:t>
            </w:r>
          </w:p>
        </w:tc>
        <w:tc>
          <w:tcPr>
            <w:tcW w:w="236" w:type="dxa"/>
          </w:tcPr>
          <w:p w14:paraId="3EC7C43E" w14:textId="1A5E5580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0C049D4" w14:textId="7B86BB86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696,470</w:t>
            </w:r>
          </w:p>
        </w:tc>
        <w:tc>
          <w:tcPr>
            <w:tcW w:w="270" w:type="dxa"/>
            <w:gridSpan w:val="2"/>
          </w:tcPr>
          <w:p w14:paraId="3BDD128C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B1D581B" w14:textId="579E56E2" w:rsidR="003516B6" w:rsidRPr="00071ED6" w:rsidRDefault="003516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2,799,153</w:t>
            </w:r>
          </w:p>
        </w:tc>
        <w:tc>
          <w:tcPr>
            <w:tcW w:w="243" w:type="dxa"/>
            <w:gridSpan w:val="2"/>
          </w:tcPr>
          <w:p w14:paraId="1FC9D615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1D26A80A" w14:textId="47F74FA2" w:rsidR="003516B6" w:rsidRPr="00071ED6" w:rsidRDefault="003516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18,122</w:t>
            </w:r>
          </w:p>
        </w:tc>
        <w:tc>
          <w:tcPr>
            <w:tcW w:w="239" w:type="dxa"/>
            <w:gridSpan w:val="2"/>
          </w:tcPr>
          <w:p w14:paraId="6F095B40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4FE9B5D" w14:textId="01710426" w:rsidR="003516B6" w:rsidRPr="00071ED6" w:rsidRDefault="003516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311" w:type="dxa"/>
          </w:tcPr>
          <w:p w14:paraId="469B1507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28A01" w14:textId="3B1DDDB1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14:paraId="18F527C0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002ACFF" w14:textId="26B7E43B" w:rsidR="003516B6" w:rsidRPr="00071ED6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3,664,645</w:t>
            </w:r>
          </w:p>
        </w:tc>
      </w:tr>
      <w:tr w:rsidR="003516B6" w:rsidRPr="00071ED6" w14:paraId="46788B21" w14:textId="77777777" w:rsidTr="00F74BDD">
        <w:trPr>
          <w:trHeight w:hRule="exact" w:val="362"/>
        </w:trPr>
        <w:tc>
          <w:tcPr>
            <w:tcW w:w="3465" w:type="dxa"/>
          </w:tcPr>
          <w:p w14:paraId="6A9AB59E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</w:tcPr>
          <w:p w14:paraId="4F1C80EC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366875" w14:textId="6DB899D6" w:rsidR="003516B6" w:rsidRPr="00E506B3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E506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522638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10912AC2" w14:textId="3D580D90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2203FC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2FFF942B" w14:textId="717E7685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  <w:tc>
          <w:tcPr>
            <w:tcW w:w="243" w:type="dxa"/>
            <w:gridSpan w:val="2"/>
          </w:tcPr>
          <w:p w14:paraId="7AE4033E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14:paraId="185D689F" w14:textId="594D44AC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5283626B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156387BA" w14:textId="182D2C6C" w:rsidR="003516B6" w:rsidRPr="00071ED6" w:rsidRDefault="003516B6" w:rsidP="00F74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</w:tcPr>
          <w:p w14:paraId="265AB0C8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3CA3B4" w14:textId="69D4BEE1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0E8F6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DD60486" w14:textId="50B1A59E" w:rsidR="003516B6" w:rsidRPr="00071ED6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</w:tr>
      <w:tr w:rsidR="003516B6" w:rsidRPr="00071ED6" w14:paraId="03EA5A05" w14:textId="77777777" w:rsidTr="00F74BDD">
        <w:trPr>
          <w:trHeight w:hRule="exact" w:val="372"/>
        </w:trPr>
        <w:tc>
          <w:tcPr>
            <w:tcW w:w="3465" w:type="dxa"/>
          </w:tcPr>
          <w:p w14:paraId="197E53F9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DC51C26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828E9" w14:textId="7EED4222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</w:tcPr>
          <w:p w14:paraId="1CF647FE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348A7B" w14:textId="2F700CF5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696,470</w:t>
            </w:r>
          </w:p>
        </w:tc>
        <w:tc>
          <w:tcPr>
            <w:tcW w:w="270" w:type="dxa"/>
            <w:gridSpan w:val="2"/>
          </w:tcPr>
          <w:p w14:paraId="0DB154CC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0ECDDB" w14:textId="43A8E909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3,114,361</w:t>
            </w:r>
          </w:p>
        </w:tc>
        <w:tc>
          <w:tcPr>
            <w:tcW w:w="243" w:type="dxa"/>
            <w:gridSpan w:val="2"/>
          </w:tcPr>
          <w:p w14:paraId="3DFC29CB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C256B" w14:textId="37D0E06D" w:rsidR="003516B6" w:rsidRPr="00071ED6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39" w:type="dxa"/>
            <w:gridSpan w:val="2"/>
          </w:tcPr>
          <w:p w14:paraId="51943716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123031" w14:textId="734DBF21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311" w:type="dxa"/>
          </w:tcPr>
          <w:p w14:paraId="5ACFA28A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9B60B2" w14:textId="0A8FFF2C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14:paraId="65D98153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43463C" w14:textId="27F4294B" w:rsidR="003516B6" w:rsidRPr="00071ED6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3,979,853</w:t>
            </w:r>
          </w:p>
        </w:tc>
      </w:tr>
      <w:tr w:rsidR="003516B6" w:rsidRPr="00071ED6" w14:paraId="6DEBC5CB" w14:textId="77777777" w:rsidTr="00F74BDD">
        <w:trPr>
          <w:trHeight w:hRule="exact" w:val="403"/>
        </w:trPr>
        <w:tc>
          <w:tcPr>
            <w:tcW w:w="3465" w:type="dxa"/>
          </w:tcPr>
          <w:p w14:paraId="422039D4" w14:textId="2B3C5B28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3E6835C9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9575CF5" w14:textId="4648CDB2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</w:tcPr>
          <w:p w14:paraId="57960A8E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</w:tcPr>
          <w:p w14:paraId="321FC47A" w14:textId="7207F589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696,470</w:t>
            </w:r>
          </w:p>
        </w:tc>
        <w:tc>
          <w:tcPr>
            <w:tcW w:w="270" w:type="dxa"/>
            <w:gridSpan w:val="2"/>
          </w:tcPr>
          <w:p w14:paraId="07C13C76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1B3940ED" w14:textId="36637ABD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2,799,153</w:t>
            </w:r>
          </w:p>
        </w:tc>
        <w:tc>
          <w:tcPr>
            <w:tcW w:w="243" w:type="dxa"/>
            <w:gridSpan w:val="2"/>
          </w:tcPr>
          <w:p w14:paraId="7E7C9790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bottom w:val="double" w:sz="4" w:space="0" w:color="auto"/>
            </w:tcBorders>
          </w:tcPr>
          <w:p w14:paraId="0CCF7CDB" w14:textId="216862C7" w:rsidR="003516B6" w:rsidRPr="00071ED6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39" w:type="dxa"/>
            <w:gridSpan w:val="2"/>
          </w:tcPr>
          <w:p w14:paraId="0EF595AF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7E7C0FEB" w14:textId="3CA23606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311" w:type="dxa"/>
          </w:tcPr>
          <w:p w14:paraId="787BB729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2E856C" w14:textId="35FF53D4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14:paraId="3CC15EDF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161544C" w14:textId="1F3FC914" w:rsidR="003516B6" w:rsidRPr="00071ED6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3,664,645</w:t>
            </w:r>
          </w:p>
        </w:tc>
      </w:tr>
      <w:tr w:rsidR="003516B6" w:rsidRPr="00071ED6" w14:paraId="79401EDF" w14:textId="77777777" w:rsidTr="00F74BDD">
        <w:trPr>
          <w:trHeight w:hRule="exact" w:val="403"/>
        </w:trPr>
        <w:tc>
          <w:tcPr>
            <w:tcW w:w="3465" w:type="dxa"/>
          </w:tcPr>
          <w:p w14:paraId="2486DF6D" w14:textId="5BB6B6BF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4504F82A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5362AB8" w14:textId="3494BBB3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</w:tcPr>
          <w:p w14:paraId="6A11B1AD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3DA3C13" w14:textId="5B31FE33" w:rsidR="003516B6" w:rsidRPr="00071ED6" w:rsidRDefault="00104637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634</w:t>
            </w:r>
            <w:r w:rsidR="005F7851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gridSpan w:val="2"/>
          </w:tcPr>
          <w:p w14:paraId="263F72E8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7E520" w14:textId="4D434D8F" w:rsidR="003516B6" w:rsidRPr="00071ED6" w:rsidRDefault="003516B6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28</w:t>
            </w: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14:paraId="748DFB53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5EFA55A" w14:textId="00837BBC" w:rsidR="003516B6" w:rsidRPr="00071ED6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15,902</w:t>
            </w:r>
          </w:p>
        </w:tc>
        <w:tc>
          <w:tcPr>
            <w:tcW w:w="239" w:type="dxa"/>
            <w:gridSpan w:val="2"/>
          </w:tcPr>
          <w:p w14:paraId="55A72D75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87D173" w14:textId="45A150B3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311" w:type="dxa"/>
          </w:tcPr>
          <w:p w14:paraId="3A7AEA7D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82A2B7" w14:textId="5278040F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40,407</w:t>
            </w:r>
          </w:p>
        </w:tc>
        <w:tc>
          <w:tcPr>
            <w:tcW w:w="270" w:type="dxa"/>
          </w:tcPr>
          <w:p w14:paraId="66A91022" w14:textId="77777777" w:rsidR="003516B6" w:rsidRPr="00071ED6" w:rsidRDefault="003516B6" w:rsidP="0035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EDCD764" w14:textId="039EAB63" w:rsidR="003516B6" w:rsidRPr="00071ED6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2,917,024</w:t>
            </w:r>
          </w:p>
        </w:tc>
      </w:tr>
    </w:tbl>
    <w:p w14:paraId="0368249E" w14:textId="43A3235A" w:rsidR="0092221C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19A7D15" w14:textId="77777777"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1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463"/>
        <w:gridCol w:w="808"/>
        <w:gridCol w:w="991"/>
        <w:gridCol w:w="236"/>
        <w:gridCol w:w="15"/>
        <w:gridCol w:w="1222"/>
        <w:gridCol w:w="29"/>
        <w:gridCol w:w="252"/>
        <w:gridCol w:w="18"/>
        <w:gridCol w:w="1195"/>
        <w:gridCol w:w="239"/>
        <w:gridCol w:w="1619"/>
        <w:gridCol w:w="38"/>
        <w:gridCol w:w="217"/>
        <w:gridCol w:w="22"/>
        <w:gridCol w:w="1146"/>
        <w:gridCol w:w="30"/>
        <w:gridCol w:w="240"/>
        <w:gridCol w:w="9"/>
        <w:gridCol w:w="1306"/>
        <w:gridCol w:w="277"/>
        <w:gridCol w:w="1253"/>
      </w:tblGrid>
      <w:tr w:rsidR="003516B6" w:rsidRPr="00071ED6" w14:paraId="27A15333" w14:textId="77777777" w:rsidTr="00D17C5D">
        <w:trPr>
          <w:trHeight w:hRule="exact" w:val="396"/>
        </w:trPr>
        <w:tc>
          <w:tcPr>
            <w:tcW w:w="3463" w:type="dxa"/>
          </w:tcPr>
          <w:p w14:paraId="74AB08E0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4058E96" w14:textId="77777777" w:rsidR="003516B6" w:rsidRPr="00071ED6" w:rsidRDefault="003516B6" w:rsidP="00E60CBB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4" w:type="dxa"/>
            <w:gridSpan w:val="20"/>
          </w:tcPr>
          <w:p w14:paraId="75CF2A93" w14:textId="7C697049" w:rsidR="003516B6" w:rsidRPr="00071ED6" w:rsidRDefault="003516B6" w:rsidP="00E60CBB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46D" w:rsidRPr="00071ED6" w14:paraId="7EC4A08C" w14:textId="77777777" w:rsidTr="00D17C5D">
        <w:trPr>
          <w:trHeight w:hRule="exact" w:val="403"/>
        </w:trPr>
        <w:tc>
          <w:tcPr>
            <w:tcW w:w="3463" w:type="dxa"/>
          </w:tcPr>
          <w:p w14:paraId="74E2EB1C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40627CFE" w14:textId="77777777" w:rsidR="003516B6" w:rsidRPr="00071ED6" w:rsidRDefault="003516B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Merge w:val="restart"/>
          </w:tcPr>
          <w:p w14:paraId="1D6204CD" w14:textId="109450C3" w:rsidR="003516B6" w:rsidRDefault="003516B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EB0802" w14:textId="77777777" w:rsidR="00071ED6" w:rsidRPr="00071ED6" w:rsidRDefault="00071ED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5EEEDC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58FE4536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Merge w:val="restart"/>
          </w:tcPr>
          <w:p w14:paraId="56F3FC6A" w14:textId="77777777" w:rsid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2DB219E9" w14:textId="22EE0ACD" w:rsidR="003516B6" w:rsidRP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2498CBB3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vMerge w:val="restart"/>
          </w:tcPr>
          <w:p w14:paraId="24542164" w14:textId="77777777" w:rsidR="00071ED6" w:rsidRDefault="00071ED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CB5385" w14:textId="692750D0" w:rsidR="003516B6" w:rsidRP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74FBF5A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9" w:type="dxa"/>
          </w:tcPr>
          <w:p w14:paraId="296CB5B7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gridSpan w:val="2"/>
            <w:vMerge w:val="restart"/>
          </w:tcPr>
          <w:p w14:paraId="56819440" w14:textId="77777777" w:rsid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4A83F509" w14:textId="44213F0E" w:rsidR="003516B6" w:rsidRP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435C4604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45F6E8EF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Merge w:val="restart"/>
          </w:tcPr>
          <w:p w14:paraId="2C52FEBA" w14:textId="4A7CD3D4" w:rsidR="003516B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D73A64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03009D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  <w:gridSpan w:val="2"/>
          </w:tcPr>
          <w:p w14:paraId="193B2EC0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vMerge w:val="restart"/>
          </w:tcPr>
          <w:p w14:paraId="0E7D3992" w14:textId="77777777" w:rsidR="003516B6" w:rsidRP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63BCCB8D" w14:textId="77777777" w:rsid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751643E4" w14:textId="28E7E805" w:rsidR="003516B6" w:rsidRPr="00071ED6" w:rsidRDefault="003516B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</w:tcPr>
          <w:p w14:paraId="72378852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5775B3CA" w14:textId="5CD9C1DA" w:rsidR="003516B6" w:rsidRDefault="003516B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EEBC09" w14:textId="77777777" w:rsidR="00071ED6" w:rsidRPr="00071ED6" w:rsidRDefault="00071ED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7F2BEA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1ED6" w:rsidRPr="00071ED6" w14:paraId="5CF726B2" w14:textId="77777777" w:rsidTr="00D17C5D">
        <w:trPr>
          <w:trHeight w:hRule="exact" w:val="398"/>
        </w:trPr>
        <w:tc>
          <w:tcPr>
            <w:tcW w:w="3463" w:type="dxa"/>
          </w:tcPr>
          <w:p w14:paraId="719D31C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68AFE5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vMerge/>
          </w:tcPr>
          <w:p w14:paraId="0D4B92FE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2CFC6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Merge/>
          </w:tcPr>
          <w:p w14:paraId="2EF9ACEE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6C03AC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vMerge/>
          </w:tcPr>
          <w:p w14:paraId="39D5B5D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AD3F69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gridSpan w:val="2"/>
            <w:vMerge/>
          </w:tcPr>
          <w:p w14:paraId="4F667E3A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2A05642B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Merge/>
          </w:tcPr>
          <w:p w14:paraId="2BE08B1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04466B7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vMerge/>
          </w:tcPr>
          <w:p w14:paraId="3B255C4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235151C1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01BA23AC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746D" w:rsidRPr="00071ED6" w14:paraId="71FD762A" w14:textId="77777777" w:rsidTr="00D17C5D">
        <w:trPr>
          <w:trHeight w:hRule="exact" w:val="398"/>
        </w:trPr>
        <w:tc>
          <w:tcPr>
            <w:tcW w:w="3463" w:type="dxa"/>
          </w:tcPr>
          <w:p w14:paraId="58501451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3285234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1" w:type="dxa"/>
            <w:vMerge/>
          </w:tcPr>
          <w:p w14:paraId="0CE64227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47A8D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3"/>
            <w:vMerge/>
          </w:tcPr>
          <w:p w14:paraId="0D5E6FC2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F214C1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vMerge/>
          </w:tcPr>
          <w:p w14:paraId="3413218E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CFB1EB9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gridSpan w:val="2"/>
            <w:vMerge/>
          </w:tcPr>
          <w:p w14:paraId="28D68CC1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9E29105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Merge/>
          </w:tcPr>
          <w:p w14:paraId="13E23C8B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9395E29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vMerge/>
          </w:tcPr>
          <w:p w14:paraId="58DE378A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14:paraId="60059182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50AC030A" w14:textId="77777777" w:rsidR="003516B6" w:rsidRPr="00071ED6" w:rsidRDefault="003516B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16B6" w:rsidRPr="00071ED6" w14:paraId="31192D48" w14:textId="77777777" w:rsidTr="00D17C5D">
        <w:trPr>
          <w:trHeight w:hRule="exact" w:val="396"/>
        </w:trPr>
        <w:tc>
          <w:tcPr>
            <w:tcW w:w="3463" w:type="dxa"/>
          </w:tcPr>
          <w:p w14:paraId="07E070C5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E21730E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4" w:type="dxa"/>
            <w:gridSpan w:val="20"/>
          </w:tcPr>
          <w:p w14:paraId="4852F1F5" w14:textId="556F6924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1E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71E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16B6" w:rsidRPr="00071ED6" w14:paraId="74858075" w14:textId="77777777" w:rsidTr="00D17C5D">
        <w:trPr>
          <w:trHeight w:hRule="exact" w:val="396"/>
        </w:trPr>
        <w:tc>
          <w:tcPr>
            <w:tcW w:w="3463" w:type="dxa"/>
          </w:tcPr>
          <w:p w14:paraId="2DEADE80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08" w:type="dxa"/>
          </w:tcPr>
          <w:p w14:paraId="5BB50D4C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66A8F2" w14:textId="5447A5EB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4B6C1A97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D44E20F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26A10CB4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0B711229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D26E4A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2DDB39F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2E40B115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02D62FB3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F09AED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</w:tcPr>
          <w:p w14:paraId="42745915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48A4317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73C6F45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6B6" w:rsidRPr="00071ED6" w14:paraId="6C5D846E" w14:textId="77777777" w:rsidTr="00D17C5D">
        <w:trPr>
          <w:trHeight w:hRule="exact" w:val="396"/>
        </w:trPr>
        <w:tc>
          <w:tcPr>
            <w:tcW w:w="3463" w:type="dxa"/>
          </w:tcPr>
          <w:p w14:paraId="409DF2E7" w14:textId="1B26C3EC" w:rsidR="003516B6" w:rsidRPr="00071ED6" w:rsidRDefault="003516B6" w:rsidP="0007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76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071ED6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 xml:space="preserve"> (วันควบบริษัท)</w:t>
            </w:r>
          </w:p>
        </w:tc>
        <w:tc>
          <w:tcPr>
            <w:tcW w:w="808" w:type="dxa"/>
          </w:tcPr>
          <w:p w14:paraId="6E945F17" w14:textId="77777777" w:rsidR="003516B6" w:rsidRPr="00071ED6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67C5F10" w14:textId="4BCC1026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63,320</w:t>
            </w:r>
          </w:p>
        </w:tc>
        <w:tc>
          <w:tcPr>
            <w:tcW w:w="251" w:type="dxa"/>
            <w:gridSpan w:val="2"/>
          </w:tcPr>
          <w:p w14:paraId="6C57A5CD" w14:textId="77777777" w:rsidR="003516B6" w:rsidRPr="00F16217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980A421" w14:textId="4E45D2AA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2,589,852</w:t>
            </w:r>
          </w:p>
        </w:tc>
        <w:tc>
          <w:tcPr>
            <w:tcW w:w="281" w:type="dxa"/>
            <w:gridSpan w:val="2"/>
          </w:tcPr>
          <w:p w14:paraId="57256D2A" w14:textId="77777777" w:rsidR="003516B6" w:rsidRPr="00F16217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51D9C2BE" w14:textId="6ED63F37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14,282,319</w:t>
            </w:r>
          </w:p>
        </w:tc>
        <w:tc>
          <w:tcPr>
            <w:tcW w:w="239" w:type="dxa"/>
          </w:tcPr>
          <w:p w14:paraId="2A10CEBD" w14:textId="77777777" w:rsidR="003516B6" w:rsidRPr="00F16217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1D7E8B9" w14:textId="46A0F3E6" w:rsidR="003516B6" w:rsidRPr="00F16217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465,481</w:t>
            </w:r>
          </w:p>
        </w:tc>
        <w:tc>
          <w:tcPr>
            <w:tcW w:w="255" w:type="dxa"/>
            <w:gridSpan w:val="2"/>
          </w:tcPr>
          <w:p w14:paraId="3307E6A9" w14:textId="77777777" w:rsidR="003516B6" w:rsidRPr="00F16217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5128B8FC" w14:textId="41A6D1D9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16,784</w:t>
            </w:r>
          </w:p>
        </w:tc>
        <w:tc>
          <w:tcPr>
            <w:tcW w:w="270" w:type="dxa"/>
            <w:gridSpan w:val="2"/>
          </w:tcPr>
          <w:p w14:paraId="224D825A" w14:textId="77777777" w:rsidR="003516B6" w:rsidRPr="00F16217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gridSpan w:val="2"/>
          </w:tcPr>
          <w:p w14:paraId="128E7244" w14:textId="19B19D1D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66,664</w:t>
            </w:r>
          </w:p>
        </w:tc>
        <w:tc>
          <w:tcPr>
            <w:tcW w:w="277" w:type="dxa"/>
          </w:tcPr>
          <w:p w14:paraId="7DC25DB0" w14:textId="77777777" w:rsidR="003516B6" w:rsidRPr="00F16217" w:rsidRDefault="003516B6" w:rsidP="007F0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91119D" w14:textId="63301783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17,484,420</w:t>
            </w:r>
          </w:p>
        </w:tc>
      </w:tr>
      <w:tr w:rsidR="003516B6" w:rsidRPr="00071ED6" w14:paraId="3F77FFBA" w14:textId="77777777" w:rsidTr="00D17C5D">
        <w:trPr>
          <w:trHeight w:hRule="exact" w:val="396"/>
        </w:trPr>
        <w:tc>
          <w:tcPr>
            <w:tcW w:w="3463" w:type="dxa"/>
          </w:tcPr>
          <w:p w14:paraId="5AAE6C57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8" w:type="dxa"/>
          </w:tcPr>
          <w:p w14:paraId="19BB5966" w14:textId="77777777" w:rsidR="003516B6" w:rsidRPr="00071ED6" w:rsidRDefault="003516B6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7F3386" w14:textId="4D10D4AA" w:rsidR="003516B6" w:rsidRPr="00F16217" w:rsidRDefault="003516B6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5AE8876D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5A0423B" w14:textId="7081C5F4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gridSpan w:val="2"/>
          </w:tcPr>
          <w:p w14:paraId="10199EEA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41F22371" w14:textId="707CFCBF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1,730</w:t>
            </w:r>
          </w:p>
        </w:tc>
        <w:tc>
          <w:tcPr>
            <w:tcW w:w="239" w:type="dxa"/>
          </w:tcPr>
          <w:p w14:paraId="014674E1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6FE9284" w14:textId="58023723" w:rsidR="003516B6" w:rsidRPr="00F16217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  <w:tc>
          <w:tcPr>
            <w:tcW w:w="255" w:type="dxa"/>
            <w:gridSpan w:val="2"/>
          </w:tcPr>
          <w:p w14:paraId="6F477CF6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2491D8C0" w14:textId="37CD3F4F" w:rsidR="003516B6" w:rsidRPr="00F16217" w:rsidRDefault="003516B6" w:rsidP="00B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3504DC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</w:tcPr>
          <w:p w14:paraId="2F082DDC" w14:textId="4C18E476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158,526</w:t>
            </w:r>
          </w:p>
        </w:tc>
        <w:tc>
          <w:tcPr>
            <w:tcW w:w="277" w:type="dxa"/>
          </w:tcPr>
          <w:p w14:paraId="67D424C4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09356DB" w14:textId="2294BCF9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162,100</w:t>
            </w:r>
          </w:p>
        </w:tc>
      </w:tr>
      <w:tr w:rsidR="003516B6" w:rsidRPr="00071ED6" w14:paraId="578C3971" w14:textId="77777777" w:rsidTr="00D17C5D">
        <w:trPr>
          <w:trHeight w:hRule="exact" w:val="396"/>
        </w:trPr>
        <w:tc>
          <w:tcPr>
            <w:tcW w:w="3463" w:type="dxa"/>
          </w:tcPr>
          <w:p w14:paraId="799A592F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808" w:type="dxa"/>
          </w:tcPr>
          <w:p w14:paraId="08593662" w14:textId="77777777" w:rsidR="003516B6" w:rsidRPr="00071ED6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315C5F61" w14:textId="43615726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</w:rPr>
              <w:t>386</w:t>
            </w:r>
          </w:p>
        </w:tc>
        <w:tc>
          <w:tcPr>
            <w:tcW w:w="251" w:type="dxa"/>
            <w:gridSpan w:val="2"/>
          </w:tcPr>
          <w:p w14:paraId="3FC3D718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71F78CD" w14:textId="524BDFB5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15,825</w:t>
            </w:r>
          </w:p>
        </w:tc>
        <w:tc>
          <w:tcPr>
            <w:tcW w:w="281" w:type="dxa"/>
            <w:gridSpan w:val="2"/>
          </w:tcPr>
          <w:p w14:paraId="6D6A3C71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1F9DB171" w14:textId="61750D53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329,403</w:t>
            </w:r>
          </w:p>
        </w:tc>
        <w:tc>
          <w:tcPr>
            <w:tcW w:w="239" w:type="dxa"/>
          </w:tcPr>
          <w:p w14:paraId="7FACEF39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862603C" w14:textId="52062BC1" w:rsidR="003516B6" w:rsidRPr="00F16217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(206,884)</w:t>
            </w:r>
          </w:p>
        </w:tc>
        <w:tc>
          <w:tcPr>
            <w:tcW w:w="255" w:type="dxa"/>
            <w:gridSpan w:val="2"/>
          </w:tcPr>
          <w:p w14:paraId="6112A175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22C8E02B" w14:textId="58028C7E" w:rsidR="003516B6" w:rsidRPr="00F16217" w:rsidRDefault="003516B6" w:rsidP="00325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4CA339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</w:tcPr>
          <w:p w14:paraId="0A1E6DC5" w14:textId="7BC2275E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(138,730)</w:t>
            </w:r>
          </w:p>
        </w:tc>
        <w:tc>
          <w:tcPr>
            <w:tcW w:w="277" w:type="dxa"/>
          </w:tcPr>
          <w:p w14:paraId="4C65CA8D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8184E99" w14:textId="3F2258ED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6B6" w:rsidRPr="00071ED6" w14:paraId="53B91862" w14:textId="77777777" w:rsidTr="00D17C5D">
        <w:trPr>
          <w:trHeight w:hRule="exact" w:val="396"/>
        </w:trPr>
        <w:tc>
          <w:tcPr>
            <w:tcW w:w="3463" w:type="dxa"/>
          </w:tcPr>
          <w:p w14:paraId="3984999D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8" w:type="dxa"/>
          </w:tcPr>
          <w:p w14:paraId="39399277" w14:textId="77777777" w:rsidR="003516B6" w:rsidRPr="00071ED6" w:rsidRDefault="003516B6" w:rsidP="00F6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F05F5A7" w14:textId="6187FE74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12ADC470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F55BC14" w14:textId="31B4145C" w:rsidR="003516B6" w:rsidRPr="00F16217" w:rsidRDefault="003516B6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21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(2,848)</w:t>
            </w:r>
          </w:p>
        </w:tc>
        <w:tc>
          <w:tcPr>
            <w:tcW w:w="281" w:type="dxa"/>
            <w:gridSpan w:val="2"/>
          </w:tcPr>
          <w:p w14:paraId="071D185F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  <w:tab w:val="decimal" w:pos="113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023CA478" w14:textId="33156D76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(211,364)</w:t>
            </w:r>
          </w:p>
        </w:tc>
        <w:tc>
          <w:tcPr>
            <w:tcW w:w="239" w:type="dxa"/>
          </w:tcPr>
          <w:p w14:paraId="6B7E4CA8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674FCAA8" w14:textId="3D0187C1" w:rsidR="003516B6" w:rsidRPr="00F16217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5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  <w:tc>
          <w:tcPr>
            <w:tcW w:w="255" w:type="dxa"/>
            <w:gridSpan w:val="2"/>
          </w:tcPr>
          <w:p w14:paraId="7B1E8916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5D7E0D12" w14:textId="101A0A1C" w:rsidR="003516B6" w:rsidRPr="00F16217" w:rsidRDefault="003516B6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70" w:type="dxa"/>
            <w:gridSpan w:val="2"/>
          </w:tcPr>
          <w:p w14:paraId="47C863F3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</w:tcPr>
          <w:p w14:paraId="6DAF3725" w14:textId="626D4DDD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75E3666C" w14:textId="77777777" w:rsidR="003516B6" w:rsidRPr="00F16217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104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FDD314D" w14:textId="2FF905C5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(216,728)</w:t>
            </w:r>
          </w:p>
        </w:tc>
      </w:tr>
      <w:tr w:rsidR="001073E7" w:rsidRPr="00071ED6" w14:paraId="4BF0B230" w14:textId="77777777" w:rsidTr="00D17C5D">
        <w:trPr>
          <w:trHeight w:hRule="exact" w:val="840"/>
        </w:trPr>
        <w:tc>
          <w:tcPr>
            <w:tcW w:w="3463" w:type="dxa"/>
          </w:tcPr>
          <w:p w14:paraId="5E6D5607" w14:textId="77777777" w:rsidR="00F2027F" w:rsidRDefault="00F2027F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  <w:p w14:paraId="7EE95764" w14:textId="5C51C68C" w:rsidR="00F2027F" w:rsidRPr="00071ED6" w:rsidRDefault="00F2027F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08" w:type="dxa"/>
          </w:tcPr>
          <w:p w14:paraId="5EB9E9E4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98C0AAF" w14:textId="77777777" w:rsidR="00F2027F" w:rsidRDefault="00F2027F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CA97D4" w14:textId="69F7267A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  <w:gridSpan w:val="2"/>
          </w:tcPr>
          <w:p w14:paraId="6F2F8DA2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DF7CF5C" w14:textId="77777777" w:rsidR="00F2027F" w:rsidRDefault="00F2027F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597617" w14:textId="1C82B8CA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2,602,829</w:t>
            </w:r>
          </w:p>
        </w:tc>
        <w:tc>
          <w:tcPr>
            <w:tcW w:w="281" w:type="dxa"/>
            <w:gridSpan w:val="2"/>
          </w:tcPr>
          <w:p w14:paraId="19141C1C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153DAFCC" w14:textId="77777777" w:rsidR="00F2027F" w:rsidRDefault="00F2027F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872A26" w14:textId="06DADC2F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14,402,088</w:t>
            </w:r>
          </w:p>
        </w:tc>
        <w:tc>
          <w:tcPr>
            <w:tcW w:w="239" w:type="dxa"/>
          </w:tcPr>
          <w:p w14:paraId="6368D4AF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319D82EE" w14:textId="77777777" w:rsidR="00F2027F" w:rsidRDefault="00F2027F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B43875" w14:textId="7A8DEBD7" w:rsidR="001073E7" w:rsidRPr="00071ED6" w:rsidRDefault="001073E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259,069</w:t>
            </w:r>
          </w:p>
        </w:tc>
        <w:tc>
          <w:tcPr>
            <w:tcW w:w="255" w:type="dxa"/>
            <w:gridSpan w:val="2"/>
          </w:tcPr>
          <w:p w14:paraId="67E6B625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67690A82" w14:textId="77777777" w:rsidR="00F2027F" w:rsidRDefault="00F2027F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E69AE3" w14:textId="02B4A6A0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15,640</w:t>
            </w:r>
          </w:p>
        </w:tc>
        <w:tc>
          <w:tcPr>
            <w:tcW w:w="270" w:type="dxa"/>
            <w:gridSpan w:val="2"/>
          </w:tcPr>
          <w:p w14:paraId="61D0AA17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</w:tcPr>
          <w:p w14:paraId="7BA53208" w14:textId="77777777" w:rsidR="00F2027F" w:rsidRDefault="00F2027F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D1A13F7" w14:textId="43C51AE2" w:rsidR="001073E7" w:rsidRPr="00071ED6" w:rsidRDefault="001073E7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7" w:type="dxa"/>
          </w:tcPr>
          <w:p w14:paraId="0C7CBBE2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13FB033" w14:textId="77777777" w:rsidR="00F2027F" w:rsidRDefault="00F2027F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4075B7" w14:textId="649B9F6B" w:rsidR="001073E7" w:rsidRPr="00071ED6" w:rsidRDefault="001073E7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17,429,792</w:t>
            </w:r>
          </w:p>
        </w:tc>
      </w:tr>
      <w:tr w:rsidR="001073E7" w:rsidRPr="00071ED6" w14:paraId="098CAB5E" w14:textId="77777777" w:rsidTr="00D17C5D">
        <w:trPr>
          <w:trHeight w:hRule="exact" w:val="390"/>
        </w:trPr>
        <w:tc>
          <w:tcPr>
            <w:tcW w:w="3463" w:type="dxa"/>
          </w:tcPr>
          <w:p w14:paraId="6BF0CAEE" w14:textId="43C07025" w:rsidR="001073E7" w:rsidRPr="00071ED6" w:rsidRDefault="00071ED6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808" w:type="dxa"/>
          </w:tcPr>
          <w:p w14:paraId="72AF5EAA" w14:textId="3FA67045" w:rsidR="001073E7" w:rsidRPr="00071ED6" w:rsidRDefault="0010463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5F118" w14:textId="07261AA1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6C1ED718" w14:textId="77777777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62EA874" w14:textId="5BD8491C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  <w:gridSpan w:val="2"/>
          </w:tcPr>
          <w:p w14:paraId="77016A57" w14:textId="77777777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0C5983B8" w14:textId="4CF654E2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405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267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611EE3E9" w14:textId="77777777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791A5914" w14:textId="3C21363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14:paraId="02D842A4" w14:textId="77777777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3D81301F" w14:textId="6129B9F0" w:rsidR="001073E7" w:rsidRPr="00F16217" w:rsidRDefault="001073E7" w:rsidP="00F162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01FE4FD" w14:textId="77777777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</w:tcPr>
          <w:p w14:paraId="02A09295" w14:textId="18CF23DA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14:paraId="65241B58" w14:textId="77777777" w:rsidR="001073E7" w:rsidRPr="00F16217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539E82C" w14:textId="61A2487F" w:rsidR="001073E7" w:rsidRPr="00F16217" w:rsidRDefault="001073E7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5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405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267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073E7" w:rsidRPr="00071ED6" w14:paraId="49DB5C0B" w14:textId="77777777" w:rsidTr="00D17C5D">
        <w:trPr>
          <w:trHeight w:hRule="exact" w:val="390"/>
        </w:trPr>
        <w:tc>
          <w:tcPr>
            <w:tcW w:w="3463" w:type="dxa"/>
          </w:tcPr>
          <w:p w14:paraId="669A1638" w14:textId="437BDEA3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" w:type="dxa"/>
          </w:tcPr>
          <w:p w14:paraId="40534E77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6F60931" w14:textId="3B8513DB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  <w:gridSpan w:val="2"/>
          </w:tcPr>
          <w:p w14:paraId="37CB6E19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24B91FF" w14:textId="7B57826F" w:rsidR="001073E7" w:rsidRPr="00071ED6" w:rsidRDefault="001073E7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2,602,829</w:t>
            </w:r>
          </w:p>
        </w:tc>
        <w:tc>
          <w:tcPr>
            <w:tcW w:w="281" w:type="dxa"/>
            <w:gridSpan w:val="2"/>
          </w:tcPr>
          <w:p w14:paraId="782CA01A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6306F5B0" w14:textId="6733E045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13,996,821</w:t>
            </w:r>
          </w:p>
        </w:tc>
        <w:tc>
          <w:tcPr>
            <w:tcW w:w="239" w:type="dxa"/>
          </w:tcPr>
          <w:p w14:paraId="1D0C3EAD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79CD2F3D" w14:textId="4C2FB253" w:rsidR="001073E7" w:rsidRPr="00071ED6" w:rsidRDefault="001073E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259,069</w:t>
            </w:r>
          </w:p>
        </w:tc>
        <w:tc>
          <w:tcPr>
            <w:tcW w:w="255" w:type="dxa"/>
            <w:gridSpan w:val="2"/>
          </w:tcPr>
          <w:p w14:paraId="4F9A206F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66DB241B" w14:textId="5CD8EC46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15,640</w:t>
            </w:r>
          </w:p>
        </w:tc>
        <w:tc>
          <w:tcPr>
            <w:tcW w:w="270" w:type="dxa"/>
            <w:gridSpan w:val="2"/>
          </w:tcPr>
          <w:p w14:paraId="0004FB3A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</w:tcPr>
          <w:p w14:paraId="5A268442" w14:textId="08ED1645" w:rsidR="001073E7" w:rsidRPr="00071ED6" w:rsidRDefault="001073E7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7" w:type="dxa"/>
          </w:tcPr>
          <w:p w14:paraId="12ACCDEB" w14:textId="77777777" w:rsidR="001073E7" w:rsidRPr="00071ED6" w:rsidRDefault="001073E7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A646DF7" w14:textId="2A1DD874" w:rsidR="001073E7" w:rsidRPr="00071ED6" w:rsidRDefault="00F2027F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17,024,525</w:t>
            </w:r>
          </w:p>
        </w:tc>
      </w:tr>
      <w:tr w:rsidR="00FC746D" w:rsidRPr="00071ED6" w14:paraId="478DAEA8" w14:textId="77777777" w:rsidTr="00D17C5D">
        <w:trPr>
          <w:trHeight w:hRule="exact" w:val="362"/>
        </w:trPr>
        <w:tc>
          <w:tcPr>
            <w:tcW w:w="3463" w:type="dxa"/>
          </w:tcPr>
          <w:p w14:paraId="5D578CC0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8" w:type="dxa"/>
          </w:tcPr>
          <w:p w14:paraId="02BF791F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069645CD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4E006B0B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1175DDB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1" w:type="dxa"/>
            <w:gridSpan w:val="2"/>
          </w:tcPr>
          <w:p w14:paraId="78784F15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3A7EBF22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  <w:tc>
          <w:tcPr>
            <w:tcW w:w="239" w:type="dxa"/>
          </w:tcPr>
          <w:p w14:paraId="2B774CF3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ACFD8B3" w14:textId="77777777" w:rsidR="001073E7" w:rsidRPr="00F16217" w:rsidRDefault="001073E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255" w:type="dxa"/>
            <w:gridSpan w:val="2"/>
          </w:tcPr>
          <w:p w14:paraId="32B91D60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02A8B742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D8B081D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</w:tcPr>
          <w:p w14:paraId="79C30FA9" w14:textId="77777777" w:rsidR="001073E7" w:rsidRPr="00F16217" w:rsidRDefault="001073E7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61,904</w:t>
            </w:r>
          </w:p>
        </w:tc>
        <w:tc>
          <w:tcPr>
            <w:tcW w:w="277" w:type="dxa"/>
          </w:tcPr>
          <w:p w14:paraId="4B3CB00B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23A7454" w14:textId="77777777" w:rsidR="001073E7" w:rsidRPr="00F16217" w:rsidRDefault="001073E7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68,420</w:t>
            </w:r>
          </w:p>
        </w:tc>
      </w:tr>
      <w:tr w:rsidR="00FC746D" w:rsidRPr="00071ED6" w14:paraId="1C2A975B" w14:textId="77777777" w:rsidTr="00D17C5D">
        <w:trPr>
          <w:trHeight w:hRule="exact" w:val="362"/>
        </w:trPr>
        <w:tc>
          <w:tcPr>
            <w:tcW w:w="3463" w:type="dxa"/>
          </w:tcPr>
          <w:p w14:paraId="21722B7D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08" w:type="dxa"/>
          </w:tcPr>
          <w:p w14:paraId="33FB26B0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5080454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5F9AF4EA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6B28C26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10,729</w:t>
            </w:r>
          </w:p>
        </w:tc>
        <w:tc>
          <w:tcPr>
            <w:tcW w:w="281" w:type="dxa"/>
            <w:gridSpan w:val="2"/>
          </w:tcPr>
          <w:p w14:paraId="1AB7712A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0A7D0631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95,370</w:t>
            </w:r>
          </w:p>
        </w:tc>
        <w:tc>
          <w:tcPr>
            <w:tcW w:w="239" w:type="dxa"/>
          </w:tcPr>
          <w:p w14:paraId="79634689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095F392" w14:textId="77777777" w:rsidR="001073E7" w:rsidRPr="00F16217" w:rsidRDefault="001073E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55" w:type="dxa"/>
            <w:gridSpan w:val="2"/>
          </w:tcPr>
          <w:p w14:paraId="43AE2758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0B2825D3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3FD4BD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</w:tcPr>
          <w:p w14:paraId="11D11C46" w14:textId="77777777" w:rsidR="001073E7" w:rsidRPr="00F16217" w:rsidRDefault="001073E7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(107,957)</w:t>
            </w:r>
          </w:p>
        </w:tc>
        <w:tc>
          <w:tcPr>
            <w:tcW w:w="277" w:type="dxa"/>
          </w:tcPr>
          <w:p w14:paraId="1E365318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51E72E6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746D" w:rsidRPr="00071ED6" w14:paraId="31F92D02" w14:textId="77777777" w:rsidTr="00D17C5D">
        <w:trPr>
          <w:trHeight w:hRule="exact" w:val="362"/>
        </w:trPr>
        <w:tc>
          <w:tcPr>
            <w:tcW w:w="3463" w:type="dxa"/>
          </w:tcPr>
          <w:p w14:paraId="28FD4192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8" w:type="dxa"/>
          </w:tcPr>
          <w:p w14:paraId="16C94AC5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3461B0B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738846AA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E0BE783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gridSpan w:val="2"/>
          </w:tcPr>
          <w:p w14:paraId="39BD5AE4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3054AF8D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(503,350)</w:t>
            </w:r>
          </w:p>
        </w:tc>
        <w:tc>
          <w:tcPr>
            <w:tcW w:w="239" w:type="dxa"/>
          </w:tcPr>
          <w:p w14:paraId="3BDF7C14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07A7EC87" w14:textId="77777777" w:rsidR="001073E7" w:rsidRPr="00F16217" w:rsidRDefault="001073E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(5,727)</w:t>
            </w:r>
          </w:p>
        </w:tc>
        <w:tc>
          <w:tcPr>
            <w:tcW w:w="255" w:type="dxa"/>
            <w:gridSpan w:val="2"/>
          </w:tcPr>
          <w:p w14:paraId="5029A1AD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14:paraId="682C513F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(820)</w:t>
            </w:r>
          </w:p>
        </w:tc>
        <w:tc>
          <w:tcPr>
            <w:tcW w:w="270" w:type="dxa"/>
            <w:gridSpan w:val="2"/>
          </w:tcPr>
          <w:p w14:paraId="0735D135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</w:tcPr>
          <w:p w14:paraId="36A78046" w14:textId="77777777" w:rsidR="001073E7" w:rsidRPr="00F16217" w:rsidRDefault="001073E7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52F0C2BD" w14:textId="77777777" w:rsidR="001073E7" w:rsidRPr="00F16217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96BA72C" w14:textId="77777777" w:rsidR="001073E7" w:rsidRPr="00F16217" w:rsidRDefault="001073E7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2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(509,897)</w:t>
            </w:r>
          </w:p>
        </w:tc>
      </w:tr>
      <w:tr w:rsidR="00FC746D" w:rsidRPr="00071ED6" w14:paraId="5383F82A" w14:textId="77777777" w:rsidTr="00D17C5D">
        <w:trPr>
          <w:trHeight w:hRule="exact" w:val="396"/>
        </w:trPr>
        <w:tc>
          <w:tcPr>
            <w:tcW w:w="3463" w:type="dxa"/>
          </w:tcPr>
          <w:p w14:paraId="3F408077" w14:textId="7301E298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08" w:type="dxa"/>
          </w:tcPr>
          <w:p w14:paraId="288D2DCC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B22B969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  <w:gridSpan w:val="2"/>
          </w:tcPr>
          <w:p w14:paraId="0E2FC3DE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5979E381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2,613,618</w:t>
            </w:r>
          </w:p>
        </w:tc>
        <w:tc>
          <w:tcPr>
            <w:tcW w:w="281" w:type="dxa"/>
            <w:gridSpan w:val="2"/>
          </w:tcPr>
          <w:p w14:paraId="3419AD1F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34F42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13,591,144</w:t>
            </w:r>
          </w:p>
        </w:tc>
        <w:tc>
          <w:tcPr>
            <w:tcW w:w="239" w:type="dxa"/>
          </w:tcPr>
          <w:p w14:paraId="77D47E60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2E011C31" w14:textId="77777777" w:rsidR="001073E7" w:rsidRPr="00071ED6" w:rsidRDefault="001073E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259,353</w:t>
            </w:r>
          </w:p>
        </w:tc>
        <w:tc>
          <w:tcPr>
            <w:tcW w:w="255" w:type="dxa"/>
            <w:gridSpan w:val="2"/>
          </w:tcPr>
          <w:p w14:paraId="7BA34C41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14C41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14,820</w:t>
            </w:r>
          </w:p>
        </w:tc>
        <w:tc>
          <w:tcPr>
            <w:tcW w:w="270" w:type="dxa"/>
            <w:gridSpan w:val="2"/>
          </w:tcPr>
          <w:p w14:paraId="26C73028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F4081" w14:textId="77777777" w:rsidR="001073E7" w:rsidRPr="00071ED6" w:rsidRDefault="001073E7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40,407</w:t>
            </w:r>
          </w:p>
        </w:tc>
        <w:tc>
          <w:tcPr>
            <w:tcW w:w="277" w:type="dxa"/>
          </w:tcPr>
          <w:p w14:paraId="0CAA63C4" w14:textId="77777777" w:rsidR="001073E7" w:rsidRPr="00071ED6" w:rsidRDefault="001073E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7FC213F1" w14:textId="77777777" w:rsidR="001073E7" w:rsidRPr="00071ED6" w:rsidRDefault="001073E7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16,583,048</w:t>
            </w:r>
          </w:p>
        </w:tc>
      </w:tr>
    </w:tbl>
    <w:p w14:paraId="66963450" w14:textId="77777777" w:rsidR="00FC746D" w:rsidRDefault="00FC746D">
      <w: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463"/>
        <w:gridCol w:w="808"/>
        <w:gridCol w:w="991"/>
        <w:gridCol w:w="236"/>
        <w:gridCol w:w="15"/>
        <w:gridCol w:w="1223"/>
        <w:gridCol w:w="29"/>
        <w:gridCol w:w="252"/>
        <w:gridCol w:w="18"/>
        <w:gridCol w:w="1189"/>
        <w:gridCol w:w="7"/>
        <w:gridCol w:w="239"/>
        <w:gridCol w:w="1620"/>
        <w:gridCol w:w="54"/>
        <w:gridCol w:w="216"/>
        <w:gridCol w:w="23"/>
        <w:gridCol w:w="1146"/>
        <w:gridCol w:w="31"/>
        <w:gridCol w:w="239"/>
        <w:gridCol w:w="10"/>
        <w:gridCol w:w="1286"/>
        <w:gridCol w:w="261"/>
        <w:gridCol w:w="16"/>
        <w:gridCol w:w="1253"/>
      </w:tblGrid>
      <w:tr w:rsidR="00FC746D" w:rsidRPr="00071ED6" w14:paraId="425F769B" w14:textId="77777777" w:rsidTr="005B54D2">
        <w:trPr>
          <w:trHeight w:hRule="exact" w:val="396"/>
        </w:trPr>
        <w:tc>
          <w:tcPr>
            <w:tcW w:w="3463" w:type="dxa"/>
          </w:tcPr>
          <w:p w14:paraId="78522DFC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3BB26DE" w14:textId="77777777" w:rsidR="00FC746D" w:rsidRPr="00071ED6" w:rsidRDefault="00FC746D" w:rsidP="00FC746D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4" w:type="dxa"/>
            <w:gridSpan w:val="22"/>
          </w:tcPr>
          <w:p w14:paraId="3DCED21D" w14:textId="77777777" w:rsidR="00FC746D" w:rsidRPr="00071ED6" w:rsidRDefault="00FC746D" w:rsidP="00FC746D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46D" w:rsidRPr="00071ED6" w14:paraId="1C0626C2" w14:textId="77777777" w:rsidTr="005B54D2">
        <w:trPr>
          <w:trHeight w:hRule="exact" w:val="403"/>
        </w:trPr>
        <w:tc>
          <w:tcPr>
            <w:tcW w:w="3463" w:type="dxa"/>
          </w:tcPr>
          <w:p w14:paraId="6355EA81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72123AAA" w14:textId="77777777" w:rsidR="00FC746D" w:rsidRPr="00071ED6" w:rsidRDefault="00FC746D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Merge w:val="restart"/>
          </w:tcPr>
          <w:p w14:paraId="406189DD" w14:textId="51C96266" w:rsidR="00FC746D" w:rsidRDefault="00FC746D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D0BD92" w14:textId="77777777" w:rsidR="00071ED6" w:rsidRPr="00071ED6" w:rsidRDefault="00071ED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F2B1BB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119959F5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3"/>
            <w:vMerge w:val="restart"/>
          </w:tcPr>
          <w:p w14:paraId="7A82A6B0" w14:textId="77777777" w:rsid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431CCBC5" w14:textId="65B44093" w:rsidR="00FC746D" w:rsidRP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42C20E25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Merge w:val="restart"/>
          </w:tcPr>
          <w:p w14:paraId="4E863B0D" w14:textId="77777777" w:rsidR="00071ED6" w:rsidRDefault="00071ED6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9A58985" w14:textId="0141A5E7" w:rsidR="00FC746D" w:rsidRP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4E997241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9" w:type="dxa"/>
          </w:tcPr>
          <w:p w14:paraId="6FC117A1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  <w:gridSpan w:val="2"/>
            <w:vMerge w:val="restart"/>
          </w:tcPr>
          <w:p w14:paraId="67A9C15A" w14:textId="77777777" w:rsid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5DB46A88" w14:textId="0E943B0B" w:rsidR="00FC746D" w:rsidRP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6D67C4BC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40F35EA0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Merge w:val="restart"/>
          </w:tcPr>
          <w:p w14:paraId="5382038E" w14:textId="766B87E9" w:rsidR="00FC746D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49FD4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F39D9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9" w:type="dxa"/>
            <w:gridSpan w:val="2"/>
          </w:tcPr>
          <w:p w14:paraId="51EB1CD0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vMerge w:val="restart"/>
          </w:tcPr>
          <w:p w14:paraId="43BD2F61" w14:textId="77777777" w:rsidR="00FC746D" w:rsidRP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3F8F7C2C" w14:textId="77777777" w:rsid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4BCF7195" w14:textId="2F85EADA" w:rsidR="00FC746D" w:rsidRPr="00071ED6" w:rsidRDefault="00FC746D" w:rsidP="00FC7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704536B2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2A503524" w14:textId="7E9B68B1" w:rsidR="00FC746D" w:rsidRDefault="00FC746D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0C3DCC" w14:textId="77777777" w:rsidR="00071ED6" w:rsidRPr="00071ED6" w:rsidRDefault="00071ED6" w:rsidP="00FC746D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135DE6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1ED6" w:rsidRPr="00071ED6" w14:paraId="3C563203" w14:textId="77777777" w:rsidTr="005B54D2">
        <w:trPr>
          <w:trHeight w:hRule="exact" w:val="398"/>
        </w:trPr>
        <w:tc>
          <w:tcPr>
            <w:tcW w:w="3463" w:type="dxa"/>
          </w:tcPr>
          <w:p w14:paraId="26B146C1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79F41E12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  <w:vMerge/>
          </w:tcPr>
          <w:p w14:paraId="25328F14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7B388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3"/>
            <w:vMerge/>
          </w:tcPr>
          <w:p w14:paraId="7F9F23E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3110F0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Merge/>
          </w:tcPr>
          <w:p w14:paraId="50638DB2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63FBC9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  <w:gridSpan w:val="2"/>
            <w:vMerge/>
          </w:tcPr>
          <w:p w14:paraId="26326E9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77C9046C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Merge/>
          </w:tcPr>
          <w:p w14:paraId="75BB893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368BBEB3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vMerge/>
          </w:tcPr>
          <w:p w14:paraId="2A1FAA07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1BCA8F9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44F31415" w14:textId="77777777" w:rsidR="00071ED6" w:rsidRPr="00071ED6" w:rsidRDefault="00071ED6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746D" w:rsidRPr="00071ED6" w14:paraId="69D02573" w14:textId="77777777" w:rsidTr="005B54D2">
        <w:trPr>
          <w:trHeight w:hRule="exact" w:val="398"/>
        </w:trPr>
        <w:tc>
          <w:tcPr>
            <w:tcW w:w="3463" w:type="dxa"/>
          </w:tcPr>
          <w:p w14:paraId="3309B107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D91723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1" w:type="dxa"/>
            <w:vMerge/>
          </w:tcPr>
          <w:p w14:paraId="44595908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94E0A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3"/>
            <w:vMerge/>
          </w:tcPr>
          <w:p w14:paraId="09F3B013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4B68598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vMerge/>
          </w:tcPr>
          <w:p w14:paraId="492FF701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023B296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4" w:type="dxa"/>
            <w:gridSpan w:val="2"/>
            <w:vMerge/>
          </w:tcPr>
          <w:p w14:paraId="0486FA70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9425B47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Merge/>
          </w:tcPr>
          <w:p w14:paraId="11B47C4D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541150B7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dxa"/>
            <w:vMerge/>
          </w:tcPr>
          <w:p w14:paraId="375265E8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6F1C3E8F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2998E684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746D" w:rsidRPr="00071ED6" w14:paraId="1AB4C761" w14:textId="77777777" w:rsidTr="005B54D2">
        <w:trPr>
          <w:trHeight w:hRule="exact" w:val="396"/>
        </w:trPr>
        <w:tc>
          <w:tcPr>
            <w:tcW w:w="3463" w:type="dxa"/>
          </w:tcPr>
          <w:p w14:paraId="7139A243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B12DD59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4" w:type="dxa"/>
            <w:gridSpan w:val="22"/>
          </w:tcPr>
          <w:p w14:paraId="2DC286A9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1E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71E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16B6" w:rsidRPr="00071ED6" w14:paraId="2B0457E7" w14:textId="77777777" w:rsidTr="005B54D2">
        <w:trPr>
          <w:trHeight w:hRule="exact" w:val="403"/>
        </w:trPr>
        <w:tc>
          <w:tcPr>
            <w:tcW w:w="3463" w:type="dxa"/>
          </w:tcPr>
          <w:p w14:paraId="7496DE48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071E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808" w:type="dxa"/>
          </w:tcPr>
          <w:p w14:paraId="50951C04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ADA65A4" w14:textId="4CCF87AF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077A3D97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7998ABE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  <w:gridSpan w:val="2"/>
          </w:tcPr>
          <w:p w14:paraId="586C8066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586C01D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2D850A6D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EDD508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6128127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7EF1888F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10DC86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08E8BCDA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3A1A533" w14:textId="77777777" w:rsidR="003516B6" w:rsidRPr="00071ED6" w:rsidRDefault="003516B6" w:rsidP="00E6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4B4B8399" w14:textId="77777777" w:rsidR="003516B6" w:rsidRPr="00071ED6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85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6B6" w:rsidRPr="00071ED6" w14:paraId="43AB8F7E" w14:textId="77777777" w:rsidTr="005B54D2">
        <w:trPr>
          <w:trHeight w:hRule="exact" w:val="403"/>
        </w:trPr>
        <w:tc>
          <w:tcPr>
            <w:tcW w:w="3463" w:type="dxa"/>
          </w:tcPr>
          <w:p w14:paraId="60AD1228" w14:textId="6A66F4A1" w:rsidR="003516B6" w:rsidRPr="00071ED6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071ED6">
              <w:rPr>
                <w:rFonts w:ascii="Angsana New" w:hAnsi="Angsana New" w:hint="cs"/>
                <w:sz w:val="30"/>
                <w:szCs w:val="30"/>
              </w:rPr>
              <w:t>2562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 xml:space="preserve"> (วันควบบริษัท)</w:t>
            </w:r>
          </w:p>
        </w:tc>
        <w:tc>
          <w:tcPr>
            <w:tcW w:w="808" w:type="dxa"/>
          </w:tcPr>
          <w:p w14:paraId="2CA6739A" w14:textId="77777777" w:rsidR="003516B6" w:rsidRPr="00071ED6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A9E6F2E" w14:textId="03609E52" w:rsidR="003516B6" w:rsidRPr="00F16217" w:rsidRDefault="003516B6" w:rsidP="00D1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5B1C3211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3B9A7C4" w14:textId="1ADFD8B8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1,851,448</w:t>
            </w:r>
          </w:p>
        </w:tc>
        <w:tc>
          <w:tcPr>
            <w:tcW w:w="281" w:type="dxa"/>
            <w:gridSpan w:val="2"/>
          </w:tcPr>
          <w:p w14:paraId="6465F220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3606B35B" w14:textId="77C1359D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10,866,328</w:t>
            </w:r>
          </w:p>
        </w:tc>
        <w:tc>
          <w:tcPr>
            <w:tcW w:w="246" w:type="dxa"/>
            <w:gridSpan w:val="2"/>
          </w:tcPr>
          <w:p w14:paraId="3A1B7BF5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6F2DEF" w14:textId="15C63DD6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399,261</w:t>
            </w:r>
          </w:p>
        </w:tc>
        <w:tc>
          <w:tcPr>
            <w:tcW w:w="270" w:type="dxa"/>
            <w:gridSpan w:val="2"/>
          </w:tcPr>
          <w:p w14:paraId="0342120E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18BB499A" w14:textId="128315CE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15,737</w:t>
            </w:r>
          </w:p>
        </w:tc>
        <w:tc>
          <w:tcPr>
            <w:tcW w:w="270" w:type="dxa"/>
            <w:gridSpan w:val="2"/>
          </w:tcPr>
          <w:p w14:paraId="64035A5C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6FAE5BDA" w14:textId="0E72F8F7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06B1A2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0ED95C03" w14:textId="124D9674" w:rsidR="003516B6" w:rsidRPr="00F16217" w:rsidRDefault="003516B6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6217">
              <w:rPr>
                <w:rFonts w:asciiTheme="majorBidi" w:hAnsiTheme="majorBidi" w:cstheme="majorBidi"/>
                <w:sz w:val="30"/>
                <w:szCs w:val="30"/>
              </w:rPr>
              <w:t>13,132,774</w:t>
            </w:r>
          </w:p>
        </w:tc>
      </w:tr>
      <w:tr w:rsidR="003516B6" w:rsidRPr="00071ED6" w14:paraId="25A12113" w14:textId="77777777" w:rsidTr="005B54D2">
        <w:trPr>
          <w:trHeight w:hRule="exact" w:val="403"/>
        </w:trPr>
        <w:tc>
          <w:tcPr>
            <w:tcW w:w="3463" w:type="dxa"/>
          </w:tcPr>
          <w:p w14:paraId="27ACBBA7" w14:textId="5A9FD3DD" w:rsidR="003516B6" w:rsidRPr="00071ED6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808" w:type="dxa"/>
          </w:tcPr>
          <w:p w14:paraId="0773DD6F" w14:textId="77777777" w:rsidR="003516B6" w:rsidRPr="00071ED6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8A7B835" w14:textId="08AD9D30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4552881E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A3CCFF4" w14:textId="61AA7FE9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55,743</w:t>
            </w:r>
          </w:p>
        </w:tc>
        <w:tc>
          <w:tcPr>
            <w:tcW w:w="281" w:type="dxa"/>
            <w:gridSpan w:val="2"/>
          </w:tcPr>
          <w:p w14:paraId="5A026A14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29AC6213" w14:textId="4216DA9E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462,360</w:t>
            </w:r>
          </w:p>
        </w:tc>
        <w:tc>
          <w:tcPr>
            <w:tcW w:w="246" w:type="dxa"/>
            <w:gridSpan w:val="2"/>
          </w:tcPr>
          <w:p w14:paraId="553B4074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247BE7" w14:textId="18C00EC6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9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  <w:tc>
          <w:tcPr>
            <w:tcW w:w="270" w:type="dxa"/>
            <w:gridSpan w:val="2"/>
          </w:tcPr>
          <w:p w14:paraId="5BB23DFC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6000CA0E" w14:textId="7746724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  <w:gridSpan w:val="2"/>
          </w:tcPr>
          <w:p w14:paraId="19546F4D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573EAC3F" w14:textId="16E53445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A62CD79" w14:textId="77777777" w:rsidR="003516B6" w:rsidRPr="00F16217" w:rsidRDefault="003516B6" w:rsidP="0016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5B71539A" w14:textId="5E539531" w:rsidR="003516B6" w:rsidRPr="00F16217" w:rsidRDefault="003516B6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527,771</w:t>
            </w:r>
          </w:p>
        </w:tc>
      </w:tr>
      <w:tr w:rsidR="003516B6" w:rsidRPr="00071ED6" w14:paraId="62F31627" w14:textId="77777777" w:rsidTr="005B54D2">
        <w:trPr>
          <w:trHeight w:hRule="exact" w:val="403"/>
        </w:trPr>
        <w:tc>
          <w:tcPr>
            <w:tcW w:w="3463" w:type="dxa"/>
          </w:tcPr>
          <w:p w14:paraId="31513A1D" w14:textId="583712F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808" w:type="dxa"/>
          </w:tcPr>
          <w:p w14:paraId="15931BA8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42F42BB" w14:textId="03029823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741FAB64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DFF02A7" w14:textId="53DF6938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  <w:gridSpan w:val="2"/>
          </w:tcPr>
          <w:p w14:paraId="3B15AD17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99E1EE6" w14:textId="6CBCF4E5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246" w:type="dxa"/>
            <w:gridSpan w:val="2"/>
          </w:tcPr>
          <w:p w14:paraId="52144BB3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A8EC50" w14:textId="29204847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7EB48B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1DE11F86" w14:textId="649AF57E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0832827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22A83D28" w14:textId="21FA3DBE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B3EEAF8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27C8F1DB" w14:textId="41CBCA23" w:rsidR="003516B6" w:rsidRPr="00F16217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5" w:right="-29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</w:tr>
      <w:tr w:rsidR="003516B6" w:rsidRPr="00071ED6" w14:paraId="3EC5A5B8" w14:textId="77777777" w:rsidTr="005B54D2">
        <w:trPr>
          <w:trHeight w:hRule="exact" w:val="403"/>
        </w:trPr>
        <w:tc>
          <w:tcPr>
            <w:tcW w:w="3463" w:type="dxa"/>
          </w:tcPr>
          <w:p w14:paraId="1A3ED386" w14:textId="3E17B9BB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08" w:type="dxa"/>
          </w:tcPr>
          <w:p w14:paraId="4AB9B28F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77458E79" w14:textId="4798C490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4277AD25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43A4195" w14:textId="2F3D14C6" w:rsidR="003516B6" w:rsidRPr="00F16217" w:rsidRDefault="003516B6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  <w:gridSpan w:val="2"/>
          </w:tcPr>
          <w:p w14:paraId="49F29C23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B5CCE97" w14:textId="7B570FBA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166,297</w:t>
            </w:r>
          </w:p>
        </w:tc>
        <w:tc>
          <w:tcPr>
            <w:tcW w:w="246" w:type="dxa"/>
            <w:gridSpan w:val="2"/>
          </w:tcPr>
          <w:p w14:paraId="326E7BEE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9523B7" w14:textId="38655C6C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(166,297)</w:t>
            </w:r>
          </w:p>
        </w:tc>
        <w:tc>
          <w:tcPr>
            <w:tcW w:w="270" w:type="dxa"/>
            <w:gridSpan w:val="2"/>
          </w:tcPr>
          <w:p w14:paraId="1B87FD8C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B16A413" w14:textId="27C8CB9A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A139EE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4A382ECF" w14:textId="03913FD6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868A2BF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11387AA4" w14:textId="42168126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6B6" w:rsidRPr="00071ED6" w14:paraId="06033B3C" w14:textId="77777777" w:rsidTr="005B54D2">
        <w:trPr>
          <w:trHeight w:hRule="exact" w:val="403"/>
        </w:trPr>
        <w:tc>
          <w:tcPr>
            <w:tcW w:w="3463" w:type="dxa"/>
          </w:tcPr>
          <w:p w14:paraId="5F97D815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8" w:type="dxa"/>
          </w:tcPr>
          <w:p w14:paraId="22A13E8D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5F498075" w14:textId="51040784" w:rsidR="003516B6" w:rsidRPr="00F16217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21D1F8C0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0F4094FA" w14:textId="42555133" w:rsidR="003516B6" w:rsidRPr="00F16217" w:rsidRDefault="003516B6" w:rsidP="00CF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15" w:right="-12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(832)</w:t>
            </w:r>
          </w:p>
        </w:tc>
        <w:tc>
          <w:tcPr>
            <w:tcW w:w="281" w:type="dxa"/>
            <w:gridSpan w:val="2"/>
          </w:tcPr>
          <w:p w14:paraId="3B9FE947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00C513F3" w14:textId="145E335B" w:rsidR="003516B6" w:rsidRPr="00F16217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(205,938)</w:t>
            </w:r>
          </w:p>
        </w:tc>
        <w:tc>
          <w:tcPr>
            <w:tcW w:w="246" w:type="dxa"/>
            <w:gridSpan w:val="2"/>
          </w:tcPr>
          <w:p w14:paraId="239B0BE0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234581" w14:textId="4F986FA2" w:rsidR="003516B6" w:rsidRPr="00F16217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  <w:tc>
          <w:tcPr>
            <w:tcW w:w="270" w:type="dxa"/>
            <w:gridSpan w:val="2"/>
          </w:tcPr>
          <w:p w14:paraId="7A2E1C85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56091AC8" w14:textId="275B31E8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(1,144)</w:t>
            </w:r>
          </w:p>
        </w:tc>
        <w:tc>
          <w:tcPr>
            <w:tcW w:w="270" w:type="dxa"/>
            <w:gridSpan w:val="2"/>
          </w:tcPr>
          <w:p w14:paraId="365541A6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7FC452B8" w14:textId="72130325" w:rsidR="003516B6" w:rsidRPr="00F16217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9A65FBF" w14:textId="77777777" w:rsidR="003516B6" w:rsidRPr="00F16217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EB3E273" w14:textId="36238027" w:rsidR="003516B6" w:rsidRPr="00F16217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5" w:right="-56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(209,286)</w:t>
            </w:r>
          </w:p>
        </w:tc>
      </w:tr>
      <w:tr w:rsidR="003516B6" w:rsidRPr="00071ED6" w14:paraId="232B59E8" w14:textId="77777777" w:rsidTr="005B54D2">
        <w:trPr>
          <w:trHeight w:hRule="exact" w:val="822"/>
        </w:trPr>
        <w:tc>
          <w:tcPr>
            <w:tcW w:w="3463" w:type="dxa"/>
          </w:tcPr>
          <w:p w14:paraId="45041E2D" w14:textId="6FEB7DC7" w:rsidR="003516B6" w:rsidRPr="00071ED6" w:rsidRDefault="003516B6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  <w:r w:rsidR="00071ED6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027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071ED6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ตามที่รายงาน</w:t>
            </w:r>
          </w:p>
        </w:tc>
        <w:tc>
          <w:tcPr>
            <w:tcW w:w="808" w:type="dxa"/>
          </w:tcPr>
          <w:p w14:paraId="7E179F58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89A44D3" w14:textId="77777777" w:rsidR="00910402" w:rsidRDefault="00910402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0672B9" w14:textId="773147BE" w:rsidR="003516B6" w:rsidRPr="00071ED6" w:rsidRDefault="003516B6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14:paraId="746BFCE5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6CF1F69" w14:textId="77777777" w:rsidR="00910402" w:rsidRDefault="00910402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DD1C74A" w14:textId="114F35C9" w:rsidR="003516B6" w:rsidRPr="00071ED6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1,906,359</w:t>
            </w:r>
          </w:p>
        </w:tc>
        <w:tc>
          <w:tcPr>
            <w:tcW w:w="281" w:type="dxa"/>
            <w:gridSpan w:val="2"/>
          </w:tcPr>
          <w:p w14:paraId="23D74384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344C6335" w14:textId="77777777" w:rsidR="00910402" w:rsidRDefault="00910402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445EC82" w14:textId="72F4CC3E" w:rsidR="003516B6" w:rsidRPr="00071ED6" w:rsidRDefault="003516B6" w:rsidP="0062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11,287,727</w:t>
            </w:r>
          </w:p>
        </w:tc>
        <w:tc>
          <w:tcPr>
            <w:tcW w:w="246" w:type="dxa"/>
            <w:gridSpan w:val="2"/>
          </w:tcPr>
          <w:p w14:paraId="598EEAA0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581160D" w14:textId="77777777" w:rsidR="00910402" w:rsidRDefault="00910402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ACBED31" w14:textId="7186A551" w:rsidR="003516B6" w:rsidRPr="00071ED6" w:rsidRDefault="003516B6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240,947</w:t>
            </w:r>
          </w:p>
        </w:tc>
        <w:tc>
          <w:tcPr>
            <w:tcW w:w="270" w:type="dxa"/>
            <w:gridSpan w:val="2"/>
          </w:tcPr>
          <w:p w14:paraId="5C574E4F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C737F2" w14:textId="77777777" w:rsidR="00910402" w:rsidRDefault="00910402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6420EA" w14:textId="5437D3DA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70" w:type="dxa"/>
            <w:gridSpan w:val="2"/>
          </w:tcPr>
          <w:p w14:paraId="484F8048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F2B89A1" w14:textId="77777777" w:rsidR="00910402" w:rsidRDefault="00910402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F92ABE" w14:textId="01BA3262" w:rsidR="003516B6" w:rsidRPr="00071ED6" w:rsidRDefault="003516B6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E973AB" w14:textId="77777777" w:rsidR="003516B6" w:rsidRPr="00071ED6" w:rsidRDefault="003516B6" w:rsidP="00F3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0B73259D" w14:textId="77777777" w:rsidR="00910402" w:rsidRDefault="00910402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074D40" w14:textId="244BCFE4" w:rsidR="003516B6" w:rsidRPr="00071ED6" w:rsidRDefault="003516B6" w:rsidP="0010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13,449,939</w:t>
            </w:r>
          </w:p>
        </w:tc>
      </w:tr>
      <w:tr w:rsidR="00FC746D" w:rsidRPr="00071ED6" w14:paraId="1A8E99ED" w14:textId="77777777" w:rsidTr="005B54D2">
        <w:trPr>
          <w:trHeight w:hRule="exact" w:val="403"/>
        </w:trPr>
        <w:tc>
          <w:tcPr>
            <w:tcW w:w="3463" w:type="dxa"/>
          </w:tcPr>
          <w:p w14:paraId="517866CD" w14:textId="4D01164B" w:rsidR="00FC746D" w:rsidRPr="00071ED6" w:rsidRDefault="00071ED6" w:rsidP="0007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โอนไปสินทรัพย์สิทธิการใช้</w:t>
            </w:r>
          </w:p>
        </w:tc>
        <w:tc>
          <w:tcPr>
            <w:tcW w:w="808" w:type="dxa"/>
          </w:tcPr>
          <w:p w14:paraId="130C95FA" w14:textId="28B7C051" w:rsidR="00FC746D" w:rsidRPr="00071ED6" w:rsidRDefault="0010463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4E24094" w14:textId="77777777" w:rsidR="00FC746D" w:rsidRPr="00F16217" w:rsidRDefault="00FC746D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56D466C6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D77A12F" w14:textId="77777777" w:rsidR="00FC746D" w:rsidRPr="00F16217" w:rsidRDefault="00FC746D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1" w:type="dxa"/>
            <w:gridSpan w:val="2"/>
          </w:tcPr>
          <w:p w14:paraId="616F4716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05070DFB" w14:textId="438752C1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059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gridSpan w:val="2"/>
          </w:tcPr>
          <w:p w14:paraId="7AB01ABD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FECC94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9FB36C9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571A1E0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35BD495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4F73989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B671BB5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0D9EA78E" w14:textId="39F487C1" w:rsidR="00FC746D" w:rsidRPr="00F16217" w:rsidRDefault="00FC746D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059</w:t>
            </w: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C746D" w:rsidRPr="00071ED6" w14:paraId="6905D6C3" w14:textId="77777777" w:rsidTr="005B54D2">
        <w:trPr>
          <w:trHeight w:hRule="exact" w:val="403"/>
        </w:trPr>
        <w:tc>
          <w:tcPr>
            <w:tcW w:w="3463" w:type="dxa"/>
          </w:tcPr>
          <w:p w14:paraId="6BB3DA6F" w14:textId="0218FEE4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" w:type="dxa"/>
          </w:tcPr>
          <w:p w14:paraId="6DCFBD25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5983923" w14:textId="77777777" w:rsidR="00FC746D" w:rsidRPr="00071ED6" w:rsidRDefault="00FC746D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4BD4E7EE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1D264BC" w14:textId="77777777" w:rsidR="00FC746D" w:rsidRPr="00071ED6" w:rsidRDefault="00FC746D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1,906,359</w:t>
            </w:r>
          </w:p>
        </w:tc>
        <w:tc>
          <w:tcPr>
            <w:tcW w:w="281" w:type="dxa"/>
            <w:gridSpan w:val="2"/>
          </w:tcPr>
          <w:p w14:paraId="3F6F60E1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</w:tcPr>
          <w:p w14:paraId="2EE476C0" w14:textId="6D0300CB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197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246" w:type="dxa"/>
            <w:gridSpan w:val="2"/>
          </w:tcPr>
          <w:p w14:paraId="0DAC6384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728889" w14:textId="77777777" w:rsidR="00FC746D" w:rsidRPr="00071ED6" w:rsidRDefault="00FC746D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240,947</w:t>
            </w:r>
          </w:p>
        </w:tc>
        <w:tc>
          <w:tcPr>
            <w:tcW w:w="270" w:type="dxa"/>
            <w:gridSpan w:val="2"/>
          </w:tcPr>
          <w:p w14:paraId="29ECB17C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861A0FC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14,906</w:t>
            </w:r>
          </w:p>
        </w:tc>
        <w:tc>
          <w:tcPr>
            <w:tcW w:w="270" w:type="dxa"/>
            <w:gridSpan w:val="2"/>
          </w:tcPr>
          <w:p w14:paraId="5469D390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AE62A6E" w14:textId="77777777" w:rsidR="00FC746D" w:rsidRPr="00071ED6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6AF6A61C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134F6C99" w14:textId="3A569979" w:rsidR="00FC746D" w:rsidRPr="00071ED6" w:rsidRDefault="00104637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FC746D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359</w:t>
            </w:r>
            <w:r w:rsidR="00FC746D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880</w:t>
            </w:r>
          </w:p>
        </w:tc>
      </w:tr>
      <w:tr w:rsidR="00FC746D" w:rsidRPr="00071ED6" w14:paraId="5A732E87" w14:textId="77777777" w:rsidTr="005B54D2">
        <w:trPr>
          <w:trHeight w:hRule="exact" w:val="403"/>
        </w:trPr>
        <w:tc>
          <w:tcPr>
            <w:tcW w:w="3463" w:type="dxa"/>
          </w:tcPr>
          <w:p w14:paraId="200CE4FD" w14:textId="66F569DF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</w:t>
            </w:r>
            <w:r w:rsidR="0093399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29B971D6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A50F3DC" w14:textId="77777777" w:rsidR="00FC746D" w:rsidRPr="00F16217" w:rsidRDefault="00FC746D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1EA825F3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3C4ABC0" w14:textId="77777777" w:rsidR="00FC746D" w:rsidRPr="00F16217" w:rsidRDefault="00FC746D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73,057</w:t>
            </w:r>
          </w:p>
        </w:tc>
        <w:tc>
          <w:tcPr>
            <w:tcW w:w="281" w:type="dxa"/>
            <w:gridSpan w:val="2"/>
          </w:tcPr>
          <w:p w14:paraId="1AFDC1BD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13FE3319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565,235</w:t>
            </w:r>
          </w:p>
        </w:tc>
        <w:tc>
          <w:tcPr>
            <w:tcW w:w="246" w:type="dxa"/>
            <w:gridSpan w:val="2"/>
          </w:tcPr>
          <w:p w14:paraId="19FB0BD8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021511" w14:textId="77777777" w:rsidR="00FC746D" w:rsidRPr="00F16217" w:rsidRDefault="00FC746D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8,231</w:t>
            </w:r>
          </w:p>
        </w:tc>
        <w:tc>
          <w:tcPr>
            <w:tcW w:w="270" w:type="dxa"/>
            <w:gridSpan w:val="2"/>
          </w:tcPr>
          <w:p w14:paraId="1DEEFE7A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74A544DD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gridSpan w:val="2"/>
          </w:tcPr>
          <w:p w14:paraId="034FDB7C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29A3C7A4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B2E9CC6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16411945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646,731</w:t>
            </w:r>
          </w:p>
        </w:tc>
      </w:tr>
      <w:tr w:rsidR="00FC746D" w:rsidRPr="00071ED6" w14:paraId="066209D8" w14:textId="77777777" w:rsidTr="005B54D2">
        <w:trPr>
          <w:trHeight w:hRule="exact" w:val="403"/>
        </w:trPr>
        <w:tc>
          <w:tcPr>
            <w:tcW w:w="3463" w:type="dxa"/>
          </w:tcPr>
          <w:p w14:paraId="0FCCCF4E" w14:textId="793AA94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08" w:type="dxa"/>
          </w:tcPr>
          <w:p w14:paraId="3F39AA25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24119DF" w14:textId="77777777" w:rsidR="00FC746D" w:rsidRPr="00F16217" w:rsidRDefault="00FC746D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368A3DFA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07881F9" w14:textId="77777777" w:rsidR="00FC746D" w:rsidRPr="00F16217" w:rsidRDefault="00FC746D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gridSpan w:val="2"/>
          </w:tcPr>
          <w:p w14:paraId="5A1F2BB6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8DCC180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120,560</w:t>
            </w:r>
          </w:p>
        </w:tc>
        <w:tc>
          <w:tcPr>
            <w:tcW w:w="246" w:type="dxa"/>
            <w:gridSpan w:val="2"/>
          </w:tcPr>
          <w:p w14:paraId="47F84A47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466C86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BE0547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FDD6243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B0F8CB6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1E96234C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0D4D3C9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7FCD69D5" w14:textId="6D76396B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120,56</w:t>
            </w:r>
            <w:r w:rsidR="00104637" w:rsidRPr="00F1621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FC746D" w:rsidRPr="00071ED6" w14:paraId="6E0B1F06" w14:textId="77777777" w:rsidTr="005B54D2">
        <w:trPr>
          <w:trHeight w:hRule="exact" w:val="403"/>
        </w:trPr>
        <w:tc>
          <w:tcPr>
            <w:tcW w:w="3463" w:type="dxa"/>
          </w:tcPr>
          <w:p w14:paraId="28D94AD5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8" w:type="dxa"/>
          </w:tcPr>
          <w:p w14:paraId="33188367" w14:textId="77777777" w:rsidR="00FC746D" w:rsidRPr="00071ED6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E75DED5" w14:textId="77777777" w:rsidR="00FC746D" w:rsidRPr="00F16217" w:rsidRDefault="00FC746D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1AF2781C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2F67EC5" w14:textId="77777777" w:rsidR="00FC746D" w:rsidRPr="00F16217" w:rsidRDefault="00FC746D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  <w:gridSpan w:val="2"/>
          </w:tcPr>
          <w:p w14:paraId="256A390A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771AF691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(454,600)</w:t>
            </w:r>
          </w:p>
        </w:tc>
        <w:tc>
          <w:tcPr>
            <w:tcW w:w="246" w:type="dxa"/>
            <w:gridSpan w:val="2"/>
          </w:tcPr>
          <w:p w14:paraId="607212E2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4B4BD6" w14:textId="77777777" w:rsidR="00FC746D" w:rsidRPr="00F16217" w:rsidRDefault="00FC746D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(5,727)</w:t>
            </w:r>
          </w:p>
        </w:tc>
        <w:tc>
          <w:tcPr>
            <w:tcW w:w="270" w:type="dxa"/>
            <w:gridSpan w:val="2"/>
          </w:tcPr>
          <w:p w14:paraId="4AA8FB27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4FB7D9AA" w14:textId="77777777" w:rsidR="00FC746D" w:rsidRPr="00F16217" w:rsidRDefault="00FC746D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(820)</w:t>
            </w:r>
          </w:p>
        </w:tc>
        <w:tc>
          <w:tcPr>
            <w:tcW w:w="270" w:type="dxa"/>
            <w:gridSpan w:val="2"/>
          </w:tcPr>
          <w:p w14:paraId="5B262812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1DC2828" w14:textId="77777777" w:rsidR="00FC746D" w:rsidRPr="00F16217" w:rsidRDefault="00FC746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5FD7CC4" w14:textId="77777777" w:rsidR="00FC746D" w:rsidRPr="00F16217" w:rsidRDefault="00FC746D" w:rsidP="00F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78A85D2A" w14:textId="77777777" w:rsidR="00FC746D" w:rsidRPr="00F16217" w:rsidRDefault="00FC746D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(461,147)</w:t>
            </w:r>
          </w:p>
        </w:tc>
      </w:tr>
      <w:tr w:rsidR="005F7851" w:rsidRPr="00071ED6" w14:paraId="2649F47D" w14:textId="77777777" w:rsidTr="005B54D2">
        <w:trPr>
          <w:trHeight w:hRule="exact" w:val="403"/>
        </w:trPr>
        <w:tc>
          <w:tcPr>
            <w:tcW w:w="3463" w:type="dxa"/>
          </w:tcPr>
          <w:p w14:paraId="3BB2124E" w14:textId="15149CBF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08" w:type="dxa"/>
          </w:tcPr>
          <w:p w14:paraId="39750E2E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5AADDE5D" w14:textId="77777777" w:rsidR="005F7851" w:rsidRPr="00071ED6" w:rsidRDefault="005F7851" w:rsidP="00F74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14:paraId="5B3885F4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277B843" w14:textId="7AB65336" w:rsidR="005F7851" w:rsidRPr="00071ED6" w:rsidRDefault="00104637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5F7851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979</w:t>
            </w:r>
            <w:r w:rsidR="005F7851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81" w:type="dxa"/>
            <w:gridSpan w:val="2"/>
          </w:tcPr>
          <w:p w14:paraId="65E494EA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1C627" w14:textId="32C28C6D" w:rsidR="005F7851" w:rsidRPr="00071ED6" w:rsidRDefault="00104637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  <w:r w:rsidR="005F7851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428</w:t>
            </w:r>
            <w:r w:rsidR="005F7851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246" w:type="dxa"/>
            <w:gridSpan w:val="2"/>
          </w:tcPr>
          <w:p w14:paraId="498B8449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85EAE41" w14:textId="77777777" w:rsidR="005F7851" w:rsidRPr="00071ED6" w:rsidRDefault="005F7851" w:rsidP="0091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243,451</w:t>
            </w:r>
          </w:p>
        </w:tc>
        <w:tc>
          <w:tcPr>
            <w:tcW w:w="270" w:type="dxa"/>
            <w:gridSpan w:val="2"/>
          </w:tcPr>
          <w:p w14:paraId="334F9CE6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3009E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14,294</w:t>
            </w:r>
          </w:p>
        </w:tc>
        <w:tc>
          <w:tcPr>
            <w:tcW w:w="270" w:type="dxa"/>
            <w:gridSpan w:val="2"/>
          </w:tcPr>
          <w:p w14:paraId="757B77CD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FDB7A" w14:textId="77777777" w:rsidR="005F7851" w:rsidRPr="00071ED6" w:rsidRDefault="005F7851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1838F4B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CFE05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13,666,024</w:t>
            </w:r>
          </w:p>
        </w:tc>
      </w:tr>
    </w:tbl>
    <w:p w14:paraId="185E0ED2" w14:textId="77777777" w:rsidR="009A48BB" w:rsidRDefault="009A4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465"/>
        <w:gridCol w:w="810"/>
        <w:gridCol w:w="976"/>
        <w:gridCol w:w="43"/>
        <w:gridCol w:w="227"/>
        <w:gridCol w:w="9"/>
        <w:gridCol w:w="1269"/>
        <w:gridCol w:w="270"/>
        <w:gridCol w:w="1197"/>
        <w:gridCol w:w="236"/>
        <w:gridCol w:w="7"/>
        <w:gridCol w:w="1669"/>
        <w:gridCol w:w="243"/>
        <w:gridCol w:w="1179"/>
        <w:gridCol w:w="239"/>
        <w:gridCol w:w="1257"/>
        <w:gridCol w:w="7"/>
        <w:gridCol w:w="270"/>
        <w:gridCol w:w="1252"/>
      </w:tblGrid>
      <w:tr w:rsidR="00B24D59" w:rsidRPr="00071ED6" w14:paraId="4F5AA8FF" w14:textId="77777777" w:rsidTr="00FA47DD">
        <w:trPr>
          <w:trHeight w:hRule="exact" w:val="396"/>
        </w:trPr>
        <w:tc>
          <w:tcPr>
            <w:tcW w:w="3465" w:type="dxa"/>
          </w:tcPr>
          <w:p w14:paraId="48502F24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72D5909" w14:textId="77777777" w:rsidR="00B24D59" w:rsidRPr="00071ED6" w:rsidRDefault="00B24D59" w:rsidP="00986AF8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7"/>
          </w:tcPr>
          <w:p w14:paraId="31BD89C2" w14:textId="04726FBD" w:rsidR="00B24D59" w:rsidRPr="00071ED6" w:rsidRDefault="00B24D59" w:rsidP="00986AF8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D59" w:rsidRPr="00071ED6" w14:paraId="72D12884" w14:textId="77777777" w:rsidTr="00FA47DD">
        <w:trPr>
          <w:trHeight w:hRule="exact" w:val="403"/>
        </w:trPr>
        <w:tc>
          <w:tcPr>
            <w:tcW w:w="3465" w:type="dxa"/>
          </w:tcPr>
          <w:p w14:paraId="64123073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8D9A89C" w14:textId="77777777" w:rsidR="00B24D59" w:rsidRPr="00071ED6" w:rsidRDefault="00B24D59" w:rsidP="00986AF8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Merge w:val="restart"/>
          </w:tcPr>
          <w:p w14:paraId="412633AD" w14:textId="432F80BC" w:rsidR="00B24D59" w:rsidRDefault="00B24D59" w:rsidP="00986AF8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6A7D99" w14:textId="77777777" w:rsidR="00071ED6" w:rsidRPr="00071ED6" w:rsidRDefault="00071ED6" w:rsidP="00986AF8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9946D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2"/>
          </w:tcPr>
          <w:p w14:paraId="20409661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 w:val="restart"/>
          </w:tcPr>
          <w:p w14:paraId="06418DD3" w14:textId="77777777" w:rsid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68D5D815" w14:textId="72E1C976" w:rsidR="00B24D59" w:rsidRP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</w:tcPr>
          <w:p w14:paraId="6ECF9D74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 w:val="restart"/>
          </w:tcPr>
          <w:p w14:paraId="0D83FE36" w14:textId="77777777" w:rsidR="00071ED6" w:rsidRDefault="00071ED6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D866B3" w14:textId="1BEA7B2C" w:rsidR="00B24D59" w:rsidRP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61E8A8BB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59E079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gridSpan w:val="2"/>
            <w:vMerge w:val="restart"/>
          </w:tcPr>
          <w:p w14:paraId="1828000F" w14:textId="77777777" w:rsid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</w:t>
            </w:r>
          </w:p>
          <w:p w14:paraId="0A9711A4" w14:textId="1BBC0C13" w:rsidR="00B24D59" w:rsidRP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608C80DD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093898A6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 w:val="restart"/>
          </w:tcPr>
          <w:p w14:paraId="5B44BD2B" w14:textId="5196FA0B" w:rsidR="00B24D59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03537C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1A028B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" w:type="dxa"/>
          </w:tcPr>
          <w:p w14:paraId="3BE08C3A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30705F1E" w14:textId="77777777" w:rsidR="00B24D59" w:rsidRP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6A91E57D" w14:textId="77777777" w:rsid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61FDD7C4" w14:textId="22A68D92" w:rsidR="00B24D59" w:rsidRPr="00071ED6" w:rsidRDefault="00B24D59" w:rsidP="009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624B5A2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Merge w:val="restart"/>
          </w:tcPr>
          <w:p w14:paraId="7FCFB10F" w14:textId="7A1DE93D" w:rsidR="00B24D59" w:rsidRDefault="00B24D59" w:rsidP="00986AF8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89BA86" w14:textId="77777777" w:rsidR="00071ED6" w:rsidRPr="00071ED6" w:rsidRDefault="00071ED6" w:rsidP="00986AF8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C8938B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71ED6" w:rsidRPr="00071ED6" w14:paraId="6E86C48E" w14:textId="77777777" w:rsidTr="00FA47DD">
        <w:trPr>
          <w:trHeight w:hRule="exact" w:val="398"/>
        </w:trPr>
        <w:tc>
          <w:tcPr>
            <w:tcW w:w="3465" w:type="dxa"/>
          </w:tcPr>
          <w:p w14:paraId="0707A429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B317CA1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Merge/>
          </w:tcPr>
          <w:p w14:paraId="44870E1F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3588BE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14:paraId="7CCB8D74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E9055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14:paraId="6BF3C3A6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5AF0B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gridSpan w:val="2"/>
            <w:vMerge/>
          </w:tcPr>
          <w:p w14:paraId="4C38F6A9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05B9E0B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14:paraId="15CAD97A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205C9C1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5319BFF0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1DE53753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Merge/>
          </w:tcPr>
          <w:p w14:paraId="7D883C85" w14:textId="77777777" w:rsidR="00071ED6" w:rsidRPr="00071ED6" w:rsidRDefault="00071ED6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D59" w:rsidRPr="00071ED6" w14:paraId="2E748EF2" w14:textId="77777777" w:rsidTr="00FA47DD">
        <w:trPr>
          <w:trHeight w:hRule="exact" w:val="398"/>
        </w:trPr>
        <w:tc>
          <w:tcPr>
            <w:tcW w:w="3465" w:type="dxa"/>
          </w:tcPr>
          <w:p w14:paraId="5D0C34C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52AF8F" w14:textId="13EAE180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Merge/>
          </w:tcPr>
          <w:p w14:paraId="5725C9E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C0862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Merge/>
          </w:tcPr>
          <w:p w14:paraId="77E76613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3D3ED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Merge/>
          </w:tcPr>
          <w:p w14:paraId="5C25E9A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1EBF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6" w:type="dxa"/>
            <w:gridSpan w:val="2"/>
            <w:vMerge/>
          </w:tcPr>
          <w:p w14:paraId="5445241D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B8742C6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Merge/>
          </w:tcPr>
          <w:p w14:paraId="0F19A8C2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6BD3A5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51A3517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0179D526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Merge/>
          </w:tcPr>
          <w:p w14:paraId="39F2B0C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D59" w:rsidRPr="00071ED6" w14:paraId="27A1528A" w14:textId="77777777" w:rsidTr="00FA47DD">
        <w:trPr>
          <w:trHeight w:hRule="exact" w:val="403"/>
        </w:trPr>
        <w:tc>
          <w:tcPr>
            <w:tcW w:w="3465" w:type="dxa"/>
          </w:tcPr>
          <w:p w14:paraId="489CB84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810" w:type="dxa"/>
          </w:tcPr>
          <w:p w14:paraId="3F553D0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7"/>
          </w:tcPr>
          <w:p w14:paraId="4412FDD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71E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24D59" w:rsidRPr="00071ED6" w14:paraId="54ED36B3" w14:textId="77777777" w:rsidTr="00FA47DD">
        <w:trPr>
          <w:trHeight w:hRule="exact" w:val="403"/>
        </w:trPr>
        <w:tc>
          <w:tcPr>
            <w:tcW w:w="3465" w:type="dxa"/>
          </w:tcPr>
          <w:p w14:paraId="72E8306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5095C911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1D4F6F83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75C25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FAE5874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43ED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6BC31A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B28A61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</w:tcPr>
          <w:p w14:paraId="3178C4E8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126B82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5724DC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D1FE22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5B33E34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4322D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6625D87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D59" w:rsidRPr="00071ED6" w14:paraId="543B0480" w14:textId="77777777" w:rsidTr="00FA47DD">
        <w:trPr>
          <w:trHeight w:hRule="exact" w:val="785"/>
        </w:trPr>
        <w:tc>
          <w:tcPr>
            <w:tcW w:w="3465" w:type="dxa"/>
          </w:tcPr>
          <w:p w14:paraId="2B584E17" w14:textId="5B5DED85" w:rsidR="00B24D59" w:rsidRPr="00071ED6" w:rsidRDefault="00B24D59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8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20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F20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ตามที่รายงาน</w:t>
            </w:r>
          </w:p>
        </w:tc>
        <w:tc>
          <w:tcPr>
            <w:tcW w:w="810" w:type="dxa"/>
          </w:tcPr>
          <w:p w14:paraId="75B892C2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44E3047A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2F9AA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14CECC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58981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18FE92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FEADF4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</w:tcPr>
          <w:p w14:paraId="3085C35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6A40B85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5AAD28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7B1A814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2589EB3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1A906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3B8E115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4D59" w:rsidRPr="00071ED6" w14:paraId="30EDA20C" w14:textId="77777777" w:rsidTr="00FA47DD">
        <w:trPr>
          <w:trHeight w:hRule="exact" w:val="407"/>
        </w:trPr>
        <w:tc>
          <w:tcPr>
            <w:tcW w:w="3465" w:type="dxa"/>
          </w:tcPr>
          <w:p w14:paraId="7728858D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810" w:type="dxa"/>
          </w:tcPr>
          <w:p w14:paraId="6898775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3C2848CF" w14:textId="77777777" w:rsidR="00B24D59" w:rsidRPr="00F16217" w:rsidRDefault="00B24D59" w:rsidP="005D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23" w:right="-210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63,706</w:t>
            </w:r>
          </w:p>
        </w:tc>
        <w:tc>
          <w:tcPr>
            <w:tcW w:w="270" w:type="dxa"/>
            <w:gridSpan w:val="2"/>
          </w:tcPr>
          <w:p w14:paraId="707E0A1C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E56B701" w14:textId="77777777" w:rsidR="00B24D59" w:rsidRPr="00F16217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696,470</w:t>
            </w:r>
          </w:p>
        </w:tc>
        <w:tc>
          <w:tcPr>
            <w:tcW w:w="270" w:type="dxa"/>
          </w:tcPr>
          <w:p w14:paraId="4FB76B51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A9CE6FB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2,799,153</w:t>
            </w:r>
          </w:p>
        </w:tc>
        <w:tc>
          <w:tcPr>
            <w:tcW w:w="243" w:type="dxa"/>
            <w:gridSpan w:val="2"/>
          </w:tcPr>
          <w:p w14:paraId="0055FBE3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9" w:type="dxa"/>
          </w:tcPr>
          <w:p w14:paraId="7DACD8A0" w14:textId="77777777" w:rsidR="00B24D59" w:rsidRPr="00F16217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18,122</w:t>
            </w:r>
          </w:p>
        </w:tc>
        <w:tc>
          <w:tcPr>
            <w:tcW w:w="243" w:type="dxa"/>
          </w:tcPr>
          <w:p w14:paraId="6AFF75EC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5BDA70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39" w:type="dxa"/>
          </w:tcPr>
          <w:p w14:paraId="0FD7F6B2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B1FD5BD" w14:textId="77777777" w:rsidR="00B24D59" w:rsidRPr="00F16217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14:paraId="3F57B403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2A1B6C6" w14:textId="77777777" w:rsidR="00B24D59" w:rsidRPr="00F16217" w:rsidRDefault="00B24D59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3,664,645</w:t>
            </w:r>
          </w:p>
        </w:tc>
      </w:tr>
      <w:tr w:rsidR="00B24D59" w:rsidRPr="00071ED6" w14:paraId="584BA984" w14:textId="77777777" w:rsidTr="00FA47DD">
        <w:trPr>
          <w:trHeight w:hRule="exact" w:val="362"/>
        </w:trPr>
        <w:tc>
          <w:tcPr>
            <w:tcW w:w="3465" w:type="dxa"/>
          </w:tcPr>
          <w:p w14:paraId="276E7137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</w:tcPr>
          <w:p w14:paraId="52FA101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E4721C8" w14:textId="77777777" w:rsidR="00B24D59" w:rsidRPr="00F16217" w:rsidRDefault="00B24D59" w:rsidP="00F2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9E7EC0A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1573B8A" w14:textId="77777777" w:rsidR="00B24D59" w:rsidRPr="00F16217" w:rsidRDefault="00B24D59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93D2EF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40FDE55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  <w:tc>
          <w:tcPr>
            <w:tcW w:w="243" w:type="dxa"/>
            <w:gridSpan w:val="2"/>
          </w:tcPr>
          <w:p w14:paraId="4FD16178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14:paraId="2E95210C" w14:textId="77777777" w:rsidR="00B24D59" w:rsidRPr="00F16217" w:rsidRDefault="00B24D59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2184C7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2EFA1B4" w14:textId="77777777" w:rsidR="00B24D59" w:rsidRPr="00F16217" w:rsidRDefault="00B24D59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E1B674F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1C571147" w14:textId="77777777" w:rsidR="00B24D59" w:rsidRPr="00F16217" w:rsidRDefault="00B24D59" w:rsidP="0075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E8085" w14:textId="77777777" w:rsidR="00B24D59" w:rsidRPr="00F16217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FD56335" w14:textId="77777777" w:rsidR="00B24D59" w:rsidRPr="00F16217" w:rsidRDefault="00B24D59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F16217"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</w:tr>
      <w:tr w:rsidR="00B24D59" w:rsidRPr="00071ED6" w14:paraId="7C075FB2" w14:textId="77777777" w:rsidTr="00FA47DD">
        <w:trPr>
          <w:trHeight w:hRule="exact" w:val="372"/>
        </w:trPr>
        <w:tc>
          <w:tcPr>
            <w:tcW w:w="3465" w:type="dxa"/>
          </w:tcPr>
          <w:p w14:paraId="69B30EC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4BFD95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F4C039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70" w:type="dxa"/>
            <w:gridSpan w:val="2"/>
          </w:tcPr>
          <w:p w14:paraId="42317B43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528BE8" w14:textId="77777777" w:rsidR="00B24D59" w:rsidRPr="00071ED6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696,470</w:t>
            </w:r>
          </w:p>
        </w:tc>
        <w:tc>
          <w:tcPr>
            <w:tcW w:w="270" w:type="dxa"/>
          </w:tcPr>
          <w:p w14:paraId="1CCE49EE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0F6F2A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3,114,361</w:t>
            </w:r>
          </w:p>
        </w:tc>
        <w:tc>
          <w:tcPr>
            <w:tcW w:w="243" w:type="dxa"/>
            <w:gridSpan w:val="2"/>
          </w:tcPr>
          <w:p w14:paraId="0CC887B4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</w:tcPr>
          <w:p w14:paraId="040AC85B" w14:textId="77777777" w:rsidR="00B24D59" w:rsidRPr="00071ED6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43" w:type="dxa"/>
          </w:tcPr>
          <w:p w14:paraId="2CB4F4D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22D02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39" w:type="dxa"/>
          </w:tcPr>
          <w:p w14:paraId="13972F8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07D21F" w14:textId="77777777" w:rsidR="00B24D59" w:rsidRPr="00071ED6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14:paraId="0914B4F3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A6E7EE7" w14:textId="77777777" w:rsidR="00B24D59" w:rsidRPr="00071ED6" w:rsidRDefault="00B24D59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3,979,853</w:t>
            </w:r>
          </w:p>
        </w:tc>
      </w:tr>
      <w:tr w:rsidR="00B24D59" w:rsidRPr="00071ED6" w14:paraId="712A000F" w14:textId="77777777" w:rsidTr="00FA47DD">
        <w:trPr>
          <w:trHeight w:hRule="exact" w:val="403"/>
        </w:trPr>
        <w:tc>
          <w:tcPr>
            <w:tcW w:w="3465" w:type="dxa"/>
          </w:tcPr>
          <w:p w14:paraId="4AC47AF5" w14:textId="26E97C08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6EADE89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20C1A02F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70" w:type="dxa"/>
            <w:gridSpan w:val="2"/>
          </w:tcPr>
          <w:p w14:paraId="3F2AFA2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6ECA694D" w14:textId="77777777" w:rsidR="00B24D59" w:rsidRPr="00071ED6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696,470</w:t>
            </w:r>
          </w:p>
        </w:tc>
        <w:tc>
          <w:tcPr>
            <w:tcW w:w="270" w:type="dxa"/>
          </w:tcPr>
          <w:p w14:paraId="66369A58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7CC070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2,799,153</w:t>
            </w:r>
          </w:p>
        </w:tc>
        <w:tc>
          <w:tcPr>
            <w:tcW w:w="243" w:type="dxa"/>
            <w:gridSpan w:val="2"/>
          </w:tcPr>
          <w:p w14:paraId="49373279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bottom w:val="double" w:sz="4" w:space="0" w:color="auto"/>
            </w:tcBorders>
          </w:tcPr>
          <w:p w14:paraId="65982100" w14:textId="77777777" w:rsidR="00B24D59" w:rsidRPr="00071ED6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18,122</w:t>
            </w:r>
          </w:p>
        </w:tc>
        <w:tc>
          <w:tcPr>
            <w:tcW w:w="243" w:type="dxa"/>
          </w:tcPr>
          <w:p w14:paraId="1836DD10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BCB5D0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39" w:type="dxa"/>
          </w:tcPr>
          <w:p w14:paraId="13BD4B9C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</w:tcPr>
          <w:p w14:paraId="600A66A1" w14:textId="77777777" w:rsidR="00B24D59" w:rsidRPr="00071ED6" w:rsidRDefault="00B24D59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86,460</w:t>
            </w:r>
          </w:p>
        </w:tc>
        <w:tc>
          <w:tcPr>
            <w:tcW w:w="270" w:type="dxa"/>
          </w:tcPr>
          <w:p w14:paraId="0A1008DB" w14:textId="77777777" w:rsidR="00B24D59" w:rsidRPr="00071ED6" w:rsidRDefault="00B24D59" w:rsidP="009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24306F49" w14:textId="77777777" w:rsidR="00B24D59" w:rsidRPr="00071ED6" w:rsidRDefault="00B24D59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3,664,645</w:t>
            </w:r>
          </w:p>
        </w:tc>
      </w:tr>
      <w:tr w:rsidR="005F7851" w:rsidRPr="00071ED6" w14:paraId="1DE5F232" w14:textId="77777777" w:rsidTr="00FA47DD">
        <w:trPr>
          <w:trHeight w:hRule="exact" w:val="403"/>
        </w:trPr>
        <w:tc>
          <w:tcPr>
            <w:tcW w:w="3465" w:type="dxa"/>
          </w:tcPr>
          <w:p w14:paraId="735136A8" w14:textId="40D613B9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10" w:type="dxa"/>
          </w:tcPr>
          <w:p w14:paraId="0DAACAF0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double" w:sz="4" w:space="0" w:color="auto"/>
              <w:bottom w:val="double" w:sz="4" w:space="0" w:color="auto"/>
            </w:tcBorders>
          </w:tcPr>
          <w:p w14:paraId="6C380F0F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70" w:type="dxa"/>
            <w:gridSpan w:val="2"/>
          </w:tcPr>
          <w:p w14:paraId="3DA6A34B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CD33D01" w14:textId="6086C4FA" w:rsidR="005F7851" w:rsidRPr="00071ED6" w:rsidRDefault="00104637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634</w:t>
            </w:r>
            <w:r w:rsidR="005F7851"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0ED81127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1216CB14" w14:textId="36807F62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28</w:t>
            </w: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14:paraId="0F7983CD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double" w:sz="4" w:space="0" w:color="auto"/>
              <w:bottom w:val="double" w:sz="4" w:space="0" w:color="auto"/>
            </w:tcBorders>
          </w:tcPr>
          <w:p w14:paraId="43C21887" w14:textId="77777777" w:rsidR="005F7851" w:rsidRPr="00071ED6" w:rsidRDefault="005F7851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15,902</w:t>
            </w:r>
          </w:p>
        </w:tc>
        <w:tc>
          <w:tcPr>
            <w:tcW w:w="243" w:type="dxa"/>
          </w:tcPr>
          <w:p w14:paraId="0833D0B5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46DA652D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39" w:type="dxa"/>
          </w:tcPr>
          <w:p w14:paraId="43685CBE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5BAC65C" w14:textId="77777777" w:rsidR="005F7851" w:rsidRPr="00071ED6" w:rsidRDefault="005F7851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40,407</w:t>
            </w:r>
          </w:p>
        </w:tc>
        <w:tc>
          <w:tcPr>
            <w:tcW w:w="270" w:type="dxa"/>
          </w:tcPr>
          <w:p w14:paraId="39586906" w14:textId="77777777" w:rsidR="005F7851" w:rsidRPr="00071ED6" w:rsidRDefault="005F7851" w:rsidP="005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bottom w:val="double" w:sz="4" w:space="0" w:color="auto"/>
            </w:tcBorders>
          </w:tcPr>
          <w:p w14:paraId="0FC1EE77" w14:textId="77777777" w:rsidR="005F7851" w:rsidRPr="00071ED6" w:rsidRDefault="005F7851" w:rsidP="00FA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2,917,024</w:t>
            </w:r>
          </w:p>
        </w:tc>
      </w:tr>
    </w:tbl>
    <w:p w14:paraId="4ACF3219" w14:textId="77777777" w:rsidR="0092221C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2087D47" w14:textId="4D518103" w:rsidR="0092221C" w:rsidRPr="00C52C41" w:rsidRDefault="0092221C" w:rsidP="00E562E4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92221C" w:rsidRPr="00C52C41" w:rsidSect="005208B4">
          <w:head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6195B287" w14:textId="4F599A55" w:rsidR="00883957" w:rsidRPr="0045185E" w:rsidRDefault="00883957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5185E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AA7630">
        <w:rPr>
          <w:rFonts w:ascii="Angsana New" w:hAnsi="Angsana New"/>
          <w:sz w:val="30"/>
          <w:szCs w:val="30"/>
        </w:rPr>
        <w:br/>
      </w:r>
      <w:r w:rsidRPr="0045185E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D7294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E83C9D">
        <w:rPr>
          <w:rFonts w:ascii="Angsana New" w:hAnsi="Angsana New"/>
          <w:sz w:val="30"/>
          <w:szCs w:val="30"/>
        </w:rPr>
        <w:t>4</w:t>
      </w:r>
      <w:r w:rsidR="005A5A90">
        <w:rPr>
          <w:rFonts w:ascii="Angsana New" w:hAnsi="Angsana New" w:hint="cs"/>
          <w:sz w:val="30"/>
          <w:szCs w:val="30"/>
          <w:cs/>
        </w:rPr>
        <w:t xml:space="preserve"> </w:t>
      </w:r>
      <w:r w:rsidRPr="0045185E">
        <w:rPr>
          <w:rFonts w:ascii="Angsana New" w:hAnsi="Angsana New"/>
          <w:sz w:val="30"/>
          <w:szCs w:val="30"/>
          <w:cs/>
        </w:rPr>
        <w:t>มี</w:t>
      </w:r>
      <w:r w:rsidRPr="005D6A91">
        <w:rPr>
          <w:rFonts w:ascii="Angsana New" w:hAnsi="Angsana New"/>
          <w:sz w:val="30"/>
          <w:szCs w:val="30"/>
          <w:cs/>
        </w:rPr>
        <w:t>จำนวน</w:t>
      </w:r>
      <w:r w:rsidR="0035180D" w:rsidRPr="005D6A91">
        <w:rPr>
          <w:rFonts w:ascii="Angsana New" w:hAnsi="Angsana New"/>
          <w:sz w:val="30"/>
          <w:szCs w:val="30"/>
        </w:rPr>
        <w:t xml:space="preserve"> </w:t>
      </w:r>
      <w:r w:rsidR="00995667">
        <w:rPr>
          <w:rFonts w:ascii="Angsana New" w:hAnsi="Angsana New"/>
          <w:sz w:val="30"/>
          <w:szCs w:val="30"/>
        </w:rPr>
        <w:t>9</w:t>
      </w:r>
      <w:r w:rsidR="0032720E">
        <w:rPr>
          <w:rFonts w:ascii="Angsana New" w:hAnsi="Angsana New"/>
          <w:sz w:val="30"/>
          <w:szCs w:val="30"/>
        </w:rPr>
        <w:t>,08</w:t>
      </w:r>
      <w:r w:rsidR="00104637" w:rsidRPr="00104637">
        <w:rPr>
          <w:rFonts w:ascii="Angsana New" w:hAnsi="Angsana New" w:hint="cs"/>
          <w:sz w:val="30"/>
          <w:szCs w:val="30"/>
        </w:rPr>
        <w:t>3</w:t>
      </w:r>
      <w:r w:rsidR="00902ED4">
        <w:rPr>
          <w:rFonts w:ascii="Angsana New" w:hAnsi="Angsana New" w:hint="cs"/>
          <w:sz w:val="30"/>
          <w:szCs w:val="30"/>
          <w:cs/>
        </w:rPr>
        <w:t>.</w:t>
      </w:r>
      <w:r w:rsidR="00104637" w:rsidRPr="00104637">
        <w:rPr>
          <w:rFonts w:ascii="Angsana New" w:hAnsi="Angsana New" w:hint="cs"/>
          <w:sz w:val="30"/>
          <w:szCs w:val="30"/>
        </w:rPr>
        <w:t>3</w:t>
      </w:r>
      <w:r w:rsidRPr="005D6A91">
        <w:rPr>
          <w:rFonts w:ascii="Angsana New" w:hAnsi="Angsana New"/>
          <w:sz w:val="30"/>
          <w:szCs w:val="30"/>
        </w:rPr>
        <w:t xml:space="preserve"> </w:t>
      </w:r>
      <w:r w:rsidRPr="005D6A9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5D6A91">
        <w:rPr>
          <w:rFonts w:ascii="Angsana New" w:hAnsi="Angsana New"/>
          <w:i/>
          <w:iCs/>
          <w:sz w:val="30"/>
          <w:szCs w:val="30"/>
        </w:rPr>
        <w:t>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282469" w:rsidRPr="005D6A91">
        <w:rPr>
          <w:rFonts w:ascii="Angsana New" w:hAnsi="Angsana New"/>
          <w:i/>
          <w:iCs/>
          <w:sz w:val="30"/>
          <w:szCs w:val="30"/>
        </w:rPr>
        <w:t>6</w:t>
      </w:r>
      <w:r w:rsidR="00E83C9D">
        <w:rPr>
          <w:rFonts w:ascii="Angsana New" w:hAnsi="Angsana New"/>
          <w:i/>
          <w:iCs/>
          <w:sz w:val="30"/>
          <w:szCs w:val="30"/>
        </w:rPr>
        <w:t>3</w:t>
      </w:r>
      <w:r w:rsidRPr="005D6A91">
        <w:rPr>
          <w:rFonts w:ascii="Angsana New" w:hAnsi="Angsana New"/>
          <w:i/>
          <w:iCs/>
          <w:sz w:val="30"/>
          <w:szCs w:val="30"/>
        </w:rPr>
        <w:t>:</w:t>
      </w:r>
      <w:r w:rsidR="007044D3" w:rsidRPr="005D6A91">
        <w:rPr>
          <w:rFonts w:ascii="Angsana New" w:hAnsi="Angsana New"/>
          <w:i/>
          <w:iCs/>
          <w:sz w:val="30"/>
          <w:szCs w:val="30"/>
        </w:rPr>
        <w:t xml:space="preserve"> </w:t>
      </w:r>
      <w:r w:rsidR="00E83C9D">
        <w:rPr>
          <w:rFonts w:ascii="Angsana New" w:hAnsi="Angsana New"/>
          <w:i/>
          <w:iCs/>
          <w:sz w:val="30"/>
          <w:szCs w:val="30"/>
        </w:rPr>
        <w:t>9,085.4</w:t>
      </w:r>
      <w:r w:rsidR="005A5A90" w:rsidRPr="005D6A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D6A9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EEBFEE" w14:textId="77777777" w:rsidR="00883957" w:rsidRPr="001B6E65" w:rsidRDefault="00883957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5045F3F6" w14:textId="25A62D38" w:rsidR="00883957" w:rsidRDefault="009A1E10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  <w:r w:rsidRPr="00B66AF9">
        <w:rPr>
          <w:rFonts w:ascii="Angsana New" w:hAnsi="Angsana New"/>
          <w:spacing w:val="-6"/>
          <w:sz w:val="30"/>
          <w:szCs w:val="30"/>
          <w:cs/>
        </w:rPr>
        <w:t>ระหว่าง</w:t>
      </w:r>
      <w:r w:rsidR="00657DE5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pacing w:val="-6"/>
          <w:sz w:val="30"/>
          <w:szCs w:val="30"/>
        </w:rPr>
        <w:t>31</w:t>
      </w:r>
      <w:r w:rsidR="00D72946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6"/>
          <w:sz w:val="30"/>
          <w:szCs w:val="30"/>
        </w:rPr>
        <w:t>2</w:t>
      </w:r>
      <w:r w:rsidR="00297568">
        <w:rPr>
          <w:rFonts w:ascii="Angsana New" w:hAnsi="Angsana New" w:hint="cs"/>
          <w:spacing w:val="-6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6"/>
          <w:sz w:val="30"/>
          <w:szCs w:val="30"/>
        </w:rPr>
        <w:t>63</w:t>
      </w:r>
      <w:r w:rsidR="005A5A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B66AF9">
        <w:rPr>
          <w:rFonts w:ascii="Angsana New" w:hAnsi="Angsana New"/>
          <w:spacing w:val="-6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</w:t>
      </w:r>
      <w:r w:rsidR="00FE79CF" w:rsidRPr="00B66AF9">
        <w:rPr>
          <w:rFonts w:ascii="Angsana New" w:hAnsi="Angsana New" w:hint="cs"/>
          <w:spacing w:val="-6"/>
          <w:sz w:val="30"/>
          <w:szCs w:val="30"/>
          <w:cs/>
        </w:rPr>
        <w:t>และติดตั้ง</w:t>
      </w:r>
      <w:r w:rsidR="0035180D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="0035180D" w:rsidRPr="005D6A91">
        <w:rPr>
          <w:rFonts w:ascii="Angsana New" w:hAnsi="Angsana New"/>
          <w:spacing w:val="-6"/>
          <w:sz w:val="30"/>
          <w:szCs w:val="30"/>
          <w:cs/>
        </w:rPr>
        <w:t>ทั้งสิ้น</w:t>
      </w:r>
      <w:r w:rsidR="0035180D" w:rsidRPr="005D6A91">
        <w:rPr>
          <w:rFonts w:ascii="Angsana New" w:hAnsi="Angsana New"/>
          <w:spacing w:val="-6"/>
          <w:sz w:val="30"/>
          <w:szCs w:val="30"/>
        </w:rPr>
        <w:t xml:space="preserve"> </w:t>
      </w:r>
      <w:r w:rsidR="004F7AE2">
        <w:rPr>
          <w:rFonts w:ascii="Angsana New" w:hAnsi="Angsana New"/>
          <w:spacing w:val="-6"/>
          <w:sz w:val="30"/>
          <w:szCs w:val="30"/>
        </w:rPr>
        <w:t>0.1</w:t>
      </w:r>
      <w:r w:rsidR="00883957" w:rsidRPr="005D6A91">
        <w:rPr>
          <w:rFonts w:ascii="Angsana New" w:hAnsi="Angsana New"/>
          <w:spacing w:val="-6"/>
          <w:sz w:val="30"/>
          <w:szCs w:val="30"/>
        </w:rPr>
        <w:t xml:space="preserve">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 xml:space="preserve">ล้านบาท โดยมีอัตราดอกเบี้ยตั้งขึ้นเป็นทุนในอัตราร้อยละ </w:t>
      </w:r>
      <w:r w:rsidR="0035180D" w:rsidRPr="004F7AE2">
        <w:rPr>
          <w:rFonts w:ascii="Angsana New" w:hAnsi="Angsana New"/>
          <w:spacing w:val="-6"/>
          <w:sz w:val="30"/>
          <w:szCs w:val="30"/>
        </w:rPr>
        <w:t>1.96</w:t>
      </w:r>
      <w:r w:rsidR="002735CE" w:rsidRPr="005D6A9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3957" w:rsidRPr="005D6A91">
        <w:rPr>
          <w:rFonts w:ascii="Angsana New" w:hAnsi="Angsana New"/>
          <w:spacing w:val="-6"/>
          <w:sz w:val="30"/>
          <w:szCs w:val="30"/>
          <w:cs/>
        </w:rPr>
        <w:t>ต่อปี</w:t>
      </w:r>
    </w:p>
    <w:p w14:paraId="732180A0" w14:textId="67507EAC" w:rsidR="002A5DD2" w:rsidRPr="001B6E65" w:rsidRDefault="002A5DD2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 w:hanging="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61872C4" w14:textId="281F6384" w:rsidR="002A5DD2" w:rsidRPr="00981687" w:rsidRDefault="002A5DD2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81687">
        <w:rPr>
          <w:rFonts w:ascii="Angsana New" w:hAnsi="Angsana New"/>
          <w:b/>
          <w:bCs/>
          <w:sz w:val="30"/>
          <w:szCs w:val="30"/>
        </w:rPr>
        <w:t>1</w:t>
      </w:r>
      <w:r w:rsidR="00FE0499" w:rsidRPr="00FE0499">
        <w:rPr>
          <w:rFonts w:ascii="Angsana New" w:hAnsi="Angsana New" w:hint="cs"/>
          <w:b/>
          <w:bCs/>
          <w:sz w:val="30"/>
          <w:szCs w:val="30"/>
        </w:rPr>
        <w:t>3</w:t>
      </w:r>
      <w:r w:rsidR="00981687" w:rsidRPr="00981687">
        <w:rPr>
          <w:rFonts w:ascii="Angsana New" w:hAnsi="Angsana New"/>
          <w:b/>
          <w:bCs/>
          <w:sz w:val="30"/>
          <w:szCs w:val="30"/>
        </w:rPr>
        <w:tab/>
      </w:r>
      <w:r w:rsidRPr="00981687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3AA28F9" w14:textId="386401C9" w:rsidR="0046632E" w:rsidRPr="001B6E65" w:rsidRDefault="0046632E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6FA552B5" w14:textId="299DD74E" w:rsidR="00BE4334" w:rsidRPr="00F414DC" w:rsidRDefault="00BE4334" w:rsidP="00BE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F414DC">
        <w:rPr>
          <w:rFonts w:ascii="Angsana New" w:hAnsi="Angsana New" w:hint="cs"/>
          <w:i/>
          <w:iCs/>
          <w:spacing w:val="-6"/>
          <w:sz w:val="30"/>
          <w:szCs w:val="30"/>
          <w:cs/>
        </w:rPr>
        <w:t>ในฐานะผู้เช่า</w:t>
      </w:r>
    </w:p>
    <w:p w14:paraId="529F0333" w14:textId="77777777" w:rsidR="00BE4334" w:rsidRPr="001B6E65" w:rsidRDefault="00BE4334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"/>
        <w:gridCol w:w="56"/>
        <w:gridCol w:w="1654"/>
      </w:tblGrid>
      <w:tr w:rsidR="002A5DD2" w:rsidRPr="00B0181B" w14:paraId="20853C05" w14:textId="77777777" w:rsidTr="00F35046">
        <w:tc>
          <w:tcPr>
            <w:tcW w:w="5940" w:type="dxa"/>
          </w:tcPr>
          <w:p w14:paraId="41F3BBE1" w14:textId="77777777" w:rsidR="002A5DD2" w:rsidRPr="00B0181B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3E7B7005" w14:textId="77777777" w:rsidR="002A5DD2" w:rsidRPr="00BC12D1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A5DD2" w:rsidRPr="00B0181B" w14:paraId="5789E6FA" w14:textId="77777777" w:rsidTr="00F35046">
        <w:tc>
          <w:tcPr>
            <w:tcW w:w="5940" w:type="dxa"/>
          </w:tcPr>
          <w:p w14:paraId="325C5B3E" w14:textId="77777777" w:rsidR="002A5DD2" w:rsidRPr="00B0181B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C2521AF" w14:textId="77777777" w:rsidR="002A5DD2" w:rsidRPr="00BC12D1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A5DD2" w:rsidRPr="00B0181B" w14:paraId="796077DF" w14:textId="77777777" w:rsidTr="00F35046">
        <w:tc>
          <w:tcPr>
            <w:tcW w:w="5940" w:type="dxa"/>
          </w:tcPr>
          <w:p w14:paraId="606EEBB2" w14:textId="1C86ECB4" w:rsidR="002A5DD2" w:rsidRPr="00B0181B" w:rsidRDefault="00F60FE9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  <w:r w:rsidR="0046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466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4F491" w14:textId="77777777" w:rsidR="002A5DD2" w:rsidRPr="00284595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  <w:gridSpan w:val="2"/>
          </w:tcPr>
          <w:p w14:paraId="48371D8A" w14:textId="77777777" w:rsidR="002A5DD2" w:rsidRPr="00B0181B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05752030" w14:textId="77777777" w:rsidR="002A5DD2" w:rsidRPr="00284595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5DD2" w:rsidRPr="00B0181B" w14:paraId="63E620E3" w14:textId="77777777" w:rsidTr="00F35046">
        <w:tc>
          <w:tcPr>
            <w:tcW w:w="5940" w:type="dxa"/>
          </w:tcPr>
          <w:p w14:paraId="04E3AD30" w14:textId="77777777" w:rsidR="002A5DD2" w:rsidRPr="00B0181B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2D77B1A0" w14:textId="77777777" w:rsidR="002A5DD2" w:rsidRPr="00B0181B" w:rsidRDefault="002A5DD2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632E" w:rsidRPr="008A7B53" w14:paraId="358EB4F1" w14:textId="77777777" w:rsidTr="00F35046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940" w:type="dxa"/>
          </w:tcPr>
          <w:p w14:paraId="5C49F120" w14:textId="529685A3" w:rsidR="0046632E" w:rsidRPr="0046632E" w:rsidRDefault="0046632E" w:rsidP="004663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710" w:type="dxa"/>
          </w:tcPr>
          <w:p w14:paraId="1BB44BF1" w14:textId="6FBA3860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 w:rsidRPr="0046632E">
              <w:rPr>
                <w:rFonts w:ascii="Angsana New" w:hAnsi="Angsana New"/>
                <w:sz w:val="30"/>
                <w:szCs w:val="30"/>
              </w:rPr>
              <w:t>7,657</w:t>
            </w:r>
          </w:p>
        </w:tc>
        <w:tc>
          <w:tcPr>
            <w:tcW w:w="180" w:type="dxa"/>
            <w:vAlign w:val="bottom"/>
          </w:tcPr>
          <w:p w14:paraId="6ED224EE" w14:textId="77777777" w:rsidR="0046632E" w:rsidRPr="0046632E" w:rsidRDefault="0046632E" w:rsidP="004663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EDFAA23" w14:textId="268AC578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46632E">
              <w:rPr>
                <w:rFonts w:ascii="Angsana New" w:hAnsi="Angsana New"/>
                <w:sz w:val="30"/>
                <w:szCs w:val="30"/>
                <w:lang w:val="en-US"/>
              </w:rPr>
              <w:t>11,06</w:t>
            </w:r>
            <w:r w:rsidR="00981687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46632E" w:rsidRPr="008A7B53" w14:paraId="7D1F1F2C" w14:textId="77777777" w:rsidTr="00F35046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940" w:type="dxa"/>
          </w:tcPr>
          <w:p w14:paraId="3EC04C2E" w14:textId="63A9599B" w:rsidR="0046632E" w:rsidRPr="0046632E" w:rsidRDefault="0046632E" w:rsidP="004663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72375740" w14:textId="0073C954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 w:rsidRPr="0046632E">
              <w:rPr>
                <w:rFonts w:ascii="Angsana New" w:hAnsi="Angsana New"/>
                <w:sz w:val="30"/>
                <w:szCs w:val="30"/>
              </w:rPr>
              <w:t>305,857</w:t>
            </w:r>
          </w:p>
        </w:tc>
        <w:tc>
          <w:tcPr>
            <w:tcW w:w="180" w:type="dxa"/>
            <w:vAlign w:val="bottom"/>
          </w:tcPr>
          <w:p w14:paraId="501B2A96" w14:textId="77777777" w:rsidR="0046632E" w:rsidRPr="0046632E" w:rsidRDefault="0046632E" w:rsidP="004663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D3D8B8B" w14:textId="36B40BC5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46632E">
              <w:rPr>
                <w:rFonts w:ascii="Angsana New" w:hAnsi="Angsana New"/>
                <w:sz w:val="30"/>
                <w:szCs w:val="30"/>
                <w:lang w:val="en-US"/>
              </w:rPr>
              <w:t>315,20</w:t>
            </w:r>
            <w:r w:rsidR="0098168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6632E" w:rsidRPr="008A7B53" w14:paraId="4EC50082" w14:textId="77777777" w:rsidTr="00F35046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940" w:type="dxa"/>
          </w:tcPr>
          <w:p w14:paraId="2DFBC65C" w14:textId="7622636E" w:rsidR="0046632E" w:rsidRPr="0046632E" w:rsidRDefault="0046632E" w:rsidP="004663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EF57623" w14:textId="00F95E4A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 w:rsidRPr="0046632E">
              <w:rPr>
                <w:rFonts w:ascii="Angsana New" w:hAnsi="Angsana New"/>
                <w:sz w:val="30"/>
                <w:szCs w:val="30"/>
              </w:rPr>
              <w:t>17,706</w:t>
            </w:r>
          </w:p>
        </w:tc>
        <w:tc>
          <w:tcPr>
            <w:tcW w:w="180" w:type="dxa"/>
            <w:vAlign w:val="bottom"/>
          </w:tcPr>
          <w:p w14:paraId="19C1F7D5" w14:textId="77777777" w:rsidR="0046632E" w:rsidRPr="0046632E" w:rsidRDefault="0046632E" w:rsidP="0046632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4D550F" w14:textId="79A2DF46" w:rsidR="0046632E" w:rsidRPr="0046632E" w:rsidRDefault="0046632E" w:rsidP="00F3504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4663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632E" w:rsidRPr="008A7B53" w14:paraId="52F9B4BF" w14:textId="77777777" w:rsidTr="00F35046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940" w:type="dxa"/>
          </w:tcPr>
          <w:p w14:paraId="76B14FD1" w14:textId="4643CF11" w:rsidR="0046632E" w:rsidRPr="0046632E" w:rsidRDefault="0046632E" w:rsidP="004663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007E7" w14:textId="785C6894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32E">
              <w:rPr>
                <w:rFonts w:ascii="Angsana New" w:hAnsi="Angsana New"/>
                <w:b/>
                <w:bCs/>
                <w:sz w:val="30"/>
                <w:szCs w:val="30"/>
              </w:rPr>
              <w:t>331,220</w:t>
            </w:r>
          </w:p>
        </w:tc>
        <w:tc>
          <w:tcPr>
            <w:tcW w:w="180" w:type="dxa"/>
            <w:vAlign w:val="bottom"/>
          </w:tcPr>
          <w:p w14:paraId="184BEFE1" w14:textId="77777777" w:rsidR="0046632E" w:rsidRPr="0046632E" w:rsidRDefault="0046632E" w:rsidP="0046632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E3EBD" w14:textId="0C24ED94" w:rsidR="0046632E" w:rsidRPr="0046632E" w:rsidRDefault="0046632E" w:rsidP="00F35046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3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326,268</w:t>
            </w:r>
          </w:p>
        </w:tc>
      </w:tr>
    </w:tbl>
    <w:p w14:paraId="5097E64B" w14:textId="663E8C0C" w:rsidR="002A5DD2" w:rsidRPr="00831550" w:rsidRDefault="002A5DD2" w:rsidP="00F414DC">
      <w:pPr>
        <w:pStyle w:val="block"/>
        <w:spacing w:after="0" w:line="280" w:lineRule="exac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6A9C17" w14:textId="71B2E914" w:rsidR="002A5DD2" w:rsidRPr="001B6E65" w:rsidRDefault="002A5DD2" w:rsidP="002A5DD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1B6E65">
        <w:rPr>
          <w:rFonts w:asciiTheme="majorBidi" w:hAnsiTheme="majorBidi" w:cstheme="majorBidi"/>
          <w:sz w:val="30"/>
          <w:szCs w:val="30"/>
          <w:cs/>
        </w:rPr>
        <w:t>ใน</w:t>
      </w:r>
      <w:r w:rsidR="00981687" w:rsidRPr="001B6E65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31</w:t>
      </w:r>
      <w:r w:rsidR="00981687" w:rsidRPr="001B6E65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1B6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6E65">
        <w:rPr>
          <w:rFonts w:asciiTheme="majorBidi" w:hAnsiTheme="majorBidi" w:cstheme="majorBidi"/>
          <w:sz w:val="30"/>
          <w:szCs w:val="30"/>
        </w:rPr>
        <w:t xml:space="preserve">2564 </w:t>
      </w:r>
      <w:r w:rsidRPr="001B6E6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46632E"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2</w:t>
      </w:r>
      <w:r w:rsidR="00981687" w:rsidRPr="001B6E65">
        <w:rPr>
          <w:rFonts w:asciiTheme="majorBidi" w:hAnsiTheme="majorBidi" w:cstheme="majorBidi"/>
          <w:sz w:val="30"/>
          <w:szCs w:val="30"/>
        </w:rPr>
        <w:t>3.7</w:t>
      </w:r>
      <w:r w:rsidR="0046632E"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6E65">
        <w:rPr>
          <w:rFonts w:asciiTheme="majorBidi" w:hAnsiTheme="majorBidi" w:cstheme="majorBidi"/>
          <w:sz w:val="30"/>
          <w:szCs w:val="30"/>
          <w:cs/>
        </w:rPr>
        <w:t>ล้าน</w:t>
      </w:r>
      <w:r w:rsidR="00D332FF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0AF31E30" w14:textId="77777777" w:rsidR="002A5DD2" w:rsidRPr="001B6E65" w:rsidRDefault="002A5DD2" w:rsidP="00F414DC">
      <w:pPr>
        <w:pStyle w:val="block"/>
        <w:spacing w:after="0" w:line="280" w:lineRule="exac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D9C66B" w14:textId="7A027AC4" w:rsidR="002A5DD2" w:rsidRPr="001B6E65" w:rsidRDefault="0046632E" w:rsidP="002A5DD2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B6E65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2A5DD2" w:rsidRPr="001B6E65">
        <w:rPr>
          <w:rFonts w:ascii="Angsana New" w:hAnsi="Angsana New" w:cs="Angsana New"/>
          <w:sz w:val="30"/>
          <w:szCs w:val="30"/>
          <w:cs/>
        </w:rPr>
        <w:t>เช่า</w:t>
      </w:r>
      <w:r w:rsidRPr="001B6E65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F414DC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และส่วนปรับปรุง</w:t>
      </w:r>
      <w:r w:rsidRPr="001B6E65">
        <w:rPr>
          <w:rFonts w:ascii="Angsana New" w:hAnsi="Angsana New" w:cs="Angsana New"/>
          <w:sz w:val="30"/>
          <w:szCs w:val="30"/>
          <w:cs/>
          <w:lang w:bidi="th-TH"/>
        </w:rPr>
        <w:t xml:space="preserve"> เครื่องจักร</w:t>
      </w:r>
      <w:r w:rsidR="00F414DC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  <w:r w:rsidRPr="001B6E65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และยานพาหนะ</w:t>
      </w:r>
      <w:r w:rsidR="002A5DD2" w:rsidRPr="001B6E65">
        <w:rPr>
          <w:rFonts w:ascii="Angsana New" w:hAnsi="Angsana New" w:cs="Angsana New"/>
          <w:sz w:val="30"/>
          <w:szCs w:val="30"/>
          <w:cs/>
        </w:rPr>
        <w:t>หลาย</w:t>
      </w:r>
      <w:r w:rsidR="00D332FF">
        <w:rPr>
          <w:rFonts w:ascii="Angsana New" w:hAnsi="Angsana New" w:cs="Angsana New" w:hint="cs"/>
          <w:sz w:val="30"/>
          <w:szCs w:val="30"/>
          <w:cs/>
          <w:lang w:bidi="th-TH"/>
        </w:rPr>
        <w:t>สัญญา</w:t>
      </w:r>
      <w:r w:rsidR="002A5DD2" w:rsidRPr="001B6E65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1B6E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04637" w:rsidRPr="00104637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1B6E65">
        <w:rPr>
          <w:rFonts w:ascii="Angsana New" w:hAnsi="Angsana New" w:cs="Angsana New"/>
          <w:sz w:val="30"/>
          <w:szCs w:val="30"/>
          <w:cs/>
          <w:lang w:bidi="th-TH"/>
        </w:rPr>
        <w:t xml:space="preserve"> ถึง </w:t>
      </w:r>
      <w:r w:rsidR="00104637" w:rsidRPr="00104637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2A5DD2" w:rsidRPr="001B6E65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A5DD2" w:rsidRPr="001B6E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B6E65">
        <w:rPr>
          <w:rFonts w:ascii="Angsana New" w:hAnsi="Angsana New" w:cs="Angsana New"/>
          <w:sz w:val="30"/>
          <w:szCs w:val="30"/>
          <w:cs/>
        </w:rPr>
        <w:t xml:space="preserve">ซึ่งจะสิ้นสุดในปี </w:t>
      </w:r>
      <w:r w:rsidRPr="001B6E65">
        <w:rPr>
          <w:rFonts w:ascii="Angsana New" w:hAnsi="Angsana New" w:cs="Angsana New"/>
          <w:sz w:val="30"/>
          <w:szCs w:val="30"/>
        </w:rPr>
        <w:t>256</w:t>
      </w:r>
      <w:r w:rsidR="00104637" w:rsidRPr="00104637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1B6E65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104637" w:rsidRPr="00104637">
        <w:rPr>
          <w:rFonts w:ascii="Angsana New" w:hAnsi="Angsana New" w:cs="Angsana New" w:hint="cs"/>
          <w:sz w:val="30"/>
          <w:szCs w:val="30"/>
          <w:lang w:val="en-US" w:bidi="th-TH"/>
        </w:rPr>
        <w:t>2574</w:t>
      </w:r>
      <w:r w:rsidR="002A5DD2" w:rsidRPr="001B6E65">
        <w:rPr>
          <w:rFonts w:ascii="Angsana New" w:hAnsi="Angsana New" w:cs="Angsana New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  <w:r w:rsidR="00F414D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รายละเอียดสัญญาเช่าที่สำคัญมีดังนี้</w:t>
      </w:r>
    </w:p>
    <w:p w14:paraId="6549CB0E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rPr>
          <w:rFonts w:asciiTheme="majorBidi" w:hAnsiTheme="majorBidi" w:cstheme="majorBidi"/>
          <w:sz w:val="20"/>
        </w:rPr>
      </w:pPr>
    </w:p>
    <w:p w14:paraId="280614C6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728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8D7287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8D7287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0C57AA4D" w14:textId="77777777" w:rsidR="00F414DC" w:rsidRPr="000D5FB8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8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2D128F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3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/>
          <w:sz w:val="30"/>
          <w:szCs w:val="30"/>
        </w:rPr>
        <w:t>5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55</w:t>
      </w:r>
      <w:r w:rsidRPr="008D7287">
        <w:rPr>
          <w:rFonts w:ascii="Angsana New" w:hAnsi="Angsana New"/>
          <w:sz w:val="30"/>
          <w:szCs w:val="30"/>
        </w:rPr>
        <w:t>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4E2DAF78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8811A69" w14:textId="77777777" w:rsidR="00E27656" w:rsidRDefault="00E2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B17F49" w14:textId="0A2F028A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lastRenderedPageBreak/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>
        <w:rPr>
          <w:rFonts w:ascii="Angsana New" w:hAnsi="Angsana New"/>
          <w:sz w:val="30"/>
          <w:szCs w:val="30"/>
          <w:cs/>
        </w:rPr>
        <w:t>งกล่าวเป็น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ทางการเงินของหนี้สินถูกกำหนดโดยอ้างอิงกับอัตราดอกเบี้ยเงินกู้ยืมส่วนเพิ่มของบริษัท</w:t>
      </w:r>
    </w:p>
    <w:p w14:paraId="396CF48D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270"/>
        <w:gridCol w:w="1260"/>
        <w:gridCol w:w="270"/>
        <w:gridCol w:w="1710"/>
        <w:gridCol w:w="270"/>
        <w:gridCol w:w="1800"/>
      </w:tblGrid>
      <w:tr w:rsidR="0046632E" w:rsidRPr="00B0181B" w14:paraId="34E857B9" w14:textId="77777777" w:rsidTr="006A1E5C">
        <w:tc>
          <w:tcPr>
            <w:tcW w:w="2790" w:type="dxa"/>
          </w:tcPr>
          <w:p w14:paraId="3DE14C59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73ACBE0" w14:textId="77777777" w:rsidR="0046632E" w:rsidRPr="00BC12D1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AC062C" w14:textId="77777777" w:rsidR="0046632E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6375AFDB" w14:textId="77777777" w:rsidR="0046632E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6632E" w:rsidRPr="00B0181B" w14:paraId="0689B631" w14:textId="77777777" w:rsidTr="006A1E5C">
        <w:tc>
          <w:tcPr>
            <w:tcW w:w="2790" w:type="dxa"/>
          </w:tcPr>
          <w:p w14:paraId="507A3504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B50A800" w14:textId="77777777" w:rsidR="0046632E" w:rsidRPr="00BC12D1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A0820" w14:textId="77777777" w:rsidR="0046632E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326A4D8" w14:textId="77777777" w:rsidR="0046632E" w:rsidRPr="00BC12D1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EB78D" w14:textId="77777777" w:rsidR="0046632E" w:rsidRPr="00BC12D1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A248832" w14:textId="77777777" w:rsidR="0046632E" w:rsidRPr="00BC12D1" w:rsidRDefault="0046632E" w:rsidP="00FA7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46632E" w:rsidRPr="00B0181B" w14:paraId="71AA6ABB" w14:textId="77777777" w:rsidTr="006A1E5C">
        <w:tc>
          <w:tcPr>
            <w:tcW w:w="2790" w:type="dxa"/>
          </w:tcPr>
          <w:p w14:paraId="6C1F28F9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273DAFC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31A4B935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6200EC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CA1FF9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395CD0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46632E" w:rsidRPr="00B0181B" w14:paraId="285D689B" w14:textId="77777777" w:rsidTr="006A1E5C">
        <w:tc>
          <w:tcPr>
            <w:tcW w:w="2790" w:type="dxa"/>
          </w:tcPr>
          <w:p w14:paraId="31CD799A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2BED18D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D79E86F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D6DED7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FA2E3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88D4EC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46632E" w:rsidRPr="00B0181B" w14:paraId="7B456465" w14:textId="77777777" w:rsidTr="006A1E5C">
        <w:tc>
          <w:tcPr>
            <w:tcW w:w="2790" w:type="dxa"/>
          </w:tcPr>
          <w:p w14:paraId="2282DA5A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0FF7295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32DB8756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E3B37A" w14:textId="77777777" w:rsidR="0046632E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6922DD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6B666D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46632E" w:rsidRPr="00B0181B" w14:paraId="737DF74F" w14:textId="77777777" w:rsidTr="006A1E5C">
        <w:tc>
          <w:tcPr>
            <w:tcW w:w="2790" w:type="dxa"/>
          </w:tcPr>
          <w:p w14:paraId="3029801C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324911B" w14:textId="16ECC9B4" w:rsidR="0046632E" w:rsidRPr="003E5BB7" w:rsidRDefault="00104637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6632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CDF97F7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D5D2CB" w14:textId="77777777" w:rsidR="0046632E" w:rsidRDefault="0046632E" w:rsidP="006A1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1E049D86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1BE71C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46632E" w:rsidRPr="00B0181B" w14:paraId="0D3F04B5" w14:textId="77777777" w:rsidTr="006A1E5C">
        <w:tc>
          <w:tcPr>
            <w:tcW w:w="2790" w:type="dxa"/>
          </w:tcPr>
          <w:p w14:paraId="42857F3F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6F5CF2" w14:textId="69200E6C" w:rsidR="0046632E" w:rsidRDefault="00104637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94D6736" w14:textId="77777777" w:rsidR="0046632E" w:rsidRPr="00B0181B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7D5E68" w14:textId="6EA8DD13" w:rsidR="0046632E" w:rsidRPr="003E5BB7" w:rsidRDefault="00104637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9B82D1" w14:textId="77777777" w:rsidR="0046632E" w:rsidRPr="00284595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DF646E4" w14:textId="39152B02" w:rsidR="0046632E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C0A9728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55BCF5" w14:textId="77777777" w:rsidR="0046632E" w:rsidRPr="003E5BB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46632E" w:rsidRPr="007553D7" w14:paraId="23D56195" w14:textId="77777777" w:rsidTr="006A1E5C">
        <w:trPr>
          <w:trHeight w:val="380"/>
        </w:trPr>
        <w:tc>
          <w:tcPr>
            <w:tcW w:w="2790" w:type="dxa"/>
          </w:tcPr>
          <w:p w14:paraId="45A4576A" w14:textId="77777777" w:rsidR="0046632E" w:rsidRPr="007553D7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</w:tcPr>
          <w:p w14:paraId="4CBA582C" w14:textId="77777777" w:rsidR="0046632E" w:rsidRPr="00E029E6" w:rsidRDefault="0046632E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D2" w:rsidRPr="00E45399" w14:paraId="6A85B869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50185F8D" w14:textId="77777777" w:rsidR="002A5DD2" w:rsidRPr="00FA7A59" w:rsidRDefault="002A5DD2" w:rsidP="0046632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5216804F" w14:textId="77777777" w:rsidR="002A5DD2" w:rsidRPr="0046632E" w:rsidRDefault="002A5DD2" w:rsidP="00466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5399B" w14:textId="77777777" w:rsidR="002A5DD2" w:rsidRPr="0046632E" w:rsidRDefault="002A5DD2" w:rsidP="0046632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BFC028" w14:textId="77777777" w:rsidR="002A5DD2" w:rsidRPr="0046632E" w:rsidRDefault="002A5DD2" w:rsidP="00466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B9800" w14:textId="77777777" w:rsidR="002A5DD2" w:rsidRPr="0046632E" w:rsidRDefault="002A5DD2" w:rsidP="0046632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42E6D5" w14:textId="77777777" w:rsidR="002A5DD2" w:rsidRPr="0046632E" w:rsidRDefault="002A5DD2" w:rsidP="00466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E4103" w14:textId="77777777" w:rsidR="002A5DD2" w:rsidRPr="0046632E" w:rsidRDefault="002A5DD2" w:rsidP="0046632E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30DC72" w14:textId="77777777" w:rsidR="002A5DD2" w:rsidRPr="0046632E" w:rsidRDefault="002A5DD2" w:rsidP="00466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A59" w:rsidRPr="00E45399" w14:paraId="5323ADAD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48457BED" w14:textId="469E6082" w:rsidR="00FA7A59" w:rsidRPr="00FA7A59" w:rsidRDefault="00FA7A59" w:rsidP="00F35046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สินทรัพย์สิทธิการใช้</w:t>
            </w:r>
          </w:p>
        </w:tc>
        <w:tc>
          <w:tcPr>
            <w:tcW w:w="1350" w:type="dxa"/>
          </w:tcPr>
          <w:p w14:paraId="2CB01003" w14:textId="762374E1" w:rsidR="00FA7A59" w:rsidRPr="00FA7A59" w:rsidRDefault="00FA7A59" w:rsidP="00FA7A5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62FF8E" w14:textId="77777777" w:rsidR="00FA7A59" w:rsidRPr="00FA7A59" w:rsidRDefault="00FA7A59" w:rsidP="00FA7A5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2DAD4" w14:textId="7EEA1B3A" w:rsidR="00FA7A59" w:rsidRPr="00FA7A59" w:rsidRDefault="00FA7A59" w:rsidP="00FA7A5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C1D4C1" w14:textId="77777777" w:rsidR="00FA7A59" w:rsidRPr="00FA7A59" w:rsidRDefault="00FA7A59" w:rsidP="00FA7A5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0BAC82" w14:textId="110B7091" w:rsidR="00FA7A59" w:rsidRPr="00FA7A59" w:rsidRDefault="00FA7A59" w:rsidP="009B5E70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5BA23" w14:textId="77777777" w:rsidR="00FA7A59" w:rsidRPr="00FA7A59" w:rsidRDefault="00FA7A59" w:rsidP="00FA7A5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642495" w14:textId="77777777" w:rsidR="00FA7A59" w:rsidRPr="00FA7A59" w:rsidRDefault="00FA7A59" w:rsidP="00FA7A59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922B26C" w14:textId="5F22C38D" w:rsidR="00FA7A59" w:rsidRPr="00FA7A59" w:rsidRDefault="00FA7A59" w:rsidP="00FA7A59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1687" w:rsidRPr="00E45399" w14:paraId="1E1F8ABA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1ACABAE3" w14:textId="4C2CB022" w:rsidR="00981687" w:rsidRPr="00FA7A59" w:rsidRDefault="00D332FF" w:rsidP="00F35046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  <w:tab w:val="clear" w:pos="454"/>
                <w:tab w:val="clear" w:pos="680"/>
                <w:tab w:val="clear" w:pos="907"/>
                <w:tab w:val="clear" w:pos="2580"/>
                <w:tab w:val="num" w:pos="195"/>
              </w:tabs>
              <w:ind w:left="465" w:right="-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1687" w:rsidRPr="00FA7A5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981687" w:rsidRPr="00FA7A59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350" w:type="dxa"/>
          </w:tcPr>
          <w:p w14:paraId="6E7065A9" w14:textId="56A6BBAF" w:rsidR="00981687" w:rsidRPr="00FA7A59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3,40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8F9045F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993A5" w14:textId="0FEB7C42" w:rsidR="00981687" w:rsidRPr="00FA7A59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11E055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D7E9FB" w14:textId="6A383844" w:rsidR="00981687" w:rsidRPr="00BE4334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3,40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8381881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10C9EF" w14:textId="586B69FE" w:rsidR="00981687" w:rsidRPr="00FA7A59" w:rsidRDefault="00981687" w:rsidP="006A1E5C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687" w:rsidRPr="00E45399" w14:paraId="4EB59482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3B19BE30" w14:textId="696DD6CD" w:rsidR="00981687" w:rsidRPr="00FA7A59" w:rsidRDefault="00D332FF" w:rsidP="00F35046">
            <w:pPr>
              <w:pStyle w:val="ListParagraph"/>
              <w:numPr>
                <w:ilvl w:val="0"/>
                <w:numId w:val="25"/>
              </w:numPr>
              <w:tabs>
                <w:tab w:val="clear" w:pos="340"/>
                <w:tab w:val="clear" w:pos="680"/>
                <w:tab w:val="clear" w:pos="907"/>
                <w:tab w:val="num" w:pos="195"/>
              </w:tabs>
              <w:ind w:left="4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1687" w:rsidRPr="00FA7A5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="00981687" w:rsidRPr="00FA7A5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65A20F40" w14:textId="61920DB4" w:rsidR="00981687" w:rsidRPr="00FA7A59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27,432</w:t>
            </w:r>
          </w:p>
        </w:tc>
        <w:tc>
          <w:tcPr>
            <w:tcW w:w="270" w:type="dxa"/>
          </w:tcPr>
          <w:p w14:paraId="153005F6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15D92" w14:textId="3B24A90B" w:rsidR="00981687" w:rsidRPr="00FA7A59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F9484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0143C7" w14:textId="0875CEE3" w:rsidR="00981687" w:rsidRPr="00FA7A59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27,432</w:t>
            </w:r>
          </w:p>
        </w:tc>
        <w:tc>
          <w:tcPr>
            <w:tcW w:w="270" w:type="dxa"/>
          </w:tcPr>
          <w:p w14:paraId="1B91E922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98DE6" w14:textId="4BC2DCA2" w:rsidR="00981687" w:rsidRPr="00FA7A59" w:rsidRDefault="00981687" w:rsidP="006A1E5C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687" w:rsidRPr="00E45399" w14:paraId="0AEEB42D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270F24E8" w14:textId="35D65722" w:rsidR="00981687" w:rsidRPr="00FA7A59" w:rsidRDefault="00D332FF" w:rsidP="00F3504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</w:tabs>
              <w:ind w:left="195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1687" w:rsidRPr="00FA7A5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B079E6B" w14:textId="19DC81A7" w:rsidR="00981687" w:rsidRPr="00FA7A59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  <w:tc>
          <w:tcPr>
            <w:tcW w:w="270" w:type="dxa"/>
          </w:tcPr>
          <w:p w14:paraId="3E5522F2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2A80F8" w14:textId="3B66A90D" w:rsidR="00981687" w:rsidRPr="00FA7A59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288E0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69F0F6" w14:textId="6C703934" w:rsidR="00981687" w:rsidRPr="00FA7A59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  <w:tc>
          <w:tcPr>
            <w:tcW w:w="270" w:type="dxa"/>
          </w:tcPr>
          <w:p w14:paraId="494DE34F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1634A6" w14:textId="37B90064" w:rsidR="00981687" w:rsidRPr="00FA7A59" w:rsidRDefault="00981687" w:rsidP="006A1E5C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687" w:rsidRPr="00E45399" w14:paraId="05CB6791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4B86AE64" w14:textId="1189A8D4" w:rsidR="00981687" w:rsidRPr="00FA7A59" w:rsidRDefault="00981687" w:rsidP="00F35046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br/>
              <w:t>ตามสัญญาเช่า</w:t>
            </w:r>
          </w:p>
        </w:tc>
        <w:tc>
          <w:tcPr>
            <w:tcW w:w="1350" w:type="dxa"/>
          </w:tcPr>
          <w:p w14:paraId="12DE885E" w14:textId="77777777" w:rsidR="00981687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</w:rPr>
            </w:pPr>
          </w:p>
          <w:p w14:paraId="08DD0D4B" w14:textId="5871CDDB" w:rsidR="00981687" w:rsidRPr="00FA7A59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20,19</w:t>
            </w:r>
            <w:r w:rsidR="00FE0499" w:rsidRPr="00FE049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353BD5B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B445DB" w14:textId="77777777" w:rsidR="00981687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  <w:p w14:paraId="5E940DFE" w14:textId="7E222A0E" w:rsidR="00981687" w:rsidRPr="00FA7A59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C37B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646F32" w14:textId="77777777" w:rsidR="00981687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  <w:p w14:paraId="52FD2956" w14:textId="2B214AB8" w:rsidR="00981687" w:rsidRPr="00FA7A59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20,19</w:t>
            </w:r>
            <w:r w:rsidR="00FE0499" w:rsidRPr="00FE049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527B88F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9222FB" w14:textId="77777777" w:rsidR="00981687" w:rsidRPr="00FA7A59" w:rsidRDefault="00981687" w:rsidP="006A1E5C">
            <w:pPr>
              <w:pStyle w:val="acctfourfigures"/>
              <w:tabs>
                <w:tab w:val="clear" w:pos="765"/>
                <w:tab w:val="decimal" w:pos="1012"/>
                <w:tab w:val="decimal" w:pos="13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FE02A80" w14:textId="6F54DF2E" w:rsidR="00981687" w:rsidRPr="00FA7A59" w:rsidRDefault="00981687" w:rsidP="006A1E5C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687" w:rsidRPr="00E45399" w14:paraId="41B8B084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6750CAEA" w14:textId="20D5785C" w:rsidR="00981687" w:rsidRPr="00FA7A59" w:rsidRDefault="00981687" w:rsidP="00F35046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</w:t>
            </w:r>
            <w:r w:rsidR="00F414D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350" w:type="dxa"/>
          </w:tcPr>
          <w:p w14:paraId="282B49DA" w14:textId="77777777" w:rsidR="00981687" w:rsidRPr="00FA7A59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/>
              <w:rPr>
                <w:rFonts w:ascii="Angsana New" w:hAnsi="Angsana New"/>
                <w:sz w:val="30"/>
                <w:szCs w:val="30"/>
              </w:rPr>
            </w:pPr>
          </w:p>
          <w:p w14:paraId="2185576A" w14:textId="1FBCEE2A" w:rsidR="00981687" w:rsidRPr="00FA7A59" w:rsidRDefault="00981687" w:rsidP="006A1E5C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 w:firstLine="136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13774046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97D0D" w14:textId="77777777" w:rsidR="00981687" w:rsidRPr="00FA7A59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0E96AD6" w14:textId="3D0F339D" w:rsidR="00981687" w:rsidRPr="00FA7A59" w:rsidRDefault="00981687" w:rsidP="006A1E5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4706D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3BEA5A" w14:textId="77777777" w:rsidR="00981687" w:rsidRPr="00FA7A59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649F9E3" w14:textId="149A29C8" w:rsidR="00981687" w:rsidRPr="00FA7A59" w:rsidRDefault="00981687" w:rsidP="00981687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7F044FB4" w14:textId="77777777" w:rsidR="00981687" w:rsidRPr="00FA7A59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CC30A9" w14:textId="77777777" w:rsidR="00981687" w:rsidRPr="00FA7A59" w:rsidRDefault="00981687" w:rsidP="006A1E5C">
            <w:pPr>
              <w:pStyle w:val="acctfourfigures"/>
              <w:tabs>
                <w:tab w:val="clear" w:pos="765"/>
                <w:tab w:val="decimal" w:pos="1012"/>
                <w:tab w:val="decimal" w:pos="13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372AF37" w14:textId="6E737E5C" w:rsidR="00981687" w:rsidRPr="00FA7A59" w:rsidRDefault="00981687" w:rsidP="006A1E5C">
            <w:pPr>
              <w:pStyle w:val="acctfourfigures"/>
              <w:tabs>
                <w:tab w:val="clear" w:pos="765"/>
                <w:tab w:val="decimal" w:pos="13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687" w:rsidRPr="00E45399" w14:paraId="30E5832D" w14:textId="77777777" w:rsidTr="006A1E5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63B835C4" w14:textId="4FE1DA32" w:rsidR="00981687" w:rsidRPr="006833EF" w:rsidRDefault="00831550" w:rsidP="00981687">
            <w:pPr>
              <w:tabs>
                <w:tab w:val="clear" w:pos="680"/>
                <w:tab w:val="clear" w:pos="907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833EF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350" w:type="dxa"/>
          </w:tcPr>
          <w:p w14:paraId="2CF393AB" w14:textId="267C91F3" w:rsidR="00981687" w:rsidRPr="006833EF" w:rsidRDefault="00831550" w:rsidP="006A1E5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33E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74DD71" w14:textId="77777777" w:rsidR="00981687" w:rsidRPr="006833EF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FF51D" w14:textId="52B03129" w:rsidR="00981687" w:rsidRPr="006833EF" w:rsidRDefault="006833EF" w:rsidP="006A1E5C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33EF">
              <w:rPr>
                <w:rFonts w:ascii="Angsana New" w:hAnsi="Angsana New"/>
                <w:sz w:val="30"/>
                <w:szCs w:val="30"/>
              </w:rPr>
              <w:t>9,282</w:t>
            </w:r>
          </w:p>
        </w:tc>
        <w:tc>
          <w:tcPr>
            <w:tcW w:w="270" w:type="dxa"/>
          </w:tcPr>
          <w:p w14:paraId="714B5B29" w14:textId="77777777" w:rsidR="00981687" w:rsidRPr="006833EF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F51706" w14:textId="583EA95E" w:rsidR="00981687" w:rsidRPr="006833EF" w:rsidRDefault="00831550" w:rsidP="006A1E5C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33E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F812702" w14:textId="77777777" w:rsidR="00981687" w:rsidRPr="006833EF" w:rsidRDefault="00981687" w:rsidP="00981687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24BDF" w14:textId="6D6E92D4" w:rsidR="00981687" w:rsidRPr="00FA7A59" w:rsidRDefault="006833EF" w:rsidP="006833EF">
            <w:pPr>
              <w:pStyle w:val="acctfourfigures"/>
              <w:tabs>
                <w:tab w:val="clear" w:pos="765"/>
                <w:tab w:val="decimal" w:pos="163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833EF">
              <w:rPr>
                <w:rFonts w:ascii="Angsana New" w:hAnsi="Angsana New"/>
                <w:sz w:val="30"/>
                <w:szCs w:val="30"/>
              </w:rPr>
              <w:t>7,445</w:t>
            </w:r>
          </w:p>
        </w:tc>
      </w:tr>
    </w:tbl>
    <w:p w14:paraId="1924DCFE" w14:textId="0B3519F4" w:rsidR="00FA7A59" w:rsidRDefault="00FA7A59" w:rsidP="00D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F315A9E" w14:textId="38771A38" w:rsidR="00981687" w:rsidRPr="001B6E65" w:rsidRDefault="00831550" w:rsidP="0083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1B6E65">
        <w:rPr>
          <w:rFonts w:asciiTheme="majorBidi" w:hAnsiTheme="majorBidi" w:cstheme="majorBidi"/>
          <w:sz w:val="30"/>
          <w:szCs w:val="30"/>
          <w:cs/>
        </w:rPr>
        <w:t>ใน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31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1B6E65">
        <w:rPr>
          <w:rFonts w:asciiTheme="majorBidi" w:hAnsiTheme="majorBidi" w:cstheme="majorBidi"/>
          <w:sz w:val="30"/>
          <w:szCs w:val="30"/>
        </w:rPr>
        <w:t>2564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6E65">
        <w:rPr>
          <w:rFonts w:asciiTheme="majorBidi" w:hAnsi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บริษัทมีจำนวนเงิน </w:t>
      </w:r>
      <w:r w:rsidR="00104637" w:rsidRPr="00104637">
        <w:rPr>
          <w:rFonts w:asciiTheme="majorBidi" w:hAnsiTheme="majorBidi" w:hint="cs"/>
          <w:sz w:val="30"/>
          <w:szCs w:val="30"/>
        </w:rPr>
        <w:t>50</w:t>
      </w:r>
      <w:r w:rsidRPr="001B6E65">
        <w:rPr>
          <w:rFonts w:asciiTheme="majorBidi" w:hAnsiTheme="majorBidi" w:hint="cs"/>
          <w:sz w:val="30"/>
          <w:szCs w:val="30"/>
          <w:cs/>
        </w:rPr>
        <w:t>.</w:t>
      </w:r>
      <w:r w:rsidR="00104637" w:rsidRPr="00104637">
        <w:rPr>
          <w:rFonts w:asciiTheme="majorBidi" w:hAnsiTheme="majorBidi" w:hint="cs"/>
          <w:sz w:val="30"/>
          <w:szCs w:val="30"/>
        </w:rPr>
        <w:t>4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 ล้านบาท </w:t>
      </w:r>
    </w:p>
    <w:p w14:paraId="7F7B27BE" w14:textId="77777777" w:rsidR="00F414DC" w:rsidRDefault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480D5A" w14:textId="42A999B9" w:rsidR="00981687" w:rsidRDefault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FC07902" w14:textId="2EEF5FA9" w:rsidR="00D808A8" w:rsidRPr="00C52C41" w:rsidRDefault="00D808A8" w:rsidP="00D808A8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3E5BB7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7475B">
        <w:rPr>
          <w:rFonts w:ascii="Angsana New" w:hAnsi="Angsana New" w:cs="Angsana New"/>
          <w:b/>
          <w:bCs/>
          <w:lang w:val="en-US"/>
        </w:rPr>
        <w:t>4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</w:t>
      </w:r>
      <w:r w:rsidR="00F60FE9">
        <w:rPr>
          <w:rFonts w:ascii="Angsana New" w:hAnsi="Angsana New" w:cs="Angsana New" w:hint="cs"/>
          <w:b/>
          <w:bCs/>
          <w:cs/>
          <w:lang w:val="en-US"/>
        </w:rPr>
        <w:t>หมุนเวียน</w:t>
      </w:r>
      <w:r w:rsidRPr="00C52C41">
        <w:rPr>
          <w:rFonts w:ascii="Angsana New" w:hAnsi="Angsana New" w:cs="Angsana New"/>
          <w:b/>
          <w:bCs/>
          <w:cs/>
          <w:lang w:val="en-US"/>
        </w:rPr>
        <w:t>อื่น</w:t>
      </w:r>
    </w:p>
    <w:p w14:paraId="65EEEAC9" w14:textId="77777777" w:rsidR="00D808A8" w:rsidRPr="009B129D" w:rsidRDefault="00D808A8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1710"/>
        <w:gridCol w:w="270"/>
        <w:gridCol w:w="1620"/>
      </w:tblGrid>
      <w:tr w:rsidR="00FD1827" w:rsidRPr="00B0181B" w14:paraId="4578D226" w14:textId="77777777" w:rsidTr="006448BE">
        <w:tc>
          <w:tcPr>
            <w:tcW w:w="5760" w:type="dxa"/>
            <w:gridSpan w:val="2"/>
          </w:tcPr>
          <w:p w14:paraId="19B20F8B" w14:textId="77777777" w:rsidR="00FD1827" w:rsidRPr="00B0181B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F0AF7E6" w14:textId="77777777" w:rsidR="00FD1827" w:rsidRPr="00BC12D1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D1827" w:rsidRPr="00B0181B" w14:paraId="7864E562" w14:textId="77777777" w:rsidTr="006448BE">
        <w:tc>
          <w:tcPr>
            <w:tcW w:w="5760" w:type="dxa"/>
            <w:gridSpan w:val="2"/>
          </w:tcPr>
          <w:p w14:paraId="4722E4DB" w14:textId="77777777" w:rsidR="00FD1827" w:rsidRPr="00B0181B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0B2725D" w14:textId="18EDD116" w:rsidR="00FD1827" w:rsidRPr="00BC12D1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FD1827" w:rsidRPr="00B0181B" w14:paraId="06E39E9B" w14:textId="77777777" w:rsidTr="006448BE">
        <w:tc>
          <w:tcPr>
            <w:tcW w:w="4770" w:type="dxa"/>
          </w:tcPr>
          <w:p w14:paraId="51C0D8A3" w14:textId="77777777" w:rsidR="00FD1827" w:rsidRPr="00904E2A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43BEC0" w14:textId="77777777" w:rsidR="00FD1827" w:rsidRPr="00904E2A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7F9CE47" w14:textId="34473A18" w:rsidR="00FD1827" w:rsidRPr="00284595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6B3D75" w14:textId="77777777" w:rsidR="00FD1827" w:rsidRPr="00B0181B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2165CD" w14:textId="7E9229D3" w:rsidR="00FD1827" w:rsidRPr="00284595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D808A8" w:rsidRPr="00B0181B" w14:paraId="6BC729EF" w14:textId="77777777" w:rsidTr="006448BE">
        <w:tc>
          <w:tcPr>
            <w:tcW w:w="5760" w:type="dxa"/>
            <w:gridSpan w:val="2"/>
          </w:tcPr>
          <w:p w14:paraId="65486791" w14:textId="77777777"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5BA010E" w14:textId="77777777"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181" w:rsidRPr="00C52C41" w14:paraId="437DC513" w14:textId="77777777" w:rsidTr="006448BE">
        <w:tc>
          <w:tcPr>
            <w:tcW w:w="4770" w:type="dxa"/>
          </w:tcPr>
          <w:p w14:paraId="28BBD2B7" w14:textId="4A769A39" w:rsidR="00516181" w:rsidRPr="00516181" w:rsidRDefault="00516181" w:rsidP="00F41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6181">
              <w:rPr>
                <w:rFonts w:ascii="Times New Roman" w:hAnsi="Times New Roman" w:hint="cs"/>
                <w:sz w:val="30"/>
                <w:szCs w:val="30"/>
                <w:cs/>
              </w:rPr>
              <w:t>เงินชดเชยการสั่งซื้อวัตถุดิบต่ำกว่าปริมาณที่กำหนด</w:t>
            </w:r>
            <w:r w:rsidR="00F414DC">
              <w:rPr>
                <w:rFonts w:ascii="Times New Roman" w:hAnsi="Times New Roman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</w:tcPr>
          <w:p w14:paraId="488F76FE" w14:textId="0697825A" w:rsidR="00516181" w:rsidRPr="00516181" w:rsidDel="0095591D" w:rsidRDefault="00104637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2D4D72C" w14:textId="6705A3EE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103,951</w:t>
            </w:r>
          </w:p>
        </w:tc>
        <w:tc>
          <w:tcPr>
            <w:tcW w:w="270" w:type="dxa"/>
          </w:tcPr>
          <w:p w14:paraId="7A4F9836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8F38AA" w14:textId="5E6EDD77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6181" w:rsidRPr="00C52C41" w14:paraId="45C2325B" w14:textId="77777777" w:rsidTr="006448BE">
        <w:tc>
          <w:tcPr>
            <w:tcW w:w="4770" w:type="dxa"/>
          </w:tcPr>
          <w:p w14:paraId="7CB72B0F" w14:textId="77777777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990" w:type="dxa"/>
          </w:tcPr>
          <w:p w14:paraId="19FBDB35" w14:textId="77777777" w:rsidR="00516181" w:rsidRPr="00F60FE9" w:rsidDel="0095591D" w:rsidRDefault="00516181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E15445C" w14:textId="67ED1379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54,133</w:t>
            </w:r>
          </w:p>
        </w:tc>
        <w:tc>
          <w:tcPr>
            <w:tcW w:w="270" w:type="dxa"/>
          </w:tcPr>
          <w:p w14:paraId="40EC81E5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400D6D" w14:textId="5CB6D3D2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71,826</w:t>
            </w:r>
          </w:p>
        </w:tc>
      </w:tr>
      <w:tr w:rsidR="00516181" w:rsidRPr="00C52C41" w14:paraId="28B4F35A" w14:textId="77777777" w:rsidTr="006448BE">
        <w:tc>
          <w:tcPr>
            <w:tcW w:w="4770" w:type="dxa"/>
          </w:tcPr>
          <w:p w14:paraId="4612A7CC" w14:textId="77777777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90" w:type="dxa"/>
          </w:tcPr>
          <w:p w14:paraId="54BC15AC" w14:textId="5CEDC86C" w:rsidR="00516181" w:rsidRPr="00F60FE9" w:rsidDel="0095591D" w:rsidRDefault="00104637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E985C26" w14:textId="44C92933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53,105</w:t>
            </w:r>
          </w:p>
        </w:tc>
        <w:tc>
          <w:tcPr>
            <w:tcW w:w="270" w:type="dxa"/>
            <w:vAlign w:val="bottom"/>
          </w:tcPr>
          <w:p w14:paraId="4613F087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FF32E7" w14:textId="15F8BB89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61,375</w:t>
            </w:r>
          </w:p>
        </w:tc>
      </w:tr>
      <w:tr w:rsidR="00516181" w:rsidRPr="00C52C41" w14:paraId="3C9A31F2" w14:textId="77777777" w:rsidTr="006448BE">
        <w:tc>
          <w:tcPr>
            <w:tcW w:w="4770" w:type="dxa"/>
          </w:tcPr>
          <w:p w14:paraId="40E890A6" w14:textId="77777777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14:paraId="3501F8B0" w14:textId="77777777" w:rsidR="00516181" w:rsidRPr="00F60FE9" w:rsidDel="0095591D" w:rsidRDefault="00516181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AE3D3F" w14:textId="4B530F6C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29,498</w:t>
            </w:r>
          </w:p>
        </w:tc>
        <w:tc>
          <w:tcPr>
            <w:tcW w:w="270" w:type="dxa"/>
          </w:tcPr>
          <w:p w14:paraId="62707466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2E5715" w14:textId="6B4D0CCD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13,918</w:t>
            </w:r>
          </w:p>
        </w:tc>
      </w:tr>
      <w:tr w:rsidR="00516181" w:rsidRPr="00C52C41" w14:paraId="1F71C76F" w14:textId="77777777" w:rsidTr="006448BE">
        <w:tc>
          <w:tcPr>
            <w:tcW w:w="4770" w:type="dxa"/>
          </w:tcPr>
          <w:p w14:paraId="4C10562C" w14:textId="77777777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29C6B66B" w14:textId="010C6367" w:rsidR="00516181" w:rsidRPr="00F60FE9" w:rsidDel="0095591D" w:rsidRDefault="00104637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750F7F2" w14:textId="07915DC6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27,530</w:t>
            </w:r>
          </w:p>
        </w:tc>
        <w:tc>
          <w:tcPr>
            <w:tcW w:w="270" w:type="dxa"/>
          </w:tcPr>
          <w:p w14:paraId="0844C6ED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901490" w14:textId="6BF27218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39,835</w:t>
            </w:r>
          </w:p>
        </w:tc>
      </w:tr>
      <w:tr w:rsidR="00516181" w:rsidRPr="00C52C41" w14:paraId="2B6B8A0F" w14:textId="77777777" w:rsidTr="006448BE">
        <w:tc>
          <w:tcPr>
            <w:tcW w:w="4770" w:type="dxa"/>
          </w:tcPr>
          <w:p w14:paraId="027AEA3C" w14:textId="77777777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ประมาณการค่าชดเชยความเสียหาย</w:t>
            </w:r>
          </w:p>
        </w:tc>
        <w:tc>
          <w:tcPr>
            <w:tcW w:w="990" w:type="dxa"/>
          </w:tcPr>
          <w:p w14:paraId="4078A0B1" w14:textId="7797689A" w:rsidR="00516181" w:rsidRPr="00F60FE9" w:rsidDel="0095591D" w:rsidRDefault="00104637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6EB9762D" w14:textId="3208439B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17,678</w:t>
            </w:r>
          </w:p>
        </w:tc>
        <w:tc>
          <w:tcPr>
            <w:tcW w:w="270" w:type="dxa"/>
          </w:tcPr>
          <w:p w14:paraId="5BF77EF4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CE31FA" w14:textId="3058CB25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12,573</w:t>
            </w:r>
          </w:p>
        </w:tc>
      </w:tr>
      <w:tr w:rsidR="00516181" w:rsidRPr="00C52C41" w14:paraId="3DA604FD" w14:textId="77777777" w:rsidTr="006448BE">
        <w:tc>
          <w:tcPr>
            <w:tcW w:w="4770" w:type="dxa"/>
          </w:tcPr>
          <w:p w14:paraId="0C517FD5" w14:textId="1DB36AF2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หนี้สินอนุพันธ์จากสัญญาซื้อขาย</w:t>
            </w:r>
          </w:p>
        </w:tc>
        <w:tc>
          <w:tcPr>
            <w:tcW w:w="990" w:type="dxa"/>
          </w:tcPr>
          <w:p w14:paraId="2DA1C501" w14:textId="77777777" w:rsidR="00516181" w:rsidRPr="00F60FE9" w:rsidDel="0095591D" w:rsidRDefault="00516181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0F7ACD" w14:textId="6E712329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6D03C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CF4565" w14:textId="39C715E7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6181" w:rsidRPr="00C52C41" w14:paraId="11001CB4" w14:textId="77777777" w:rsidTr="006448BE">
        <w:tc>
          <w:tcPr>
            <w:tcW w:w="4770" w:type="dxa"/>
          </w:tcPr>
          <w:p w14:paraId="251A3AD3" w14:textId="77777777" w:rsid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990" w:type="dxa"/>
          </w:tcPr>
          <w:p w14:paraId="7A4F6D1E" w14:textId="69A03C9F" w:rsidR="00516181" w:rsidRPr="00F60FE9" w:rsidDel="0095591D" w:rsidRDefault="00104637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FE0499" w:rsidRPr="00FE0499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541A0824" w14:textId="055ED62E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13,221</w:t>
            </w:r>
          </w:p>
        </w:tc>
        <w:tc>
          <w:tcPr>
            <w:tcW w:w="270" w:type="dxa"/>
          </w:tcPr>
          <w:p w14:paraId="05B72AD1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F25051" w14:textId="259FFF5C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104,054</w:t>
            </w:r>
          </w:p>
        </w:tc>
      </w:tr>
      <w:tr w:rsidR="00516181" w:rsidRPr="00C52C41" w14:paraId="7496CE21" w14:textId="77777777" w:rsidTr="006448BE">
        <w:tc>
          <w:tcPr>
            <w:tcW w:w="4770" w:type="dxa"/>
          </w:tcPr>
          <w:p w14:paraId="294DDC84" w14:textId="77777777" w:rsidR="00516181" w:rsidRPr="00C52C4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2B118C4C" w14:textId="6E12DFFD" w:rsidR="00516181" w:rsidRPr="00F60FE9" w:rsidDel="0095591D" w:rsidRDefault="00104637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5B3FF901" w14:textId="693483C6" w:rsidR="00516181" w:rsidRPr="00516181" w:rsidRDefault="00FE0499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14</w:t>
            </w:r>
            <w:r w:rsidR="00F414D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40407A73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A65483" w14:textId="54E5A988" w:rsidR="00516181" w:rsidRPr="00516181" w:rsidRDefault="00FE0499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F414D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327</w:t>
            </w:r>
          </w:p>
        </w:tc>
      </w:tr>
      <w:tr w:rsidR="00516181" w:rsidRPr="00C52C41" w14:paraId="67A4F202" w14:textId="77777777" w:rsidTr="006448BE">
        <w:tc>
          <w:tcPr>
            <w:tcW w:w="4770" w:type="dxa"/>
          </w:tcPr>
          <w:p w14:paraId="22BB6C1F" w14:textId="77777777" w:rsidR="00516181" w:rsidRPr="00C52C4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B2F9E1B" w14:textId="77777777" w:rsidR="00516181" w:rsidRPr="00F60FE9" w:rsidDel="0095591D" w:rsidRDefault="00516181" w:rsidP="00F6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CD1382B" w14:textId="52E62ADE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181">
              <w:rPr>
                <w:rFonts w:ascii="Angsana New" w:hAnsi="Angsana New"/>
                <w:b/>
                <w:bCs/>
                <w:sz w:val="30"/>
                <w:szCs w:val="30"/>
              </w:rPr>
              <w:t>314,087</w:t>
            </w:r>
          </w:p>
        </w:tc>
        <w:tc>
          <w:tcPr>
            <w:tcW w:w="270" w:type="dxa"/>
          </w:tcPr>
          <w:p w14:paraId="4164929A" w14:textId="77777777" w:rsidR="00516181" w:rsidRPr="00516181" w:rsidRDefault="00516181" w:rsidP="00516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58F4A3" w14:textId="77FC6301" w:rsidR="00516181" w:rsidRPr="00516181" w:rsidRDefault="00516181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181">
              <w:rPr>
                <w:rFonts w:ascii="Angsana New" w:hAnsi="Angsana New"/>
                <w:b/>
                <w:bCs/>
                <w:sz w:val="30"/>
                <w:szCs w:val="30"/>
              </w:rPr>
              <w:t>319,908</w:t>
            </w:r>
          </w:p>
        </w:tc>
      </w:tr>
    </w:tbl>
    <w:p w14:paraId="1A87FC05" w14:textId="77777777" w:rsidR="00D808A8" w:rsidRPr="009B129D" w:rsidRDefault="00D808A8" w:rsidP="009B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64F349" w14:textId="16E79D46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47475B">
        <w:rPr>
          <w:rFonts w:ascii="Angsana New" w:hAnsi="Angsana New"/>
          <w:b/>
          <w:bCs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9B129D" w:rsidRDefault="007903D3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20"/>
      </w:tblGrid>
      <w:tr w:rsidR="00B46120" w:rsidRPr="00B0181B" w14:paraId="6CD14EC5" w14:textId="77777777" w:rsidTr="006448BE">
        <w:tc>
          <w:tcPr>
            <w:tcW w:w="5760" w:type="dxa"/>
          </w:tcPr>
          <w:p w14:paraId="77B00903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7569D9E" w14:textId="77777777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6120" w:rsidRPr="00B0181B" w14:paraId="01F43810" w14:textId="77777777" w:rsidTr="006448BE">
        <w:tc>
          <w:tcPr>
            <w:tcW w:w="5760" w:type="dxa"/>
          </w:tcPr>
          <w:p w14:paraId="34C7C1D8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E64530F" w14:textId="178AA13D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46120" w:rsidRPr="00B0181B" w14:paraId="5B8A1D56" w14:textId="77777777" w:rsidTr="006448BE">
        <w:tc>
          <w:tcPr>
            <w:tcW w:w="5760" w:type="dxa"/>
          </w:tcPr>
          <w:p w14:paraId="11178021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9B1BF3" w14:textId="48A6950B" w:rsidR="00B46120" w:rsidRPr="00284595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8C1F54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9AC27D" w14:textId="23E68AD4" w:rsidR="00B46120" w:rsidRPr="00284595" w:rsidRDefault="0010463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D11B4" w:rsidRPr="00B0181B" w14:paraId="014F1B56" w14:textId="77777777" w:rsidTr="006448BE">
        <w:tc>
          <w:tcPr>
            <w:tcW w:w="5760" w:type="dxa"/>
          </w:tcPr>
          <w:p w14:paraId="5C944987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FD59F5A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120" w:rsidRPr="00C52C41" w14:paraId="5CCF51CA" w14:textId="77777777" w:rsidTr="006448BE">
        <w:tc>
          <w:tcPr>
            <w:tcW w:w="5760" w:type="dxa"/>
          </w:tcPr>
          <w:p w14:paraId="5FF49D18" w14:textId="606346A0" w:rsidR="00B46120" w:rsidRDefault="00B46120" w:rsidP="00D33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F35046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ระยะยาวจากสถาบันการเงินที่ถึงกำหนดชำระ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 w:rsidR="001E19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199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E1995"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710" w:type="dxa"/>
          </w:tcPr>
          <w:p w14:paraId="492E824B" w14:textId="77777777" w:rsidR="00B46120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463B7F27" w14:textId="548D3B73" w:rsidR="00B46120" w:rsidRPr="00B46120" w:rsidRDefault="00B46120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461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9E869" w14:textId="77777777" w:rsidR="00B46120" w:rsidRPr="00B46120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F0113F" w14:textId="77777777" w:rsidR="00B46120" w:rsidRDefault="00B46120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0CA5FDE8" w14:textId="6BAD8C66" w:rsidR="00B46120" w:rsidRPr="00B46120" w:rsidRDefault="00B46120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46120">
              <w:rPr>
                <w:rFonts w:ascii="Angsana New" w:hAnsi="Angsana New"/>
                <w:sz w:val="30"/>
                <w:szCs w:val="30"/>
              </w:rPr>
              <w:t>984,894</w:t>
            </w:r>
          </w:p>
        </w:tc>
      </w:tr>
      <w:tr w:rsidR="00B46120" w:rsidRPr="00C52C41" w14:paraId="0D26A201" w14:textId="0BAE4FEE" w:rsidTr="006448BE">
        <w:tc>
          <w:tcPr>
            <w:tcW w:w="5760" w:type="dxa"/>
          </w:tcPr>
          <w:p w14:paraId="094FE97D" w14:textId="118494AC" w:rsidR="00B46120" w:rsidRPr="00F60FE9" w:rsidRDefault="00B46120" w:rsidP="00D33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  <w:r w:rsidR="00F60F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782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0F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2563</w:t>
            </w:r>
            <w:r w:rsidR="00F60FE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F60FE9" w:rsidRPr="00F60F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  <w:r w:rsidR="00F60F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509E8051" w14:textId="77777777" w:rsidR="00B46120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041ACC08" w14:textId="77777777" w:rsidR="00F60FE9" w:rsidRDefault="00F60FE9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59BD1DDA" w14:textId="5351CC63" w:rsidR="00B46120" w:rsidRPr="00B46120" w:rsidRDefault="00B46120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46120">
              <w:rPr>
                <w:rFonts w:ascii="Angsana New" w:hAnsi="Angsana New"/>
                <w:sz w:val="30"/>
                <w:szCs w:val="30"/>
              </w:rPr>
              <w:t>30,450</w:t>
            </w:r>
          </w:p>
        </w:tc>
        <w:tc>
          <w:tcPr>
            <w:tcW w:w="270" w:type="dxa"/>
          </w:tcPr>
          <w:p w14:paraId="472F0BF0" w14:textId="77777777" w:rsidR="00B46120" w:rsidRPr="00B46120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B116F7" w14:textId="77777777" w:rsidR="00B46120" w:rsidRDefault="00B46120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36DAE54A" w14:textId="77777777" w:rsidR="00F60FE9" w:rsidRDefault="00F60FE9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72E9C48F" w14:textId="13120F1F" w:rsidR="00B46120" w:rsidRPr="00B46120" w:rsidRDefault="00B46120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46120">
              <w:rPr>
                <w:rFonts w:ascii="Angsana New" w:hAnsi="Angsana New"/>
                <w:sz w:val="30"/>
                <w:szCs w:val="30"/>
              </w:rPr>
              <w:t>21,042</w:t>
            </w:r>
          </w:p>
        </w:tc>
      </w:tr>
      <w:tr w:rsidR="00A455AB" w:rsidRPr="00C52C41" w14:paraId="67F4516D" w14:textId="1CED69B4" w:rsidTr="006448BE">
        <w:tc>
          <w:tcPr>
            <w:tcW w:w="5760" w:type="dxa"/>
          </w:tcPr>
          <w:p w14:paraId="588528CA" w14:textId="26D86625" w:rsidR="00A455AB" w:rsidRPr="00F60FE9" w:rsidRDefault="00A455AB" w:rsidP="0091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="00F60F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0F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i/>
                <w:iCs/>
                <w:sz w:val="30"/>
                <w:szCs w:val="30"/>
              </w:rPr>
              <w:t>2563</w:t>
            </w:r>
            <w:r w:rsidR="00F60FE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F60FE9" w:rsidRPr="00F60F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  <w:r w:rsidR="00F60F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7AA4E7" w14:textId="2EA6C0DA" w:rsidR="00A455AB" w:rsidRPr="00A455AB" w:rsidRDefault="00A455AB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329,050</w:t>
            </w:r>
          </w:p>
        </w:tc>
        <w:tc>
          <w:tcPr>
            <w:tcW w:w="270" w:type="dxa"/>
          </w:tcPr>
          <w:p w14:paraId="0714EB64" w14:textId="77777777" w:rsidR="00A455AB" w:rsidRPr="00A455AB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71B04" w14:textId="381F2629" w:rsidR="00A455AB" w:rsidRPr="00A455AB" w:rsidRDefault="00A455AB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323,723</w:t>
            </w:r>
          </w:p>
        </w:tc>
      </w:tr>
      <w:tr w:rsidR="00A455AB" w:rsidRPr="00C52C41" w14:paraId="35D7339D" w14:textId="328746BE" w:rsidTr="006448BE">
        <w:tc>
          <w:tcPr>
            <w:tcW w:w="5760" w:type="dxa"/>
          </w:tcPr>
          <w:p w14:paraId="22E4AECC" w14:textId="4A0D8002" w:rsidR="00A455AB" w:rsidRPr="003173E5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1286AD" w14:textId="2940DCC2" w:rsidR="00A455AB" w:rsidRPr="00A455AB" w:rsidRDefault="00A455AB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5AB">
              <w:rPr>
                <w:rFonts w:ascii="Angsana New" w:hAnsi="Angsana New"/>
                <w:b/>
                <w:bCs/>
                <w:sz w:val="30"/>
                <w:szCs w:val="30"/>
              </w:rPr>
              <w:t>359,500</w:t>
            </w:r>
          </w:p>
        </w:tc>
        <w:tc>
          <w:tcPr>
            <w:tcW w:w="270" w:type="dxa"/>
          </w:tcPr>
          <w:p w14:paraId="73C56805" w14:textId="77777777" w:rsidR="00A455AB" w:rsidRPr="00A455AB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348B76" w14:textId="1C0AD4BB" w:rsidR="00A455AB" w:rsidRPr="00A455AB" w:rsidRDefault="00A455AB" w:rsidP="0064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b/>
                <w:bCs/>
                <w:sz w:val="30"/>
                <w:szCs w:val="30"/>
              </w:rPr>
              <w:t>1,329,659</w:t>
            </w:r>
          </w:p>
        </w:tc>
      </w:tr>
    </w:tbl>
    <w:p w14:paraId="75A75A55" w14:textId="77777777" w:rsidR="001E1995" w:rsidRDefault="001E1995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6EB05FF" w14:textId="72071A2C" w:rsidR="001E1995" w:rsidRDefault="001E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5840877" w14:textId="21BE9958" w:rsidR="004E04B6" w:rsidRDefault="004E04B6" w:rsidP="004E0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รายการเคลื่อนไหวของเงินกู้ยืมระยะยาวจากสถาบันการเงินในระหว่างปีสิ้นสุดวันที่ </w:t>
      </w:r>
      <w:r w:rsidR="00FE0499" w:rsidRPr="00FE049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</w:t>
      </w:r>
      <w:r w:rsidR="009D45FC">
        <w:rPr>
          <w:rFonts w:ascii="Angsana New" w:hAnsi="Angsana New" w:hint="cs"/>
          <w:sz w:val="30"/>
          <w:szCs w:val="30"/>
          <w:cs/>
        </w:rPr>
        <w:t xml:space="preserve">ม </w:t>
      </w:r>
      <w:r w:rsidR="00FE0499" w:rsidRPr="00FE0499">
        <w:rPr>
          <w:rFonts w:ascii="Angsana New" w:hAnsi="Angsana New" w:hint="cs"/>
          <w:sz w:val="30"/>
          <w:szCs w:val="30"/>
        </w:rPr>
        <w:t>2564</w:t>
      </w:r>
      <w:r w:rsidR="009D45F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E0499" w:rsidRPr="00FE0499">
        <w:rPr>
          <w:rFonts w:ascii="Angsana New" w:hAnsi="Angsana New" w:hint="cs"/>
          <w:sz w:val="30"/>
          <w:szCs w:val="30"/>
        </w:rPr>
        <w:t>2563</w:t>
      </w:r>
      <w:r w:rsidR="009D45FC">
        <w:rPr>
          <w:rFonts w:ascii="Angsana New" w:hAnsi="Angsana New" w:hint="cs"/>
          <w:sz w:val="30"/>
          <w:szCs w:val="30"/>
          <w:cs/>
        </w:rPr>
        <w:t xml:space="preserve"> และสำหรับรอบระยะเวลาตั้งแต่วันที่ </w:t>
      </w:r>
      <w:r w:rsidR="00FE0499" w:rsidRPr="00FE0499">
        <w:rPr>
          <w:rFonts w:ascii="Angsana New" w:hAnsi="Angsana New" w:hint="cs"/>
          <w:sz w:val="30"/>
          <w:szCs w:val="30"/>
        </w:rPr>
        <w:t>1</w:t>
      </w:r>
      <w:r w:rsidR="009D45FC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FE0499" w:rsidRPr="00FE0499">
        <w:rPr>
          <w:rFonts w:ascii="Angsana New" w:hAnsi="Angsana New" w:hint="cs"/>
          <w:sz w:val="30"/>
          <w:szCs w:val="30"/>
        </w:rPr>
        <w:t>2562</w:t>
      </w:r>
      <w:r w:rsidR="009D45FC"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="00FE0499" w:rsidRPr="00FE0499">
        <w:rPr>
          <w:rFonts w:ascii="Angsana New" w:hAnsi="Angsana New" w:hint="cs"/>
          <w:sz w:val="30"/>
          <w:szCs w:val="30"/>
        </w:rPr>
        <w:t>31</w:t>
      </w:r>
      <w:r w:rsidR="009D45F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E0499" w:rsidRPr="00FE0499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AEADBA1" w14:textId="11C6D97B" w:rsidR="004E04B6" w:rsidRDefault="004E04B6" w:rsidP="005B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270"/>
        <w:gridCol w:w="1260"/>
        <w:gridCol w:w="270"/>
        <w:gridCol w:w="1710"/>
        <w:gridCol w:w="270"/>
        <w:gridCol w:w="1800"/>
      </w:tblGrid>
      <w:tr w:rsidR="005B54D2" w:rsidRPr="005B54D2" w14:paraId="1AEE65DB" w14:textId="77777777" w:rsidTr="005B54D2">
        <w:tc>
          <w:tcPr>
            <w:tcW w:w="2520" w:type="dxa"/>
          </w:tcPr>
          <w:p w14:paraId="3FBF73D3" w14:textId="26F6F703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2ECB4A22" w14:textId="5A380F89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7E7C415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215A2948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54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4D2" w:rsidRPr="005B54D2" w14:paraId="7E932E41" w14:textId="77777777" w:rsidTr="005B54D2">
        <w:tc>
          <w:tcPr>
            <w:tcW w:w="2520" w:type="dxa"/>
          </w:tcPr>
          <w:p w14:paraId="46C64CF6" w14:textId="6B6F065B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4083615E" w14:textId="57B25476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B317D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8E62FD2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C579F6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FE490C7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5B54D2" w:rsidRPr="005B54D2" w14:paraId="11CB5A08" w14:textId="77777777" w:rsidTr="005B54D2">
        <w:tc>
          <w:tcPr>
            <w:tcW w:w="2520" w:type="dxa"/>
          </w:tcPr>
          <w:p w14:paraId="6F627F80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0C25680" w14:textId="2B9157C6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4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A7D2FDD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FA1F014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83EAFC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9DA9678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</w:p>
        </w:tc>
      </w:tr>
      <w:tr w:rsidR="005B54D2" w:rsidRPr="005B54D2" w14:paraId="5A40B7D1" w14:textId="77777777" w:rsidTr="005B54D2">
        <w:tc>
          <w:tcPr>
            <w:tcW w:w="2520" w:type="dxa"/>
          </w:tcPr>
          <w:p w14:paraId="41498F9E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E176868" w14:textId="325192A8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230D269D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A8F1DCA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76B688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8456BAE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5B54D2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5B54D2" w:rsidRPr="005B54D2" w14:paraId="37D1639B" w14:textId="77777777" w:rsidTr="005B54D2">
        <w:tc>
          <w:tcPr>
            <w:tcW w:w="2520" w:type="dxa"/>
          </w:tcPr>
          <w:p w14:paraId="7FD8C34F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39C9AD9A" w14:textId="445973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0915C930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3D3DA8E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744232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41C2C04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(วันควบบริษัท)</w:t>
            </w:r>
          </w:p>
        </w:tc>
      </w:tr>
      <w:tr w:rsidR="005B54D2" w:rsidRPr="005B54D2" w14:paraId="010A01EE" w14:textId="77777777" w:rsidTr="005B54D2">
        <w:tc>
          <w:tcPr>
            <w:tcW w:w="2520" w:type="dxa"/>
          </w:tcPr>
          <w:p w14:paraId="76E6F617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157BC6D2" w14:textId="03826B8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8872082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F6FA3D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57EAB5EC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2520EAE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5B54D2" w:rsidRPr="005B54D2" w14:paraId="62BB26AD" w14:textId="77777777" w:rsidTr="005B54D2">
        <w:tc>
          <w:tcPr>
            <w:tcW w:w="2520" w:type="dxa"/>
          </w:tcPr>
          <w:p w14:paraId="77F8BD55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8456B9" w14:textId="37380B5A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BFFCB5B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2914DC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6121B9B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FB9E16D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B54D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909DD74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A817039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5B54D2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5B54D2" w:rsidRPr="005B54D2" w14:paraId="0969D368" w14:textId="77777777" w:rsidTr="005B54D2">
        <w:trPr>
          <w:trHeight w:val="380"/>
        </w:trPr>
        <w:tc>
          <w:tcPr>
            <w:tcW w:w="2520" w:type="dxa"/>
          </w:tcPr>
          <w:p w14:paraId="40C7B13C" w14:textId="77777777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</w:tcPr>
          <w:p w14:paraId="47E72456" w14:textId="4DFAAA68" w:rsidR="005B54D2" w:rsidRPr="005B54D2" w:rsidRDefault="005B54D2" w:rsidP="003B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54D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54D2" w:rsidRPr="005B54D2" w14:paraId="6B32A6AA" w14:textId="77777777" w:rsidTr="005B54D2">
        <w:tc>
          <w:tcPr>
            <w:tcW w:w="2520" w:type="dxa"/>
          </w:tcPr>
          <w:p w14:paraId="3BE0004B" w14:textId="77777777" w:rsidR="005B54D2" w:rsidRPr="005B54D2" w:rsidRDefault="005B54D2" w:rsidP="009D45FC">
            <w:pPr>
              <w:spacing w:line="240" w:lineRule="auto"/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ยอดยกมา</w:t>
            </w:r>
            <w:r w:rsidRPr="005B54D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1B7809FA" w14:textId="4A618829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984,894</w:t>
            </w:r>
          </w:p>
        </w:tc>
        <w:tc>
          <w:tcPr>
            <w:tcW w:w="270" w:type="dxa"/>
          </w:tcPr>
          <w:p w14:paraId="67236F4B" w14:textId="77777777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718848" w14:textId="31F97093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959,355</w:t>
            </w:r>
          </w:p>
        </w:tc>
        <w:tc>
          <w:tcPr>
            <w:tcW w:w="270" w:type="dxa"/>
          </w:tcPr>
          <w:p w14:paraId="7F860B8B" w14:textId="77777777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475C815" w14:textId="7A93F67E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984,894</w:t>
            </w:r>
          </w:p>
        </w:tc>
        <w:tc>
          <w:tcPr>
            <w:tcW w:w="270" w:type="dxa"/>
          </w:tcPr>
          <w:p w14:paraId="4589BFBF" w14:textId="77777777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08DCE5D" w14:textId="36067443" w:rsidR="005B54D2" w:rsidRPr="005B54D2" w:rsidRDefault="005B54D2" w:rsidP="009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9</w:t>
            </w:r>
            <w:r w:rsidRPr="005B54D2">
              <w:rPr>
                <w:rFonts w:ascii="Angsana New" w:hAnsi="Angsana New" w:hint="cs"/>
                <w:sz w:val="26"/>
                <w:szCs w:val="26"/>
              </w:rPr>
              <w:t>27</w:t>
            </w:r>
            <w:r w:rsidRPr="005B54D2">
              <w:rPr>
                <w:rFonts w:ascii="Angsana New" w:hAnsi="Angsana New"/>
                <w:sz w:val="26"/>
                <w:szCs w:val="26"/>
              </w:rPr>
              <w:t>,</w:t>
            </w:r>
            <w:r w:rsidRPr="005B54D2">
              <w:rPr>
                <w:rFonts w:ascii="Angsana New" w:hAnsi="Angsana New" w:hint="cs"/>
                <w:sz w:val="26"/>
                <w:szCs w:val="26"/>
              </w:rPr>
              <w:t>456</w:t>
            </w:r>
          </w:p>
        </w:tc>
      </w:tr>
      <w:tr w:rsidR="0074658F" w:rsidRPr="005B54D2" w14:paraId="2BF5CF33" w14:textId="77777777" w:rsidTr="005B54D2">
        <w:tc>
          <w:tcPr>
            <w:tcW w:w="2520" w:type="dxa"/>
          </w:tcPr>
          <w:p w14:paraId="7C574C7C" w14:textId="235947DF" w:rsidR="0074658F" w:rsidRPr="005B54D2" w:rsidRDefault="0074658F" w:rsidP="0052260D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ผลกระทบจากการเปลี่ยนแปลง</w:t>
            </w:r>
            <w:r w:rsidRPr="005B54D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5226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ของอัตราแลกเปลี่ยน</w:t>
            </w:r>
          </w:p>
        </w:tc>
        <w:tc>
          <w:tcPr>
            <w:tcW w:w="1350" w:type="dxa"/>
          </w:tcPr>
          <w:p w14:paraId="565AFB7F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14:paraId="3C1E37B2" w14:textId="7B6F2192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71,106</w:t>
            </w:r>
          </w:p>
        </w:tc>
        <w:tc>
          <w:tcPr>
            <w:tcW w:w="270" w:type="dxa"/>
          </w:tcPr>
          <w:p w14:paraId="6E4B6ADF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67CBE2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14:paraId="5E4FEA97" w14:textId="36058208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25,539</w:t>
            </w:r>
          </w:p>
        </w:tc>
        <w:tc>
          <w:tcPr>
            <w:tcW w:w="270" w:type="dxa"/>
          </w:tcPr>
          <w:p w14:paraId="3AE78D2E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C5A3A29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14:paraId="601FEDE2" w14:textId="7C75F4C8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71,106</w:t>
            </w:r>
          </w:p>
        </w:tc>
        <w:tc>
          <w:tcPr>
            <w:tcW w:w="270" w:type="dxa"/>
          </w:tcPr>
          <w:p w14:paraId="43F5DE94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543C9E35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14:paraId="4A68A7AF" w14:textId="348E3358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 w:hint="cs"/>
                <w:sz w:val="26"/>
                <w:szCs w:val="26"/>
              </w:rPr>
              <w:t>57</w:t>
            </w:r>
            <w:r w:rsidRPr="005B54D2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B54D2">
              <w:rPr>
                <w:rFonts w:ascii="Angsana New" w:hAnsi="Angsana New" w:hint="cs"/>
                <w:sz w:val="26"/>
                <w:szCs w:val="26"/>
              </w:rPr>
              <w:t>438</w:t>
            </w:r>
          </w:p>
        </w:tc>
      </w:tr>
      <w:tr w:rsidR="0074658F" w:rsidRPr="005B54D2" w14:paraId="4808BC1A" w14:textId="77777777" w:rsidTr="0074658F">
        <w:tc>
          <w:tcPr>
            <w:tcW w:w="2520" w:type="dxa"/>
          </w:tcPr>
          <w:p w14:paraId="11C2F329" w14:textId="6C13AC17" w:rsidR="0074658F" w:rsidRPr="005B54D2" w:rsidRDefault="0074658F" w:rsidP="007465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B54D2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F714A7" w14:textId="22F2C9A5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(1,056,000)</w:t>
            </w:r>
          </w:p>
        </w:tc>
        <w:tc>
          <w:tcPr>
            <w:tcW w:w="270" w:type="dxa"/>
          </w:tcPr>
          <w:p w14:paraId="67E043AD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912B2D" w14:textId="116BCDF1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322354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824061" w14:textId="198B9394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(1,056,000)</w:t>
            </w:r>
          </w:p>
        </w:tc>
        <w:tc>
          <w:tcPr>
            <w:tcW w:w="270" w:type="dxa"/>
          </w:tcPr>
          <w:p w14:paraId="66ECB489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1D6C9CF" w14:textId="6C7E9619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5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658F" w:rsidRPr="005B54D2" w14:paraId="1C312F56" w14:textId="77777777" w:rsidTr="0074658F">
        <w:trPr>
          <w:trHeight w:val="70"/>
        </w:trPr>
        <w:tc>
          <w:tcPr>
            <w:tcW w:w="2520" w:type="dxa"/>
            <w:vAlign w:val="bottom"/>
          </w:tcPr>
          <w:p w14:paraId="74E3DB1B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54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597E3D" w14:textId="0202D55F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4D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4CC57F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418317" w14:textId="439B955F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4D2">
              <w:rPr>
                <w:rFonts w:ascii="Angsana New" w:hAnsi="Angsana New"/>
                <w:b/>
                <w:bCs/>
                <w:sz w:val="26"/>
                <w:szCs w:val="26"/>
              </w:rPr>
              <w:t>984,894</w:t>
            </w:r>
          </w:p>
        </w:tc>
        <w:tc>
          <w:tcPr>
            <w:tcW w:w="270" w:type="dxa"/>
          </w:tcPr>
          <w:p w14:paraId="304EB6B0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6C353A8" w14:textId="14D6A9D2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4D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6D2615" w14:textId="77777777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5AA322" w14:textId="762129CC" w:rsidR="0074658F" w:rsidRPr="005B54D2" w:rsidRDefault="0074658F" w:rsidP="007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54D2">
              <w:rPr>
                <w:rFonts w:ascii="Angsana New" w:hAnsi="Angsana New"/>
                <w:b/>
                <w:bCs/>
                <w:sz w:val="26"/>
                <w:szCs w:val="26"/>
              </w:rPr>
              <w:t>984,894</w:t>
            </w:r>
          </w:p>
        </w:tc>
      </w:tr>
    </w:tbl>
    <w:p w14:paraId="14920D7E" w14:textId="421C4B07" w:rsidR="0008038F" w:rsidRPr="0008038F" w:rsidRDefault="0008038F" w:rsidP="005B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446B3F59" w14:textId="1151EA65" w:rsidR="007903D3" w:rsidRPr="00CF3C5D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F3C5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403CD26" w14:textId="77777777" w:rsidR="00545AFE" w:rsidRPr="004E04B6" w:rsidRDefault="00545AFE" w:rsidP="005B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00E20C71" w14:textId="5A77B73C" w:rsidR="00545AFE" w:rsidRDefault="00545AFE" w:rsidP="0065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>
        <w:rPr>
          <w:rFonts w:ascii="Angsana New" w:hAnsi="Angsana New"/>
          <w:sz w:val="30"/>
          <w:szCs w:val="30"/>
        </w:rPr>
        <w:t>18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="00126988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="00126988">
        <w:rPr>
          <w:rFonts w:ascii="Angsana New" w:hAnsi="Angsana New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/>
          <w:sz w:val="30"/>
          <w:szCs w:val="30"/>
        </w:rPr>
        <w:t>1</w:t>
      </w:r>
      <w:r w:rsidR="0029756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C52C41">
        <w:rPr>
          <w:rFonts w:ascii="Angsana New" w:hAnsi="Angsana New"/>
          <w:sz w:val="30"/>
          <w:szCs w:val="30"/>
        </w:rPr>
        <w:t>.</w:t>
      </w:r>
      <w:r w:rsidR="00F223BE"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 w:rsidR="00F223BE"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="003E5BB7" w:rsidRPr="003E5BB7">
        <w:rPr>
          <w:rFonts w:ascii="Angsana New" w:hAnsi="Angsana New"/>
          <w:sz w:val="30"/>
          <w:szCs w:val="30"/>
        </w:rPr>
        <w:t>6</w:t>
      </w:r>
      <w:r w:rsidR="00F223BE"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C52C41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ต้นของ</w:t>
      </w:r>
      <w:r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F223BE">
        <w:rPr>
          <w:rFonts w:ascii="Angsana New" w:hAnsi="Angsana New"/>
          <w:sz w:val="30"/>
          <w:szCs w:val="30"/>
          <w:cs/>
        </w:rPr>
        <w:t xml:space="preserve"> </w:t>
      </w:r>
      <w:r w:rsidR="00297568">
        <w:rPr>
          <w:rFonts w:ascii="Angsana New" w:hAnsi="Angsana New"/>
          <w:sz w:val="30"/>
          <w:szCs w:val="30"/>
        </w:rPr>
        <w:t>5</w:t>
      </w:r>
      <w:r w:rsidR="00F223BE">
        <w:rPr>
          <w:rFonts w:ascii="Angsana New" w:hAnsi="Angsana New"/>
          <w:sz w:val="30"/>
          <w:szCs w:val="30"/>
        </w:rPr>
        <w:t>34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4D59F5">
        <w:rPr>
          <w:rFonts w:ascii="Angsana New" w:hAnsi="Angsana New" w:hint="cs"/>
          <w:sz w:val="30"/>
          <w:szCs w:val="30"/>
          <w:cs/>
        </w:rPr>
        <w:t>ทำสัญญา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  <w:r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>
        <w:rPr>
          <w:rFonts w:ascii="Angsana New" w:hAnsi="Angsana New"/>
          <w:sz w:val="30"/>
          <w:szCs w:val="30"/>
          <w:cs/>
        </w:rPr>
        <w:t xml:space="preserve">ร้อยละ </w:t>
      </w:r>
      <w:r w:rsidR="00C07BC8">
        <w:rPr>
          <w:rFonts w:ascii="Angsana New" w:hAnsi="Angsana New"/>
          <w:sz w:val="30"/>
          <w:szCs w:val="30"/>
        </w:rPr>
        <w:t>2.09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1F48FA7" w14:textId="77777777" w:rsidR="004D59F5" w:rsidRPr="004E04B6" w:rsidRDefault="004D59F5" w:rsidP="005B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6E080E" w14:textId="6C89E683" w:rsidR="00D90475" w:rsidRPr="00C52C41" w:rsidRDefault="00D90475" w:rsidP="00F9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</w:t>
      </w:r>
      <w:r>
        <w:rPr>
          <w:rFonts w:ascii="Angsana New" w:hAnsi="Angsana New" w:hint="cs"/>
          <w:sz w:val="30"/>
          <w:szCs w:val="30"/>
          <w:cs/>
        </w:rPr>
        <w:t>ื่</w:t>
      </w:r>
      <w:r w:rsidRPr="00C52C41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>
        <w:rPr>
          <w:rFonts w:ascii="Angsana New" w:hAnsi="Angsana New"/>
          <w:sz w:val="30"/>
          <w:szCs w:val="30"/>
        </w:rPr>
        <w:t>24</w:t>
      </w:r>
      <w:r w:rsidRPr="00C52C4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55</w:t>
      </w:r>
      <w:r>
        <w:rPr>
          <w:rFonts w:ascii="Angsana New" w:hAnsi="Angsana New"/>
          <w:sz w:val="30"/>
          <w:szCs w:val="30"/>
        </w:rPr>
        <w:t>9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F970C6" w:rsidRPr="00F970C6">
        <w:rPr>
          <w:rFonts w:ascii="Angsana New" w:hAnsi="Angsana New"/>
          <w:sz w:val="30"/>
          <w:szCs w:val="30"/>
          <w:cs/>
        </w:rPr>
        <w:t>สถาบันการเงิน</w:t>
      </w:r>
      <w:r w:rsidRPr="00C52C41">
        <w:rPr>
          <w:rFonts w:ascii="Angsana New" w:hAnsi="Angsana New"/>
          <w:sz w:val="30"/>
          <w:szCs w:val="30"/>
          <w:cs/>
        </w:rPr>
        <w:t>ต่างประเทศแห่งหนึ่งจำนวน</w:t>
      </w:r>
      <w:r w:rsidR="00F970C6">
        <w:rPr>
          <w:rFonts w:ascii="Angsana New" w:hAnsi="Angsana New" w:hint="cs"/>
          <w:sz w:val="30"/>
          <w:szCs w:val="30"/>
          <w:cs/>
        </w:rPr>
        <w:t>เงิน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3E5BB7" w:rsidRPr="003E5BB7">
        <w:rPr>
          <w:rFonts w:ascii="Angsana New" w:hAnsi="Angsana New"/>
          <w:sz w:val="30"/>
          <w:szCs w:val="30"/>
        </w:rPr>
        <w:t>1</w:t>
      </w:r>
      <w:r w:rsidR="00297568">
        <w:rPr>
          <w:rFonts w:ascii="Angsana New" w:hAnsi="Angsana New"/>
          <w:sz w:val="30"/>
          <w:szCs w:val="30"/>
        </w:rPr>
        <w:t>5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ล้านเหรียญสหรัฐ</w:t>
      </w:r>
      <w:r>
        <w:rPr>
          <w:rFonts w:ascii="Angsana New" w:hAnsi="Angsana New" w:hint="cs"/>
          <w:sz w:val="30"/>
          <w:szCs w:val="30"/>
          <w:cs/>
        </w:rPr>
        <w:t>อเมริกา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C52C41">
        <w:rPr>
          <w:rFonts w:ascii="Angsana New" w:hAnsi="Angsana New"/>
          <w:sz w:val="30"/>
          <w:szCs w:val="30"/>
          <w:cs/>
        </w:rPr>
        <w:t>อัตรา</w:t>
      </w:r>
      <w:r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>
        <w:rPr>
          <w:rFonts w:ascii="Angsana New" w:hAnsi="Angsana New"/>
          <w:sz w:val="30"/>
          <w:szCs w:val="30"/>
        </w:rPr>
        <w:t xml:space="preserve">LIBOR </w:t>
      </w:r>
      <w:r>
        <w:rPr>
          <w:rFonts w:ascii="Angsana New" w:hAnsi="Angsana New" w:hint="cs"/>
          <w:sz w:val="30"/>
          <w:szCs w:val="30"/>
          <w:cs/>
        </w:rPr>
        <w:t>บวก</w:t>
      </w:r>
      <w:r w:rsidRPr="00C52C41">
        <w:rPr>
          <w:rFonts w:ascii="Angsana New" w:hAnsi="Angsana New"/>
          <w:sz w:val="30"/>
          <w:szCs w:val="30"/>
          <w:cs/>
        </w:rPr>
        <w:t xml:space="preserve">ร้อยละ </w:t>
      </w:r>
      <w:r w:rsidR="003E5BB7" w:rsidRPr="003E5BB7">
        <w:rPr>
          <w:rFonts w:ascii="Angsana New" w:hAnsi="Angsana New"/>
          <w:sz w:val="30"/>
          <w:szCs w:val="30"/>
        </w:rPr>
        <w:t>0</w:t>
      </w:r>
      <w:r w:rsidRPr="00C52C4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30</w:t>
      </w:r>
      <w:r w:rsidRPr="00C52C41">
        <w:rPr>
          <w:rFonts w:ascii="Angsana New" w:hAnsi="Angsana New"/>
          <w:sz w:val="30"/>
          <w:szCs w:val="30"/>
        </w:rPr>
        <w:t xml:space="preserve"> </w:t>
      </w:r>
      <w:r w:rsidR="009B475B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C52C41">
        <w:rPr>
          <w:rFonts w:ascii="Angsana New" w:hAnsi="Angsana New"/>
          <w:sz w:val="30"/>
          <w:szCs w:val="30"/>
          <w:cs/>
        </w:rPr>
        <w:t>มีกำหนด</w:t>
      </w:r>
      <w:r w:rsidR="00F970C6">
        <w:rPr>
          <w:rFonts w:ascii="Angsana New" w:hAnsi="Angsana New" w:hint="cs"/>
          <w:sz w:val="30"/>
          <w:szCs w:val="30"/>
          <w:cs/>
        </w:rPr>
        <w:t>การจ่าย</w:t>
      </w:r>
      <w:r w:rsidRPr="00C52C41">
        <w:rPr>
          <w:rFonts w:ascii="Angsana New" w:hAnsi="Angsana New"/>
          <w:sz w:val="30"/>
          <w:szCs w:val="30"/>
          <w:cs/>
        </w:rPr>
        <w:t>ชำระ</w:t>
      </w:r>
      <w:r w:rsidR="009B475B">
        <w:rPr>
          <w:rFonts w:ascii="Angsana New" w:hAnsi="Angsana New" w:hint="cs"/>
          <w:sz w:val="30"/>
          <w:szCs w:val="30"/>
          <w:cs/>
        </w:rPr>
        <w:t>คืน</w:t>
      </w:r>
      <w:r w:rsidR="00F970C6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="003E5BB7" w:rsidRPr="003E5BB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4</w:t>
      </w:r>
      <w:r w:rsidR="00F970C6">
        <w:rPr>
          <w:rFonts w:ascii="Angsana New" w:hAnsi="Angsana New" w:hint="cs"/>
          <w:sz w:val="30"/>
          <w:szCs w:val="30"/>
          <w:cs/>
        </w:rPr>
        <w:t xml:space="preserve"> </w:t>
      </w:r>
      <w:r w:rsidR="004D59F5" w:rsidRPr="00C52C41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="004D59F5">
        <w:rPr>
          <w:rFonts w:ascii="Angsana New" w:hAnsi="Angsana New" w:hint="cs"/>
          <w:sz w:val="30"/>
          <w:szCs w:val="30"/>
          <w:cs/>
        </w:rPr>
        <w:t>ทำ</w:t>
      </w:r>
      <w:r w:rsidR="004D59F5" w:rsidRPr="00C52C41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4D59F5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4D59F5" w:rsidRPr="00C52C41">
        <w:rPr>
          <w:rFonts w:ascii="Angsana New" w:hAnsi="Angsana New"/>
          <w:sz w:val="30"/>
          <w:szCs w:val="30"/>
          <w:cs/>
        </w:rPr>
        <w:t>เงิน</w:t>
      </w:r>
      <w:r w:rsidR="004D59F5">
        <w:rPr>
          <w:rFonts w:ascii="Angsana New" w:hAnsi="Angsana New" w:hint="cs"/>
          <w:sz w:val="30"/>
          <w:szCs w:val="30"/>
          <w:cs/>
        </w:rPr>
        <w:t>ต้นของ</w:t>
      </w:r>
      <w:r w:rsidR="004D59F5" w:rsidRPr="00C52C41">
        <w:rPr>
          <w:rFonts w:ascii="Angsana New" w:hAnsi="Angsana New"/>
          <w:sz w:val="30"/>
          <w:szCs w:val="30"/>
          <w:cs/>
        </w:rPr>
        <w:t>เงินกู้ยืมระยะยาวเป็น</w:t>
      </w:r>
      <w:r w:rsidR="004D59F5">
        <w:rPr>
          <w:rFonts w:ascii="Angsana New" w:hAnsi="Angsana New" w:hint="cs"/>
          <w:sz w:val="30"/>
          <w:szCs w:val="30"/>
          <w:cs/>
        </w:rPr>
        <w:t>สกุลเงินบาทจำนวน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97568">
        <w:rPr>
          <w:rFonts w:ascii="Angsana New" w:hAnsi="Angsana New"/>
          <w:sz w:val="30"/>
          <w:szCs w:val="30"/>
        </w:rPr>
        <w:t>5</w:t>
      </w:r>
      <w:r w:rsidR="00DC2A65">
        <w:rPr>
          <w:rFonts w:ascii="Angsana New" w:hAnsi="Angsana New"/>
          <w:sz w:val="30"/>
          <w:szCs w:val="30"/>
        </w:rPr>
        <w:t>22.6</w:t>
      </w:r>
      <w:r w:rsidRPr="00C52C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415339" w:rsidRPr="00C52C41">
        <w:rPr>
          <w:rFonts w:ascii="Angsana New" w:hAnsi="Angsana New"/>
          <w:sz w:val="30"/>
          <w:szCs w:val="30"/>
          <w:cs/>
        </w:rPr>
        <w:t>และ</w:t>
      </w:r>
      <w:r w:rsidR="00415339">
        <w:rPr>
          <w:rFonts w:ascii="Angsana New" w:hAnsi="Angsana New" w:hint="cs"/>
          <w:sz w:val="30"/>
          <w:szCs w:val="30"/>
          <w:cs/>
        </w:rPr>
        <w:t>ทำสัญญาแลกเปลี่ยน</w:t>
      </w:r>
      <w:r w:rsidR="00415339">
        <w:rPr>
          <w:rFonts w:ascii="Angsana New" w:hAnsi="Angsana New"/>
          <w:sz w:val="30"/>
          <w:szCs w:val="30"/>
          <w:cs/>
        </w:rPr>
        <w:t>อัตราดอกเบี้ย</w:t>
      </w:r>
      <w:r w:rsidR="00F970C6">
        <w:rPr>
          <w:rFonts w:ascii="Angsana New" w:hAnsi="Angsana New" w:hint="cs"/>
          <w:sz w:val="30"/>
          <w:szCs w:val="30"/>
          <w:cs/>
        </w:rPr>
        <w:t>กับสถาบันการเงินเดียวกันเพื่อแลกเปลี่ยนอัตราดอกเบี้ย</w:t>
      </w:r>
      <w:r w:rsidR="00415339">
        <w:rPr>
          <w:rFonts w:ascii="Angsana New" w:hAnsi="Angsana New" w:hint="cs"/>
          <w:sz w:val="30"/>
          <w:szCs w:val="30"/>
          <w:cs/>
        </w:rPr>
        <w:t>เป็น</w:t>
      </w:r>
      <w:r w:rsidR="00F970C6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415339">
        <w:rPr>
          <w:rFonts w:ascii="Angsana New" w:hAnsi="Angsana New"/>
          <w:sz w:val="30"/>
          <w:szCs w:val="30"/>
          <w:cs/>
        </w:rPr>
        <w:t>ร้อยละ</w:t>
      </w:r>
      <w:r w:rsidR="00D73F08">
        <w:rPr>
          <w:rFonts w:ascii="Angsana New" w:hAnsi="Angsana New"/>
          <w:sz w:val="30"/>
          <w:szCs w:val="30"/>
          <w:cs/>
        </w:rPr>
        <w:t xml:space="preserve"> </w:t>
      </w:r>
      <w:r w:rsidR="00D73F08">
        <w:rPr>
          <w:rFonts w:ascii="Angsana New" w:hAnsi="Angsana New"/>
          <w:sz w:val="30"/>
          <w:szCs w:val="30"/>
        </w:rPr>
        <w:t>1.83</w:t>
      </w:r>
      <w:r w:rsidRPr="00C52C41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537DB86" w14:textId="77777777" w:rsidR="00C75544" w:rsidRPr="004E04B6" w:rsidRDefault="00C75544" w:rsidP="005B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="Angsana New" w:hAnsi="Angsana New"/>
          <w:sz w:val="30"/>
          <w:szCs w:val="30"/>
        </w:rPr>
      </w:pPr>
    </w:p>
    <w:p w14:paraId="5AED86BC" w14:textId="1C1B0E3C" w:rsidR="008226DE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415339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415339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>
        <w:rPr>
          <w:rFonts w:ascii="Angsana New" w:hAnsi="Angsana New" w:hint="cs"/>
          <w:sz w:val="30"/>
          <w:szCs w:val="30"/>
          <w:cs/>
        </w:rPr>
        <w:t>เงื่อนไข</w:t>
      </w:r>
      <w:r w:rsidR="00415339">
        <w:rPr>
          <w:rFonts w:ascii="Angsana New" w:hAnsi="Angsana New" w:hint="cs"/>
          <w:sz w:val="30"/>
          <w:szCs w:val="30"/>
          <w:cs/>
        </w:rPr>
        <w:t>บางประการตามที่ระบุไว้ใน</w:t>
      </w:r>
      <w:r>
        <w:rPr>
          <w:rFonts w:ascii="Angsana New" w:hAnsi="Angsana New"/>
          <w:sz w:val="30"/>
          <w:szCs w:val="30"/>
          <w:cs/>
        </w:rPr>
        <w:t>สัญญา 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4E04B6" w:rsidRDefault="008226DE" w:rsidP="005B5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91CE581" w14:textId="5B6350C9" w:rsidR="004E04B6" w:rsidRDefault="007903D3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31</w:t>
      </w:r>
      <w:r w:rsidR="00CD11B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6</w:t>
      </w:r>
      <w:r w:rsidR="00104637" w:rsidRPr="00104637">
        <w:rPr>
          <w:rFonts w:ascii="Angsana New" w:hAnsi="Angsana New" w:hint="cs"/>
          <w:spacing w:val="-2"/>
          <w:sz w:val="30"/>
          <w:szCs w:val="30"/>
        </w:rPr>
        <w:t>4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104637" w:rsidRPr="00104637">
        <w:rPr>
          <w:rFonts w:ascii="Angsana New" w:hAnsi="Angsana New" w:hint="cs"/>
          <w:spacing w:val="-2"/>
          <w:sz w:val="30"/>
          <w:szCs w:val="30"/>
        </w:rPr>
        <w:t>43</w:t>
      </w:r>
      <w:r w:rsidR="00D73F08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E13E15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E13E15">
        <w:rPr>
          <w:rFonts w:ascii="Angsana New" w:hAnsi="Angsana New"/>
          <w:spacing w:val="-2"/>
          <w:sz w:val="30"/>
          <w:szCs w:val="30"/>
        </w:rPr>
        <w:br/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104637" w:rsidRPr="00104637">
        <w:rPr>
          <w:rFonts w:ascii="Angsana New" w:hAnsi="Angsana New" w:hint="cs"/>
          <w:spacing w:val="-2"/>
          <w:sz w:val="30"/>
          <w:szCs w:val="30"/>
        </w:rPr>
        <w:t>5</w:t>
      </w:r>
      <w:r w:rsidR="00A455AB">
        <w:rPr>
          <w:rFonts w:ascii="Angsana New" w:hAnsi="Angsana New" w:hint="cs"/>
          <w:spacing w:val="-2"/>
          <w:sz w:val="30"/>
          <w:szCs w:val="30"/>
          <w:cs/>
        </w:rPr>
        <w:t>,</w:t>
      </w:r>
      <w:r w:rsidR="00104637" w:rsidRPr="00104637">
        <w:rPr>
          <w:rFonts w:ascii="Angsana New" w:hAnsi="Angsana New" w:hint="cs"/>
          <w:spacing w:val="-2"/>
          <w:sz w:val="30"/>
          <w:szCs w:val="30"/>
        </w:rPr>
        <w:t>325</w:t>
      </w:r>
      <w:r w:rsidR="00D73F08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104637" w:rsidRPr="00104637">
        <w:rPr>
          <w:rFonts w:ascii="Angsana New" w:hAnsi="Angsana New" w:hint="cs"/>
          <w:i/>
          <w:iCs/>
          <w:spacing w:val="-2"/>
          <w:sz w:val="30"/>
          <w:szCs w:val="30"/>
        </w:rPr>
        <w:t>3</w:t>
      </w:r>
      <w:r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104637" w:rsidRPr="00104637">
        <w:rPr>
          <w:rFonts w:ascii="Angsana New" w:hAnsi="Angsana New" w:hint="cs"/>
          <w:i/>
          <w:iCs/>
          <w:spacing w:val="-2"/>
          <w:sz w:val="30"/>
          <w:szCs w:val="30"/>
        </w:rPr>
        <w:t>78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A455AB">
        <w:rPr>
          <w:rFonts w:ascii="Angsana New" w:hAnsi="Angsana New" w:hint="cs"/>
          <w:i/>
          <w:iCs/>
          <w:spacing w:val="-2"/>
          <w:sz w:val="30"/>
          <w:szCs w:val="30"/>
          <w:cs/>
        </w:rPr>
        <w:t>,</w:t>
      </w:r>
      <w:r w:rsidR="00104637" w:rsidRPr="00104637">
        <w:rPr>
          <w:rFonts w:ascii="Angsana New" w:hAnsi="Angsana New" w:hint="cs"/>
          <w:i/>
          <w:iCs/>
          <w:spacing w:val="-2"/>
          <w:sz w:val="30"/>
          <w:szCs w:val="30"/>
        </w:rPr>
        <w:t>733</w:t>
      </w:r>
      <w:r w:rsidR="005750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="004E04B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3119C9E" w14:textId="148623ED" w:rsidR="005934E5" w:rsidRPr="00447BC7" w:rsidRDefault="005934E5" w:rsidP="001172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 w:rsidRPr="00447B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75B21AA8" w14:textId="77777777" w:rsidR="005934E5" w:rsidRPr="004E04B6" w:rsidRDefault="005934E5" w:rsidP="005934E5">
      <w:pPr>
        <w:rPr>
          <w:rFonts w:asciiTheme="majorBidi" w:hAnsiTheme="majorBidi" w:cstheme="majorBidi"/>
          <w:sz w:val="30"/>
          <w:szCs w:val="30"/>
        </w:rPr>
      </w:pPr>
    </w:p>
    <w:p w14:paraId="77416714" w14:textId="7EBA4C97" w:rsidR="00B628A2" w:rsidRDefault="005934E5" w:rsidP="00ED1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="002B11D9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02646E1A" w14:textId="41F1D6A4" w:rsidR="007355D5" w:rsidRPr="004E04B6" w:rsidRDefault="007355D5" w:rsidP="00B6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980"/>
        <w:gridCol w:w="270"/>
        <w:gridCol w:w="1710"/>
        <w:gridCol w:w="269"/>
        <w:gridCol w:w="8"/>
        <w:gridCol w:w="1793"/>
      </w:tblGrid>
      <w:tr w:rsidR="001654E1" w:rsidRPr="009B129D" w14:paraId="798D9BC6" w14:textId="77777777" w:rsidTr="009B129D">
        <w:tc>
          <w:tcPr>
            <w:tcW w:w="3510" w:type="dxa"/>
          </w:tcPr>
          <w:p w14:paraId="4C5F8201" w14:textId="77777777" w:rsidR="001654E1" w:rsidRPr="009B129D" w:rsidRDefault="001654E1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6"/>
            <w:shd w:val="clear" w:color="auto" w:fill="auto"/>
          </w:tcPr>
          <w:p w14:paraId="108FD93C" w14:textId="565ABCA0" w:rsidR="001654E1" w:rsidRPr="009B129D" w:rsidRDefault="001654E1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12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455AB" w:rsidRPr="009B12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4E04B6" w:rsidRPr="009B129D" w14:paraId="603A752F" w14:textId="77777777" w:rsidTr="009B129D">
        <w:tc>
          <w:tcPr>
            <w:tcW w:w="3510" w:type="dxa"/>
          </w:tcPr>
          <w:p w14:paraId="4504D750" w14:textId="77777777" w:rsidR="004E04B6" w:rsidRPr="009B129D" w:rsidRDefault="004E04B6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F23725" w14:textId="7A286B5E" w:rsidR="004E04B6" w:rsidRPr="009B129D" w:rsidRDefault="004E04B6" w:rsidP="0077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129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4E04B6" w:rsidRPr="009B129D" w14:paraId="1049C971" w14:textId="77777777" w:rsidTr="009B129D">
        <w:tc>
          <w:tcPr>
            <w:tcW w:w="3510" w:type="dxa"/>
            <w:shd w:val="clear" w:color="auto" w:fill="auto"/>
          </w:tcPr>
          <w:p w14:paraId="3DAE77BF" w14:textId="77777777" w:rsidR="004E04B6" w:rsidRPr="009B129D" w:rsidRDefault="004E04B6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AF2129" w14:textId="7B5A9E6B" w:rsidR="004E04B6" w:rsidRPr="009B129D" w:rsidRDefault="004E04B6" w:rsidP="004E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</w:t>
            </w:r>
            <w:r w:rsidRPr="009B129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9B129D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7D525" w14:textId="77777777" w:rsidR="004E04B6" w:rsidRPr="009B129D" w:rsidRDefault="004E04B6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D8CF92" w14:textId="77777777" w:rsidR="004E04B6" w:rsidRPr="009B129D" w:rsidRDefault="004E04B6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9FF9DF" w14:textId="77777777" w:rsidR="004E04B6" w:rsidRPr="009B129D" w:rsidRDefault="004E04B6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bottom"/>
          </w:tcPr>
          <w:p w14:paraId="1EE69E0B" w14:textId="154B1DE6" w:rsidR="004E04B6" w:rsidRPr="009B129D" w:rsidRDefault="004E04B6" w:rsidP="004E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129D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</w:t>
            </w:r>
            <w:r w:rsidRPr="009B129D">
              <w:rPr>
                <w:rFonts w:ascii="Angsana New" w:hAnsi="Angsana New"/>
                <w:sz w:val="30"/>
                <w:szCs w:val="30"/>
                <w:cs/>
              </w:rPr>
              <w:br/>
              <w:t>ที่ต้องจ่าย</w:t>
            </w:r>
          </w:p>
        </w:tc>
      </w:tr>
      <w:tr w:rsidR="005934E5" w:rsidRPr="009B129D" w14:paraId="78952C14" w14:textId="77777777" w:rsidTr="009B129D">
        <w:tc>
          <w:tcPr>
            <w:tcW w:w="3510" w:type="dxa"/>
          </w:tcPr>
          <w:p w14:paraId="79C1A56D" w14:textId="77777777" w:rsidR="005934E5" w:rsidRPr="009B129D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6"/>
          </w:tcPr>
          <w:p w14:paraId="14F43B57" w14:textId="77777777" w:rsidR="005934E5" w:rsidRPr="009B129D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0F0F" w:rsidRPr="009B129D" w14:paraId="5E07774B" w14:textId="77777777" w:rsidTr="009B129D">
        <w:tc>
          <w:tcPr>
            <w:tcW w:w="3510" w:type="dxa"/>
          </w:tcPr>
          <w:p w14:paraId="7A17A51A" w14:textId="184EDC10" w:rsidR="00240F0F" w:rsidRPr="009B129D" w:rsidRDefault="00240F0F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6030" w:type="dxa"/>
            <w:gridSpan w:val="6"/>
          </w:tcPr>
          <w:p w14:paraId="7825D273" w14:textId="77777777" w:rsidR="00240F0F" w:rsidRPr="009B129D" w:rsidRDefault="00240F0F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E04B6" w:rsidRPr="009B129D" w14:paraId="57ED0AD5" w14:textId="77777777" w:rsidTr="009B129D">
        <w:tc>
          <w:tcPr>
            <w:tcW w:w="3510" w:type="dxa"/>
          </w:tcPr>
          <w:p w14:paraId="0DC8F34E" w14:textId="1777B40D" w:rsidR="004E04B6" w:rsidRPr="009B129D" w:rsidRDefault="004E04B6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9B129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shd w:val="clear" w:color="auto" w:fill="auto"/>
          </w:tcPr>
          <w:p w14:paraId="5F523875" w14:textId="0C65865E" w:rsidR="004E04B6" w:rsidRPr="009B129D" w:rsidRDefault="004E04B6" w:rsidP="009B129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val="en-US" w:bidi="th-TH"/>
              </w:rPr>
              <w:t>40,622</w:t>
            </w:r>
          </w:p>
        </w:tc>
        <w:tc>
          <w:tcPr>
            <w:tcW w:w="270" w:type="dxa"/>
            <w:shd w:val="clear" w:color="auto" w:fill="auto"/>
          </w:tcPr>
          <w:p w14:paraId="704CD2FE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4E474918" w14:textId="151B20AA" w:rsidR="004E04B6" w:rsidRPr="009B129D" w:rsidRDefault="004E04B6" w:rsidP="009B129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9B129D">
              <w:rPr>
                <w:rFonts w:ascii="Angsana New" w:hAnsi="Angsana New"/>
                <w:sz w:val="30"/>
                <w:szCs w:val="30"/>
                <w:lang w:val="en-US" w:bidi="th-TH"/>
              </w:rPr>
              <w:t>19,580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3" w:type="dxa"/>
          </w:tcPr>
          <w:p w14:paraId="6CDF91E6" w14:textId="1E45E92D" w:rsidR="004E04B6" w:rsidRPr="009B129D" w:rsidRDefault="004E04B6" w:rsidP="009B129D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bidi="th-TH"/>
              </w:rPr>
              <w:t>21,042</w:t>
            </w:r>
          </w:p>
        </w:tc>
      </w:tr>
      <w:tr w:rsidR="004E04B6" w:rsidRPr="009B129D" w14:paraId="2AE1035D" w14:textId="77777777" w:rsidTr="009B129D">
        <w:tc>
          <w:tcPr>
            <w:tcW w:w="3510" w:type="dxa"/>
          </w:tcPr>
          <w:p w14:paraId="3BC564F8" w14:textId="508AE27B" w:rsidR="004E04B6" w:rsidRPr="009B129D" w:rsidRDefault="004E04B6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B129D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77C8D2" w14:textId="0CDFEED8" w:rsidR="004E04B6" w:rsidRPr="009B129D" w:rsidRDefault="004E04B6" w:rsidP="009B129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val="en-US" w:bidi="th-TH"/>
              </w:rPr>
              <w:t>162,488</w:t>
            </w:r>
          </w:p>
        </w:tc>
        <w:tc>
          <w:tcPr>
            <w:tcW w:w="270" w:type="dxa"/>
            <w:shd w:val="clear" w:color="auto" w:fill="auto"/>
          </w:tcPr>
          <w:p w14:paraId="525FDA0F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4C04495" w14:textId="2E0B04A7" w:rsidR="004E04B6" w:rsidRPr="009B129D" w:rsidRDefault="004E04B6" w:rsidP="009B129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val="en-US" w:bidi="th-TH"/>
              </w:rPr>
              <w:t>64,916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3" w:type="dxa"/>
            <w:vAlign w:val="bottom"/>
          </w:tcPr>
          <w:p w14:paraId="745CE599" w14:textId="5A809F1F" w:rsidR="004E04B6" w:rsidRPr="009B129D" w:rsidRDefault="004E04B6" w:rsidP="009B129D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val="en-US" w:bidi="th-TH"/>
              </w:rPr>
              <w:t>97,572</w:t>
            </w:r>
          </w:p>
        </w:tc>
      </w:tr>
      <w:tr w:rsidR="004E04B6" w:rsidRPr="009B129D" w14:paraId="716F3BEF" w14:textId="77777777" w:rsidTr="009B129D">
        <w:tc>
          <w:tcPr>
            <w:tcW w:w="3510" w:type="dxa"/>
          </w:tcPr>
          <w:p w14:paraId="154AC61A" w14:textId="5A7CC2D5" w:rsidR="004E04B6" w:rsidRPr="009B129D" w:rsidRDefault="004E04B6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9B129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B129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F59B31F" w14:textId="3345FBD6" w:rsidR="004E04B6" w:rsidRPr="009B129D" w:rsidRDefault="004E04B6" w:rsidP="009B129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bidi="th-TH"/>
              </w:rPr>
              <w:t>274,199</w:t>
            </w:r>
          </w:p>
        </w:tc>
        <w:tc>
          <w:tcPr>
            <w:tcW w:w="270" w:type="dxa"/>
            <w:shd w:val="clear" w:color="auto" w:fill="auto"/>
          </w:tcPr>
          <w:p w14:paraId="0F398787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550AE9A6" w:rsidR="004E04B6" w:rsidRPr="009B129D" w:rsidRDefault="004E04B6" w:rsidP="009B129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22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</w:rPr>
              <w:t>48,048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11291DF7" w14:textId="3AE4EC87" w:rsidR="004E04B6" w:rsidRPr="009B129D" w:rsidRDefault="004E04B6" w:rsidP="009B129D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sz w:val="30"/>
                <w:szCs w:val="30"/>
                <w:lang w:bidi="th-TH"/>
              </w:rPr>
              <w:t>226,151</w:t>
            </w:r>
          </w:p>
        </w:tc>
      </w:tr>
      <w:tr w:rsidR="004E04B6" w:rsidRPr="009B129D" w14:paraId="16BD33E8" w14:textId="77777777" w:rsidTr="009B129D">
        <w:tc>
          <w:tcPr>
            <w:tcW w:w="3510" w:type="dxa"/>
          </w:tcPr>
          <w:p w14:paraId="535B35CC" w14:textId="77777777" w:rsidR="004E04B6" w:rsidRPr="009B129D" w:rsidRDefault="004E04B6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12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34DEEBDC" w:rsidR="004E04B6" w:rsidRPr="009B129D" w:rsidRDefault="004E04B6" w:rsidP="009B129D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477,309</w:t>
            </w:r>
          </w:p>
        </w:tc>
        <w:tc>
          <w:tcPr>
            <w:tcW w:w="270" w:type="dxa"/>
            <w:shd w:val="clear" w:color="auto" w:fill="auto"/>
          </w:tcPr>
          <w:p w14:paraId="2D8A8D37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302A1F3E" w:rsidR="004E04B6" w:rsidRPr="009B129D" w:rsidRDefault="004E04B6" w:rsidP="009B129D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22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132,544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4E04B6" w:rsidRPr="009B129D" w:rsidRDefault="004E04B6" w:rsidP="00A455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591BB35F" w14:textId="438D8DD3" w:rsidR="004E04B6" w:rsidRPr="009B129D" w:rsidRDefault="004E04B6" w:rsidP="009B129D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12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344,765</w:t>
            </w:r>
          </w:p>
        </w:tc>
      </w:tr>
    </w:tbl>
    <w:p w14:paraId="0913589A" w14:textId="77777777" w:rsidR="004E04B6" w:rsidRDefault="004E04B6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b/>
          <w:bCs/>
          <w:sz w:val="30"/>
          <w:szCs w:val="30"/>
        </w:rPr>
      </w:pPr>
    </w:p>
    <w:p w14:paraId="69EE3471" w14:textId="649D7EB9" w:rsidR="00E918A6" w:rsidRDefault="008866F7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7475B">
        <w:rPr>
          <w:rFonts w:ascii="Angsana New" w:hAnsi="Angsana New"/>
          <w:b/>
          <w:bCs/>
          <w:sz w:val="30"/>
          <w:szCs w:val="30"/>
        </w:rPr>
        <w:t>6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32162" w:rsidRPr="002264CA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C685AF9" w14:textId="0A76D64E" w:rsidR="00457A21" w:rsidRPr="00A455AB" w:rsidRDefault="00457A21" w:rsidP="00986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0"/>
        <w:gridCol w:w="236"/>
        <w:gridCol w:w="34"/>
        <w:gridCol w:w="1890"/>
      </w:tblGrid>
      <w:tr w:rsidR="00A455AB" w:rsidRPr="00B46472" w14:paraId="364F8168" w14:textId="77777777" w:rsidTr="009B129D">
        <w:trPr>
          <w:tblHeader/>
        </w:trPr>
        <w:tc>
          <w:tcPr>
            <w:tcW w:w="5400" w:type="dxa"/>
          </w:tcPr>
          <w:p w14:paraId="4F60B13D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B7C6227" w14:textId="77777777" w:rsidR="00A455AB" w:rsidRPr="00B87F62" w:rsidRDefault="00A455AB" w:rsidP="004E351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A455AB" w:rsidRPr="00B46472" w14:paraId="590CAC22" w14:textId="77777777" w:rsidTr="009B129D">
        <w:trPr>
          <w:tblHeader/>
        </w:trPr>
        <w:tc>
          <w:tcPr>
            <w:tcW w:w="5400" w:type="dxa"/>
          </w:tcPr>
          <w:p w14:paraId="23243E89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07FD9BF" w14:textId="34587DF6" w:rsidR="00A455AB" w:rsidRPr="00B87F62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ตามวิธีส่วนได้เสีย/งบการเงินเฉพาะกิจการ</w:t>
            </w:r>
          </w:p>
        </w:tc>
      </w:tr>
      <w:tr w:rsidR="00A455AB" w:rsidRPr="00B46472" w14:paraId="7E597292" w14:textId="77777777" w:rsidTr="009B129D">
        <w:trPr>
          <w:tblHeader/>
        </w:trPr>
        <w:tc>
          <w:tcPr>
            <w:tcW w:w="5400" w:type="dxa"/>
          </w:tcPr>
          <w:p w14:paraId="18F447E6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770BAF" w14:textId="4A632D45" w:rsidR="00A455AB" w:rsidRPr="006E5E78" w:rsidRDefault="00A455AB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8081D33" w14:textId="77777777" w:rsidR="00A455AB" w:rsidRPr="006E5E78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24" w:type="dxa"/>
            <w:gridSpan w:val="2"/>
          </w:tcPr>
          <w:p w14:paraId="1A552BA2" w14:textId="0F4F2B1A" w:rsidR="00A455AB" w:rsidRPr="006E5E78" w:rsidRDefault="00104637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E96796" w:rsidRPr="00B46472" w14:paraId="43314B0E" w14:textId="77777777" w:rsidTr="009B129D">
        <w:trPr>
          <w:tblHeader/>
        </w:trPr>
        <w:tc>
          <w:tcPr>
            <w:tcW w:w="5400" w:type="dxa"/>
          </w:tcPr>
          <w:p w14:paraId="488D5309" w14:textId="77777777" w:rsidR="00E96796" w:rsidRPr="006E5E78" w:rsidRDefault="00E96796" w:rsidP="004E35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70B74DD1" w14:textId="77777777" w:rsidR="00E96796" w:rsidRPr="006E5E78" w:rsidRDefault="00E96796" w:rsidP="004E35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55AB" w:rsidRPr="00CF7C61" w14:paraId="17C459A7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551922F0" w14:textId="3B9BDA8C" w:rsidR="00A455AB" w:rsidRPr="00E96796" w:rsidRDefault="00A455AB" w:rsidP="00A455AB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</w:tcPr>
          <w:p w14:paraId="405E3CA3" w14:textId="1D4B1CE1" w:rsidR="00A455AB" w:rsidRPr="00A455AB" w:rsidRDefault="00A455AB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315,932</w:t>
            </w:r>
          </w:p>
        </w:tc>
        <w:tc>
          <w:tcPr>
            <w:tcW w:w="270" w:type="dxa"/>
            <w:gridSpan w:val="2"/>
          </w:tcPr>
          <w:p w14:paraId="7A48FED2" w14:textId="77777777" w:rsidR="00A455AB" w:rsidRPr="00A455AB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4B4AD" w14:textId="397E27DD" w:rsidR="00A455AB" w:rsidRPr="00A455AB" w:rsidRDefault="00A455AB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312,467</w:t>
            </w:r>
          </w:p>
        </w:tc>
      </w:tr>
      <w:tr w:rsidR="00A455AB" w:rsidRPr="00871783" w14:paraId="7F6FD48E" w14:textId="77777777" w:rsidTr="009B129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400" w:type="dxa"/>
          </w:tcPr>
          <w:p w14:paraId="62B00FF7" w14:textId="2F0C3B62" w:rsidR="00A455AB" w:rsidRPr="00E96796" w:rsidRDefault="00A455AB" w:rsidP="00A455A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980" w:type="dxa"/>
          </w:tcPr>
          <w:p w14:paraId="17616EB2" w14:textId="2DF36E38" w:rsidR="00A455AB" w:rsidRPr="00A455AB" w:rsidRDefault="00A455AB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16,441</w:t>
            </w:r>
          </w:p>
        </w:tc>
        <w:tc>
          <w:tcPr>
            <w:tcW w:w="270" w:type="dxa"/>
            <w:gridSpan w:val="2"/>
          </w:tcPr>
          <w:p w14:paraId="0FE04EBA" w14:textId="77777777" w:rsidR="00A455AB" w:rsidRPr="00A455AB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38E18E" w14:textId="76FDA4C1" w:rsidR="00A455AB" w:rsidRPr="00A455AB" w:rsidRDefault="00A455AB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16,524</w:t>
            </w:r>
          </w:p>
        </w:tc>
      </w:tr>
      <w:tr w:rsidR="00A455AB" w:rsidRPr="00CF7C61" w14:paraId="74294672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70AB058F" w14:textId="75916A28" w:rsidR="00A455AB" w:rsidRPr="00E96796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01363C" w14:textId="39AD222E" w:rsidR="00A455AB" w:rsidRPr="00A455AB" w:rsidRDefault="00A455AB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5AB">
              <w:rPr>
                <w:rFonts w:ascii="Angsana New" w:hAnsi="Angsana New"/>
                <w:b/>
                <w:bCs/>
                <w:sz w:val="30"/>
                <w:szCs w:val="30"/>
              </w:rPr>
              <w:t>332,373</w:t>
            </w:r>
          </w:p>
        </w:tc>
        <w:tc>
          <w:tcPr>
            <w:tcW w:w="270" w:type="dxa"/>
            <w:gridSpan w:val="2"/>
          </w:tcPr>
          <w:p w14:paraId="058A7C3C" w14:textId="77777777" w:rsidR="00A455AB" w:rsidRPr="00A455AB" w:rsidRDefault="00A455AB" w:rsidP="00A4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CCB495" w14:textId="55FC4861" w:rsidR="00A455AB" w:rsidRPr="00A455AB" w:rsidRDefault="00A455AB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5AB">
              <w:rPr>
                <w:rFonts w:ascii="Angsana New" w:hAnsi="Angsana New"/>
                <w:b/>
                <w:bCs/>
                <w:sz w:val="30"/>
                <w:szCs w:val="30"/>
              </w:rPr>
              <w:t>328,991</w:t>
            </w:r>
          </w:p>
        </w:tc>
      </w:tr>
    </w:tbl>
    <w:p w14:paraId="4ACA9561" w14:textId="0C6F00A6" w:rsidR="00E96796" w:rsidRPr="00A455AB" w:rsidRDefault="00E96796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  <w:lang w:val="en-GB"/>
        </w:rPr>
      </w:pPr>
    </w:p>
    <w:p w14:paraId="1978A4F1" w14:textId="349FEB99"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C941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ผ</w:t>
      </w: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ลประโยชน์ที่กำหนดไว้</w:t>
      </w:r>
    </w:p>
    <w:p w14:paraId="29CFF5DE" w14:textId="77777777" w:rsidR="000F3F15" w:rsidRPr="00A455AB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  <w:lang w:val="en-GB"/>
        </w:rPr>
      </w:pPr>
    </w:p>
    <w:p w14:paraId="516C4AC6" w14:textId="6430D67B" w:rsidR="00457A21" w:rsidRDefault="00457A21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41 </w:t>
      </w:r>
      <w:r w:rsidR="002C5BA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C5B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</w:t>
      </w:r>
      <w:r w:rsidR="002C5BA6"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38101154" w14:textId="77777777" w:rsidR="00CA1560" w:rsidRPr="00A455AB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1350"/>
        <w:gridCol w:w="270"/>
        <w:gridCol w:w="1260"/>
        <w:gridCol w:w="270"/>
        <w:gridCol w:w="1710"/>
        <w:gridCol w:w="270"/>
        <w:gridCol w:w="1800"/>
      </w:tblGrid>
      <w:tr w:rsidR="00775376" w:rsidRPr="00B0181B" w14:paraId="28EABC1C" w14:textId="77777777" w:rsidTr="00775376">
        <w:trPr>
          <w:tblHeader/>
        </w:trPr>
        <w:tc>
          <w:tcPr>
            <w:tcW w:w="3060" w:type="dxa"/>
          </w:tcPr>
          <w:p w14:paraId="7B28769A" w14:textId="024AC534" w:rsidR="00775376" w:rsidRPr="00B0181B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270" w:type="dxa"/>
          </w:tcPr>
          <w:p w14:paraId="48D9CBD8" w14:textId="77777777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A5AEAA7" w14:textId="2A48E083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E8FA7B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40DE3D84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75376" w:rsidRPr="00B0181B" w14:paraId="1A471022" w14:textId="77777777" w:rsidTr="00775376">
        <w:trPr>
          <w:tblHeader/>
        </w:trPr>
        <w:tc>
          <w:tcPr>
            <w:tcW w:w="3060" w:type="dxa"/>
          </w:tcPr>
          <w:p w14:paraId="503F38C4" w14:textId="375A2492" w:rsidR="00775376" w:rsidRPr="00B0181B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0" w:type="dxa"/>
          </w:tcPr>
          <w:p w14:paraId="23BE02FC" w14:textId="77777777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47192B1" w14:textId="666DF788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561D3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56A71B" w14:textId="77777777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558D47" w14:textId="77777777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319A7CC" w14:textId="77777777" w:rsidR="00775376" w:rsidRPr="00BC12D1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775376" w:rsidRPr="00B0181B" w14:paraId="27CA7449" w14:textId="77777777" w:rsidTr="00775376">
        <w:trPr>
          <w:tblHeader/>
        </w:trPr>
        <w:tc>
          <w:tcPr>
            <w:tcW w:w="3060" w:type="dxa"/>
          </w:tcPr>
          <w:p w14:paraId="3342A5B8" w14:textId="1839CEBB" w:rsidR="00775376" w:rsidRPr="00B0181B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270" w:type="dxa"/>
          </w:tcPr>
          <w:p w14:paraId="538AB8C0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EDC549E" w14:textId="4B854A93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5A703E6" w14:textId="77777777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4D4181" w14:textId="77777777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D6DF7B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4867FF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775376" w:rsidRPr="00B0181B" w14:paraId="3AC61BCC" w14:textId="77777777" w:rsidTr="00775376">
        <w:trPr>
          <w:tblHeader/>
        </w:trPr>
        <w:tc>
          <w:tcPr>
            <w:tcW w:w="3060" w:type="dxa"/>
          </w:tcPr>
          <w:p w14:paraId="1CDBD569" w14:textId="5B516349" w:rsidR="00775376" w:rsidRPr="00B0181B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ACB5DC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896DC29" w14:textId="0BDE854E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E88E185" w14:textId="77777777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4406FE0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0C5EF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862855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775376" w:rsidRPr="00B0181B" w14:paraId="379472B4" w14:textId="77777777" w:rsidTr="00775376">
        <w:trPr>
          <w:tblHeader/>
        </w:trPr>
        <w:tc>
          <w:tcPr>
            <w:tcW w:w="3060" w:type="dxa"/>
          </w:tcPr>
          <w:p w14:paraId="5D252F8F" w14:textId="37D74E31" w:rsidR="00775376" w:rsidRPr="00B0181B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F5DEA7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69E619B" w14:textId="66C99F6C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35135D49" w14:textId="77777777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EE9B9A" w14:textId="77777777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D433DE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D6AC15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775376" w:rsidRPr="00B0181B" w14:paraId="610E4E3F" w14:textId="77777777" w:rsidTr="00775376">
        <w:trPr>
          <w:tblHeader/>
        </w:trPr>
        <w:tc>
          <w:tcPr>
            <w:tcW w:w="3060" w:type="dxa"/>
          </w:tcPr>
          <w:p w14:paraId="55012B65" w14:textId="77777777" w:rsidR="00775376" w:rsidRPr="00B0181B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F63AE" w14:textId="77777777" w:rsidR="00775376" w:rsidRPr="0010463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8EAB0E3" w14:textId="766BA680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E90BD38" w14:textId="77777777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B7F57F" w14:textId="77777777" w:rsidR="00775376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2951CF0C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0C4E5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775376" w:rsidRPr="00B0181B" w14:paraId="4A3C0B56" w14:textId="77777777" w:rsidTr="00775376">
        <w:trPr>
          <w:tblHeader/>
        </w:trPr>
        <w:tc>
          <w:tcPr>
            <w:tcW w:w="3060" w:type="dxa"/>
          </w:tcPr>
          <w:p w14:paraId="7CDCA48B" w14:textId="77777777" w:rsidR="00775376" w:rsidRPr="00B0181B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F1298" w14:textId="77777777" w:rsidR="00775376" w:rsidRPr="0010463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16AA6" w14:textId="06FFC256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6852969" w14:textId="77777777" w:rsidR="00775376" w:rsidRPr="00B0181B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928971" w14:textId="1968E142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AFAE41" w14:textId="77777777" w:rsidR="00775376" w:rsidRPr="00284595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3BCFDB4" w14:textId="110CAB75" w:rsidR="0077537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45DD99A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71C268" w14:textId="77777777" w:rsidR="00775376" w:rsidRPr="003E5BB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775376" w:rsidRPr="007553D7" w14:paraId="545568D7" w14:textId="77777777" w:rsidTr="00775376">
        <w:trPr>
          <w:trHeight w:val="380"/>
        </w:trPr>
        <w:tc>
          <w:tcPr>
            <w:tcW w:w="3060" w:type="dxa"/>
          </w:tcPr>
          <w:p w14:paraId="7C8BD04F" w14:textId="77777777" w:rsidR="00775376" w:rsidRPr="007553D7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E8DC9C" w14:textId="77777777" w:rsidR="00775376" w:rsidRPr="00E029E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</w:tcPr>
          <w:p w14:paraId="1AC36063" w14:textId="4F091148" w:rsidR="00775376" w:rsidRPr="00E029E6" w:rsidRDefault="00775376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376" w:rsidRPr="00CF7C61" w14:paraId="39B0DDC9" w14:textId="2F7E6E00" w:rsidTr="00775376">
        <w:tc>
          <w:tcPr>
            <w:tcW w:w="3060" w:type="dxa"/>
          </w:tcPr>
          <w:p w14:paraId="48A4BC07" w14:textId="77777777" w:rsidR="00775376" w:rsidRPr="00C63F36" w:rsidRDefault="00775376" w:rsidP="009B5E70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D00524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CE408A" w14:textId="65642443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312,467</w:t>
            </w:r>
          </w:p>
        </w:tc>
        <w:tc>
          <w:tcPr>
            <w:tcW w:w="270" w:type="dxa"/>
          </w:tcPr>
          <w:p w14:paraId="6D8EF2D4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6A33B" w14:textId="7E7EBE55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263,733</w:t>
            </w:r>
          </w:p>
        </w:tc>
        <w:tc>
          <w:tcPr>
            <w:tcW w:w="270" w:type="dxa"/>
          </w:tcPr>
          <w:p w14:paraId="73F19D78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046B8E" w14:textId="5F58B0A6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312,467</w:t>
            </w:r>
          </w:p>
        </w:tc>
        <w:tc>
          <w:tcPr>
            <w:tcW w:w="270" w:type="dxa"/>
          </w:tcPr>
          <w:p w14:paraId="1280828F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4EC1D4" w14:textId="38905821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302,252</w:t>
            </w:r>
          </w:p>
        </w:tc>
      </w:tr>
      <w:tr w:rsidR="00775376" w:rsidRPr="00871783" w14:paraId="3E5DCEE8" w14:textId="086EB4F7" w:rsidTr="00775376">
        <w:trPr>
          <w:trHeight w:val="70"/>
        </w:trPr>
        <w:tc>
          <w:tcPr>
            <w:tcW w:w="3060" w:type="dxa"/>
          </w:tcPr>
          <w:p w14:paraId="51392935" w14:textId="77777777" w:rsidR="00775376" w:rsidRPr="00C4327B" w:rsidRDefault="00775376" w:rsidP="009B5E70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3FEE14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EEB125" w14:textId="40621802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E9895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005231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69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6C628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80F484" w14:textId="1732E9F9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38714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211E22" w14:textId="671D51AF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CF7C61" w14:paraId="6AB242AD" w14:textId="038DACE3" w:rsidTr="00775376">
        <w:tc>
          <w:tcPr>
            <w:tcW w:w="3060" w:type="dxa"/>
          </w:tcPr>
          <w:p w14:paraId="2FD78176" w14:textId="460B98AC" w:rsidR="00775376" w:rsidRPr="00403154" w:rsidRDefault="00775376" w:rsidP="009B5E70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</w:t>
            </w:r>
            <w:r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ในกำไร</w:t>
            </w: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B69F917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8E5AEA" w14:textId="459D3794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2B50C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2878E2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69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4E2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ADD348" w14:textId="112CB810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37273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2E2C38" w14:textId="4FF208AB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CF7C61" w14:paraId="0F7C1D92" w14:textId="77777777" w:rsidTr="00775376">
        <w:tc>
          <w:tcPr>
            <w:tcW w:w="3060" w:type="dxa"/>
          </w:tcPr>
          <w:p w14:paraId="182127F7" w14:textId="77777777" w:rsidR="00775376" w:rsidRPr="00CF7C61" w:rsidRDefault="00775376" w:rsidP="009B5E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70" w:type="dxa"/>
          </w:tcPr>
          <w:p w14:paraId="03B37F76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06E102" w14:textId="6B85B66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21,204</w:t>
            </w:r>
          </w:p>
        </w:tc>
        <w:tc>
          <w:tcPr>
            <w:tcW w:w="270" w:type="dxa"/>
          </w:tcPr>
          <w:p w14:paraId="61F2DEFE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61AB3D" w14:textId="325DC235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13,137</w:t>
            </w:r>
          </w:p>
        </w:tc>
        <w:tc>
          <w:tcPr>
            <w:tcW w:w="270" w:type="dxa"/>
          </w:tcPr>
          <w:p w14:paraId="25647CE1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6F30B64" w14:textId="51F03E33" w:rsidR="00775376" w:rsidRPr="009B5E70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21,204</w:t>
            </w:r>
          </w:p>
        </w:tc>
        <w:tc>
          <w:tcPr>
            <w:tcW w:w="270" w:type="dxa"/>
          </w:tcPr>
          <w:p w14:paraId="5E1C14F7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08D911" w14:textId="721776C6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13,047</w:t>
            </w:r>
          </w:p>
        </w:tc>
      </w:tr>
      <w:tr w:rsidR="00775376" w:rsidRPr="00CF7C61" w14:paraId="0F3EB0AE" w14:textId="1F63638C" w:rsidTr="00775376">
        <w:tc>
          <w:tcPr>
            <w:tcW w:w="3060" w:type="dxa"/>
          </w:tcPr>
          <w:p w14:paraId="53B4D91D" w14:textId="77777777" w:rsidR="00775376" w:rsidRPr="00403154" w:rsidRDefault="00775376" w:rsidP="009B5E70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154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" w:type="dxa"/>
          </w:tcPr>
          <w:p w14:paraId="2807B41F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FA0773" w14:textId="182D970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FC9F6B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CA123" w14:textId="2E703961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45,764</w:t>
            </w:r>
          </w:p>
        </w:tc>
        <w:tc>
          <w:tcPr>
            <w:tcW w:w="270" w:type="dxa"/>
          </w:tcPr>
          <w:p w14:paraId="71532779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6E1F21" w14:textId="22561B74" w:rsidR="00775376" w:rsidRPr="009B5E70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A57B6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EEA76F" w14:textId="1880D5A9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376" w:rsidRPr="00CF7C61" w14:paraId="6CACEC25" w14:textId="403C6BF5" w:rsidTr="00775376">
        <w:tc>
          <w:tcPr>
            <w:tcW w:w="3060" w:type="dxa"/>
          </w:tcPr>
          <w:p w14:paraId="30F6FE02" w14:textId="4155BC12" w:rsidR="00775376" w:rsidRPr="00CF7C61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711F862B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7B6A3F" w14:textId="4A95D52A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70" w:type="dxa"/>
          </w:tcPr>
          <w:p w14:paraId="2FA7AC5C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8C051C" w14:textId="0ED5692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7,722</w:t>
            </w:r>
          </w:p>
        </w:tc>
        <w:tc>
          <w:tcPr>
            <w:tcW w:w="270" w:type="dxa"/>
          </w:tcPr>
          <w:p w14:paraId="0A2FBEE8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AC4D3B" w14:textId="2C2FB896" w:rsidR="00775376" w:rsidRPr="009B5E70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70" w:type="dxa"/>
          </w:tcPr>
          <w:p w14:paraId="7FA57B31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06723D" w14:textId="69F2E7D5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5,792</w:t>
            </w:r>
          </w:p>
        </w:tc>
      </w:tr>
      <w:tr w:rsidR="00775376" w:rsidRPr="00CF7C61" w14:paraId="076D8FE3" w14:textId="37597F01" w:rsidTr="00775376">
        <w:tc>
          <w:tcPr>
            <w:tcW w:w="3060" w:type="dxa"/>
          </w:tcPr>
          <w:p w14:paraId="40EC33A3" w14:textId="77777777" w:rsidR="00775376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82B577" w14:textId="77777777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85D925" w14:textId="616B1E9F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  <w:tc>
          <w:tcPr>
            <w:tcW w:w="270" w:type="dxa"/>
          </w:tcPr>
          <w:p w14:paraId="69E82D9E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2AE3B0" w14:textId="7451E8BB" w:rsidR="00775376" w:rsidRPr="009B5E70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66,623</w:t>
            </w:r>
          </w:p>
        </w:tc>
        <w:tc>
          <w:tcPr>
            <w:tcW w:w="270" w:type="dxa"/>
          </w:tcPr>
          <w:p w14:paraId="06F1375E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C815F21" w14:textId="055A3B42" w:rsidR="00775376" w:rsidRPr="009B5E70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  <w:tc>
          <w:tcPr>
            <w:tcW w:w="270" w:type="dxa"/>
          </w:tcPr>
          <w:p w14:paraId="200405B3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F6A11F7" w14:textId="233B60C8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18,839</w:t>
            </w:r>
          </w:p>
        </w:tc>
      </w:tr>
      <w:tr w:rsidR="00775376" w:rsidRPr="00CF7C61" w14:paraId="4AABE335" w14:textId="77777777" w:rsidTr="00775376">
        <w:tc>
          <w:tcPr>
            <w:tcW w:w="3060" w:type="dxa"/>
          </w:tcPr>
          <w:p w14:paraId="3EA45EF0" w14:textId="77777777" w:rsidR="00775376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8C195E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AF0F5" w14:textId="62789229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AC3B0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122B3B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12651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1F7A786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9F10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FD0B6C" w14:textId="77777777" w:rsidR="00775376" w:rsidRPr="009B5E70" w:rsidRDefault="00775376" w:rsidP="009B5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CF7C61" w14:paraId="369FF6F0" w14:textId="069DD8F1" w:rsidTr="00775376">
        <w:tc>
          <w:tcPr>
            <w:tcW w:w="3060" w:type="dxa"/>
          </w:tcPr>
          <w:p w14:paraId="0D182EE5" w14:textId="5C334E64" w:rsidR="00775376" w:rsidRPr="002A4255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6D8E0835" w14:textId="77777777" w:rsidR="00775376" w:rsidRPr="00493246" w:rsidRDefault="00775376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CBCC7F" w14:textId="07B60943" w:rsidR="00775376" w:rsidRPr="00493246" w:rsidRDefault="00775376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12503" w14:textId="77777777" w:rsidR="00775376" w:rsidRPr="00CF7C61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5CE1D" w14:textId="77777777" w:rsidR="00775376" w:rsidRPr="00C95005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10946" w14:textId="77777777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2D9AFE" w14:textId="77777777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5F451" w14:textId="77777777" w:rsidR="00775376" w:rsidRPr="00CF2079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9854F0" w14:textId="40DA413F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CF7C61" w14:paraId="7880E42B" w14:textId="1EFF6EA8" w:rsidTr="00775376">
        <w:tc>
          <w:tcPr>
            <w:tcW w:w="3060" w:type="dxa"/>
          </w:tcPr>
          <w:p w14:paraId="21BFB149" w14:textId="64C8A1A9" w:rsidR="00775376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</w:t>
            </w:r>
          </w:p>
          <w:p w14:paraId="67DC7EA7" w14:textId="0536C8BD" w:rsidR="00775376" w:rsidRDefault="00775376" w:rsidP="00D81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70" w:type="dxa"/>
          </w:tcPr>
          <w:p w14:paraId="6525D83F" w14:textId="77777777" w:rsidR="00775376" w:rsidRPr="00493246" w:rsidRDefault="00775376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F3A815" w14:textId="7CDDD448" w:rsidR="00775376" w:rsidRPr="00493246" w:rsidRDefault="00775376" w:rsidP="00C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3F82E" w14:textId="77777777" w:rsidR="00775376" w:rsidRPr="00CF7C61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D4F2A6" w14:textId="77777777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DA08D" w14:textId="77777777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B4F752" w14:textId="77777777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4D8C" w14:textId="77777777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44D30F" w14:textId="4F7A8684" w:rsidR="00775376" w:rsidRPr="00493246" w:rsidRDefault="00775376" w:rsidP="0082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CF7C61" w14:paraId="5EB8C809" w14:textId="1361D0DA" w:rsidTr="00775376">
        <w:tc>
          <w:tcPr>
            <w:tcW w:w="3060" w:type="dxa"/>
          </w:tcPr>
          <w:p w14:paraId="0BE5D1DA" w14:textId="6AA4AFD7" w:rsidR="00775376" w:rsidRPr="00D81310" w:rsidRDefault="00775376" w:rsidP="00CF207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48D2F88C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0417C" w14:textId="77E5E018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CE8BF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9B1CB" w14:textId="2B31AF78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74F67A61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C1DFF0" w14:textId="2E6CC6CE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FA98B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95EBFA" w14:textId="1E139538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775376" w:rsidRPr="00CF7C61" w14:paraId="545FDAAD" w14:textId="548A92D0" w:rsidTr="00775376">
        <w:tc>
          <w:tcPr>
            <w:tcW w:w="3060" w:type="dxa"/>
          </w:tcPr>
          <w:p w14:paraId="50CB19C6" w14:textId="58337C0B" w:rsidR="00775376" w:rsidRPr="00D81310" w:rsidRDefault="00775376" w:rsidP="00CF207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71F9E875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A89F58" w14:textId="6095E833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5A159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BBDE1" w14:textId="722AF7F5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  <w:tc>
          <w:tcPr>
            <w:tcW w:w="270" w:type="dxa"/>
          </w:tcPr>
          <w:p w14:paraId="29F045D1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B33E0B" w14:textId="0128FB3B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DE35B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2F09DB" w14:textId="1C3AB976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</w:tr>
      <w:tr w:rsidR="00775376" w:rsidRPr="00CF7C61" w14:paraId="6487AE4F" w14:textId="1E99FDAA" w:rsidTr="00775376">
        <w:tc>
          <w:tcPr>
            <w:tcW w:w="3060" w:type="dxa"/>
          </w:tcPr>
          <w:p w14:paraId="7C54FEE8" w14:textId="4F3586C0" w:rsidR="00775376" w:rsidRPr="00D81310" w:rsidRDefault="00775376" w:rsidP="00CF207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0FACE702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C3F5E0" w14:textId="1B57BAFB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BC8C48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E944D" w14:textId="4E2646EC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(9,759)</w:t>
            </w:r>
          </w:p>
        </w:tc>
        <w:tc>
          <w:tcPr>
            <w:tcW w:w="270" w:type="dxa"/>
          </w:tcPr>
          <w:p w14:paraId="5A6C2869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2572734" w14:textId="7D9F9225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73E70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A513D7" w14:textId="6DB69A10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(9,759)</w:t>
            </w:r>
          </w:p>
        </w:tc>
      </w:tr>
      <w:tr w:rsidR="00775376" w:rsidRPr="00CF7C61" w14:paraId="6C5CD6F9" w14:textId="1BF6D19C" w:rsidTr="00775376">
        <w:tc>
          <w:tcPr>
            <w:tcW w:w="3060" w:type="dxa"/>
          </w:tcPr>
          <w:p w14:paraId="18C3A221" w14:textId="77777777" w:rsidR="00775376" w:rsidRPr="005C40B5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0" w:type="dxa"/>
          </w:tcPr>
          <w:p w14:paraId="2CF4463A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2F87A2" w14:textId="7726F790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31BCE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FE9264" w14:textId="23AA8A79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9,178</w:t>
            </w:r>
          </w:p>
        </w:tc>
        <w:tc>
          <w:tcPr>
            <w:tcW w:w="270" w:type="dxa"/>
          </w:tcPr>
          <w:p w14:paraId="3142D707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C3FF311" w14:textId="6C2C5BA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74D28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6D4117B" w14:textId="7CC4FC9E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9,178</w:t>
            </w:r>
          </w:p>
        </w:tc>
      </w:tr>
      <w:tr w:rsidR="00775376" w:rsidRPr="00CF7C61" w14:paraId="2616B6B5" w14:textId="70AF8448" w:rsidTr="00775376">
        <w:tc>
          <w:tcPr>
            <w:tcW w:w="3060" w:type="dxa"/>
          </w:tcPr>
          <w:p w14:paraId="085778E7" w14:textId="77777777" w:rsidR="00775376" w:rsidRPr="005C40B5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70" w:type="dxa"/>
          </w:tcPr>
          <w:p w14:paraId="7DBF04F1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C5E13B" w14:textId="3236DCBD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E4776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E84818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28C79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73C9EF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447EA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872ADE1" w14:textId="0EC7DC8A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172ECE" w14:paraId="47129602" w14:textId="02853DA0" w:rsidTr="00775376">
        <w:tc>
          <w:tcPr>
            <w:tcW w:w="3060" w:type="dxa"/>
          </w:tcPr>
          <w:p w14:paraId="4FD462C7" w14:textId="77777777" w:rsidR="00775376" w:rsidRPr="00CF7C61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270" w:type="dxa"/>
          </w:tcPr>
          <w:p w14:paraId="7FAB53FB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DE4490" w14:textId="242D79EE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(22,117)</w:t>
            </w:r>
          </w:p>
        </w:tc>
        <w:tc>
          <w:tcPr>
            <w:tcW w:w="270" w:type="dxa"/>
          </w:tcPr>
          <w:p w14:paraId="66F8FABD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B807DD" w14:textId="178B69B4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(27,067)</w:t>
            </w:r>
          </w:p>
        </w:tc>
        <w:tc>
          <w:tcPr>
            <w:tcW w:w="270" w:type="dxa"/>
          </w:tcPr>
          <w:p w14:paraId="0878F182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B6E894" w14:textId="1ECEC428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(22,117)</w:t>
            </w:r>
          </w:p>
        </w:tc>
        <w:tc>
          <w:tcPr>
            <w:tcW w:w="270" w:type="dxa"/>
          </w:tcPr>
          <w:p w14:paraId="2C5E38AB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C99CF08" w14:textId="7D47E9D3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(17,802)</w:t>
            </w:r>
          </w:p>
        </w:tc>
      </w:tr>
      <w:tr w:rsidR="00775376" w:rsidRPr="00C4327B" w14:paraId="4CD58D6C" w14:textId="43A850AE" w:rsidTr="00775376">
        <w:trPr>
          <w:trHeight w:val="82"/>
        </w:trPr>
        <w:tc>
          <w:tcPr>
            <w:tcW w:w="3060" w:type="dxa"/>
          </w:tcPr>
          <w:p w14:paraId="2F1193C8" w14:textId="77777777" w:rsidR="00775376" w:rsidRPr="00C4327B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7DA5C8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  <w:tab w:val="decimal" w:pos="1140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5F3D51" w14:textId="6AC1D10C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  <w:tab w:val="decimal" w:pos="1140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02836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D38D04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1F0F3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5E015D" w14:textId="22D5AE71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17F03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B2C0DD6" w14:textId="35B0D03D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376" w:rsidRPr="00172ECE" w14:paraId="0B19DD10" w14:textId="541B906D" w:rsidTr="00775376">
        <w:trPr>
          <w:trHeight w:val="70"/>
        </w:trPr>
        <w:tc>
          <w:tcPr>
            <w:tcW w:w="3060" w:type="dxa"/>
            <w:vAlign w:val="bottom"/>
          </w:tcPr>
          <w:p w14:paraId="379F4033" w14:textId="77777777" w:rsidR="00775376" w:rsidRPr="00172ECE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270" w:type="dxa"/>
          </w:tcPr>
          <w:p w14:paraId="7C5D5BCC" w14:textId="77777777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6EC7CE" w14:textId="774DBD20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079">
              <w:rPr>
                <w:rFonts w:ascii="Angsana New" w:hAnsi="Angsana New"/>
                <w:b/>
                <w:bCs/>
                <w:sz w:val="30"/>
                <w:szCs w:val="30"/>
              </w:rPr>
              <w:t>315,932</w:t>
            </w:r>
          </w:p>
        </w:tc>
        <w:tc>
          <w:tcPr>
            <w:tcW w:w="270" w:type="dxa"/>
          </w:tcPr>
          <w:p w14:paraId="7BF41D86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1D88E7" w14:textId="0723360B" w:rsidR="00775376" w:rsidRPr="00CF2079" w:rsidRDefault="00775376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079">
              <w:rPr>
                <w:rFonts w:ascii="Angsana New" w:hAnsi="Angsana New"/>
                <w:b/>
                <w:bCs/>
                <w:sz w:val="30"/>
                <w:szCs w:val="30"/>
              </w:rPr>
              <w:t>312,467</w:t>
            </w:r>
          </w:p>
        </w:tc>
        <w:tc>
          <w:tcPr>
            <w:tcW w:w="270" w:type="dxa"/>
          </w:tcPr>
          <w:p w14:paraId="5C97123A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F7DA010" w14:textId="75873DAF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079">
              <w:rPr>
                <w:rFonts w:ascii="Angsana New" w:hAnsi="Angsana New"/>
                <w:b/>
                <w:bCs/>
                <w:sz w:val="30"/>
                <w:szCs w:val="30"/>
              </w:rPr>
              <w:t>315,932</w:t>
            </w:r>
          </w:p>
        </w:tc>
        <w:tc>
          <w:tcPr>
            <w:tcW w:w="270" w:type="dxa"/>
          </w:tcPr>
          <w:p w14:paraId="509050BE" w14:textId="77777777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0807C97" w14:textId="60565FA1" w:rsidR="00775376" w:rsidRPr="00CF2079" w:rsidRDefault="00775376" w:rsidP="00CF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079">
              <w:rPr>
                <w:rFonts w:ascii="Angsana New" w:hAnsi="Angsana New"/>
                <w:b/>
                <w:bCs/>
                <w:sz w:val="30"/>
                <w:szCs w:val="30"/>
              </w:rPr>
              <w:t>312,467</w:t>
            </w:r>
          </w:p>
        </w:tc>
      </w:tr>
    </w:tbl>
    <w:p w14:paraId="341FA0AB" w14:textId="18C98F3C" w:rsidR="00CA1560" w:rsidRPr="00A77939" w:rsidRDefault="00CA1560" w:rsidP="00E60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B74C9D0" w14:textId="5CDBB238" w:rsidR="00CA1560" w:rsidRPr="00B0181B" w:rsidRDefault="00615562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CA1560" w:rsidRPr="00B0181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4A6F1DE2" w14:textId="77777777" w:rsidR="00CA1560" w:rsidRPr="005D44E3" w:rsidRDefault="00CA1560" w:rsidP="005D44E3">
      <w:pPr>
        <w:spacing w:line="240" w:lineRule="auto"/>
        <w:ind w:right="389" w:firstLine="540"/>
        <w:rPr>
          <w:rFonts w:ascii="Angsana New" w:hAnsi="Angsana New"/>
          <w:color w:val="000000"/>
          <w:sz w:val="30"/>
          <w:szCs w:val="30"/>
        </w:rPr>
      </w:pPr>
    </w:p>
    <w:p w14:paraId="23DA418B" w14:textId="77777777" w:rsidR="00CA1560" w:rsidRDefault="00CA1560" w:rsidP="005D44E3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3C4EDC94" w14:textId="6D69D28A" w:rsidR="00615562" w:rsidRDefault="00615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70"/>
        <w:gridCol w:w="1260"/>
        <w:gridCol w:w="270"/>
        <w:gridCol w:w="1710"/>
        <w:gridCol w:w="270"/>
        <w:gridCol w:w="1800"/>
      </w:tblGrid>
      <w:tr w:rsidR="00746A43" w:rsidRPr="00B0181B" w14:paraId="720AA677" w14:textId="77777777" w:rsidTr="00A31F6F">
        <w:tc>
          <w:tcPr>
            <w:tcW w:w="2700" w:type="dxa"/>
          </w:tcPr>
          <w:p w14:paraId="56503859" w14:textId="5DD8E3FA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2880" w:type="dxa"/>
            <w:gridSpan w:val="3"/>
          </w:tcPr>
          <w:p w14:paraId="5E8E8300" w14:textId="2FF9597B" w:rsidR="00746A43" w:rsidRPr="00BC12D1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447A95" w14:textId="77777777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A1F68F8" w14:textId="77777777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46A43" w:rsidRPr="00B0181B" w14:paraId="3E707146" w14:textId="77777777" w:rsidTr="00A31F6F">
        <w:tc>
          <w:tcPr>
            <w:tcW w:w="2700" w:type="dxa"/>
          </w:tcPr>
          <w:p w14:paraId="1DA12229" w14:textId="578E70E8" w:rsidR="00746A43" w:rsidRPr="00B0181B" w:rsidRDefault="00746A43" w:rsidP="00851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ตามผลประโยชน์พนักงาน</w:t>
            </w:r>
          </w:p>
        </w:tc>
        <w:tc>
          <w:tcPr>
            <w:tcW w:w="2880" w:type="dxa"/>
            <w:gridSpan w:val="3"/>
          </w:tcPr>
          <w:p w14:paraId="49A84D58" w14:textId="3F37770E" w:rsidR="00746A43" w:rsidRPr="00BC12D1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C09A0" w14:textId="77777777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AFA251A" w14:textId="77777777" w:rsidR="00746A43" w:rsidRPr="00BC12D1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6E3874" w14:textId="77777777" w:rsidR="00746A43" w:rsidRPr="00BC12D1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4788419" w14:textId="77777777" w:rsidR="00746A43" w:rsidRPr="00BC12D1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746A43" w:rsidRPr="00B0181B" w14:paraId="219D23EC" w14:textId="77777777" w:rsidTr="00A31F6F">
        <w:tc>
          <w:tcPr>
            <w:tcW w:w="2700" w:type="dxa"/>
          </w:tcPr>
          <w:p w14:paraId="7AB65B20" w14:textId="0E8E6786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880" w:type="dxa"/>
            <w:gridSpan w:val="3"/>
          </w:tcPr>
          <w:p w14:paraId="40D2CC84" w14:textId="05C0D0F9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1FCC163" w14:textId="77777777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93E037" w14:textId="77777777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0D4B2A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09520B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746A43" w:rsidRPr="00B0181B" w14:paraId="79A47ADE" w14:textId="77777777" w:rsidTr="00A31F6F">
        <w:tc>
          <w:tcPr>
            <w:tcW w:w="2700" w:type="dxa"/>
          </w:tcPr>
          <w:p w14:paraId="2477E9DB" w14:textId="77777777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7533739" w14:textId="75AFF5C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E7A562E" w14:textId="77777777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48FFB2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63976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74FFD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</w:tr>
      <w:tr w:rsidR="00746A43" w:rsidRPr="00B0181B" w14:paraId="1DD794D6" w14:textId="77777777" w:rsidTr="00A31F6F">
        <w:tc>
          <w:tcPr>
            <w:tcW w:w="2700" w:type="dxa"/>
          </w:tcPr>
          <w:p w14:paraId="360A8E4F" w14:textId="77777777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E0249AF" w14:textId="6FFF142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8D1A85F" w14:textId="77777777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E3530A2" w14:textId="77777777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9794D0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34C0DC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746A43" w:rsidRPr="00B0181B" w14:paraId="01DEAFFE" w14:textId="77777777" w:rsidTr="00A31F6F">
        <w:tc>
          <w:tcPr>
            <w:tcW w:w="2700" w:type="dxa"/>
          </w:tcPr>
          <w:p w14:paraId="72759235" w14:textId="77777777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2376EB80" w14:textId="68704CE1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43544E0" w14:textId="77777777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A001C5" w14:textId="77777777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5770A57A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891B08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746A43" w:rsidRPr="00B0181B" w14:paraId="4D54E61A" w14:textId="77777777" w:rsidTr="00A31F6F">
        <w:tc>
          <w:tcPr>
            <w:tcW w:w="2700" w:type="dxa"/>
          </w:tcPr>
          <w:p w14:paraId="57124B95" w14:textId="77777777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A88B1" w14:textId="04874E27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8ADEEC" w14:textId="77777777" w:rsidR="00746A43" w:rsidRPr="00B0181B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96B782" w14:textId="0568F94F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0AE3C6" w14:textId="77777777" w:rsidR="00746A43" w:rsidRPr="00284595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6D0EBFC" w14:textId="1D55978C" w:rsidR="00746A43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FA0034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E6CD0A" w14:textId="77777777" w:rsidR="00746A43" w:rsidRPr="003E5BB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</w:tr>
      <w:tr w:rsidR="00746A43" w:rsidRPr="007553D7" w14:paraId="2318F517" w14:textId="77777777" w:rsidTr="00A31F6F">
        <w:trPr>
          <w:trHeight w:val="380"/>
        </w:trPr>
        <w:tc>
          <w:tcPr>
            <w:tcW w:w="2700" w:type="dxa"/>
          </w:tcPr>
          <w:p w14:paraId="4D0C5BBF" w14:textId="77777777" w:rsidR="00746A43" w:rsidRPr="007553D7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</w:tcPr>
          <w:p w14:paraId="6E28823B" w14:textId="558A31CB" w:rsidR="00746A43" w:rsidRPr="00E029E6" w:rsidRDefault="00746A43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6A43" w:rsidRPr="00CF7C61" w14:paraId="160190D5" w14:textId="6B6D86BC" w:rsidTr="00A31F6F">
        <w:tc>
          <w:tcPr>
            <w:tcW w:w="2700" w:type="dxa"/>
          </w:tcPr>
          <w:p w14:paraId="546FE61B" w14:textId="0897FC59" w:rsidR="00746A43" w:rsidRPr="00C63F36" w:rsidRDefault="00746A43" w:rsidP="00F117D9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3DB8C5F" w14:textId="28504D6E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16,524</w:t>
            </w:r>
          </w:p>
        </w:tc>
        <w:tc>
          <w:tcPr>
            <w:tcW w:w="270" w:type="dxa"/>
          </w:tcPr>
          <w:p w14:paraId="78A50E4C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26820" w14:textId="3431F035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15,134</w:t>
            </w:r>
          </w:p>
        </w:tc>
        <w:tc>
          <w:tcPr>
            <w:tcW w:w="270" w:type="dxa"/>
          </w:tcPr>
          <w:p w14:paraId="61559117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DF00B7" w14:textId="6D48C5E0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16,524</w:t>
            </w:r>
          </w:p>
        </w:tc>
        <w:tc>
          <w:tcPr>
            <w:tcW w:w="270" w:type="dxa"/>
          </w:tcPr>
          <w:p w14:paraId="583F8D26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D6CF09" w14:textId="1BDC207B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15,161</w:t>
            </w:r>
          </w:p>
        </w:tc>
      </w:tr>
      <w:tr w:rsidR="00746A43" w:rsidRPr="005D44E3" w14:paraId="3365CD2D" w14:textId="42D1661C" w:rsidTr="00A31F6F">
        <w:trPr>
          <w:trHeight w:val="254"/>
        </w:trPr>
        <w:tc>
          <w:tcPr>
            <w:tcW w:w="2700" w:type="dxa"/>
          </w:tcPr>
          <w:p w14:paraId="52A95E91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9DC53B" w14:textId="2D747867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3922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098E2" w14:textId="77777777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CAF2B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5807E9" w14:textId="2AAC184B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04B92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4711D7" w14:textId="1916D043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A43" w:rsidRPr="00CF7C61" w14:paraId="5C64CE87" w14:textId="1F8464DC" w:rsidTr="00A31F6F">
        <w:tc>
          <w:tcPr>
            <w:tcW w:w="2700" w:type="dxa"/>
          </w:tcPr>
          <w:p w14:paraId="637CFE3A" w14:textId="453D0ABF" w:rsidR="00746A43" w:rsidRPr="00403154" w:rsidRDefault="00746A43" w:rsidP="00F117D9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03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03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50" w:type="dxa"/>
          </w:tcPr>
          <w:p w14:paraId="4D31F0D4" w14:textId="5A9CA566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0D53A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0CE3D" w14:textId="77777777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42DBA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1F6DA3" w14:textId="7848C7C1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38A40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1E1A39" w14:textId="0C9FE07B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A43" w:rsidRPr="00CF7C61" w14:paraId="653B24D5" w14:textId="5EE0CF6D" w:rsidTr="00A31F6F">
        <w:tc>
          <w:tcPr>
            <w:tcW w:w="2700" w:type="dxa"/>
          </w:tcPr>
          <w:p w14:paraId="2253FF1D" w14:textId="77777777" w:rsidR="00746A43" w:rsidRPr="00CF7C61" w:rsidRDefault="00746A43" w:rsidP="00F117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50" w:type="dxa"/>
          </w:tcPr>
          <w:p w14:paraId="0B6ECEDC" w14:textId="0A80C47E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270" w:type="dxa"/>
          </w:tcPr>
          <w:p w14:paraId="350280CD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3F8C3" w14:textId="372AD766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  <w:tc>
          <w:tcPr>
            <w:tcW w:w="270" w:type="dxa"/>
          </w:tcPr>
          <w:p w14:paraId="38A7AFCC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AEC5B37" w14:textId="796FE747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270" w:type="dxa"/>
          </w:tcPr>
          <w:p w14:paraId="32E9B068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8276D1" w14:textId="550885DB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2,439</w:t>
            </w:r>
          </w:p>
        </w:tc>
      </w:tr>
      <w:tr w:rsidR="00746A43" w:rsidRPr="00CF7C61" w14:paraId="2995DD64" w14:textId="3515112F" w:rsidTr="00A31F6F">
        <w:tc>
          <w:tcPr>
            <w:tcW w:w="2700" w:type="dxa"/>
          </w:tcPr>
          <w:p w14:paraId="2900F0F9" w14:textId="45789B0C" w:rsidR="00746A43" w:rsidRPr="00CF7C61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94205" w14:textId="312811AC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5DD6912E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8C89F9" w14:textId="1BC7924C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46696E4B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353F06C" w14:textId="1A5A1ECE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7E07C0CD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41093A" w14:textId="0E5C88A6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746A43" w:rsidRPr="00CF7C61" w14:paraId="2FA2AB82" w14:textId="4E0B9EAE" w:rsidTr="00A31F6F">
        <w:tc>
          <w:tcPr>
            <w:tcW w:w="2700" w:type="dxa"/>
          </w:tcPr>
          <w:p w14:paraId="755B0730" w14:textId="77777777" w:rsidR="00746A43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2FAFAD" w14:textId="107C13F9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270" w:type="dxa"/>
          </w:tcPr>
          <w:p w14:paraId="007367C7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60EE4B" w14:textId="65321E73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  <w:tc>
          <w:tcPr>
            <w:tcW w:w="270" w:type="dxa"/>
          </w:tcPr>
          <w:p w14:paraId="3543AD2B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5F5C303" w14:textId="45D769BB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270" w:type="dxa"/>
          </w:tcPr>
          <w:p w14:paraId="622BCDAB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D36449" w14:textId="73FFFD34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</w:tr>
      <w:tr w:rsidR="00746A43" w:rsidRPr="005D44E3" w14:paraId="1CEA04ED" w14:textId="7EBB0DA5" w:rsidTr="00A31F6F">
        <w:tc>
          <w:tcPr>
            <w:tcW w:w="2700" w:type="dxa"/>
          </w:tcPr>
          <w:p w14:paraId="27F1B6B4" w14:textId="3EE0F580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FAE397" w14:textId="22F1B0F8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A0DA4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A3B1A" w14:textId="77777777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BCF09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14517A" w14:textId="4D197574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DAAB0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077DEE" w14:textId="457DFB47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A43" w:rsidRPr="00172ECE" w14:paraId="7E44263A" w14:textId="5F771190" w:rsidTr="00A31F6F">
        <w:tc>
          <w:tcPr>
            <w:tcW w:w="2700" w:type="dxa"/>
          </w:tcPr>
          <w:p w14:paraId="58CBBF94" w14:textId="63DE6399" w:rsidR="00746A43" w:rsidRPr="00CF7C61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81758C" w14:textId="162AEFE4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(1,598)</w:t>
            </w:r>
          </w:p>
        </w:tc>
        <w:tc>
          <w:tcPr>
            <w:tcW w:w="270" w:type="dxa"/>
          </w:tcPr>
          <w:p w14:paraId="50873B19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3139B" w14:textId="32D54FF8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(2,071)</w:t>
            </w:r>
          </w:p>
        </w:tc>
        <w:tc>
          <w:tcPr>
            <w:tcW w:w="270" w:type="dxa"/>
          </w:tcPr>
          <w:p w14:paraId="3E4FEC99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C3E075" w14:textId="3E03675A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(1,598)</w:t>
            </w:r>
          </w:p>
        </w:tc>
        <w:tc>
          <w:tcPr>
            <w:tcW w:w="270" w:type="dxa"/>
          </w:tcPr>
          <w:p w14:paraId="4E4BF0E9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E9B60C" w14:textId="23A0B553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(1,312)</w:t>
            </w:r>
          </w:p>
        </w:tc>
      </w:tr>
      <w:tr w:rsidR="00746A43" w:rsidRPr="005D44E3" w14:paraId="36D36525" w14:textId="21F9EA6A" w:rsidTr="00A31F6F">
        <w:trPr>
          <w:trHeight w:val="82"/>
        </w:trPr>
        <w:tc>
          <w:tcPr>
            <w:tcW w:w="2700" w:type="dxa"/>
          </w:tcPr>
          <w:p w14:paraId="177B8844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2762A7" w14:textId="5E4F6B92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0AB95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36A56" w14:textId="77777777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D548B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F15D404" w14:textId="1B34855F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D8D5D" w14:textId="77777777" w:rsidR="00746A43" w:rsidRPr="005D44E3" w:rsidRDefault="00746A4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A2A852" w14:textId="5266057E" w:rsidR="00746A43" w:rsidRPr="005D44E3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5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A43" w:rsidRPr="00172ECE" w14:paraId="2814634A" w14:textId="7A201406" w:rsidTr="00A31F6F">
        <w:trPr>
          <w:trHeight w:val="70"/>
        </w:trPr>
        <w:tc>
          <w:tcPr>
            <w:tcW w:w="2700" w:type="dxa"/>
            <w:vAlign w:val="bottom"/>
          </w:tcPr>
          <w:p w14:paraId="66DC18AD" w14:textId="49185336" w:rsidR="00746A43" w:rsidRPr="00172ECE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AB95B1" w14:textId="24F279AF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7D9">
              <w:rPr>
                <w:rFonts w:ascii="Angsana New" w:hAnsi="Angsana New"/>
                <w:b/>
                <w:bCs/>
                <w:sz w:val="30"/>
                <w:szCs w:val="30"/>
              </w:rPr>
              <w:t>16,441</w:t>
            </w:r>
          </w:p>
        </w:tc>
        <w:tc>
          <w:tcPr>
            <w:tcW w:w="270" w:type="dxa"/>
          </w:tcPr>
          <w:p w14:paraId="659A6FE8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C3F17E" w14:textId="79A74D65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7D9">
              <w:rPr>
                <w:rFonts w:ascii="Angsana New" w:hAnsi="Angsana New"/>
                <w:b/>
                <w:bCs/>
                <w:sz w:val="30"/>
                <w:szCs w:val="30"/>
              </w:rPr>
              <w:t>16,524</w:t>
            </w:r>
          </w:p>
        </w:tc>
        <w:tc>
          <w:tcPr>
            <w:tcW w:w="270" w:type="dxa"/>
          </w:tcPr>
          <w:p w14:paraId="1CA451FC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E2A7BA3" w14:textId="1DBBE586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7D9">
              <w:rPr>
                <w:rFonts w:ascii="Angsana New" w:hAnsi="Angsana New"/>
                <w:b/>
                <w:bCs/>
                <w:sz w:val="30"/>
                <w:szCs w:val="30"/>
              </w:rPr>
              <w:t>16,441</w:t>
            </w:r>
          </w:p>
        </w:tc>
        <w:tc>
          <w:tcPr>
            <w:tcW w:w="270" w:type="dxa"/>
          </w:tcPr>
          <w:p w14:paraId="580B000D" w14:textId="77777777" w:rsidR="00746A43" w:rsidRPr="00F117D9" w:rsidRDefault="00746A43" w:rsidP="00F1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BAD19E6" w14:textId="4C611A0C" w:rsidR="00746A43" w:rsidRPr="00F117D9" w:rsidRDefault="00746A43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7D9">
              <w:rPr>
                <w:rFonts w:ascii="Angsana New" w:hAnsi="Angsana New"/>
                <w:b/>
                <w:bCs/>
                <w:sz w:val="30"/>
                <w:szCs w:val="30"/>
              </w:rPr>
              <w:t>16,524</w:t>
            </w:r>
          </w:p>
        </w:tc>
      </w:tr>
    </w:tbl>
    <w:p w14:paraId="2894D840" w14:textId="77777777" w:rsidR="00EC671B" w:rsidRPr="005D44E3" w:rsidRDefault="00EC671B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"/>
        <w:gridCol w:w="1800"/>
      </w:tblGrid>
      <w:tr w:rsidR="00F117D9" w:rsidRPr="00B0181B" w14:paraId="1F13EE75" w14:textId="77777777" w:rsidTr="004F0403">
        <w:tc>
          <w:tcPr>
            <w:tcW w:w="5760" w:type="dxa"/>
          </w:tcPr>
          <w:p w14:paraId="785B5FE9" w14:textId="3E085079" w:rsidR="00F117D9" w:rsidRPr="00B0181B" w:rsidRDefault="00F117D9" w:rsidP="009D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  <w:r w:rsidR="00EF1BD8"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870" w:type="dxa"/>
            <w:gridSpan w:val="3"/>
          </w:tcPr>
          <w:p w14:paraId="647B7809" w14:textId="77777777" w:rsidR="00F117D9" w:rsidRPr="00BC12D1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17D9" w:rsidRPr="00B0181B" w14:paraId="09013937" w14:textId="77777777" w:rsidTr="004F0403">
        <w:tc>
          <w:tcPr>
            <w:tcW w:w="5760" w:type="dxa"/>
          </w:tcPr>
          <w:p w14:paraId="5AAFC5FC" w14:textId="71254656" w:rsidR="00F117D9" w:rsidRPr="00B0181B" w:rsidRDefault="00F117D9" w:rsidP="009D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44B3954" w14:textId="18933A37" w:rsidR="00F117D9" w:rsidRPr="00BC12D1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F117D9" w:rsidRPr="00B0181B" w14:paraId="64C586B8" w14:textId="77777777" w:rsidTr="004F0403">
        <w:tc>
          <w:tcPr>
            <w:tcW w:w="5760" w:type="dxa"/>
          </w:tcPr>
          <w:p w14:paraId="0FE92CE4" w14:textId="424017A3" w:rsidR="00F117D9" w:rsidRPr="00904E2A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BE6AA" w14:textId="14E0BEA6" w:rsidR="00F117D9" w:rsidRPr="00284595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7CFEAB" w14:textId="77777777" w:rsidR="00F117D9" w:rsidRPr="00B0181B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B42CA26" w14:textId="595D3370" w:rsidR="00F117D9" w:rsidRPr="00284595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715A3" w:rsidRPr="00B0181B" w14:paraId="261D373A" w14:textId="77777777" w:rsidTr="004F0403">
        <w:tc>
          <w:tcPr>
            <w:tcW w:w="5760" w:type="dxa"/>
          </w:tcPr>
          <w:p w14:paraId="08CE3E81" w14:textId="77777777"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6B408AE4" w14:textId="0CD89D9F"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F1BD8" w:rsidRPr="00CF7C61" w14:paraId="1212C044" w14:textId="6E38A472" w:rsidTr="004F0403">
        <w:tc>
          <w:tcPr>
            <w:tcW w:w="5760" w:type="dxa"/>
          </w:tcPr>
          <w:p w14:paraId="6AF629EC" w14:textId="77777777" w:rsidR="00EF1BD8" w:rsidRPr="00CF7C6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0B33993" w14:textId="618129A5" w:rsidR="00EF1BD8" w:rsidRPr="00154039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1.73</w:t>
            </w:r>
          </w:p>
        </w:tc>
        <w:tc>
          <w:tcPr>
            <w:tcW w:w="270" w:type="dxa"/>
          </w:tcPr>
          <w:p w14:paraId="76B4732C" w14:textId="77777777" w:rsidR="00EF1BD8" w:rsidRPr="00CF7C6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B356BA" w14:textId="570D4621" w:rsidR="00EF1BD8" w:rsidRPr="006843C2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1.73</w:t>
            </w:r>
          </w:p>
        </w:tc>
      </w:tr>
      <w:tr w:rsidR="00EF1BD8" w:rsidRPr="00CF7C61" w14:paraId="21402BF7" w14:textId="22445504" w:rsidTr="004F0403">
        <w:tc>
          <w:tcPr>
            <w:tcW w:w="5760" w:type="dxa"/>
          </w:tcPr>
          <w:p w14:paraId="7466A7FF" w14:textId="77777777" w:rsidR="00EF1BD8" w:rsidRPr="00F24574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0" w:type="dxa"/>
          </w:tcPr>
          <w:p w14:paraId="2147E3CA" w14:textId="245F8F61" w:rsidR="00EF1BD8" w:rsidRPr="00154039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5.5</w:t>
            </w:r>
          </w:p>
        </w:tc>
        <w:tc>
          <w:tcPr>
            <w:tcW w:w="270" w:type="dxa"/>
          </w:tcPr>
          <w:p w14:paraId="5DFA837D" w14:textId="77777777" w:rsidR="00EF1BD8" w:rsidRPr="00CF7C6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933AB5" w14:textId="78C79EAE" w:rsidR="00EF1BD8" w:rsidRPr="006843C2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5.5</w:t>
            </w:r>
          </w:p>
        </w:tc>
      </w:tr>
      <w:tr w:rsidR="00EF1BD8" w:rsidRPr="00CF7C61" w14:paraId="5AAEEF8B" w14:textId="2E0DF120" w:rsidTr="004F0403">
        <w:tc>
          <w:tcPr>
            <w:tcW w:w="5760" w:type="dxa"/>
          </w:tcPr>
          <w:p w14:paraId="35E36019" w14:textId="77777777" w:rsidR="00EF1BD8" w:rsidRPr="00380A5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800" w:type="dxa"/>
          </w:tcPr>
          <w:p w14:paraId="6EEA6FDA" w14:textId="40BA99F1" w:rsidR="00EF1BD8" w:rsidRPr="00154039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  <w:tc>
          <w:tcPr>
            <w:tcW w:w="270" w:type="dxa"/>
          </w:tcPr>
          <w:p w14:paraId="32D1F70E" w14:textId="77777777" w:rsidR="00EF1BD8" w:rsidRPr="00CF7C6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FFAD7A" w14:textId="593D0361" w:rsidR="00EF1BD8" w:rsidRPr="006843C2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</w:tr>
      <w:tr w:rsidR="00EF1BD8" w:rsidRPr="00CF7C61" w14:paraId="1AC01377" w14:textId="4FEDC789" w:rsidTr="004F0403">
        <w:tc>
          <w:tcPr>
            <w:tcW w:w="5760" w:type="dxa"/>
          </w:tcPr>
          <w:p w14:paraId="0428999E" w14:textId="77777777" w:rsidR="00EF1BD8" w:rsidRPr="00380A5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800" w:type="dxa"/>
          </w:tcPr>
          <w:p w14:paraId="2499E804" w14:textId="12A3BB96" w:rsidR="00EF1BD8" w:rsidRPr="00154039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  <w:tc>
          <w:tcPr>
            <w:tcW w:w="270" w:type="dxa"/>
          </w:tcPr>
          <w:p w14:paraId="3F669BF9" w14:textId="77777777" w:rsidR="00EF1BD8" w:rsidRPr="00CF7C61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7A73FA" w14:textId="5D128B9A" w:rsidR="00EF1BD8" w:rsidRPr="006843C2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</w:tr>
    </w:tbl>
    <w:p w14:paraId="5D484451" w14:textId="77777777" w:rsidR="00440724" w:rsidRPr="005D44E3" w:rsidRDefault="0044072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904DFEE" w14:textId="10252514"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lastRenderedPageBreak/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4FBE09F1" w14:textId="77777777" w:rsidR="009D2414" w:rsidRPr="005D44E3" w:rsidRDefault="009D241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9254464" w14:textId="31C6242B" w:rsidR="00546B2D" w:rsidRDefault="009D2414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10D82" w:rsidRPr="00910D82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10D82" w:rsidRPr="00910D82">
        <w:rPr>
          <w:rFonts w:ascii="Angsana New" w:hAnsi="Angsana New" w:hint="cs"/>
          <w:sz w:val="30"/>
          <w:szCs w:val="30"/>
        </w:rPr>
        <w:t>256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851048">
        <w:rPr>
          <w:rFonts w:ascii="Angsana New" w:hAnsi="Angsana New" w:hint="cs"/>
          <w:sz w:val="30"/>
          <w:szCs w:val="30"/>
          <w:cs/>
        </w:rPr>
        <w:t>และผลประโยชน์พนักงานระยะยาวอื่นเ</w:t>
      </w:r>
      <w:r>
        <w:rPr>
          <w:rFonts w:ascii="Angsana New" w:hAnsi="Angsana New" w:hint="cs"/>
          <w:sz w:val="30"/>
          <w:szCs w:val="30"/>
          <w:cs/>
        </w:rPr>
        <w:t xml:space="preserve">ป็น </w:t>
      </w:r>
      <w:r w:rsidR="00910D82" w:rsidRPr="00910D82">
        <w:rPr>
          <w:rFonts w:ascii="Angsana New" w:hAnsi="Angsana New" w:hint="cs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>.</w:t>
      </w:r>
      <w:r w:rsidR="00910D82" w:rsidRPr="00910D82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910D82" w:rsidRPr="00910D82">
        <w:rPr>
          <w:rFonts w:ascii="Angsana New" w:hAnsi="Angsana New" w:hint="cs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>.</w:t>
      </w:r>
      <w:r w:rsidR="00910D82" w:rsidRPr="00910D82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 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256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3</w:t>
      </w:r>
      <w:r w:rsidRPr="009D2414">
        <w:rPr>
          <w:rFonts w:ascii="Angsana New" w:hAnsi="Angsana New"/>
          <w:i/>
          <w:iCs/>
          <w:sz w:val="30"/>
          <w:szCs w:val="30"/>
        </w:rPr>
        <w:t xml:space="preserve">: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11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7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2</w:t>
      </w:r>
      <w:r w:rsidR="007C323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3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14:paraId="0A0F7CFB" w14:textId="77777777" w:rsidR="00615562" w:rsidRDefault="00615562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1D8201" w14:textId="396C47E9" w:rsidR="00431D68" w:rsidRDefault="00C131AE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B5372F" w14:textId="77777777" w:rsidR="00FF4C73" w:rsidRPr="005D44E3" w:rsidRDefault="00FF4C73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173151" w14:textId="5A56AEA9"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</w:t>
      </w:r>
      <w:r w:rsidR="00615562">
        <w:rPr>
          <w:rFonts w:ascii="Angsana New" w:hAnsi="Angsana New" w:hint="cs"/>
          <w:sz w:val="30"/>
          <w:szCs w:val="30"/>
          <w:cs/>
        </w:rPr>
        <w:t>และ</w:t>
      </w:r>
      <w:r w:rsidR="00615562" w:rsidRPr="00615562">
        <w:rPr>
          <w:rFonts w:ascii="Angsana New" w:hAnsi="Angsana New"/>
          <w:sz w:val="30"/>
          <w:szCs w:val="30"/>
          <w:cs/>
        </w:rPr>
        <w:t>ผลประโยชน์พนักงานระยะยาวอื่น</w:t>
      </w:r>
      <w:r w:rsidR="0025133B" w:rsidRPr="003B5B81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7079E7C" w14:textId="77777777" w:rsidR="00575029" w:rsidRPr="005D44E3" w:rsidRDefault="00575029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294"/>
        <w:gridCol w:w="244"/>
        <w:gridCol w:w="1286"/>
        <w:gridCol w:w="236"/>
        <w:gridCol w:w="1294"/>
        <w:gridCol w:w="6"/>
      </w:tblGrid>
      <w:tr w:rsidR="00B525B7" w:rsidRPr="00B525B7" w14:paraId="105A5BB0" w14:textId="77777777" w:rsidTr="004F0403">
        <w:trPr>
          <w:tblHeader/>
        </w:trPr>
        <w:tc>
          <w:tcPr>
            <w:tcW w:w="3690" w:type="dxa"/>
          </w:tcPr>
          <w:p w14:paraId="735D9D62" w14:textId="4A2A89A9" w:rsidR="00B525B7" w:rsidRPr="00B525B7" w:rsidRDefault="00B525B7" w:rsidP="00546B2D">
            <w:pPr>
              <w:tabs>
                <w:tab w:val="clear" w:pos="227"/>
                <w:tab w:val="left" w:pos="0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3D9821ED" w14:textId="1FF47EE6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EF1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="00EF1BD8"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B7" w:rsidRPr="00B525B7" w14:paraId="7EE2B197" w14:textId="09D6CA4B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11978822" w14:textId="5CF0062A" w:rsidR="00B525B7" w:rsidRPr="009C4873" w:rsidRDefault="00B525B7" w:rsidP="00546B2D">
            <w:pPr>
              <w:tabs>
                <w:tab w:val="clear" w:pos="227"/>
                <w:tab w:val="clear" w:pos="2807"/>
                <w:tab w:val="left" w:pos="345"/>
              </w:tabs>
              <w:ind w:left="345" w:right="-141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3F0FB39" w14:textId="7B8E757E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4" w:type="dxa"/>
          </w:tcPr>
          <w:p w14:paraId="0541042B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16" w:type="dxa"/>
            <w:gridSpan w:val="3"/>
          </w:tcPr>
          <w:p w14:paraId="101B557F" w14:textId="2D170F2B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25B7" w:rsidRPr="00B525B7" w14:paraId="72CB6099" w14:textId="77777777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68919CBC" w14:textId="6CC764A4" w:rsidR="00B525B7" w:rsidRPr="009C4873" w:rsidRDefault="00910D82" w:rsidP="0091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3536B775" w14:textId="5A54E77E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F28D135" w14:textId="77777777"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EE9F98" w14:textId="5371559F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4" w:type="dxa"/>
          </w:tcPr>
          <w:p w14:paraId="7C6D4CAD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dxa"/>
          </w:tcPr>
          <w:p w14:paraId="08238D79" w14:textId="209E9B54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6F721EA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1DCE85F" w14:textId="0389CF9A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B525B7" w:rsidRPr="00B525B7" w14:paraId="6213BA0D" w14:textId="03ABB019" w:rsidTr="004F0403">
        <w:tc>
          <w:tcPr>
            <w:tcW w:w="3690" w:type="dxa"/>
          </w:tcPr>
          <w:p w14:paraId="77C9A1D4" w14:textId="4B393587" w:rsidR="00B525B7" w:rsidRPr="00B525B7" w:rsidRDefault="00B525B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6C8F6314" w14:textId="54318B13" w:rsidR="00B525B7" w:rsidRPr="00B525B7" w:rsidRDefault="00B525B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F1BD8" w:rsidRPr="00B525B7" w14:paraId="7A1C7B4C" w14:textId="53D8F8B7" w:rsidTr="004F0403">
        <w:trPr>
          <w:gridAfter w:val="1"/>
          <w:wAfter w:w="6" w:type="dxa"/>
        </w:trPr>
        <w:tc>
          <w:tcPr>
            <w:tcW w:w="3690" w:type="dxa"/>
          </w:tcPr>
          <w:p w14:paraId="59C3DFAC" w14:textId="4779CC96" w:rsidR="00EF1BD8" w:rsidRPr="00B525B7" w:rsidRDefault="00EF1BD8" w:rsidP="00EF1BD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A68A007" w14:textId="65AF4F9A" w:rsidR="00EF1BD8" w:rsidRPr="00EF1BD8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(25,354)</w:t>
            </w:r>
          </w:p>
        </w:tc>
        <w:tc>
          <w:tcPr>
            <w:tcW w:w="236" w:type="dxa"/>
          </w:tcPr>
          <w:p w14:paraId="2ACFFE84" w14:textId="77777777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63DCDB" w14:textId="02C84066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(25,983)</w:t>
            </w:r>
          </w:p>
        </w:tc>
        <w:tc>
          <w:tcPr>
            <w:tcW w:w="244" w:type="dxa"/>
          </w:tcPr>
          <w:p w14:paraId="48AAACDE" w14:textId="77777777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7251BB2B" w14:textId="64C8E113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28,632</w:t>
            </w:r>
          </w:p>
        </w:tc>
        <w:tc>
          <w:tcPr>
            <w:tcW w:w="236" w:type="dxa"/>
          </w:tcPr>
          <w:p w14:paraId="1BC9C7F8" w14:textId="21451560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CA6776" w14:textId="16F2D199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29,353</w:t>
            </w:r>
          </w:p>
        </w:tc>
      </w:tr>
      <w:tr w:rsidR="00EF1BD8" w:rsidRPr="00B525B7" w14:paraId="2BD754B9" w14:textId="00EFF1B0" w:rsidTr="004F0403">
        <w:trPr>
          <w:gridAfter w:val="1"/>
          <w:wAfter w:w="6" w:type="dxa"/>
        </w:trPr>
        <w:tc>
          <w:tcPr>
            <w:tcW w:w="3690" w:type="dxa"/>
          </w:tcPr>
          <w:p w14:paraId="31B3063A" w14:textId="26AA8444" w:rsidR="00EF1BD8" w:rsidRPr="00B525B7" w:rsidRDefault="00EF1BD8" w:rsidP="00EF1BD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2BDF76B" w14:textId="77777777" w:rsidR="00EF1BD8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3C029D09" w14:textId="56E3F86B" w:rsidR="00EF1BD8" w:rsidRPr="00EF1BD8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34,081</w:t>
            </w:r>
          </w:p>
        </w:tc>
        <w:tc>
          <w:tcPr>
            <w:tcW w:w="236" w:type="dxa"/>
          </w:tcPr>
          <w:p w14:paraId="4B4F446D" w14:textId="77777777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C69095" w14:textId="77777777" w:rsid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B00E17D" w14:textId="4CC96F7B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31,226</w:t>
            </w:r>
          </w:p>
        </w:tc>
        <w:tc>
          <w:tcPr>
            <w:tcW w:w="244" w:type="dxa"/>
          </w:tcPr>
          <w:p w14:paraId="36A4DB55" w14:textId="77777777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6EDAAB58" w14:textId="77777777" w:rsid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2880D09" w14:textId="6AA59F3C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(30,134)</w:t>
            </w:r>
          </w:p>
        </w:tc>
        <w:tc>
          <w:tcPr>
            <w:tcW w:w="236" w:type="dxa"/>
          </w:tcPr>
          <w:p w14:paraId="27D8DE85" w14:textId="448662C6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958B8C" w14:textId="77777777" w:rsid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0179BEC" w14:textId="55EC340C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(27,684)</w:t>
            </w:r>
          </w:p>
        </w:tc>
      </w:tr>
      <w:tr w:rsidR="00EF1BD8" w:rsidRPr="00B525B7" w14:paraId="6D558DF2" w14:textId="74C55BF0" w:rsidTr="004F0403">
        <w:trPr>
          <w:gridAfter w:val="1"/>
          <w:wAfter w:w="6" w:type="dxa"/>
        </w:trPr>
        <w:tc>
          <w:tcPr>
            <w:tcW w:w="3690" w:type="dxa"/>
          </w:tcPr>
          <w:p w14:paraId="7EDA0EA7" w14:textId="5F72B4A5" w:rsidR="00EF1BD8" w:rsidRPr="00B525B7" w:rsidRDefault="00EF1BD8" w:rsidP="00EF1BD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374627F3" w14:textId="77777777" w:rsidR="00EF1BD8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0E710785" w14:textId="411755DF" w:rsidR="00EF1BD8" w:rsidRPr="00EF1BD8" w:rsidRDefault="00EF1BD8" w:rsidP="004F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(14,097)</w:t>
            </w:r>
          </w:p>
        </w:tc>
        <w:tc>
          <w:tcPr>
            <w:tcW w:w="236" w:type="dxa"/>
          </w:tcPr>
          <w:p w14:paraId="213A2DB2" w14:textId="77777777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33CBFB" w14:textId="77777777" w:rsid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F7B7DE" w14:textId="19776A40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(12,554)</w:t>
            </w:r>
          </w:p>
        </w:tc>
        <w:tc>
          <w:tcPr>
            <w:tcW w:w="244" w:type="dxa"/>
          </w:tcPr>
          <w:p w14:paraId="411BFDEC" w14:textId="77777777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BAB7A02" w14:textId="77777777" w:rsid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E6186E3" w14:textId="7F250E88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16,148</w:t>
            </w:r>
          </w:p>
        </w:tc>
        <w:tc>
          <w:tcPr>
            <w:tcW w:w="236" w:type="dxa"/>
          </w:tcPr>
          <w:p w14:paraId="585F62A7" w14:textId="6868FA91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F7BEBA" w14:textId="77777777" w:rsid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264FC29" w14:textId="0C746949" w:rsidR="00EF1BD8" w:rsidRPr="00EF1BD8" w:rsidRDefault="00EF1BD8" w:rsidP="00EF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14,305</w:t>
            </w:r>
          </w:p>
        </w:tc>
      </w:tr>
    </w:tbl>
    <w:p w14:paraId="6C65A20D" w14:textId="22CD2AE5" w:rsidR="005D44E3" w:rsidRPr="00810186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CA59E0" w14:textId="400E9DF7"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47475B">
        <w:rPr>
          <w:rFonts w:ascii="Angsana New" w:hAnsi="Angsana New"/>
          <w:b/>
          <w:bCs/>
          <w:sz w:val="30"/>
          <w:szCs w:val="30"/>
        </w:rPr>
        <w:t>7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หุ้น</w:t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และสำรอง</w:t>
      </w:r>
    </w:p>
    <w:p w14:paraId="0BEFE008" w14:textId="77777777" w:rsidR="00963613" w:rsidRPr="00810186" w:rsidRDefault="00963613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30"/>
          <w:szCs w:val="30"/>
        </w:rPr>
      </w:pPr>
    </w:p>
    <w:p w14:paraId="3BF7DA85" w14:textId="5ED242B7" w:rsidR="00963613" w:rsidRPr="00280029" w:rsidRDefault="00BB170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00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279D75" w14:textId="77777777" w:rsidR="001F13EC" w:rsidRPr="00810186" w:rsidRDefault="001F13EC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6A1BBC" w14:textId="4854901E" w:rsidR="001F13EC" w:rsidRDefault="001F13EC" w:rsidP="002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02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80029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</w:rPr>
        <w:t>3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  <w:cs/>
        </w:rPr>
        <w:t xml:space="preserve"> มาตรา 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Pr="00280029">
        <w:rPr>
          <w:rFonts w:ascii="Angsana New" w:hAnsi="Angsana New" w:hint="cs"/>
          <w:sz w:val="30"/>
          <w:szCs w:val="30"/>
          <w:cs/>
        </w:rPr>
        <w:t xml:space="preserve"> </w:t>
      </w:r>
      <w:r w:rsidR="00280029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72EE9B" w14:textId="742659AB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9E46C87" w14:textId="77777777" w:rsidR="00810186" w:rsidRDefault="0081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4AF65E" w14:textId="2916C731" w:rsidR="00280029" w:rsidRPr="00280029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การจัดสรรกำไรและ/หรือกำไรสะสม</w:t>
      </w:r>
    </w:p>
    <w:p w14:paraId="05971C76" w14:textId="77777777" w:rsidR="00280029" w:rsidRPr="00810186" w:rsidRDefault="00280029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238880D" w14:textId="77777777" w:rsidR="00150B4B" w:rsidRPr="00810186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DC8291A" w14:textId="77777777" w:rsidR="00150B4B" w:rsidRPr="00810186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A1F2B74" w14:textId="6B370E9B" w:rsidR="00963613" w:rsidRPr="00810186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10186">
        <w:rPr>
          <w:rFonts w:ascii="Angsana New" w:hAnsi="Angsana New"/>
          <w:sz w:val="30"/>
          <w:szCs w:val="30"/>
        </w:rPr>
        <w:t>2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</w:rPr>
        <w:t>3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  <w:cs/>
        </w:rPr>
        <w:t xml:space="preserve"> มาตรา </w:t>
      </w:r>
      <w:r w:rsidRPr="00810186">
        <w:rPr>
          <w:rFonts w:ascii="Angsana New" w:hAnsi="Angsana New"/>
          <w:sz w:val="30"/>
          <w:szCs w:val="30"/>
        </w:rPr>
        <w:t>116</w:t>
      </w:r>
      <w:r w:rsidRPr="00810186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 w:rsidRPr="00810186">
        <w:rPr>
          <w:rFonts w:ascii="Angsana New" w:hAnsi="Angsana New" w:hint="cs"/>
          <w:sz w:val="30"/>
          <w:szCs w:val="30"/>
          <w:cs/>
        </w:rPr>
        <w:t>มหาชน</w:t>
      </w:r>
      <w:r w:rsidRPr="00810186">
        <w:rPr>
          <w:rFonts w:ascii="Angsana New" w:hAnsi="Angsana New"/>
          <w:sz w:val="30"/>
          <w:szCs w:val="30"/>
          <w:cs/>
        </w:rPr>
        <w:t>จะต้องจัดสรร</w:t>
      </w:r>
      <w:r w:rsidR="00963613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ทุนสำรอง (</w:t>
      </w:r>
      <w:r w:rsidRPr="00810186">
        <w:rPr>
          <w:rFonts w:ascii="Angsana New" w:hAnsi="Angsana New"/>
          <w:sz w:val="30"/>
          <w:szCs w:val="30"/>
        </w:rPr>
        <w:t>“</w:t>
      </w:r>
      <w:r w:rsidR="000F0A5E" w:rsidRPr="00810186">
        <w:rPr>
          <w:rFonts w:ascii="Angsana New" w:hAnsi="Angsana New" w:hint="cs"/>
          <w:sz w:val="30"/>
          <w:szCs w:val="30"/>
          <w:cs/>
        </w:rPr>
        <w:t>ทุน</w:t>
      </w:r>
      <w:r w:rsidRPr="00810186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10186">
        <w:rPr>
          <w:rFonts w:ascii="Angsana New" w:hAnsi="Angsana New"/>
          <w:sz w:val="30"/>
          <w:szCs w:val="30"/>
        </w:rPr>
        <w:t>”</w:t>
      </w:r>
      <w:r w:rsidRPr="00810186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</w:rPr>
        <w:t xml:space="preserve"> </w:t>
      </w:r>
      <w:r w:rsidRPr="0081018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706ACD" w:rsidRPr="00810186">
        <w:rPr>
          <w:rFonts w:ascii="Angsana New" w:hAnsi="Angsana New"/>
          <w:sz w:val="30"/>
          <w:szCs w:val="30"/>
        </w:rPr>
        <w:br/>
      </w:r>
      <w:r w:rsidRPr="00810186">
        <w:rPr>
          <w:rFonts w:ascii="Angsana New" w:hAnsi="Angsana New"/>
          <w:sz w:val="30"/>
          <w:szCs w:val="30"/>
          <w:cs/>
        </w:rPr>
        <w:t>(ถ้ามี) จนกว่า</w:t>
      </w:r>
      <w:r w:rsidR="004B7569" w:rsidRPr="00810186">
        <w:rPr>
          <w:rFonts w:ascii="Angsana New" w:hAnsi="Angsana New" w:hint="cs"/>
          <w:sz w:val="30"/>
          <w:szCs w:val="30"/>
          <w:cs/>
        </w:rPr>
        <w:t>ทุน</w:t>
      </w:r>
      <w:r w:rsidRPr="00810186">
        <w:rPr>
          <w:rFonts w:ascii="Angsana New" w:hAnsi="Angsana New"/>
          <w:sz w:val="30"/>
          <w:szCs w:val="30"/>
          <w:cs/>
        </w:rPr>
        <w:t>สำรองดังกล่าวมีจำนวนไม่น้อยกว่าร้อยละ</w:t>
      </w:r>
      <w:r w:rsidR="008C04BF" w:rsidRPr="008C04BF">
        <w:rPr>
          <w:rFonts w:ascii="Angsana New" w:hAnsi="Angsana New"/>
          <w:spacing w:val="20"/>
          <w:sz w:val="30"/>
          <w:szCs w:val="30"/>
        </w:rPr>
        <w:t xml:space="preserve"> 10 </w:t>
      </w:r>
      <w:r w:rsidRPr="00810186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</w:t>
      </w:r>
      <w:r w:rsidR="00FE0499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เงินปันผลไม่ได้</w:t>
      </w:r>
    </w:p>
    <w:p w14:paraId="58E18469" w14:textId="77777777" w:rsidR="00F53D5E" w:rsidRPr="00810186" w:rsidRDefault="00F53D5E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EDF13D4" w14:textId="0C725B24" w:rsidR="006D3361" w:rsidRPr="00810186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 w:hint="cs"/>
          <w:b/>
          <w:bCs/>
          <w:sz w:val="30"/>
          <w:szCs w:val="30"/>
          <w:cs/>
        </w:rPr>
        <w:t>สำรองทั่วไป</w:t>
      </w:r>
    </w:p>
    <w:p w14:paraId="3F086902" w14:textId="77777777" w:rsidR="006D3361" w:rsidRPr="00810186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B14605" w14:textId="77777777" w:rsidR="006D3361" w:rsidRPr="00810186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C03DED4" w14:textId="77777777" w:rsidR="007517AE" w:rsidRPr="00810186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3AD364" w14:textId="645AD756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10186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1061A2" w14:textId="14343169" w:rsidR="00150B4B" w:rsidRPr="00810186" w:rsidRDefault="00851048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2E7E52AD" w14:textId="77777777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693FC" w14:textId="7303EE81" w:rsidR="002B49BF" w:rsidRPr="00810186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 w:rsidRPr="00810186">
        <w:rPr>
          <w:rFonts w:ascii="Angsana New" w:hAnsi="Angsana New" w:hint="cs"/>
          <w:sz w:val="30"/>
          <w:szCs w:val="30"/>
          <w:cs/>
        </w:rPr>
        <w:t>งบการเงิน</w:t>
      </w:r>
      <w:r w:rsidRPr="00810186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810186" w:rsidRDefault="001863B8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9CC8A1" w14:textId="5C256861" w:rsidR="00905D53" w:rsidRPr="00810186" w:rsidRDefault="00905D53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10186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  <w:r w:rsidR="00810186" w:rsidRPr="00810186">
        <w:rPr>
          <w:rFonts w:ascii="Angsana New" w:hAnsi="Angsana New" w:hint="cs"/>
          <w:b/>
          <w:bCs/>
          <w:sz w:val="30"/>
          <w:szCs w:val="30"/>
          <w:cs/>
        </w:rPr>
        <w:t xml:space="preserve">ของปี </w:t>
      </w:r>
      <w:r w:rsidR="00104637" w:rsidRPr="00104637">
        <w:rPr>
          <w:rFonts w:ascii="Angsana New" w:hAnsi="Angsana New" w:hint="cs"/>
          <w:b/>
          <w:bCs/>
          <w:sz w:val="30"/>
          <w:szCs w:val="30"/>
        </w:rPr>
        <w:t>2564</w:t>
      </w:r>
    </w:p>
    <w:p w14:paraId="181472A1" w14:textId="77777777" w:rsidR="00810186" w:rsidRPr="00810186" w:rsidRDefault="00810186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7CAB737" w14:textId="084D6819" w:rsidR="00905D53" w:rsidRPr="00810186" w:rsidRDefault="00810186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851048">
        <w:rPr>
          <w:rFonts w:ascii="Angsana New" w:hAnsi="Angsana New" w:hint="cs"/>
          <w:sz w:val="30"/>
          <w:szCs w:val="30"/>
          <w:cs/>
        </w:rPr>
        <w:t xml:space="preserve"> </w:t>
      </w:r>
      <w:r w:rsidRPr="00810186">
        <w:rPr>
          <w:rFonts w:ascii="Angsana New" w:hAnsi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851048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004C59AE" w14:textId="77777777" w:rsidR="00810186" w:rsidRPr="00810186" w:rsidRDefault="00810186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7387B42" w14:textId="18BAF7D0" w:rsidR="00810186" w:rsidRPr="00810186" w:rsidRDefault="00B330B5" w:rsidP="0081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  <w:r w:rsidR="00810186" w:rsidRPr="00810186">
        <w:rPr>
          <w:rFonts w:ascii="Angsana New" w:hAnsi="Angsana New" w:hint="cs"/>
          <w:b/>
          <w:bCs/>
          <w:sz w:val="30"/>
          <w:szCs w:val="30"/>
          <w:cs/>
        </w:rPr>
        <w:t xml:space="preserve">ของปี </w:t>
      </w:r>
      <w:r w:rsidR="00104637" w:rsidRPr="00104637">
        <w:rPr>
          <w:rFonts w:ascii="Angsana New" w:hAnsi="Angsana New" w:hint="cs"/>
          <w:b/>
          <w:bCs/>
          <w:sz w:val="30"/>
          <w:szCs w:val="30"/>
        </w:rPr>
        <w:t>2563</w:t>
      </w:r>
    </w:p>
    <w:p w14:paraId="17E84A41" w14:textId="77777777" w:rsidR="00B330B5" w:rsidRPr="00810186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57557F6" w14:textId="57D8F9C2" w:rsidR="00B330B5" w:rsidRPr="00810186" w:rsidRDefault="00B330B5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646C06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41BC429F" w14:textId="77777777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BA1F5F" w14:textId="77777777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19371A52" w:rsidR="00150B4B" w:rsidRPr="00CF7C61" w:rsidRDefault="0010463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47475B">
        <w:rPr>
          <w:rFonts w:ascii="Angsana New" w:hAnsi="Angsana New"/>
          <w:b/>
          <w:bCs/>
          <w:sz w:val="30"/>
          <w:szCs w:val="30"/>
        </w:rPr>
        <w:t>8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DFB4F80" w14:textId="77777777" w:rsidR="00150B4B" w:rsidRPr="005D44E3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259E43" w14:textId="39231849" w:rsidR="00150B4B" w:rsidRPr="00CF7C61" w:rsidRDefault="007517AE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2A094C">
        <w:rPr>
          <w:rFonts w:ascii="Angsana New" w:hAnsi="Angsana New" w:hint="cs"/>
          <w:sz w:val="30"/>
          <w:szCs w:val="30"/>
          <w:cs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50B4B" w:rsidRPr="00CF7C61">
        <w:rPr>
          <w:rFonts w:ascii="Angsana New" w:hAnsi="Angsana New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</w:t>
      </w:r>
      <w:r w:rsidR="009F76FD">
        <w:rPr>
          <w:rFonts w:ascii="Angsana New" w:hAnsi="Angsana New"/>
          <w:sz w:val="30"/>
          <w:szCs w:val="30"/>
          <w:cs/>
        </w:rPr>
        <w:br/>
      </w:r>
      <w:r w:rsidR="00150B4B" w:rsidRPr="00CF7C61">
        <w:rPr>
          <w:rFonts w:ascii="Angsana New" w:hAnsi="Angsana New"/>
          <w:sz w:val="30"/>
          <w:szCs w:val="30"/>
          <w:cs/>
        </w:rPr>
        <w:t xml:space="preserve">แตกต่างกัน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5D44E3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24"/>
          <w:szCs w:val="24"/>
          <w:lang w:bidi="ar-SA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09A8AA57" w14:textId="77777777" w:rsidR="00150B4B" w:rsidRPr="005D44E3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24"/>
          <w:szCs w:val="24"/>
        </w:rPr>
      </w:pPr>
    </w:p>
    <w:p w14:paraId="269B8142" w14:textId="1D116032" w:rsidR="00150B4B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ผลการดำเนินงาน</w:t>
      </w:r>
      <w:r w:rsidR="001714E5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F7C61">
        <w:rPr>
          <w:rFonts w:ascii="Angsana New" w:hAnsi="Angsana New"/>
          <w:sz w:val="30"/>
          <w:szCs w:val="30"/>
          <w:cs/>
        </w:rPr>
        <w:t>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</w:t>
      </w:r>
      <w:r w:rsidR="009F76FD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EA41D8E" w14:textId="77777777" w:rsidR="005D44E3" w:rsidRPr="005D44E3" w:rsidRDefault="005D44E3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24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3"/>
        <w:gridCol w:w="272"/>
        <w:gridCol w:w="1171"/>
      </w:tblGrid>
      <w:tr w:rsidR="00617FA6" w:rsidRPr="007213E2" w14:paraId="41535A88" w14:textId="77777777" w:rsidTr="007213E2">
        <w:tc>
          <w:tcPr>
            <w:tcW w:w="2424" w:type="dxa"/>
          </w:tcPr>
          <w:p w14:paraId="19941C2A" w14:textId="77777777" w:rsidR="00617FA6" w:rsidRPr="007213E2" w:rsidRDefault="00617FA6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6" w:type="dxa"/>
            <w:gridSpan w:val="11"/>
          </w:tcPr>
          <w:p w14:paraId="398513BF" w14:textId="7D63FD1F" w:rsidR="00617FA6" w:rsidRPr="007213E2" w:rsidRDefault="00617FA6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0726A1" w:rsidRPr="007213E2" w14:paraId="6B308F94" w14:textId="77777777" w:rsidTr="007213E2">
        <w:tc>
          <w:tcPr>
            <w:tcW w:w="2424" w:type="dxa"/>
          </w:tcPr>
          <w:p w14:paraId="1052C301" w14:textId="329A217B" w:rsidR="000726A1" w:rsidRPr="007213E2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617FA6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ปีสิ้นสุดวันที่</w:t>
            </w:r>
          </w:p>
        </w:tc>
        <w:tc>
          <w:tcPr>
            <w:tcW w:w="2340" w:type="dxa"/>
            <w:gridSpan w:val="3"/>
          </w:tcPr>
          <w:p w14:paraId="520FBE07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0F9E304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4D86ED70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C4FCB7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6" w:type="dxa"/>
            <w:gridSpan w:val="3"/>
          </w:tcPr>
          <w:p w14:paraId="2C3E402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213E2" w:rsidRPr="007213E2" w14:paraId="6B2E5968" w14:textId="77777777" w:rsidTr="007213E2">
        <w:tc>
          <w:tcPr>
            <w:tcW w:w="2424" w:type="dxa"/>
          </w:tcPr>
          <w:p w14:paraId="0FEADE52" w14:textId="6B60DD79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405F9DDF" w14:textId="5D5B801E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2F3842B0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C632924" w14:textId="4DBC849D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232DFD55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5C62A6" w14:textId="60A0BC84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14139B2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4F2EC5" w14:textId="0FAFABF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0EC1EB8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07530BF" w14:textId="1E27312D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2" w:type="dxa"/>
          </w:tcPr>
          <w:p w14:paraId="6ADBEAA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C5C54A" w14:textId="74E1FC44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0726A1" w:rsidRPr="007213E2" w14:paraId="0AF07CFA" w14:textId="77777777" w:rsidTr="007213E2">
        <w:trPr>
          <w:trHeight w:val="297"/>
        </w:trPr>
        <w:tc>
          <w:tcPr>
            <w:tcW w:w="2424" w:type="dxa"/>
          </w:tcPr>
          <w:p w14:paraId="1AEAD1BF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6" w:type="dxa"/>
            <w:gridSpan w:val="11"/>
          </w:tcPr>
          <w:p w14:paraId="3D7D4C9A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F61EA" w:rsidRPr="007213E2" w14:paraId="7DEA3E23" w14:textId="77777777" w:rsidTr="007213E2">
        <w:tc>
          <w:tcPr>
            <w:tcW w:w="3504" w:type="dxa"/>
            <w:gridSpan w:val="2"/>
          </w:tcPr>
          <w:p w14:paraId="46F72BCE" w14:textId="336D148F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43" w:type="dxa"/>
          </w:tcPr>
          <w:p w14:paraId="13586564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13661DA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54CEB2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8A6F15" w14:textId="77777777" w:rsidR="00CF61EA" w:rsidRPr="007213E2" w:rsidRDefault="00CF61EA" w:rsidP="004E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D47277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380031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6C4426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37F3275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1BF8561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B6C89AB" w14:textId="77777777" w:rsidR="00CF61EA" w:rsidRPr="007213E2" w:rsidRDefault="00CF61EA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2A" w:rsidRPr="007213E2" w14:paraId="5D0D89CC" w14:textId="77777777" w:rsidTr="008A7C18">
        <w:tc>
          <w:tcPr>
            <w:tcW w:w="2424" w:type="dxa"/>
          </w:tcPr>
          <w:p w14:paraId="1E5EAD78" w14:textId="77777777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13185AC" w14:textId="159C21F4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3,147,328</w:t>
            </w:r>
          </w:p>
        </w:tc>
        <w:tc>
          <w:tcPr>
            <w:tcW w:w="243" w:type="dxa"/>
            <w:vAlign w:val="bottom"/>
          </w:tcPr>
          <w:p w14:paraId="53E1F05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DCE7082" w14:textId="2857FE2F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4,964,162</w:t>
            </w:r>
          </w:p>
        </w:tc>
        <w:tc>
          <w:tcPr>
            <w:tcW w:w="236" w:type="dxa"/>
            <w:vAlign w:val="bottom"/>
          </w:tcPr>
          <w:p w14:paraId="13BEED7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A8B796" w14:textId="064C3952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3,302,650</w:t>
            </w:r>
          </w:p>
        </w:tc>
        <w:tc>
          <w:tcPr>
            <w:tcW w:w="270" w:type="dxa"/>
            <w:vAlign w:val="bottom"/>
          </w:tcPr>
          <w:p w14:paraId="4997C8A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F9ED0F" w14:textId="65FA5FA4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3,745,995</w:t>
            </w:r>
          </w:p>
        </w:tc>
        <w:tc>
          <w:tcPr>
            <w:tcW w:w="270" w:type="dxa"/>
            <w:vAlign w:val="bottom"/>
          </w:tcPr>
          <w:p w14:paraId="35084758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9A5CE37" w14:textId="565228B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6,449,978</w:t>
            </w:r>
          </w:p>
        </w:tc>
        <w:tc>
          <w:tcPr>
            <w:tcW w:w="272" w:type="dxa"/>
            <w:vAlign w:val="bottom"/>
          </w:tcPr>
          <w:p w14:paraId="08E4E64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0621006" w14:textId="3AF0FCE6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8,710,157</w:t>
            </w:r>
          </w:p>
        </w:tc>
      </w:tr>
      <w:tr w:rsidR="00B9652A" w:rsidRPr="007213E2" w14:paraId="6DFB6D0C" w14:textId="77777777" w:rsidTr="008A7C18">
        <w:tc>
          <w:tcPr>
            <w:tcW w:w="2424" w:type="dxa"/>
          </w:tcPr>
          <w:p w14:paraId="6B6C4C38" w14:textId="77777777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4FCE0" w14:textId="360D2371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(3,410,405)</w:t>
            </w:r>
          </w:p>
        </w:tc>
        <w:tc>
          <w:tcPr>
            <w:tcW w:w="243" w:type="dxa"/>
            <w:vAlign w:val="bottom"/>
          </w:tcPr>
          <w:p w14:paraId="1E55F305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58D1E5" w14:textId="210EBD0C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(4,628,007)</w:t>
            </w:r>
          </w:p>
        </w:tc>
        <w:tc>
          <w:tcPr>
            <w:tcW w:w="236" w:type="dxa"/>
            <w:vAlign w:val="bottom"/>
          </w:tcPr>
          <w:p w14:paraId="0479182F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A17C52" w14:textId="6F18CEE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(3,212,857)</w:t>
            </w:r>
          </w:p>
        </w:tc>
        <w:tc>
          <w:tcPr>
            <w:tcW w:w="270" w:type="dxa"/>
            <w:vAlign w:val="bottom"/>
          </w:tcPr>
          <w:p w14:paraId="322B26F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1942A" w14:textId="48BDC274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(3,410,374)</w:t>
            </w:r>
          </w:p>
        </w:tc>
        <w:tc>
          <w:tcPr>
            <w:tcW w:w="270" w:type="dxa"/>
            <w:vAlign w:val="bottom"/>
          </w:tcPr>
          <w:p w14:paraId="521DD3F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D599A39" w14:textId="67E1B06D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(6,623,262)</w:t>
            </w:r>
          </w:p>
        </w:tc>
        <w:tc>
          <w:tcPr>
            <w:tcW w:w="272" w:type="dxa"/>
            <w:vAlign w:val="bottom"/>
          </w:tcPr>
          <w:p w14:paraId="517E6156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868F7E8" w14:textId="4DEB02C6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(8,038,381)</w:t>
            </w:r>
          </w:p>
        </w:tc>
      </w:tr>
      <w:tr w:rsidR="00B9652A" w:rsidRPr="007213E2" w14:paraId="5CE954ED" w14:textId="77777777" w:rsidTr="008A7C18">
        <w:tc>
          <w:tcPr>
            <w:tcW w:w="2424" w:type="dxa"/>
          </w:tcPr>
          <w:p w14:paraId="6193699B" w14:textId="5E544A69" w:rsidR="00B9652A" w:rsidRPr="007213E2" w:rsidRDefault="00F35046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B9652A"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5013" w14:textId="773944A3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(263,077)</w:t>
            </w:r>
          </w:p>
        </w:tc>
        <w:tc>
          <w:tcPr>
            <w:tcW w:w="243" w:type="dxa"/>
            <w:vAlign w:val="bottom"/>
          </w:tcPr>
          <w:p w14:paraId="1DD7D0E8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60C40" w14:textId="2555B450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336,155</w:t>
            </w:r>
          </w:p>
        </w:tc>
        <w:tc>
          <w:tcPr>
            <w:tcW w:w="236" w:type="dxa"/>
            <w:vAlign w:val="bottom"/>
          </w:tcPr>
          <w:p w14:paraId="7AC0E76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AFC8" w14:textId="01282FA2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89,793</w:t>
            </w:r>
          </w:p>
        </w:tc>
        <w:tc>
          <w:tcPr>
            <w:tcW w:w="270" w:type="dxa"/>
            <w:vAlign w:val="bottom"/>
          </w:tcPr>
          <w:p w14:paraId="38597E5F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DFDF" w14:textId="1A3751EE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335,621</w:t>
            </w:r>
          </w:p>
        </w:tc>
        <w:tc>
          <w:tcPr>
            <w:tcW w:w="270" w:type="dxa"/>
            <w:vAlign w:val="bottom"/>
          </w:tcPr>
          <w:p w14:paraId="4C06544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C7267" w14:textId="0852C241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(173,284)</w:t>
            </w:r>
          </w:p>
        </w:tc>
        <w:tc>
          <w:tcPr>
            <w:tcW w:w="272" w:type="dxa"/>
            <w:vAlign w:val="bottom"/>
          </w:tcPr>
          <w:p w14:paraId="091D92E4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F484" w14:textId="28AD11F5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671,776</w:t>
            </w:r>
          </w:p>
        </w:tc>
      </w:tr>
      <w:tr w:rsidR="000726A1" w:rsidRPr="007213E2" w14:paraId="2947BE7A" w14:textId="77777777" w:rsidTr="007213E2">
        <w:trPr>
          <w:trHeight w:hRule="exact" w:val="390"/>
        </w:trPr>
        <w:tc>
          <w:tcPr>
            <w:tcW w:w="2424" w:type="dxa"/>
          </w:tcPr>
          <w:p w14:paraId="7E6BF44A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7C62E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9CA799A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A7C6D6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83DAEE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F72B878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BD5E5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873D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5E8DA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F2EE28" w14:textId="77777777" w:rsidR="000726A1" w:rsidRPr="005D44E3" w:rsidRDefault="000726A1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42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4A72AC7" w14:textId="77777777" w:rsidR="000726A1" w:rsidRPr="005D44E3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C21019D" w14:textId="77777777" w:rsidR="000726A1" w:rsidRPr="005D44E3" w:rsidRDefault="000726A1" w:rsidP="00A5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9652A" w:rsidRPr="007213E2" w14:paraId="135B5A84" w14:textId="77777777" w:rsidTr="007213E2">
        <w:tc>
          <w:tcPr>
            <w:tcW w:w="2424" w:type="dxa"/>
          </w:tcPr>
          <w:p w14:paraId="40630B03" w14:textId="77777777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32AA50E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AED729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2522D8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954A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20945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E8483F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83CA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AB89D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C794DDA" w14:textId="09B73F1A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(244,950)</w:t>
            </w:r>
          </w:p>
        </w:tc>
        <w:tc>
          <w:tcPr>
            <w:tcW w:w="272" w:type="dxa"/>
          </w:tcPr>
          <w:p w14:paraId="04AC96E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264614" w14:textId="553E91F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(306,329)</w:t>
            </w:r>
          </w:p>
        </w:tc>
      </w:tr>
      <w:tr w:rsidR="00B9652A" w:rsidRPr="007213E2" w14:paraId="56337369" w14:textId="77777777" w:rsidTr="00B9652A">
        <w:tc>
          <w:tcPr>
            <w:tcW w:w="2424" w:type="dxa"/>
          </w:tcPr>
          <w:p w14:paraId="32AC2723" w14:textId="77777777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66318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885AF6E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A7BDB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5FC82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54D7B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3CB0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F01BE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ABF96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744BB73" w14:textId="30C4FA04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(374,590)</w:t>
            </w:r>
          </w:p>
        </w:tc>
        <w:tc>
          <w:tcPr>
            <w:tcW w:w="272" w:type="dxa"/>
          </w:tcPr>
          <w:p w14:paraId="52D8227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8ADFF99" w14:textId="27C92824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(264,442)</w:t>
            </w:r>
          </w:p>
        </w:tc>
      </w:tr>
      <w:tr w:rsidR="00B9652A" w:rsidRPr="007213E2" w14:paraId="0CEA3C53" w14:textId="77777777" w:rsidTr="00B9652A">
        <w:tc>
          <w:tcPr>
            <w:tcW w:w="2424" w:type="dxa"/>
          </w:tcPr>
          <w:p w14:paraId="4537D77A" w14:textId="77777777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5245EE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151707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533C45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C1D2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362A6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623E2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9B8D3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530F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B4B0ED" w14:textId="3A04BF01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64,957</w:t>
            </w:r>
          </w:p>
        </w:tc>
        <w:tc>
          <w:tcPr>
            <w:tcW w:w="272" w:type="dxa"/>
          </w:tcPr>
          <w:p w14:paraId="58F4403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D50B987" w14:textId="6D98C76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54,572</w:t>
            </w:r>
          </w:p>
        </w:tc>
      </w:tr>
      <w:tr w:rsidR="00B9652A" w:rsidRPr="007213E2" w14:paraId="4C876155" w14:textId="77777777" w:rsidTr="00B9652A">
        <w:tc>
          <w:tcPr>
            <w:tcW w:w="2424" w:type="dxa"/>
          </w:tcPr>
          <w:p w14:paraId="273E477E" w14:textId="2BF0F7AF" w:rsidR="00B9652A" w:rsidRPr="00B9652A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(ขาดทุน) กำไรจากกิจกรรมดำเนินงาน</w:t>
            </w:r>
          </w:p>
        </w:tc>
        <w:tc>
          <w:tcPr>
            <w:tcW w:w="1080" w:type="dxa"/>
          </w:tcPr>
          <w:p w14:paraId="1B4971A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B992AE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1055C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6CBF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BBB08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EFC5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D24C6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AB064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AEF1D6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  <w:p w14:paraId="19DDA833" w14:textId="41ABE7F9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(727,867)</w:t>
            </w:r>
          </w:p>
        </w:tc>
        <w:tc>
          <w:tcPr>
            <w:tcW w:w="272" w:type="dxa"/>
          </w:tcPr>
          <w:p w14:paraId="678A6505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FDF56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  <w:p w14:paraId="43526F5F" w14:textId="07579BBA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sz w:val="26"/>
                <w:szCs w:val="26"/>
              </w:rPr>
              <w:t>155,577</w:t>
            </w:r>
          </w:p>
        </w:tc>
      </w:tr>
      <w:tr w:rsidR="00B9652A" w:rsidRPr="007213E2" w14:paraId="734B2AF6" w14:textId="77777777" w:rsidTr="007213E2">
        <w:tc>
          <w:tcPr>
            <w:tcW w:w="2424" w:type="dxa"/>
          </w:tcPr>
          <w:p w14:paraId="26BA4BA8" w14:textId="7E06332C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3F5450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366AF1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587F2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F135EB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525D1B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A887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82C95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24B8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DC8FDE4" w14:textId="6D80C2CB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(40,283)</w:t>
            </w:r>
          </w:p>
        </w:tc>
        <w:tc>
          <w:tcPr>
            <w:tcW w:w="272" w:type="dxa"/>
          </w:tcPr>
          <w:p w14:paraId="52C11155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3C2CD4F" w14:textId="7FBDD90F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(41,487)</w:t>
            </w:r>
          </w:p>
        </w:tc>
      </w:tr>
      <w:tr w:rsidR="00B9652A" w:rsidRPr="007213E2" w14:paraId="2539A3D9" w14:textId="77777777" w:rsidTr="008A7C18">
        <w:tc>
          <w:tcPr>
            <w:tcW w:w="2424" w:type="dxa"/>
          </w:tcPr>
          <w:p w14:paraId="1118EC2F" w14:textId="1C9F4187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  <w:r w:rsidR="0085104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4298B1D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8CA885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DC486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052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7A035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FB7DD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D722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105F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213C7DA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  <w:p w14:paraId="41BF306C" w14:textId="2EC39BCB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46,836</w:t>
            </w:r>
          </w:p>
        </w:tc>
        <w:tc>
          <w:tcPr>
            <w:tcW w:w="272" w:type="dxa"/>
          </w:tcPr>
          <w:p w14:paraId="5EB16896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410884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  <w:p w14:paraId="57063C06" w14:textId="5EDB747B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131,424</w:t>
            </w:r>
          </w:p>
        </w:tc>
      </w:tr>
      <w:tr w:rsidR="00B9652A" w:rsidRPr="007213E2" w14:paraId="6F5DFBF4" w14:textId="77777777" w:rsidTr="007213E2">
        <w:tc>
          <w:tcPr>
            <w:tcW w:w="2424" w:type="dxa"/>
          </w:tcPr>
          <w:p w14:paraId="1DA0DE35" w14:textId="198EDE7F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3F7954C5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CB5E84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99CB60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0C46C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7C49CF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7DAA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9B92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0D135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2968F09" w14:textId="75070A45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(721,314)</w:t>
            </w:r>
          </w:p>
        </w:tc>
        <w:tc>
          <w:tcPr>
            <w:tcW w:w="272" w:type="dxa"/>
          </w:tcPr>
          <w:p w14:paraId="64FA0942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74223A2" w14:textId="7292F2C3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245,514</w:t>
            </w:r>
          </w:p>
        </w:tc>
      </w:tr>
      <w:tr w:rsidR="00B9652A" w:rsidRPr="007213E2" w14:paraId="50FC9458" w14:textId="77777777" w:rsidTr="007213E2">
        <w:tc>
          <w:tcPr>
            <w:tcW w:w="2424" w:type="dxa"/>
          </w:tcPr>
          <w:p w14:paraId="0397B462" w14:textId="0818A3AB" w:rsidR="00B9652A" w:rsidRPr="007213E2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 (</w:t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EFC71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B51BF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FD9FB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57EB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3BB5D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A92EE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367F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4ADD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D5FD09B" w14:textId="3B6FAAFE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153,759</w:t>
            </w:r>
          </w:p>
        </w:tc>
        <w:tc>
          <w:tcPr>
            <w:tcW w:w="272" w:type="dxa"/>
          </w:tcPr>
          <w:p w14:paraId="5FD2BFB8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311E7F6" w14:textId="79AEE668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  <w:r w:rsidRPr="005D44E3">
              <w:rPr>
                <w:rFonts w:ascii="Angsana New" w:hAnsi="Angsana New"/>
                <w:bCs/>
                <w:sz w:val="26"/>
                <w:szCs w:val="26"/>
              </w:rPr>
              <w:t>(16,460)</w:t>
            </w:r>
          </w:p>
        </w:tc>
      </w:tr>
      <w:tr w:rsidR="00B9652A" w:rsidRPr="007213E2" w14:paraId="6B251C0C" w14:textId="77777777" w:rsidTr="007213E2">
        <w:tc>
          <w:tcPr>
            <w:tcW w:w="2424" w:type="dxa"/>
          </w:tcPr>
          <w:p w14:paraId="04D3D4DB" w14:textId="03332CA9" w:rsidR="00B9652A" w:rsidRPr="007213E2" w:rsidRDefault="00851048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B9652A"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="00B9652A"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B9652A"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B9652A"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4D9983B7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55ED920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2BC6BB3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CB261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412EB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6BFD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5AD90D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58CCF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37A6CF" w14:textId="754F3DAD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bCs/>
                <w:sz w:val="26"/>
                <w:szCs w:val="26"/>
              </w:rPr>
              <w:t>(567,555)</w:t>
            </w:r>
          </w:p>
        </w:tc>
        <w:tc>
          <w:tcPr>
            <w:tcW w:w="272" w:type="dxa"/>
          </w:tcPr>
          <w:p w14:paraId="3D072339" w14:textId="77777777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DF1B3F" w14:textId="5AB2844C" w:rsidR="00B9652A" w:rsidRPr="005D44E3" w:rsidRDefault="00B9652A" w:rsidP="00B96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44E3">
              <w:rPr>
                <w:rFonts w:ascii="Angsana New" w:hAnsi="Angsana New"/>
                <w:b/>
                <w:bCs/>
                <w:sz w:val="26"/>
                <w:szCs w:val="26"/>
              </w:rPr>
              <w:t>229,054</w:t>
            </w:r>
          </w:p>
        </w:tc>
      </w:tr>
    </w:tbl>
    <w:p w14:paraId="0E6A6BDE" w14:textId="77777777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7213E2" w:rsidRPr="007213E2" w14:paraId="6B30D740" w14:textId="77777777" w:rsidTr="00F35046">
        <w:tc>
          <w:tcPr>
            <w:tcW w:w="2421" w:type="dxa"/>
          </w:tcPr>
          <w:p w14:paraId="1130F273" w14:textId="7B6C2FD1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213E2" w:rsidRPr="007213E2" w14:paraId="3962BA66" w14:textId="77777777" w:rsidTr="00F35046">
        <w:tc>
          <w:tcPr>
            <w:tcW w:w="2421" w:type="dxa"/>
          </w:tcPr>
          <w:p w14:paraId="4BBE9F58" w14:textId="00736834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7F3FB2F5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43" w:type="dxa"/>
            <w:gridSpan w:val="2"/>
          </w:tcPr>
          <w:p w14:paraId="28B6D3D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04E91A04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1BDA7312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4"/>
          </w:tcPr>
          <w:p w14:paraId="15A1EEAC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3EB30298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2DAA47CE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2" w:type="dxa"/>
          </w:tcPr>
          <w:p w14:paraId="62B92F73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21A8233A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04637" w:rsidRPr="0010463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7213E2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726A1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0726A1" w:rsidRPr="007213E2" w:rsidRDefault="000726A1" w:rsidP="0007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0726A1" w:rsidRPr="007213E2" w:rsidRDefault="000726A1" w:rsidP="000726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53DE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3A0AA65D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487,032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5884DCAB" w:rsidR="00A153DE" w:rsidRPr="00565E0E" w:rsidRDefault="00A153DE" w:rsidP="00E3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772,843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58C6C64B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1,032,878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06749288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858,923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34EA9F75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1,519,910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48335E10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1,631,766</w:t>
            </w:r>
          </w:p>
        </w:tc>
      </w:tr>
      <w:tr w:rsidR="00A153DE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="003D5E7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51048"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51048"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A153DE" w:rsidRPr="007213E2" w14:paraId="6F7A8CEC" w14:textId="77777777" w:rsidTr="00F35046">
        <w:tc>
          <w:tcPr>
            <w:tcW w:w="2428" w:type="dxa"/>
            <w:gridSpan w:val="2"/>
            <w:shd w:val="clear" w:color="auto" w:fill="auto"/>
          </w:tcPr>
          <w:p w14:paraId="4DB31B54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B2C3191" w14:textId="23290C24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732,686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FA15E97" w14:textId="6C81B623" w:rsidR="00A153DE" w:rsidRPr="00565E0E" w:rsidRDefault="00A153DE" w:rsidP="00E3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  <w:r w:rsidRPr="00565E0E">
              <w:rPr>
                <w:rFonts w:asciiTheme="majorBidi" w:hAnsiTheme="majorBidi" w:cstheme="majorBidi" w:hint="cs"/>
                <w:bCs/>
                <w:sz w:val="26"/>
                <w:szCs w:val="26"/>
              </w:rPr>
              <w:t>78</w:t>
            </w: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,90</w:t>
            </w:r>
            <w:r w:rsidRPr="00565E0E">
              <w:rPr>
                <w:rFonts w:asciiTheme="majorBidi" w:hAnsiTheme="majorBidi" w:cstheme="majorBidi" w:hint="cs"/>
                <w:bCs/>
                <w:sz w:val="26"/>
                <w:szCs w:val="26"/>
              </w:rPr>
              <w:t>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C3AD07" w14:textId="3CB1DD56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248,412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7CA8E3A" w14:textId="6FE8A559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271,363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69C68E7" w14:textId="00D89AA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981,098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EFFAEF" w14:textId="724BA342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1,0</w:t>
            </w:r>
            <w:r w:rsidRPr="00565E0E">
              <w:rPr>
                <w:rFonts w:asciiTheme="majorBidi" w:hAnsiTheme="majorBidi" w:cstheme="majorBidi" w:hint="cs"/>
                <w:bCs/>
                <w:sz w:val="26"/>
                <w:szCs w:val="26"/>
              </w:rPr>
              <w:t>50</w:t>
            </w: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,2</w:t>
            </w:r>
            <w:r w:rsidRPr="00565E0E">
              <w:rPr>
                <w:rFonts w:asciiTheme="majorBidi" w:hAnsiTheme="majorBidi" w:cstheme="majorBidi" w:hint="cs"/>
                <w:bCs/>
                <w:sz w:val="26"/>
                <w:szCs w:val="26"/>
              </w:rPr>
              <w:t>68</w:t>
            </w:r>
          </w:p>
        </w:tc>
      </w:tr>
      <w:tr w:rsidR="00A153DE" w:rsidRPr="007213E2" w14:paraId="7C774CE2" w14:textId="77777777" w:rsidTr="00F35046">
        <w:tc>
          <w:tcPr>
            <w:tcW w:w="2428" w:type="dxa"/>
            <w:gridSpan w:val="2"/>
            <w:shd w:val="clear" w:color="auto" w:fill="auto"/>
          </w:tcPr>
          <w:p w14:paraId="4B7D1B5E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198FB2B4" w14:textId="74B1A414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52597473" w14:textId="608EAAEA" w:rsidR="00A153DE" w:rsidRPr="00565E0E" w:rsidRDefault="00A153DE" w:rsidP="00E3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B9D0DBC" w14:textId="31602A7A" w:rsidR="00A153DE" w:rsidRPr="00565E0E" w:rsidRDefault="00A153DE" w:rsidP="00F3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230259E" w14:textId="132E2FC5" w:rsidR="00A153DE" w:rsidRPr="00565E0E" w:rsidRDefault="00A153DE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80922B2" w14:textId="7948DF70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189,185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35C299" w14:textId="09A0495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384,772</w:t>
            </w:r>
          </w:p>
        </w:tc>
      </w:tr>
      <w:tr w:rsidR="00A153DE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452CB574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1,170,283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2377B74F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1,4</w:t>
            </w:r>
            <w:r w:rsidRPr="00565E0E">
              <w:rPr>
                <w:rFonts w:asciiTheme="majorBidi" w:hAnsiTheme="majorBidi" w:cstheme="majorBidi" w:hint="cs"/>
                <w:bCs/>
                <w:sz w:val="26"/>
                <w:szCs w:val="26"/>
              </w:rPr>
              <w:t>35</w:t>
            </w: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,04</w:t>
            </w:r>
            <w:r w:rsidRPr="00565E0E">
              <w:rPr>
                <w:rFonts w:asciiTheme="majorBidi" w:hAnsiTheme="majorBidi" w:cstheme="majorBidi" w:hint="cs"/>
                <w:bCs/>
                <w:sz w:val="26"/>
                <w:szCs w:val="26"/>
              </w:rPr>
              <w:t>0</w:t>
            </w:r>
          </w:p>
        </w:tc>
      </w:tr>
      <w:tr w:rsidR="00A153DE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51048"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A153DE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50EDDF6D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2,056,723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72F3DC7D" w:rsidR="00A153DE" w:rsidRPr="00565E0E" w:rsidRDefault="00851048" w:rsidP="00E3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2,657,110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2B36A3D5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578,074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76ABB559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543,727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5272E2D9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2,634,797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6A574590" w:rsidR="00A153DE" w:rsidRPr="00565E0E" w:rsidRDefault="00851048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3,200,837</w:t>
            </w:r>
          </w:p>
        </w:tc>
      </w:tr>
      <w:tr w:rsidR="00A153DE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6CA092BF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D2DACDB" w:rsidR="00A153DE" w:rsidRPr="00565E0E" w:rsidRDefault="00A153DE" w:rsidP="00E3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5F1964D7" w:rsidR="00A153DE" w:rsidRPr="00565E0E" w:rsidRDefault="00A153DE" w:rsidP="00F3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55621D20" w:rsidR="00A153DE" w:rsidRPr="00565E0E" w:rsidRDefault="00A153DE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532FD7AF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282,227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150F3D0F" w:rsidR="00A153DE" w:rsidRPr="00565E0E" w:rsidRDefault="00E376F0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463,808</w:t>
            </w:r>
          </w:p>
        </w:tc>
      </w:tr>
      <w:tr w:rsidR="00A153DE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A153DE" w:rsidRPr="007213E2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2,917,02</w:t>
            </w:r>
            <w:r w:rsidRPr="00565E0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57C88F4A" w:rsidR="00A153DE" w:rsidRPr="00565E0E" w:rsidRDefault="00E376F0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3,664,645</w:t>
            </w:r>
          </w:p>
        </w:tc>
      </w:tr>
      <w:tr w:rsidR="00A153DE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A153D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  <w:tc>
          <w:tcPr>
            <w:tcW w:w="272" w:type="dxa"/>
          </w:tcPr>
          <w:p w14:paraId="12D617FB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</w:tr>
      <w:tr w:rsidR="00A153DE" w:rsidRPr="00D87B1A" w14:paraId="364E73D2" w14:textId="77777777" w:rsidTr="00F35046">
        <w:tc>
          <w:tcPr>
            <w:tcW w:w="2421" w:type="dxa"/>
            <w:shd w:val="clear" w:color="auto" w:fill="auto"/>
          </w:tcPr>
          <w:p w14:paraId="110FB8F0" w14:textId="77777777" w:rsidR="00A153D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7DAC3820" w:rsidR="00A153DE" w:rsidRPr="00565E0E" w:rsidRDefault="00A153DE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sz w:val="26"/>
                <w:szCs w:val="26"/>
              </w:rPr>
              <w:t>307,872</w:t>
            </w:r>
          </w:p>
        </w:tc>
        <w:tc>
          <w:tcPr>
            <w:tcW w:w="243" w:type="dxa"/>
            <w:gridSpan w:val="2"/>
          </w:tcPr>
          <w:p w14:paraId="7BA1980D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315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208</w:t>
            </w:r>
          </w:p>
        </w:tc>
        <w:tc>
          <w:tcPr>
            <w:tcW w:w="238" w:type="dxa"/>
            <w:gridSpan w:val="2"/>
          </w:tcPr>
          <w:p w14:paraId="6B837BCB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427FFE6B" w:rsidR="00A153DE" w:rsidRPr="00565E0E" w:rsidRDefault="00F11B2C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237" w:type="dxa"/>
            <w:gridSpan w:val="2"/>
          </w:tcPr>
          <w:p w14:paraId="2D14974B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77777777" w:rsidR="00A153DE" w:rsidRPr="00565E0E" w:rsidRDefault="00A153DE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2E6A0F5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24B9A096" w14:textId="29A358C3" w:rsidR="00A153DE" w:rsidRPr="00565E0E" w:rsidRDefault="00F11B2C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sz w:val="26"/>
                <w:szCs w:val="26"/>
              </w:rPr>
              <w:t>308,563</w:t>
            </w:r>
          </w:p>
        </w:tc>
        <w:tc>
          <w:tcPr>
            <w:tcW w:w="272" w:type="dxa"/>
          </w:tcPr>
          <w:p w14:paraId="00525C35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A81C31" w14:textId="77777777" w:rsidR="00A153DE" w:rsidRPr="00565E0E" w:rsidRDefault="00A153DE" w:rsidP="00A6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315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208</w:t>
            </w:r>
          </w:p>
        </w:tc>
      </w:tr>
      <w:tr w:rsidR="00A153DE" w:rsidRPr="00D87B1A" w14:paraId="116F3C16" w14:textId="77777777" w:rsidTr="00F35046">
        <w:tc>
          <w:tcPr>
            <w:tcW w:w="2421" w:type="dxa"/>
            <w:shd w:val="clear" w:color="auto" w:fill="auto"/>
          </w:tcPr>
          <w:p w14:paraId="7ABE166D" w14:textId="77777777" w:rsidR="00A153D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77777777" w:rsidR="00A153DE" w:rsidRPr="00565E0E" w:rsidRDefault="00A153DE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77777777" w:rsidR="00A153DE" w:rsidRPr="00565E0E" w:rsidRDefault="00A153DE" w:rsidP="00F3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77777777" w:rsidR="00A153DE" w:rsidRPr="00565E0E" w:rsidRDefault="00A153DE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</w:tcPr>
          <w:p w14:paraId="5E0A5068" w14:textId="1E8F774D" w:rsidR="00A153DE" w:rsidRPr="00565E0E" w:rsidRDefault="00F11B2C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sz w:val="26"/>
                <w:szCs w:val="26"/>
              </w:rPr>
              <w:t>22,657</w:t>
            </w:r>
          </w:p>
        </w:tc>
        <w:tc>
          <w:tcPr>
            <w:tcW w:w="272" w:type="dxa"/>
          </w:tcPr>
          <w:p w14:paraId="4CBB93ED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6C563" w14:textId="77777777" w:rsidR="00A153DE" w:rsidRPr="00565E0E" w:rsidRDefault="00A153DE" w:rsidP="00A6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060</w:t>
            </w:r>
          </w:p>
        </w:tc>
      </w:tr>
      <w:tr w:rsidR="00A153DE" w:rsidRPr="00D87B1A" w14:paraId="5BC283EF" w14:textId="77777777" w:rsidTr="00F35046">
        <w:tc>
          <w:tcPr>
            <w:tcW w:w="2421" w:type="dxa"/>
            <w:shd w:val="clear" w:color="auto" w:fill="auto"/>
          </w:tcPr>
          <w:p w14:paraId="7360D8A7" w14:textId="77777777" w:rsidR="00A153DE" w:rsidRPr="00D47FE8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4DBCA" w14:textId="463CDCCF" w:rsidR="00A153DE" w:rsidRPr="00565E0E" w:rsidRDefault="00F11B2C" w:rsidP="00F1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sz w:val="26"/>
                <w:szCs w:val="26"/>
              </w:rPr>
              <w:t>331,220</w:t>
            </w:r>
          </w:p>
        </w:tc>
        <w:tc>
          <w:tcPr>
            <w:tcW w:w="272" w:type="dxa"/>
          </w:tcPr>
          <w:p w14:paraId="4BC0A3BB" w14:textId="77777777" w:rsidR="00A153DE" w:rsidRPr="00565E0E" w:rsidRDefault="00A153DE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6247C" w14:textId="77777777" w:rsidR="00A153DE" w:rsidRPr="00565E0E" w:rsidRDefault="00A153DE" w:rsidP="00A6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326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268</w:t>
            </w:r>
          </w:p>
        </w:tc>
      </w:tr>
      <w:tr w:rsidR="00A153DE" w:rsidRPr="007213E2" w14:paraId="78E153EA" w14:textId="77777777" w:rsidTr="00F35046">
        <w:tc>
          <w:tcPr>
            <w:tcW w:w="2428" w:type="dxa"/>
            <w:gridSpan w:val="2"/>
            <w:shd w:val="clear" w:color="auto" w:fill="auto"/>
          </w:tcPr>
          <w:p w14:paraId="5A8CA62D" w14:textId="65F667EE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E1D47" w14:textId="78EA1BAD" w:rsidR="00A153DE" w:rsidRPr="00565E0E" w:rsidRDefault="00F11B2C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2,618,372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A153DE" w:rsidRPr="00565E0E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92D8" w14:textId="163323D6" w:rsidR="00A153DE" w:rsidRPr="00565E0E" w:rsidRDefault="00104637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65E0E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A153DE"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,2</w:t>
            </w:r>
            <w:r w:rsidR="00FE0499" w:rsidRPr="00565E0E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A153DE"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="00FE0499" w:rsidRPr="00565E0E">
              <w:rPr>
                <w:rFonts w:asciiTheme="majorBidi" w:hAnsiTheme="majorBidi" w:cstheme="majorBidi" w:hint="cs"/>
                <w:sz w:val="26"/>
                <w:szCs w:val="26"/>
              </w:rPr>
              <w:t>68</w:t>
            </w:r>
            <w:r w:rsidR="00A153DE" w:rsidRPr="00565E0E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</w:tr>
      <w:tr w:rsidR="00A153DE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65B62788" w:rsidR="00A153DE" w:rsidRPr="007213E2" w:rsidRDefault="00F11B2C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8,556,809</w:t>
            </w:r>
          </w:p>
        </w:tc>
        <w:tc>
          <w:tcPr>
            <w:tcW w:w="272" w:type="dxa"/>
            <w:vAlign w:val="center"/>
          </w:tcPr>
          <w:p w14:paraId="2FA7BDCE" w14:textId="77777777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57EDB828" w:rsidR="00A153DE" w:rsidRPr="007213E2" w:rsidRDefault="00A153DE" w:rsidP="00A15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10,269,407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</w:tblGrid>
      <w:tr w:rsidR="00C8761C" w:rsidRPr="00C5212E" w14:paraId="18AFB50E" w14:textId="77777777" w:rsidTr="00F35046">
        <w:tc>
          <w:tcPr>
            <w:tcW w:w="2430" w:type="dxa"/>
          </w:tcPr>
          <w:p w14:paraId="29E8E5F8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66CB19F5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6465A7" w:rsidRPr="005A0665" w14:paraId="0A587981" w14:textId="77777777" w:rsidTr="00F35046">
        <w:tc>
          <w:tcPr>
            <w:tcW w:w="2430" w:type="dxa"/>
          </w:tcPr>
          <w:p w14:paraId="363A87CA" w14:textId="7EA47AD8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430" w:type="dxa"/>
            <w:gridSpan w:val="3"/>
          </w:tcPr>
          <w:p w14:paraId="7E780E5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5ECB4E7D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14:paraId="388EE974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5A4EFC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94ED1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D44E3" w:rsidRPr="005A0665" w14:paraId="06C92623" w14:textId="77777777" w:rsidTr="00F35046">
        <w:tc>
          <w:tcPr>
            <w:tcW w:w="2430" w:type="dxa"/>
          </w:tcPr>
          <w:p w14:paraId="7F39FDC9" w14:textId="7EAB0C25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ECA0380" w14:textId="7E5ED915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04637" w:rsidRPr="0010463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56F52C86" w14:textId="77777777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BA0798" w14:textId="3B5BAAFE" w:rsidR="005D44E3" w:rsidRPr="00D6233E" w:rsidRDefault="00104637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47" w:type="dxa"/>
          </w:tcPr>
          <w:p w14:paraId="79C20FCE" w14:textId="77777777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55DE1" w14:textId="7883AE29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04637" w:rsidRPr="0010463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0E4F46F3" w14:textId="77777777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2619353" w14:textId="2795F3EB" w:rsidR="005D44E3" w:rsidRPr="00D6233E" w:rsidRDefault="00104637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D2783C" w14:textId="77777777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5B4DC5" w14:textId="7114C322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04637" w:rsidRPr="0010463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5CC34C57" w14:textId="77777777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549446" w14:textId="309C0AAD" w:rsidR="005D44E3" w:rsidRPr="00D6233E" w:rsidRDefault="00104637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</w:tr>
      <w:tr w:rsidR="00F759A3" w:rsidRPr="005A0665" w14:paraId="66CB852C" w14:textId="77777777" w:rsidTr="00F35046">
        <w:tc>
          <w:tcPr>
            <w:tcW w:w="2430" w:type="dxa"/>
          </w:tcPr>
          <w:p w14:paraId="6C4C4052" w14:textId="77777777" w:rsidR="00F759A3" w:rsidRPr="00D6233E" w:rsidRDefault="00F759A3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5BE7CDB5" w14:textId="2782FF5D" w:rsidR="00F759A3" w:rsidRPr="00D6233E" w:rsidRDefault="008B788B" w:rsidP="008B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046" w:rsidRPr="005A0665" w14:paraId="6BCABEE7" w14:textId="77777777" w:rsidTr="00F35046">
        <w:tc>
          <w:tcPr>
            <w:tcW w:w="2430" w:type="dxa"/>
          </w:tcPr>
          <w:p w14:paraId="67940C2C" w14:textId="5CB7BF57" w:rsidR="00F35046" w:rsidRPr="00D6233E" w:rsidRDefault="00F35046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740" w:type="dxa"/>
            <w:gridSpan w:val="11"/>
          </w:tcPr>
          <w:p w14:paraId="35A3E667" w14:textId="77777777" w:rsidR="00F35046" w:rsidRPr="00D6233E" w:rsidRDefault="00F35046" w:rsidP="008B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465A7" w:rsidRPr="005A0665" w14:paraId="00DF364A" w14:textId="77777777" w:rsidTr="00F35046">
        <w:tc>
          <w:tcPr>
            <w:tcW w:w="2430" w:type="dxa"/>
          </w:tcPr>
          <w:p w14:paraId="4A187ADD" w14:textId="77777777"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2E50F2" w14:textId="77777777"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9D75C5" w14:textId="012D8373" w:rsidR="006465A7" w:rsidRPr="00D6233E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BBC189" w14:textId="02000A1B"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DFC7CBD" w14:textId="77777777"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4A1B94" w14:textId="1F43AAE6"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10CA18" w14:textId="77777777"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725BF94" w14:textId="66A9E85A"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9396" w14:textId="77777777"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1CEF7" w14:textId="3BC9A667"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FDAA21" w14:textId="77777777" w:rsidR="006465A7" w:rsidRPr="00D6233E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B748A02" w14:textId="0E3253E8" w:rsidR="006465A7" w:rsidRPr="00D6233E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44E3" w:rsidRPr="005A0665" w14:paraId="129D6219" w14:textId="77777777" w:rsidTr="00F35046">
        <w:tc>
          <w:tcPr>
            <w:tcW w:w="2430" w:type="dxa"/>
          </w:tcPr>
          <w:p w14:paraId="5B0BB729" w14:textId="18E88163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14:paraId="6B7E95C1" w14:textId="372B125A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2,950,457</w:t>
            </w:r>
          </w:p>
        </w:tc>
        <w:tc>
          <w:tcPr>
            <w:tcW w:w="252" w:type="dxa"/>
          </w:tcPr>
          <w:p w14:paraId="7244029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4A098" w14:textId="6552D34E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4,672,007</w:t>
            </w:r>
          </w:p>
        </w:tc>
        <w:tc>
          <w:tcPr>
            <w:tcW w:w="247" w:type="dxa"/>
          </w:tcPr>
          <w:p w14:paraId="3631A82F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0DD90F" w14:textId="3AFFFDB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3,300,350</w:t>
            </w:r>
          </w:p>
        </w:tc>
        <w:tc>
          <w:tcPr>
            <w:tcW w:w="237" w:type="dxa"/>
          </w:tcPr>
          <w:p w14:paraId="704CE0F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5EB593" w14:textId="12592A8D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3,734,655</w:t>
            </w:r>
          </w:p>
        </w:tc>
        <w:tc>
          <w:tcPr>
            <w:tcW w:w="270" w:type="dxa"/>
          </w:tcPr>
          <w:p w14:paraId="54F6D1FA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E2532B" w14:textId="1054C70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6,250,807</w:t>
            </w:r>
          </w:p>
        </w:tc>
        <w:tc>
          <w:tcPr>
            <w:tcW w:w="262" w:type="dxa"/>
          </w:tcPr>
          <w:p w14:paraId="549D48F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1047230" w14:textId="5C07A77D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8,406,662</w:t>
            </w:r>
          </w:p>
        </w:tc>
      </w:tr>
      <w:tr w:rsidR="005D44E3" w:rsidRPr="005A0665" w14:paraId="3BE777F7" w14:textId="77777777" w:rsidTr="00F35046">
        <w:trPr>
          <w:trHeight w:val="80"/>
        </w:trPr>
        <w:tc>
          <w:tcPr>
            <w:tcW w:w="2430" w:type="dxa"/>
            <w:vAlign w:val="bottom"/>
          </w:tcPr>
          <w:p w14:paraId="7F7DB63F" w14:textId="050CA43F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080" w:type="dxa"/>
          </w:tcPr>
          <w:p w14:paraId="14C592EA" w14:textId="2B4D5722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71,119</w:t>
            </w:r>
          </w:p>
        </w:tc>
        <w:tc>
          <w:tcPr>
            <w:tcW w:w="252" w:type="dxa"/>
          </w:tcPr>
          <w:p w14:paraId="7AA1D094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CBB919" w14:textId="1A5A1AE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58,926</w:t>
            </w:r>
          </w:p>
        </w:tc>
        <w:tc>
          <w:tcPr>
            <w:tcW w:w="247" w:type="dxa"/>
          </w:tcPr>
          <w:p w14:paraId="1E88CD5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39A972" w14:textId="35EE0F3C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6280C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DB1F96" w14:textId="79E1420C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BD2E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B6FE4C" w14:textId="5F1F36F5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71,119</w:t>
            </w:r>
          </w:p>
        </w:tc>
        <w:tc>
          <w:tcPr>
            <w:tcW w:w="262" w:type="dxa"/>
          </w:tcPr>
          <w:p w14:paraId="364698A7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D5B2000" w14:textId="5E9167BF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58,926</w:t>
            </w:r>
          </w:p>
        </w:tc>
      </w:tr>
      <w:tr w:rsidR="005D44E3" w:rsidRPr="005A0665" w14:paraId="6692C5CE" w14:textId="77777777" w:rsidTr="00F35046">
        <w:tc>
          <w:tcPr>
            <w:tcW w:w="2430" w:type="dxa"/>
            <w:shd w:val="clear" w:color="auto" w:fill="auto"/>
          </w:tcPr>
          <w:p w14:paraId="70CC3DF8" w14:textId="379BCB06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  <w:shd w:val="clear" w:color="auto" w:fill="auto"/>
          </w:tcPr>
          <w:p w14:paraId="6672401D" w14:textId="1798857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60,260</w:t>
            </w:r>
          </w:p>
        </w:tc>
        <w:tc>
          <w:tcPr>
            <w:tcW w:w="252" w:type="dxa"/>
            <w:shd w:val="clear" w:color="auto" w:fill="auto"/>
          </w:tcPr>
          <w:p w14:paraId="48127D77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8640B69" w14:textId="65395DFC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66,671</w:t>
            </w:r>
          </w:p>
        </w:tc>
        <w:tc>
          <w:tcPr>
            <w:tcW w:w="247" w:type="dxa"/>
            <w:shd w:val="clear" w:color="auto" w:fill="auto"/>
          </w:tcPr>
          <w:p w14:paraId="01167212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522D57C" w14:textId="3A486A0E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237" w:type="dxa"/>
            <w:shd w:val="clear" w:color="auto" w:fill="auto"/>
          </w:tcPr>
          <w:p w14:paraId="3464D1B0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CD1180" w14:textId="756E27DD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  <w:shd w:val="clear" w:color="auto" w:fill="auto"/>
          </w:tcPr>
          <w:p w14:paraId="482516B1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E4712C" w14:textId="70DE8620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61,625</w:t>
            </w:r>
          </w:p>
        </w:tc>
        <w:tc>
          <w:tcPr>
            <w:tcW w:w="262" w:type="dxa"/>
            <w:shd w:val="clear" w:color="auto" w:fill="auto"/>
          </w:tcPr>
          <w:p w14:paraId="43D67BE7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65C1B5F" w14:textId="7456C3C2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67,721</w:t>
            </w:r>
          </w:p>
        </w:tc>
      </w:tr>
      <w:tr w:rsidR="005D44E3" w:rsidRPr="005A0665" w14:paraId="1C6F977B" w14:textId="77777777" w:rsidTr="00F35046">
        <w:tc>
          <w:tcPr>
            <w:tcW w:w="2430" w:type="dxa"/>
          </w:tcPr>
          <w:p w14:paraId="46EC45B4" w14:textId="72E75FB4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</w:tcPr>
          <w:p w14:paraId="713AEC9E" w14:textId="1C7C1B2A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59,343</w:t>
            </w:r>
          </w:p>
        </w:tc>
        <w:tc>
          <w:tcPr>
            <w:tcW w:w="252" w:type="dxa"/>
          </w:tcPr>
          <w:p w14:paraId="7C946E9E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564A21A" w14:textId="6520971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161,974</w:t>
            </w:r>
          </w:p>
        </w:tc>
        <w:tc>
          <w:tcPr>
            <w:tcW w:w="247" w:type="dxa"/>
          </w:tcPr>
          <w:p w14:paraId="60AB9F47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30A4CD9" w14:textId="0665D013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37" w:type="dxa"/>
          </w:tcPr>
          <w:p w14:paraId="2D32E372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44C5240" w14:textId="1D743926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10,290</w:t>
            </w:r>
          </w:p>
        </w:tc>
        <w:tc>
          <w:tcPr>
            <w:tcW w:w="270" w:type="dxa"/>
          </w:tcPr>
          <w:p w14:paraId="41B4932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7E6B5A" w14:textId="21E064E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60,278</w:t>
            </w:r>
          </w:p>
        </w:tc>
        <w:tc>
          <w:tcPr>
            <w:tcW w:w="262" w:type="dxa"/>
          </w:tcPr>
          <w:p w14:paraId="57E94545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B133F49" w14:textId="69649CFF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172,264</w:t>
            </w:r>
          </w:p>
        </w:tc>
      </w:tr>
      <w:tr w:rsidR="005D44E3" w:rsidRPr="005A0665" w14:paraId="647870A6" w14:textId="77777777" w:rsidTr="00F35046">
        <w:tc>
          <w:tcPr>
            <w:tcW w:w="2430" w:type="dxa"/>
          </w:tcPr>
          <w:p w14:paraId="0615E46D" w14:textId="5B00A6AD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10E8EF0F" w14:textId="7DEE3234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6,149</w:t>
            </w:r>
          </w:p>
        </w:tc>
        <w:tc>
          <w:tcPr>
            <w:tcW w:w="252" w:type="dxa"/>
          </w:tcPr>
          <w:p w14:paraId="5327D48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116D8D" w14:textId="0E1D292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4,584</w:t>
            </w:r>
          </w:p>
        </w:tc>
        <w:tc>
          <w:tcPr>
            <w:tcW w:w="247" w:type="dxa"/>
          </w:tcPr>
          <w:p w14:paraId="49A495A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0D58C5" w14:textId="6FE5DA6A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D134D2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83342B" w14:textId="6FBC5162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9139D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822975" w14:textId="41728171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6,149</w:t>
            </w:r>
          </w:p>
        </w:tc>
        <w:tc>
          <w:tcPr>
            <w:tcW w:w="262" w:type="dxa"/>
          </w:tcPr>
          <w:p w14:paraId="557D228D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CA36C24" w14:textId="0DB4F7E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4,584</w:t>
            </w:r>
          </w:p>
        </w:tc>
      </w:tr>
      <w:tr w:rsidR="005D44E3" w:rsidRPr="00962529" w14:paraId="16E517C3" w14:textId="77777777" w:rsidTr="00F35046">
        <w:tc>
          <w:tcPr>
            <w:tcW w:w="2430" w:type="dxa"/>
          </w:tcPr>
          <w:p w14:paraId="70074ED6" w14:textId="6990E4E5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419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848C6" w14:textId="2DCAEAE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3,147,328</w:t>
            </w:r>
          </w:p>
        </w:tc>
        <w:tc>
          <w:tcPr>
            <w:tcW w:w="252" w:type="dxa"/>
          </w:tcPr>
          <w:p w14:paraId="32BCB676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B0A13D" w14:textId="73257E54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4,964,162</w:t>
            </w:r>
          </w:p>
        </w:tc>
        <w:tc>
          <w:tcPr>
            <w:tcW w:w="247" w:type="dxa"/>
          </w:tcPr>
          <w:p w14:paraId="6F2668DD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F91DFF8" w14:textId="53C1438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3,302,650</w:t>
            </w:r>
          </w:p>
        </w:tc>
        <w:tc>
          <w:tcPr>
            <w:tcW w:w="237" w:type="dxa"/>
          </w:tcPr>
          <w:p w14:paraId="0A4A0656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E1D188" w14:textId="6735D0A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3,745,995</w:t>
            </w:r>
          </w:p>
        </w:tc>
        <w:tc>
          <w:tcPr>
            <w:tcW w:w="270" w:type="dxa"/>
          </w:tcPr>
          <w:p w14:paraId="0834E45A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918A0" w14:textId="142812D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6,449,978</w:t>
            </w:r>
          </w:p>
        </w:tc>
        <w:tc>
          <w:tcPr>
            <w:tcW w:w="262" w:type="dxa"/>
          </w:tcPr>
          <w:p w14:paraId="73A29A5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083BA6" w14:textId="1285E46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8,710,157</w:t>
            </w:r>
          </w:p>
        </w:tc>
      </w:tr>
      <w:tr w:rsidR="006465A7" w:rsidRPr="006E192B" w14:paraId="41AC51BA" w14:textId="77777777" w:rsidTr="00F35046">
        <w:tc>
          <w:tcPr>
            <w:tcW w:w="2430" w:type="dxa"/>
          </w:tcPr>
          <w:p w14:paraId="53AD98A7" w14:textId="77777777" w:rsidR="006465A7" w:rsidRPr="006E192B" w:rsidRDefault="006465A7" w:rsidP="00055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62F6F" w14:textId="77777777" w:rsidR="006465A7" w:rsidRPr="006E192B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F169D53" w14:textId="77777777" w:rsidR="006465A7" w:rsidRPr="006E192B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19E577E" w14:textId="77777777" w:rsidR="006465A7" w:rsidRPr="006E192B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</w:tcPr>
          <w:p w14:paraId="328F2430" w14:textId="77777777" w:rsidR="006465A7" w:rsidRPr="006E192B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6C0DBF" w14:textId="77777777" w:rsidR="006465A7" w:rsidRPr="006E192B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2458223B" w14:textId="77777777" w:rsidR="006465A7" w:rsidRPr="006E192B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425F850" w14:textId="77777777" w:rsidR="006465A7" w:rsidRPr="006E192B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5FAD7A" w14:textId="77777777" w:rsidR="006465A7" w:rsidRPr="006E192B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8F1B01" w14:textId="77777777" w:rsidR="006465A7" w:rsidRPr="006E192B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790BCE9A" w14:textId="77777777" w:rsidR="006465A7" w:rsidRPr="006E192B" w:rsidRDefault="006465A7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501D099" w14:textId="77777777" w:rsidR="006465A7" w:rsidRPr="006E192B" w:rsidRDefault="006465A7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B315E" w:rsidRPr="005A0665" w14:paraId="759E4B01" w14:textId="77777777" w:rsidTr="00F35046">
        <w:tc>
          <w:tcPr>
            <w:tcW w:w="2430" w:type="dxa"/>
          </w:tcPr>
          <w:p w14:paraId="631B591A" w14:textId="6823D4A7" w:rsidR="00AB315E" w:rsidRPr="00D6233E" w:rsidRDefault="001F2771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</w:t>
            </w:r>
            <w:r w:rsidR="00AB315E"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1080" w:type="dxa"/>
          </w:tcPr>
          <w:p w14:paraId="2B363900" w14:textId="0BE27F16" w:rsidR="00AB315E" w:rsidRPr="005D44E3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3586D2" w14:textId="77777777" w:rsidR="00AB315E" w:rsidRPr="005D44E3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820D9D" w14:textId="77777777" w:rsidR="00AB315E" w:rsidRPr="005D44E3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62512C61" w14:textId="77777777" w:rsidR="00AB315E" w:rsidRPr="005D44E3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20781A" w14:textId="77777777" w:rsidR="00AB315E" w:rsidRPr="005D44E3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AC68BD" w14:textId="77777777" w:rsidR="00AB315E" w:rsidRPr="005D44E3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B1F10" w14:textId="77777777" w:rsidR="00AB315E" w:rsidRPr="005D44E3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399BB" w14:textId="77777777" w:rsidR="00AB315E" w:rsidRPr="005D44E3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2D8363" w14:textId="77777777" w:rsidR="00AB315E" w:rsidRPr="005D44E3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6162861" w14:textId="77777777" w:rsidR="00AB315E" w:rsidRPr="005D44E3" w:rsidRDefault="00AB315E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181304" w14:textId="77777777" w:rsidR="00AB315E" w:rsidRPr="005D44E3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44E3" w:rsidRPr="005A0665" w14:paraId="3FA6D0C7" w14:textId="77777777" w:rsidTr="00F35046">
        <w:tc>
          <w:tcPr>
            <w:tcW w:w="2430" w:type="dxa"/>
            <w:shd w:val="clear" w:color="auto" w:fill="auto"/>
          </w:tcPr>
          <w:p w14:paraId="1F927CD0" w14:textId="14A1A20F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ผ้าสำหรับถุงลม</w:t>
            </w:r>
          </w:p>
        </w:tc>
        <w:tc>
          <w:tcPr>
            <w:tcW w:w="1080" w:type="dxa"/>
            <w:shd w:val="clear" w:color="auto" w:fill="auto"/>
          </w:tcPr>
          <w:p w14:paraId="51CAF12E" w14:textId="6716D70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9365B2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EB164C3" w14:textId="3F4D72AD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6735380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5713FF" w14:textId="26663AF6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3,101,612</w:t>
            </w:r>
          </w:p>
        </w:tc>
        <w:tc>
          <w:tcPr>
            <w:tcW w:w="237" w:type="dxa"/>
            <w:shd w:val="clear" w:color="auto" w:fill="auto"/>
          </w:tcPr>
          <w:p w14:paraId="04A6BD7C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BBFF918" w14:textId="3CE3474C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3,487,364</w:t>
            </w:r>
          </w:p>
        </w:tc>
        <w:tc>
          <w:tcPr>
            <w:tcW w:w="270" w:type="dxa"/>
            <w:shd w:val="clear" w:color="auto" w:fill="auto"/>
          </w:tcPr>
          <w:p w14:paraId="5EC3D1C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3F235" w14:textId="1CB00E4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3,101,612</w:t>
            </w:r>
          </w:p>
        </w:tc>
        <w:tc>
          <w:tcPr>
            <w:tcW w:w="262" w:type="dxa"/>
            <w:shd w:val="clear" w:color="auto" w:fill="auto"/>
          </w:tcPr>
          <w:p w14:paraId="447F8D4E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5CD00F" w14:textId="6558D6A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3,487,364</w:t>
            </w:r>
          </w:p>
        </w:tc>
      </w:tr>
      <w:tr w:rsidR="005D44E3" w:rsidRPr="00DC0D77" w14:paraId="3AD54F6F" w14:textId="77777777" w:rsidTr="00F35046">
        <w:tc>
          <w:tcPr>
            <w:tcW w:w="2430" w:type="dxa"/>
          </w:tcPr>
          <w:p w14:paraId="77CDC630" w14:textId="68FB881D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2C392A35" w14:textId="6FDFADD6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3,084,737</w:t>
            </w:r>
          </w:p>
        </w:tc>
        <w:tc>
          <w:tcPr>
            <w:tcW w:w="252" w:type="dxa"/>
          </w:tcPr>
          <w:p w14:paraId="2814F604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ECB39" w14:textId="3546307E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4,722,410</w:t>
            </w:r>
          </w:p>
        </w:tc>
        <w:tc>
          <w:tcPr>
            <w:tcW w:w="247" w:type="dxa"/>
          </w:tcPr>
          <w:p w14:paraId="69372664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C8BE9F" w14:textId="1FCE052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74589A4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BE350A" w14:textId="0B622895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C5BCB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CA2A19" w14:textId="6A897315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3,084,737</w:t>
            </w:r>
          </w:p>
        </w:tc>
        <w:tc>
          <w:tcPr>
            <w:tcW w:w="262" w:type="dxa"/>
          </w:tcPr>
          <w:p w14:paraId="5BBDF97E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2192CB8" w14:textId="3D35F44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4,722,410</w:t>
            </w:r>
          </w:p>
        </w:tc>
      </w:tr>
      <w:tr w:rsidR="005D44E3" w:rsidRPr="005A0665" w14:paraId="68BF0FE2" w14:textId="77777777" w:rsidTr="00F35046">
        <w:tc>
          <w:tcPr>
            <w:tcW w:w="2430" w:type="dxa"/>
          </w:tcPr>
          <w:p w14:paraId="1C1A92B2" w14:textId="0BAD01BC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A7288" w14:textId="668FC6E4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62,591</w:t>
            </w:r>
          </w:p>
        </w:tc>
        <w:tc>
          <w:tcPr>
            <w:tcW w:w="252" w:type="dxa"/>
          </w:tcPr>
          <w:p w14:paraId="6E88AA4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F8CAE6" w14:textId="5FC5EF0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241,752</w:t>
            </w:r>
          </w:p>
        </w:tc>
        <w:tc>
          <w:tcPr>
            <w:tcW w:w="247" w:type="dxa"/>
          </w:tcPr>
          <w:p w14:paraId="628C8516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DA8B49" w14:textId="3FDDF71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201,038</w:t>
            </w:r>
          </w:p>
        </w:tc>
        <w:tc>
          <w:tcPr>
            <w:tcW w:w="237" w:type="dxa"/>
          </w:tcPr>
          <w:p w14:paraId="321E57BF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190743" w14:textId="33AB9EF1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258,631</w:t>
            </w:r>
          </w:p>
        </w:tc>
        <w:tc>
          <w:tcPr>
            <w:tcW w:w="270" w:type="dxa"/>
          </w:tcPr>
          <w:p w14:paraId="48387D1E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24B154" w14:textId="686791D3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263,629</w:t>
            </w:r>
          </w:p>
        </w:tc>
        <w:tc>
          <w:tcPr>
            <w:tcW w:w="262" w:type="dxa"/>
          </w:tcPr>
          <w:p w14:paraId="2CB3BDA8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67F9D38" w14:textId="366EB6AA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Cs/>
                <w:sz w:val="30"/>
                <w:szCs w:val="30"/>
              </w:rPr>
              <w:t>500,383</w:t>
            </w:r>
          </w:p>
        </w:tc>
      </w:tr>
      <w:tr w:rsidR="005D44E3" w:rsidRPr="00C4656C" w14:paraId="1B121A8E" w14:textId="77777777" w:rsidTr="00F35046">
        <w:tc>
          <w:tcPr>
            <w:tcW w:w="2430" w:type="dxa"/>
          </w:tcPr>
          <w:p w14:paraId="674BAA96" w14:textId="0866656F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419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C3B6B" w14:textId="6B734ED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3,147,328</w:t>
            </w:r>
          </w:p>
        </w:tc>
        <w:tc>
          <w:tcPr>
            <w:tcW w:w="252" w:type="dxa"/>
          </w:tcPr>
          <w:p w14:paraId="07E06C8A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B0967D" w14:textId="5BFDB79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4,964,162</w:t>
            </w:r>
          </w:p>
        </w:tc>
        <w:tc>
          <w:tcPr>
            <w:tcW w:w="247" w:type="dxa"/>
          </w:tcPr>
          <w:p w14:paraId="5C8A27A1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B1F2CBF" w14:textId="6932AB69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3,302,650</w:t>
            </w:r>
          </w:p>
        </w:tc>
        <w:tc>
          <w:tcPr>
            <w:tcW w:w="237" w:type="dxa"/>
          </w:tcPr>
          <w:p w14:paraId="36046C63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2BED300" w14:textId="49F90ADD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3,745,995</w:t>
            </w:r>
          </w:p>
        </w:tc>
        <w:tc>
          <w:tcPr>
            <w:tcW w:w="270" w:type="dxa"/>
          </w:tcPr>
          <w:p w14:paraId="751308AE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FC3C" w14:textId="34DE6B0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6,449,978</w:t>
            </w:r>
          </w:p>
        </w:tc>
        <w:tc>
          <w:tcPr>
            <w:tcW w:w="262" w:type="dxa"/>
          </w:tcPr>
          <w:p w14:paraId="361981E8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9981B8" w14:textId="0E7C74CA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8,710,157</w:t>
            </w:r>
          </w:p>
        </w:tc>
      </w:tr>
      <w:tr w:rsidR="00AB315E" w:rsidRPr="006E192B" w14:paraId="5164775D" w14:textId="77777777" w:rsidTr="00F35046">
        <w:tc>
          <w:tcPr>
            <w:tcW w:w="2430" w:type="dxa"/>
          </w:tcPr>
          <w:p w14:paraId="14F7ABCC" w14:textId="77777777" w:rsidR="00AB315E" w:rsidRPr="006E192B" w:rsidRDefault="00AB315E" w:rsidP="00B41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867ECF" w14:textId="77777777" w:rsidR="00AB315E" w:rsidRPr="006E192B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4EBBB2E6" w14:textId="77777777" w:rsidR="00AB315E" w:rsidRPr="006E192B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1CB0A62" w14:textId="77777777" w:rsidR="00AB315E" w:rsidRPr="006E192B" w:rsidRDefault="00AB315E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</w:tcPr>
          <w:p w14:paraId="355A0980" w14:textId="77777777" w:rsidR="00AB315E" w:rsidRPr="006E192B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A2B3A4E" w14:textId="77777777" w:rsidR="00AB315E" w:rsidRPr="006E192B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4768B520" w14:textId="77777777" w:rsidR="00AB315E" w:rsidRPr="006E192B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6F970F5" w14:textId="77777777" w:rsidR="00AB315E" w:rsidRPr="006E192B" w:rsidRDefault="00AB315E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9435F7" w14:textId="77777777" w:rsidR="00AB315E" w:rsidRPr="006E192B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71FB1" w14:textId="77777777" w:rsidR="00AB315E" w:rsidRPr="006E192B" w:rsidRDefault="00AB315E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10B7B6C6" w14:textId="77777777" w:rsidR="00AB315E" w:rsidRPr="006E192B" w:rsidRDefault="00AB315E" w:rsidP="00E80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EB8BF0" w14:textId="77777777" w:rsidR="00AB315E" w:rsidRPr="006E192B" w:rsidRDefault="00AB315E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062B0" w:rsidRPr="005A0665" w14:paraId="3E45E7FF" w14:textId="77777777" w:rsidTr="00F35046">
        <w:tc>
          <w:tcPr>
            <w:tcW w:w="3510" w:type="dxa"/>
            <w:gridSpan w:val="2"/>
          </w:tcPr>
          <w:p w14:paraId="467D93E2" w14:textId="1DE65CBA" w:rsidR="003062B0" w:rsidRPr="005D44E3" w:rsidRDefault="003062B0" w:rsidP="0030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5A9F0F34" w14:textId="77777777" w:rsidR="003062B0" w:rsidRPr="005D44E3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173062" w14:textId="77777777" w:rsidR="003062B0" w:rsidRPr="005D44E3" w:rsidRDefault="003062B0" w:rsidP="00CD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4BA7E80F" w14:textId="77777777" w:rsidR="003062B0" w:rsidRPr="005D44E3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7E53BB" w14:textId="77777777" w:rsidR="003062B0" w:rsidRPr="005D44E3" w:rsidRDefault="003062B0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EDCF7" w14:textId="77777777" w:rsidR="003062B0" w:rsidRPr="005D44E3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4FB3C3" w14:textId="77777777" w:rsidR="003062B0" w:rsidRPr="005D44E3" w:rsidRDefault="003062B0" w:rsidP="001B2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1757E" w14:textId="77777777" w:rsidR="003062B0" w:rsidRPr="005D44E3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951220" w14:textId="77777777" w:rsidR="003062B0" w:rsidRPr="005D44E3" w:rsidRDefault="003062B0" w:rsidP="00803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0E54E0B" w14:textId="77777777" w:rsidR="003062B0" w:rsidRPr="005D44E3" w:rsidRDefault="003062B0" w:rsidP="000C6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7EF9C23" w14:textId="77777777" w:rsidR="003062B0" w:rsidRPr="005D44E3" w:rsidRDefault="003062B0" w:rsidP="006A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44E3" w:rsidRPr="005A0665" w14:paraId="7876A0FF" w14:textId="77777777" w:rsidTr="00F35046">
        <w:tc>
          <w:tcPr>
            <w:tcW w:w="2430" w:type="dxa"/>
          </w:tcPr>
          <w:p w14:paraId="06C72B0F" w14:textId="34D12437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B9B71" w14:textId="6EE55E96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3,147,328</w:t>
            </w:r>
          </w:p>
        </w:tc>
        <w:tc>
          <w:tcPr>
            <w:tcW w:w="252" w:type="dxa"/>
          </w:tcPr>
          <w:p w14:paraId="1B171259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27A112" w14:textId="410BF361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4,964,162</w:t>
            </w:r>
          </w:p>
        </w:tc>
        <w:tc>
          <w:tcPr>
            <w:tcW w:w="247" w:type="dxa"/>
          </w:tcPr>
          <w:p w14:paraId="0E5B06FC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27A40C" w14:textId="3826FFCC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3,302,650</w:t>
            </w:r>
          </w:p>
        </w:tc>
        <w:tc>
          <w:tcPr>
            <w:tcW w:w="237" w:type="dxa"/>
          </w:tcPr>
          <w:p w14:paraId="6CCD4A88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AB12C02" w14:textId="0E3EA302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3,745,995</w:t>
            </w:r>
          </w:p>
        </w:tc>
        <w:tc>
          <w:tcPr>
            <w:tcW w:w="270" w:type="dxa"/>
          </w:tcPr>
          <w:p w14:paraId="3B54A8C5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5BB8" w14:textId="663BC41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6,449,978</w:t>
            </w:r>
          </w:p>
        </w:tc>
        <w:tc>
          <w:tcPr>
            <w:tcW w:w="262" w:type="dxa"/>
          </w:tcPr>
          <w:p w14:paraId="2F5A66A1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1FFE96" w14:textId="15408BF3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sz w:val="30"/>
                <w:szCs w:val="30"/>
              </w:rPr>
              <w:t>8,710,157</w:t>
            </w:r>
          </w:p>
        </w:tc>
      </w:tr>
      <w:tr w:rsidR="005D44E3" w:rsidRPr="00631FAB" w14:paraId="28BDF26C" w14:textId="77777777" w:rsidTr="00F35046">
        <w:tc>
          <w:tcPr>
            <w:tcW w:w="2430" w:type="dxa"/>
          </w:tcPr>
          <w:p w14:paraId="09E99C34" w14:textId="23C6AC10" w:rsidR="005D44E3" w:rsidRPr="00D6233E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7419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A2B44" w14:textId="54B1E638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3,147,328</w:t>
            </w:r>
          </w:p>
        </w:tc>
        <w:tc>
          <w:tcPr>
            <w:tcW w:w="252" w:type="dxa"/>
          </w:tcPr>
          <w:p w14:paraId="20FAA845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162D5E" w14:textId="0C0D3B22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4,964,162</w:t>
            </w:r>
          </w:p>
        </w:tc>
        <w:tc>
          <w:tcPr>
            <w:tcW w:w="247" w:type="dxa"/>
          </w:tcPr>
          <w:p w14:paraId="2CD741DF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06CFDE" w14:textId="56F3AEF3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3,302,650</w:t>
            </w:r>
          </w:p>
        </w:tc>
        <w:tc>
          <w:tcPr>
            <w:tcW w:w="237" w:type="dxa"/>
          </w:tcPr>
          <w:p w14:paraId="756158E7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9C8D48" w14:textId="4E5F39F6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3,745,995</w:t>
            </w:r>
          </w:p>
        </w:tc>
        <w:tc>
          <w:tcPr>
            <w:tcW w:w="270" w:type="dxa"/>
          </w:tcPr>
          <w:p w14:paraId="462493FC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FBD9" w14:textId="3BA26DDB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6,449,978</w:t>
            </w:r>
          </w:p>
        </w:tc>
        <w:tc>
          <w:tcPr>
            <w:tcW w:w="262" w:type="dxa"/>
          </w:tcPr>
          <w:p w14:paraId="3EC36A61" w14:textId="77777777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9D4EE11" w14:textId="50FC1B66" w:rsidR="005D44E3" w:rsidRPr="005D44E3" w:rsidRDefault="005D44E3" w:rsidP="005D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44E3">
              <w:rPr>
                <w:rFonts w:ascii="Angsana New" w:hAnsi="Angsana New"/>
                <w:b/>
                <w:bCs/>
                <w:sz w:val="30"/>
                <w:szCs w:val="30"/>
              </w:rPr>
              <w:t>8,710,157</w:t>
            </w:r>
          </w:p>
        </w:tc>
      </w:tr>
    </w:tbl>
    <w:p w14:paraId="7E72062B" w14:textId="77777777" w:rsidR="00BE16A6" w:rsidRPr="006E192B" w:rsidRDefault="00BE16A6" w:rsidP="00BE16A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F36B2EA" w14:textId="4CC76D03" w:rsidR="00F11B2C" w:rsidRPr="00F11B2C" w:rsidRDefault="00F11B2C" w:rsidP="007D106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11B2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7AA003" w14:textId="77777777" w:rsidR="00F11B2C" w:rsidRPr="00F11B2C" w:rsidRDefault="00F11B2C" w:rsidP="00F11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16"/>
          <w:szCs w:val="16"/>
        </w:rPr>
      </w:pPr>
    </w:p>
    <w:p w14:paraId="1B59673D" w14:textId="77777777" w:rsidR="00F11B2C" w:rsidRPr="008B7F29" w:rsidRDefault="00F11B2C" w:rsidP="00F11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8B7F29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FDA41F6" w14:textId="77777777" w:rsidR="00F11B2C" w:rsidRPr="00F11B2C" w:rsidRDefault="00F11B2C" w:rsidP="00F11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16"/>
          <w:szCs w:val="16"/>
        </w:rPr>
      </w:pPr>
    </w:p>
    <w:p w14:paraId="3EA261B6" w14:textId="0E6D0B57" w:rsidR="00E31849" w:rsidRPr="00EB6053" w:rsidRDefault="00F11B2C" w:rsidP="00F11B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B7F29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31849" w:rsidRPr="00EB6053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768B663F" w14:textId="39A7636D" w:rsidR="00F11B2C" w:rsidRDefault="00F11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5AC7B4D4" w14:textId="341358E4" w:rsidR="00E31849" w:rsidRPr="00F11B2C" w:rsidRDefault="00E31849" w:rsidP="007D106B">
      <w:pPr>
        <w:pStyle w:val="ListParagraph"/>
        <w:numPr>
          <w:ilvl w:val="0"/>
          <w:numId w:val="27"/>
        </w:numPr>
        <w:ind w:hanging="810"/>
        <w:rPr>
          <w:rFonts w:ascii="Angsana New" w:hAnsi="Angsana New"/>
          <w:sz w:val="30"/>
          <w:szCs w:val="30"/>
        </w:rPr>
      </w:pPr>
      <w:r w:rsidRPr="00F11B2C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396F1B2" w14:textId="77777777" w:rsidR="005543EE" w:rsidRPr="006E192B" w:rsidRDefault="005543EE" w:rsidP="00462685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15205A94" w14:textId="21B4F658" w:rsidR="000116C5" w:rsidRDefault="00E31849" w:rsidP="00B06E05">
      <w:pPr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EB6053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EB6053">
        <w:rPr>
          <w:rFonts w:ascii="Angsana New" w:hAnsi="Angsana New"/>
          <w:sz w:val="30"/>
          <w:szCs w:val="30"/>
        </w:rPr>
        <w:t xml:space="preserve">1 </w:t>
      </w:r>
      <w:r w:rsidR="00D15EBB" w:rsidRPr="00EB60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EB6053">
        <w:rPr>
          <w:rFonts w:ascii="Angsana New" w:hAnsi="Angsana New"/>
          <w:sz w:val="30"/>
          <w:szCs w:val="30"/>
        </w:rPr>
        <w:t xml:space="preserve"> </w:t>
      </w:r>
      <w:r w:rsidR="000F0A5E" w:rsidRPr="00EB6053">
        <w:rPr>
          <w:rFonts w:ascii="Angsana New" w:hAnsi="Angsana New" w:hint="cs"/>
          <w:sz w:val="30"/>
          <w:szCs w:val="30"/>
          <w:cs/>
        </w:rPr>
        <w:t>สำหรับ</w:t>
      </w:r>
      <w:r w:rsidR="00EB6053" w:rsidRPr="00EB6053">
        <w:rPr>
          <w:rFonts w:ascii="Angsana New" w:hAnsi="Angsana New" w:hint="cs"/>
          <w:sz w:val="30"/>
          <w:szCs w:val="30"/>
          <w:cs/>
        </w:rPr>
        <w:t>ปี</w:t>
      </w:r>
      <w:r w:rsidR="000F0A5E" w:rsidRPr="00EB605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05127" w:rsidRPr="00EB605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  <w:r w:rsidR="000F0A5E" w:rsidRPr="00EB6053">
        <w:rPr>
          <w:rFonts w:ascii="Angsana New" w:hAnsi="Angsana New"/>
          <w:sz w:val="30"/>
          <w:szCs w:val="30"/>
        </w:rPr>
        <w:t xml:space="preserve"> </w:t>
      </w:r>
      <w:r w:rsidR="008653CB" w:rsidRPr="00EB6053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 w:rsidRPr="00EB6053">
        <w:rPr>
          <w:rFonts w:ascii="Angsana New" w:hAnsi="Angsana New" w:hint="cs"/>
          <w:sz w:val="30"/>
          <w:szCs w:val="30"/>
          <w:cs/>
        </w:rPr>
        <w:t xml:space="preserve"> </w:t>
      </w:r>
      <w:r w:rsidR="0013362E" w:rsidRPr="00EB6053">
        <w:rPr>
          <w:rFonts w:ascii="Angsana New" w:hAnsi="Angsana New"/>
          <w:sz w:val="30"/>
          <w:szCs w:val="30"/>
        </w:rPr>
        <w:t>1,</w:t>
      </w:r>
      <w:r w:rsidR="00104637" w:rsidRPr="00104637">
        <w:rPr>
          <w:rFonts w:ascii="Angsana New" w:hAnsi="Angsana New" w:hint="cs"/>
          <w:sz w:val="30"/>
          <w:szCs w:val="30"/>
        </w:rPr>
        <w:t>082</w:t>
      </w:r>
      <w:r w:rsidR="002C0913" w:rsidRPr="00EB6053">
        <w:rPr>
          <w:rFonts w:ascii="Angsana New" w:hAnsi="Angsana New"/>
          <w:sz w:val="30"/>
          <w:szCs w:val="30"/>
        </w:rPr>
        <w:t xml:space="preserve"> </w:t>
      </w:r>
      <w:r w:rsidRPr="00EB6053">
        <w:rPr>
          <w:rFonts w:ascii="Angsana New" w:hAnsi="Angsana New"/>
          <w:sz w:val="30"/>
          <w:szCs w:val="30"/>
          <w:cs/>
        </w:rPr>
        <w:t>ล้านบาท</w:t>
      </w:r>
      <w:r w:rsidRPr="00EB605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3</w:t>
      </w:r>
      <w:r w:rsidRPr="00EB6053">
        <w:rPr>
          <w:rFonts w:ascii="Angsana New" w:hAnsi="Angsana New"/>
          <w:i/>
          <w:iCs/>
          <w:sz w:val="30"/>
          <w:szCs w:val="30"/>
        </w:rPr>
        <w:t>:</w:t>
      </w:r>
      <w:r w:rsidR="00FF075F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D24ED" w:rsidRPr="003D5E71">
        <w:rPr>
          <w:rFonts w:ascii="Angsana New" w:hAnsi="Angsana New"/>
          <w:i/>
          <w:iCs/>
          <w:sz w:val="30"/>
          <w:szCs w:val="30"/>
        </w:rPr>
        <w:t>1,152</w:t>
      </w:r>
      <w:r w:rsidR="00AD24ED">
        <w:rPr>
          <w:rFonts w:ascii="Angsana New" w:hAnsi="Angsana New" w:hint="cs"/>
          <w:sz w:val="30"/>
          <w:szCs w:val="30"/>
          <w:cs/>
        </w:rPr>
        <w:t xml:space="preserve"> </w:t>
      </w:r>
      <w:r w:rsidRPr="00EB605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B6053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="000116C5">
        <w:rPr>
          <w:rFonts w:ascii="Angsana New" w:hAnsi="Angsana New"/>
          <w:sz w:val="30"/>
          <w:szCs w:val="30"/>
          <w:cs/>
        </w:rPr>
        <w:br w:type="page"/>
      </w:r>
    </w:p>
    <w:p w14:paraId="6647AF2A" w14:textId="0764A270" w:rsidR="00AB6CEB" w:rsidRPr="00B0181B" w:rsidRDefault="0047475B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717BD57" w14:textId="77777777" w:rsidR="00AB6CEB" w:rsidRPr="00B41B4C" w:rsidRDefault="00AB6CEB" w:rsidP="004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hanging="547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1260"/>
        <w:gridCol w:w="270"/>
        <w:gridCol w:w="1080"/>
        <w:gridCol w:w="270"/>
        <w:gridCol w:w="1710"/>
        <w:gridCol w:w="270"/>
        <w:gridCol w:w="1620"/>
      </w:tblGrid>
      <w:tr w:rsidR="00F35046" w:rsidRPr="00F35046" w14:paraId="1A5F22CA" w14:textId="77777777" w:rsidTr="00F02553">
        <w:tc>
          <w:tcPr>
            <w:tcW w:w="2610" w:type="dxa"/>
          </w:tcPr>
          <w:p w14:paraId="55FB57FA" w14:textId="0DA078D9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9B22631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266AF361" w14:textId="1C0CFF7D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0796BE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6E2EF44D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50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5046" w:rsidRPr="00F35046" w14:paraId="1844EDF1" w14:textId="77777777" w:rsidTr="00F02553">
        <w:tc>
          <w:tcPr>
            <w:tcW w:w="2610" w:type="dxa"/>
          </w:tcPr>
          <w:p w14:paraId="4EC659C0" w14:textId="6048D62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DC0477A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2A6E07B3" w14:textId="02700018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2A158C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B898C8E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E1DE42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2184612" w14:textId="77777777" w:rsidR="00F35046" w:rsidRPr="00F35046" w:rsidRDefault="00F35046" w:rsidP="00F0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F35046" w:rsidRPr="00F35046" w14:paraId="6CA6616E" w14:textId="77777777" w:rsidTr="00F02553">
        <w:tc>
          <w:tcPr>
            <w:tcW w:w="2610" w:type="dxa"/>
          </w:tcPr>
          <w:p w14:paraId="27690261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0B5206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028D1630" w14:textId="62BD35E1" w:rsidR="00F35046" w:rsidRPr="00F35046" w:rsidRDefault="00F0255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50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998E5D5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9B617A3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B5B157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A612A74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</w:p>
        </w:tc>
      </w:tr>
      <w:tr w:rsidR="00F35046" w:rsidRPr="00F35046" w14:paraId="670ADF33" w14:textId="77777777" w:rsidTr="00F02553">
        <w:tc>
          <w:tcPr>
            <w:tcW w:w="2610" w:type="dxa"/>
          </w:tcPr>
          <w:p w14:paraId="45F4A921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5197D94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56092DAE" w14:textId="65497E2E" w:rsidR="00F35046" w:rsidRPr="00F35046" w:rsidRDefault="00F0255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92A4C1F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6B707EC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A739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E972247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F3504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F35046" w:rsidRPr="00F35046" w14:paraId="068E1515" w14:textId="77777777" w:rsidTr="00F02553">
        <w:tc>
          <w:tcPr>
            <w:tcW w:w="2610" w:type="dxa"/>
          </w:tcPr>
          <w:p w14:paraId="27218677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B9065E1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4C303C07" w14:textId="129F3E05" w:rsidR="00F35046" w:rsidRPr="00F35046" w:rsidRDefault="00F0255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717BA63E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FA5803A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34F387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96F86AB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(วันควบบริษัท)</w:t>
            </w:r>
          </w:p>
        </w:tc>
      </w:tr>
      <w:tr w:rsidR="00F35046" w:rsidRPr="00F35046" w14:paraId="744F90F8" w14:textId="77777777" w:rsidTr="00F02553">
        <w:tc>
          <w:tcPr>
            <w:tcW w:w="2610" w:type="dxa"/>
          </w:tcPr>
          <w:p w14:paraId="13CB7AA2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3130501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002C4E94" w14:textId="5E3E2F08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ECF404F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FE2E78D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2ED9CDB6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4B58F83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F35046" w:rsidRPr="00F35046" w14:paraId="205DFA4A" w14:textId="77777777" w:rsidTr="00F02553">
        <w:tc>
          <w:tcPr>
            <w:tcW w:w="2610" w:type="dxa"/>
          </w:tcPr>
          <w:p w14:paraId="2B796804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FA0C4B4" w14:textId="51C1069A" w:rsidR="00F35046" w:rsidRPr="00F35046" w:rsidRDefault="00F35046" w:rsidP="00F3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</w:tcPr>
          <w:p w14:paraId="6B9826E9" w14:textId="1BB3E68F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719A118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45F7A7" w14:textId="3074A4F0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03A84A7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FFFE358" w14:textId="3CEEEC71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3504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6C1774B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70A474C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F3504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F35046" w:rsidRPr="00F35046" w14:paraId="5A0F0786" w14:textId="77777777" w:rsidTr="00F02553">
        <w:trPr>
          <w:trHeight w:val="380"/>
        </w:trPr>
        <w:tc>
          <w:tcPr>
            <w:tcW w:w="2610" w:type="dxa"/>
          </w:tcPr>
          <w:p w14:paraId="5057ADE4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5F23B67" w14:textId="77777777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7"/>
          </w:tcPr>
          <w:p w14:paraId="4EB6E8D5" w14:textId="35A7158B" w:rsidR="00F35046" w:rsidRPr="00F35046" w:rsidRDefault="00F35046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3504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35046" w:rsidRPr="00F35046" w14:paraId="7649E252" w14:textId="592A3861" w:rsidTr="00F02553">
        <w:tc>
          <w:tcPr>
            <w:tcW w:w="2610" w:type="dxa"/>
          </w:tcPr>
          <w:p w14:paraId="4F6E724F" w14:textId="100E4A11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เงินเดือนและค่าแรง</w:t>
            </w:r>
            <w:r w:rsidRPr="00F3504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720" w:type="dxa"/>
          </w:tcPr>
          <w:p w14:paraId="0FA74E7C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C96F2" w14:textId="18DDCA51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597,374</w:t>
            </w:r>
          </w:p>
        </w:tc>
        <w:tc>
          <w:tcPr>
            <w:tcW w:w="270" w:type="dxa"/>
          </w:tcPr>
          <w:p w14:paraId="3F77AAE4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E3B2A9" w14:textId="74CF1585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672,210</w:t>
            </w:r>
          </w:p>
        </w:tc>
        <w:tc>
          <w:tcPr>
            <w:tcW w:w="270" w:type="dxa"/>
          </w:tcPr>
          <w:p w14:paraId="34F32DD1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3268B0B" w14:textId="19BDDE85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597,374</w:t>
            </w:r>
          </w:p>
        </w:tc>
        <w:tc>
          <w:tcPr>
            <w:tcW w:w="270" w:type="dxa"/>
          </w:tcPr>
          <w:p w14:paraId="5CB0B195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3C1CD96" w14:textId="240E51E9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489,346</w:t>
            </w:r>
          </w:p>
        </w:tc>
      </w:tr>
      <w:tr w:rsidR="00F35046" w:rsidRPr="00F35046" w14:paraId="74A360A7" w14:textId="7CF8BFFE" w:rsidTr="00F02553">
        <w:tc>
          <w:tcPr>
            <w:tcW w:w="2610" w:type="dxa"/>
          </w:tcPr>
          <w:p w14:paraId="2BAB4717" w14:textId="47C5F66E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 w:hint="cs"/>
                <w:sz w:val="26"/>
                <w:szCs w:val="26"/>
                <w:cs/>
              </w:rPr>
              <w:t>โบนัสและผลประโยชน์อื่น</w:t>
            </w:r>
          </w:p>
        </w:tc>
        <w:tc>
          <w:tcPr>
            <w:tcW w:w="720" w:type="dxa"/>
          </w:tcPr>
          <w:p w14:paraId="1BB2E5C2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D31219" w14:textId="207AA259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131,415</w:t>
            </w:r>
          </w:p>
        </w:tc>
        <w:tc>
          <w:tcPr>
            <w:tcW w:w="270" w:type="dxa"/>
          </w:tcPr>
          <w:p w14:paraId="106A33A2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B8C91" w14:textId="34912B3E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205,616</w:t>
            </w:r>
          </w:p>
        </w:tc>
        <w:tc>
          <w:tcPr>
            <w:tcW w:w="270" w:type="dxa"/>
          </w:tcPr>
          <w:p w14:paraId="4E5C71CA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B86276D" w14:textId="43F54FEC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131,415</w:t>
            </w:r>
          </w:p>
        </w:tc>
        <w:tc>
          <w:tcPr>
            <w:tcW w:w="270" w:type="dxa"/>
          </w:tcPr>
          <w:p w14:paraId="77B351E7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DEA5E91" w14:textId="3507E6AE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149,619</w:t>
            </w:r>
          </w:p>
        </w:tc>
      </w:tr>
      <w:tr w:rsidR="00F35046" w:rsidRPr="00F35046" w14:paraId="2FAACAFE" w14:textId="533AE513" w:rsidTr="00F02553">
        <w:tc>
          <w:tcPr>
            <w:tcW w:w="2610" w:type="dxa"/>
          </w:tcPr>
          <w:p w14:paraId="28F00D28" w14:textId="0BAF53BF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720" w:type="dxa"/>
          </w:tcPr>
          <w:p w14:paraId="5D10FE8F" w14:textId="0F91C40C" w:rsidR="00F35046" w:rsidRPr="00F35046" w:rsidRDefault="00FE0499" w:rsidP="00F35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0499">
              <w:rPr>
                <w:rFonts w:ascii="Angsana New" w:hAnsi="Angsana New" w:hint="cs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260" w:type="dxa"/>
          </w:tcPr>
          <w:p w14:paraId="1C3592F2" w14:textId="39250A82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27,097</w:t>
            </w:r>
          </w:p>
        </w:tc>
        <w:tc>
          <w:tcPr>
            <w:tcW w:w="270" w:type="dxa"/>
          </w:tcPr>
          <w:p w14:paraId="4E531878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DE832A" w14:textId="26603686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70,084</w:t>
            </w:r>
          </w:p>
        </w:tc>
        <w:tc>
          <w:tcPr>
            <w:tcW w:w="270" w:type="dxa"/>
          </w:tcPr>
          <w:p w14:paraId="475ADEB7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41EE102" w14:textId="4A585892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27,097</w:t>
            </w:r>
          </w:p>
        </w:tc>
        <w:tc>
          <w:tcPr>
            <w:tcW w:w="270" w:type="dxa"/>
          </w:tcPr>
          <w:p w14:paraId="571C6791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572E23F" w14:textId="3A4AA8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21,514</w:t>
            </w:r>
          </w:p>
        </w:tc>
      </w:tr>
      <w:tr w:rsidR="00F35046" w:rsidRPr="00F35046" w14:paraId="059C1D48" w14:textId="735E4447" w:rsidTr="00F02553">
        <w:tc>
          <w:tcPr>
            <w:tcW w:w="2610" w:type="dxa"/>
          </w:tcPr>
          <w:p w14:paraId="11F2DF21" w14:textId="5C7A0465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720" w:type="dxa"/>
          </w:tcPr>
          <w:p w14:paraId="2CBE734A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31EEBF" w14:textId="70028BEA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16,718</w:t>
            </w:r>
          </w:p>
        </w:tc>
        <w:tc>
          <w:tcPr>
            <w:tcW w:w="270" w:type="dxa"/>
          </w:tcPr>
          <w:p w14:paraId="62A0F78A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7"/>
              </w:tabs>
              <w:spacing w:line="240" w:lineRule="auto"/>
              <w:ind w:left="72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456763" w14:textId="1093EF1A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15,693</w:t>
            </w:r>
          </w:p>
        </w:tc>
        <w:tc>
          <w:tcPr>
            <w:tcW w:w="270" w:type="dxa"/>
          </w:tcPr>
          <w:p w14:paraId="330A8F8E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752DEC0" w14:textId="7515FABF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16,718</w:t>
            </w:r>
          </w:p>
        </w:tc>
        <w:tc>
          <w:tcPr>
            <w:tcW w:w="270" w:type="dxa"/>
          </w:tcPr>
          <w:p w14:paraId="532AACA5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26E5D3F" w14:textId="6741648D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  <w:r w:rsidRPr="00F35046">
              <w:rPr>
                <w:rFonts w:ascii="Angsana New" w:hAnsi="Angsana New"/>
                <w:sz w:val="26"/>
                <w:szCs w:val="26"/>
              </w:rPr>
              <w:t>11,811</w:t>
            </w:r>
          </w:p>
        </w:tc>
      </w:tr>
      <w:tr w:rsidR="00F35046" w:rsidRPr="00F35046" w14:paraId="59820522" w14:textId="5EFBDA54" w:rsidTr="00F02553">
        <w:tc>
          <w:tcPr>
            <w:tcW w:w="2610" w:type="dxa"/>
          </w:tcPr>
          <w:p w14:paraId="79CC454A" w14:textId="4508A1AB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50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080CDB5A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9B2ACD" w14:textId="2159AB49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5046">
              <w:rPr>
                <w:rFonts w:ascii="Angsana New" w:hAnsi="Angsana New"/>
                <w:b/>
                <w:bCs/>
                <w:sz w:val="26"/>
                <w:szCs w:val="26"/>
              </w:rPr>
              <w:t>772,604</w:t>
            </w:r>
          </w:p>
        </w:tc>
        <w:tc>
          <w:tcPr>
            <w:tcW w:w="270" w:type="dxa"/>
          </w:tcPr>
          <w:p w14:paraId="24C5EBFE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197"/>
              </w:tabs>
              <w:spacing w:line="240" w:lineRule="auto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FB29DE" w14:textId="69CFBA0C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5046">
              <w:rPr>
                <w:rFonts w:ascii="Angsana New" w:hAnsi="Angsana New"/>
                <w:b/>
                <w:bCs/>
                <w:sz w:val="26"/>
                <w:szCs w:val="26"/>
              </w:rPr>
              <w:t>963,603</w:t>
            </w:r>
          </w:p>
        </w:tc>
        <w:tc>
          <w:tcPr>
            <w:tcW w:w="270" w:type="dxa"/>
          </w:tcPr>
          <w:p w14:paraId="46198F55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E7E990" w14:textId="5386E1EA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5046">
              <w:rPr>
                <w:rFonts w:ascii="Angsana New" w:hAnsi="Angsana New"/>
                <w:b/>
                <w:bCs/>
                <w:sz w:val="26"/>
                <w:szCs w:val="26"/>
              </w:rPr>
              <w:t>772,604</w:t>
            </w:r>
          </w:p>
        </w:tc>
        <w:tc>
          <w:tcPr>
            <w:tcW w:w="270" w:type="dxa"/>
          </w:tcPr>
          <w:p w14:paraId="2DE97447" w14:textId="7777777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EF3BB4E" w14:textId="78959F87" w:rsidR="00F35046" w:rsidRPr="00F35046" w:rsidRDefault="00F35046" w:rsidP="00AD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35046">
              <w:rPr>
                <w:rFonts w:ascii="Angsana New" w:hAnsi="Angsana New"/>
                <w:b/>
                <w:bCs/>
                <w:sz w:val="26"/>
                <w:szCs w:val="26"/>
              </w:rPr>
              <w:t>672,290</w:t>
            </w:r>
          </w:p>
        </w:tc>
      </w:tr>
    </w:tbl>
    <w:p w14:paraId="066FF994" w14:textId="3F21D015" w:rsidR="00861BCF" w:rsidRPr="00691AA7" w:rsidRDefault="0086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F60C322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0E2A9D49" w14:textId="77777777" w:rsidR="00AB6CEB" w:rsidRPr="00691AA7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</w:p>
    <w:p w14:paraId="13E0BA43" w14:textId="3CFBD88B"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149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 w:rsidRPr="00680149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680149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</w:t>
      </w:r>
      <w:r w:rsidR="00DA30DE">
        <w:rPr>
          <w:rFonts w:ascii="Angsana New" w:hAnsi="Angsana New" w:hint="cs"/>
          <w:sz w:val="30"/>
          <w:szCs w:val="30"/>
          <w:cs/>
        </w:rPr>
        <w:t>ต้อง</w:t>
      </w:r>
      <w:r w:rsidR="007B15F4">
        <w:rPr>
          <w:rFonts w:ascii="Angsana New" w:hAnsi="Angsana New" w:hint="cs"/>
          <w:sz w:val="30"/>
          <w:szCs w:val="30"/>
          <w:cs/>
        </w:rPr>
        <w:t>จ่ายเงินสะสมและบริษัทจ่ายสมทบ</w:t>
      </w:r>
      <w:r w:rsidR="00DA30DE">
        <w:rPr>
          <w:rFonts w:ascii="Angsana New" w:hAnsi="Angsana New" w:hint="cs"/>
          <w:sz w:val="30"/>
          <w:szCs w:val="30"/>
          <w:cs/>
        </w:rPr>
        <w:t>เป็นรายเดือน ในอัตราคงที่ของเงินเดือน</w:t>
      </w:r>
      <w:r w:rsidR="007B15F4">
        <w:rPr>
          <w:rFonts w:ascii="Angsana New" w:hAnsi="Angsana New" w:hint="cs"/>
          <w:sz w:val="30"/>
          <w:szCs w:val="30"/>
          <w:cs/>
        </w:rPr>
        <w:t>ของพนักงานทุกเดือนต</w:t>
      </w:r>
      <w:r w:rsidR="00DA30DE">
        <w:rPr>
          <w:rFonts w:ascii="Angsana New" w:hAnsi="Angsana New" w:hint="cs"/>
          <w:sz w:val="30"/>
          <w:szCs w:val="30"/>
          <w:cs/>
        </w:rPr>
        <w:t>ามประกาศของบริษัท กองทุนสำรองเลี้ยงชีพนี้ได้</w:t>
      </w:r>
      <w:r w:rsidRPr="00680149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680149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24AF3194" w14:textId="77777777" w:rsidR="006E192B" w:rsidRPr="00B0181B" w:rsidRDefault="006E192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52BD5F8" w14:textId="77777777" w:rsidR="00D5740B" w:rsidRDefault="00D5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F564D6B" w14:textId="0274C811" w:rsidR="00AB6CEB" w:rsidRPr="00D47FE8" w:rsidRDefault="00104637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47475B">
        <w:rPr>
          <w:rFonts w:ascii="Angsana New" w:hAnsi="Angsana New"/>
          <w:b/>
          <w:bCs/>
          <w:sz w:val="30"/>
          <w:szCs w:val="30"/>
        </w:rPr>
        <w:t>0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3C04620" w14:textId="77777777" w:rsidR="006E192B" w:rsidRDefault="006E192B" w:rsidP="00D5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EAF762E" w14:textId="63161F57" w:rsidR="006E192B" w:rsidRDefault="00AB6CEB" w:rsidP="00F11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="00CC1F81">
        <w:rPr>
          <w:rFonts w:ascii="Angsana New" w:hAnsi="Angsana New" w:hint="cs"/>
          <w:sz w:val="30"/>
          <w:szCs w:val="30"/>
          <w:cs/>
        </w:rPr>
        <w:t>เบ็ดเสร็จ</w:t>
      </w:r>
      <w:r w:rsidRPr="00D47FE8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D47FE8">
        <w:rPr>
          <w:rFonts w:ascii="Angsana New" w:hAnsi="Angsana New"/>
          <w:sz w:val="30"/>
          <w:szCs w:val="30"/>
          <w:cs/>
        </w:rPr>
        <w:t>ในมาต</w:t>
      </w:r>
      <w:r w:rsidR="004519E1">
        <w:rPr>
          <w:rFonts w:ascii="Angsana New" w:hAnsi="Angsana New"/>
          <w:sz w:val="30"/>
          <w:szCs w:val="30"/>
          <w:cs/>
        </w:rPr>
        <w:t>รฐานการรายงานทางการเงินฉบับต่าง</w:t>
      </w:r>
      <w:r w:rsidRPr="00D47FE8">
        <w:rPr>
          <w:rFonts w:ascii="Angsana New" w:hAnsi="Angsana New"/>
          <w:sz w:val="30"/>
          <w:szCs w:val="30"/>
          <w:cs/>
        </w:rPr>
        <w:t>ๆ ดังนี้</w:t>
      </w:r>
    </w:p>
    <w:p w14:paraId="62BD48D6" w14:textId="77777777" w:rsidR="00D42388" w:rsidRDefault="00D42388" w:rsidP="00D5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1170"/>
        <w:gridCol w:w="270"/>
        <w:gridCol w:w="1080"/>
        <w:gridCol w:w="270"/>
        <w:gridCol w:w="1530"/>
        <w:gridCol w:w="270"/>
        <w:gridCol w:w="1620"/>
      </w:tblGrid>
      <w:tr w:rsidR="001605D3" w:rsidRPr="008A7C18" w14:paraId="1A2F71B7" w14:textId="77777777" w:rsidTr="00B06E05">
        <w:trPr>
          <w:tblHeader/>
        </w:trPr>
        <w:tc>
          <w:tcPr>
            <w:tcW w:w="3690" w:type="dxa"/>
            <w:gridSpan w:val="2"/>
          </w:tcPr>
          <w:p w14:paraId="6CBFEB13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9AA1C9C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1844F2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</w:tcPr>
          <w:p w14:paraId="7419BB32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5D3" w:rsidRPr="008A7C18" w14:paraId="5C3615CF" w14:textId="77777777" w:rsidTr="00B06E05">
        <w:trPr>
          <w:tblHeader/>
        </w:trPr>
        <w:tc>
          <w:tcPr>
            <w:tcW w:w="3690" w:type="dxa"/>
            <w:gridSpan w:val="2"/>
          </w:tcPr>
          <w:p w14:paraId="292A3965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53E8AF35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66417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48A860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453CF9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840E24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1605D3" w:rsidRPr="008A7C18" w14:paraId="7A3E1E33" w14:textId="77777777" w:rsidTr="00B06E05">
        <w:trPr>
          <w:tblHeader/>
        </w:trPr>
        <w:tc>
          <w:tcPr>
            <w:tcW w:w="3690" w:type="dxa"/>
            <w:gridSpan w:val="2"/>
          </w:tcPr>
          <w:p w14:paraId="21EF99BE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7FE9C4F1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6355739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600159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206C6E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EC7B2C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</w:p>
        </w:tc>
      </w:tr>
      <w:tr w:rsidR="001605D3" w:rsidRPr="008A7C18" w14:paraId="46EB9A50" w14:textId="77777777" w:rsidTr="00B06E05">
        <w:trPr>
          <w:tblHeader/>
        </w:trPr>
        <w:tc>
          <w:tcPr>
            <w:tcW w:w="3690" w:type="dxa"/>
            <w:gridSpan w:val="2"/>
          </w:tcPr>
          <w:p w14:paraId="3C1974DA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37A49F72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85A07F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6AF7F0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676D3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AF93ED0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8A7C18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1605D3" w:rsidRPr="008A7C18" w14:paraId="5D2051DC" w14:textId="77777777" w:rsidTr="00B06E05">
        <w:trPr>
          <w:tblHeader/>
        </w:trPr>
        <w:tc>
          <w:tcPr>
            <w:tcW w:w="3690" w:type="dxa"/>
            <w:gridSpan w:val="2"/>
          </w:tcPr>
          <w:p w14:paraId="578BC681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284B1BB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647398BE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1B799A0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8D587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88839D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(วันควบบริษัท)</w:t>
            </w:r>
          </w:p>
        </w:tc>
      </w:tr>
      <w:tr w:rsidR="001605D3" w:rsidRPr="008A7C18" w14:paraId="227684B1" w14:textId="77777777" w:rsidTr="00B06E05">
        <w:trPr>
          <w:tblHeader/>
        </w:trPr>
        <w:tc>
          <w:tcPr>
            <w:tcW w:w="3690" w:type="dxa"/>
            <w:gridSpan w:val="2"/>
          </w:tcPr>
          <w:p w14:paraId="3BF153D1" w14:textId="7B3F2B59" w:rsidR="001605D3" w:rsidRPr="008A7C18" w:rsidRDefault="001605D3" w:rsidP="0016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34294C2C" w14:textId="709AB3DC" w:rsidR="001605D3" w:rsidRPr="008A7C18" w:rsidRDefault="00104637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31</w:t>
            </w:r>
            <w:r w:rsidR="001605D3"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2F5C0642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68D662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68F56795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993B43E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1605D3" w:rsidRPr="008A7C18" w14:paraId="5CA2FEF0" w14:textId="77777777" w:rsidTr="00B06E05">
        <w:trPr>
          <w:tblHeader/>
        </w:trPr>
        <w:tc>
          <w:tcPr>
            <w:tcW w:w="3690" w:type="dxa"/>
            <w:gridSpan w:val="2"/>
          </w:tcPr>
          <w:p w14:paraId="37CD4FCB" w14:textId="416EEEDE" w:rsidR="001605D3" w:rsidRPr="008A7C18" w:rsidRDefault="00B06E05" w:rsidP="00B0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</w:t>
            </w:r>
            <w:r w:rsidR="001605D3" w:rsidRPr="008A7C1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เหตุ</w:t>
            </w:r>
          </w:p>
        </w:tc>
        <w:tc>
          <w:tcPr>
            <w:tcW w:w="1170" w:type="dxa"/>
          </w:tcPr>
          <w:p w14:paraId="5A7B0240" w14:textId="320ADEEA" w:rsidR="001605D3" w:rsidRPr="008A7C18" w:rsidRDefault="00104637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C12337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4DD48C" w14:textId="072D8FA2" w:rsidR="001605D3" w:rsidRPr="008A7C18" w:rsidRDefault="00104637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1DFB0B0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D8A21C2" w14:textId="6BD6F75B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73DF6CD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F3202D2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8A7C1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1605D3" w:rsidRPr="008A7C18" w14:paraId="4D921CA2" w14:textId="77777777" w:rsidTr="00B06E05">
        <w:trPr>
          <w:trHeight w:val="380"/>
          <w:tblHeader/>
        </w:trPr>
        <w:tc>
          <w:tcPr>
            <w:tcW w:w="3690" w:type="dxa"/>
            <w:gridSpan w:val="2"/>
          </w:tcPr>
          <w:p w14:paraId="741B366B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7"/>
          </w:tcPr>
          <w:p w14:paraId="5303A307" w14:textId="77777777" w:rsidR="001605D3" w:rsidRPr="008A7C18" w:rsidRDefault="001605D3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15270" w:rsidRPr="008A7C18" w14:paraId="33891A82" w14:textId="0A221619" w:rsidTr="00B06E05">
        <w:trPr>
          <w:cantSplit/>
        </w:trPr>
        <w:tc>
          <w:tcPr>
            <w:tcW w:w="2880" w:type="dxa"/>
          </w:tcPr>
          <w:p w14:paraId="710CCD9D" w14:textId="77777777" w:rsidR="00E15270" w:rsidRPr="008A7C18" w:rsidRDefault="00E15270" w:rsidP="00D5740B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394B6680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217227" w14:textId="77777777" w:rsidR="008A7C18" w:rsidRPr="008A7C18" w:rsidRDefault="008A7C1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</w:p>
          <w:p w14:paraId="1338E365" w14:textId="74C74EA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236,968</w:t>
            </w:r>
          </w:p>
        </w:tc>
        <w:tc>
          <w:tcPr>
            <w:tcW w:w="270" w:type="dxa"/>
          </w:tcPr>
          <w:p w14:paraId="087847C7" w14:textId="77777777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1873C8" w14:textId="77777777" w:rsidR="008A7C18" w:rsidRPr="008A7C18" w:rsidRDefault="008A7C1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</w:p>
          <w:p w14:paraId="0966459C" w14:textId="2725040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(190,132)</w:t>
            </w:r>
          </w:p>
        </w:tc>
        <w:tc>
          <w:tcPr>
            <w:tcW w:w="270" w:type="dxa"/>
          </w:tcPr>
          <w:p w14:paraId="37C69452" w14:textId="77777777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3ECC49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right="-195"/>
              <w:rPr>
                <w:rFonts w:ascii="Angsana New" w:hAnsi="Angsana New"/>
                <w:sz w:val="26"/>
                <w:szCs w:val="26"/>
              </w:rPr>
            </w:pPr>
          </w:p>
          <w:p w14:paraId="59A1C9D4" w14:textId="122FFA11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236,968</w:t>
            </w:r>
          </w:p>
        </w:tc>
        <w:tc>
          <w:tcPr>
            <w:tcW w:w="270" w:type="dxa"/>
          </w:tcPr>
          <w:p w14:paraId="09D18767" w14:textId="77777777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60A16C1" w14:textId="77777777" w:rsidR="008A7C18" w:rsidRPr="008A7C18" w:rsidRDefault="008A7C18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  <w:p w14:paraId="58B67E7E" w14:textId="0F1EA76F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(75,900)</w:t>
            </w:r>
          </w:p>
        </w:tc>
      </w:tr>
      <w:tr w:rsidR="00E15270" w:rsidRPr="008A7C18" w14:paraId="07B62479" w14:textId="6C1F9790" w:rsidTr="00B06E05">
        <w:trPr>
          <w:cantSplit/>
        </w:trPr>
        <w:tc>
          <w:tcPr>
            <w:tcW w:w="2880" w:type="dxa"/>
          </w:tcPr>
          <w:p w14:paraId="2DCAC6D8" w14:textId="77777777" w:rsidR="00E15270" w:rsidRPr="008A7C18" w:rsidRDefault="00E15270" w:rsidP="00E15270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78598EAB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3B093C" w14:textId="27DBA5EE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4,155,610</w:t>
            </w:r>
          </w:p>
        </w:tc>
        <w:tc>
          <w:tcPr>
            <w:tcW w:w="270" w:type="dxa"/>
          </w:tcPr>
          <w:p w14:paraId="0EDE288E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C67652" w14:textId="2A5B6DEF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5,512,279</w:t>
            </w:r>
          </w:p>
        </w:tc>
        <w:tc>
          <w:tcPr>
            <w:tcW w:w="270" w:type="dxa"/>
          </w:tcPr>
          <w:p w14:paraId="7DA47FD1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10E12" w14:textId="15674B5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4,155,610</w:t>
            </w:r>
          </w:p>
        </w:tc>
        <w:tc>
          <w:tcPr>
            <w:tcW w:w="270" w:type="dxa"/>
          </w:tcPr>
          <w:p w14:paraId="426D672C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3066FD1" w14:textId="51D29406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4,052,897</w:t>
            </w:r>
          </w:p>
        </w:tc>
      </w:tr>
      <w:tr w:rsidR="00E15270" w:rsidRPr="008A7C18" w14:paraId="420AC8AD" w14:textId="78FC6C2E" w:rsidTr="00B06E05">
        <w:trPr>
          <w:cantSplit/>
        </w:trPr>
        <w:tc>
          <w:tcPr>
            <w:tcW w:w="2880" w:type="dxa"/>
          </w:tcPr>
          <w:p w14:paraId="1B35BC9A" w14:textId="35295AFB" w:rsidR="00E15270" w:rsidRPr="008A7C18" w:rsidRDefault="00E15270" w:rsidP="00B06E05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A7C18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10" w:type="dxa"/>
          </w:tcPr>
          <w:p w14:paraId="43105400" w14:textId="38992090" w:rsidR="00E15270" w:rsidRPr="008A7C18" w:rsidRDefault="00FE0499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E0499">
              <w:rPr>
                <w:rFonts w:ascii="Angsana New" w:hAnsi="Angsana New" w:hint="cs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77912002" w14:textId="45634409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772,604</w:t>
            </w:r>
          </w:p>
        </w:tc>
        <w:tc>
          <w:tcPr>
            <w:tcW w:w="270" w:type="dxa"/>
          </w:tcPr>
          <w:p w14:paraId="1585D22F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DD0674" w14:textId="58AD67FD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963,603</w:t>
            </w:r>
          </w:p>
        </w:tc>
        <w:tc>
          <w:tcPr>
            <w:tcW w:w="270" w:type="dxa"/>
          </w:tcPr>
          <w:p w14:paraId="3F4D5E84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2FC7A5" w14:textId="01E7BF3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772,604</w:t>
            </w:r>
          </w:p>
        </w:tc>
        <w:tc>
          <w:tcPr>
            <w:tcW w:w="270" w:type="dxa"/>
          </w:tcPr>
          <w:p w14:paraId="18CE2985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6CF16F4" w14:textId="2AECDF54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672,290</w:t>
            </w:r>
          </w:p>
        </w:tc>
      </w:tr>
      <w:tr w:rsidR="00D42388" w:rsidRPr="008A7C18" w14:paraId="3D7EB1B7" w14:textId="77777777" w:rsidTr="00B06E05">
        <w:trPr>
          <w:cantSplit/>
        </w:trPr>
        <w:tc>
          <w:tcPr>
            <w:tcW w:w="2880" w:type="dxa"/>
          </w:tcPr>
          <w:p w14:paraId="7B128932" w14:textId="77777777" w:rsidR="00D42388" w:rsidRPr="008A7C18" w:rsidRDefault="00D42388" w:rsidP="00D63ECB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12644B8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26FC92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697,039</w:t>
            </w:r>
          </w:p>
        </w:tc>
        <w:tc>
          <w:tcPr>
            <w:tcW w:w="270" w:type="dxa"/>
          </w:tcPr>
          <w:p w14:paraId="66B42994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AC09FA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721,780</w:t>
            </w:r>
          </w:p>
        </w:tc>
        <w:tc>
          <w:tcPr>
            <w:tcW w:w="270" w:type="dxa"/>
          </w:tcPr>
          <w:p w14:paraId="6B079548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CF6E6B7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697,039</w:t>
            </w:r>
          </w:p>
        </w:tc>
        <w:tc>
          <w:tcPr>
            <w:tcW w:w="270" w:type="dxa"/>
          </w:tcPr>
          <w:p w14:paraId="46FDC230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00F7EC3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539,138</w:t>
            </w:r>
          </w:p>
        </w:tc>
      </w:tr>
      <w:tr w:rsidR="00E15270" w:rsidRPr="008A7C18" w14:paraId="5EAB4A0B" w14:textId="51B03407" w:rsidTr="00B06E05">
        <w:trPr>
          <w:cantSplit/>
        </w:trPr>
        <w:tc>
          <w:tcPr>
            <w:tcW w:w="2880" w:type="dxa"/>
          </w:tcPr>
          <w:p w14:paraId="19AE8625" w14:textId="77777777" w:rsidR="00E15270" w:rsidRPr="008A7C18" w:rsidRDefault="00E15270" w:rsidP="00E15270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3A8A5FC4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5CF156" w14:textId="2C0704BA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493,351</w:t>
            </w:r>
          </w:p>
        </w:tc>
        <w:tc>
          <w:tcPr>
            <w:tcW w:w="270" w:type="dxa"/>
          </w:tcPr>
          <w:p w14:paraId="23A35D6A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4377EF" w14:textId="4010441A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780,335</w:t>
            </w:r>
          </w:p>
        </w:tc>
        <w:tc>
          <w:tcPr>
            <w:tcW w:w="270" w:type="dxa"/>
          </w:tcPr>
          <w:p w14:paraId="305CF028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75EA52" w14:textId="75F6BAE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493,351</w:t>
            </w:r>
          </w:p>
        </w:tc>
        <w:tc>
          <w:tcPr>
            <w:tcW w:w="270" w:type="dxa"/>
          </w:tcPr>
          <w:p w14:paraId="12BE6F0B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C8E2E2" w14:textId="156D4B2C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577,317</w:t>
            </w:r>
          </w:p>
        </w:tc>
      </w:tr>
      <w:tr w:rsidR="00D42388" w:rsidRPr="008A7C18" w14:paraId="7893BA28" w14:textId="77777777" w:rsidTr="00B06E05">
        <w:trPr>
          <w:cantSplit/>
        </w:trPr>
        <w:tc>
          <w:tcPr>
            <w:tcW w:w="2880" w:type="dxa"/>
          </w:tcPr>
          <w:p w14:paraId="28C6794F" w14:textId="6ADDF874" w:rsidR="00D42388" w:rsidRPr="008A7C18" w:rsidRDefault="00D42388" w:rsidP="00B06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="003768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76815" w:rsidRPr="008A7C1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  <w:r w:rsidR="003768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376815">
              <w:rPr>
                <w:rFonts w:ascii="Angsana New" w:hAnsi="Angsana New"/>
                <w:sz w:val="26"/>
                <w:szCs w:val="26"/>
              </w:rPr>
              <w:br/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การด้อยค่าของเครื่องจักร</w:t>
            </w:r>
            <w:r w:rsidR="00B06E05">
              <w:rPr>
                <w:rFonts w:ascii="Angsana New" w:hAnsi="Angsana New" w:hint="cs"/>
                <w:sz w:val="26"/>
                <w:szCs w:val="26"/>
                <w:cs/>
              </w:rPr>
              <w:t>และอุปกรณ์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726710B0" w14:textId="77777777" w:rsidR="00D42388" w:rsidRDefault="00D42388" w:rsidP="00D4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61289281" w14:textId="0177B873" w:rsidR="00D42388" w:rsidRPr="008A7C18" w:rsidRDefault="00104637" w:rsidP="00D4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FE0499" w:rsidRPr="00FE0499">
              <w:rPr>
                <w:rFonts w:ascii="Angsana New" w:hAnsi="Angsana New" w:hint="cs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6C8951A7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0"/>
              <w:rPr>
                <w:rFonts w:ascii="Angsana New" w:hAnsi="Angsana New"/>
                <w:sz w:val="26"/>
                <w:szCs w:val="26"/>
              </w:rPr>
            </w:pPr>
          </w:p>
          <w:p w14:paraId="6B0E57FF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120,560</w:t>
            </w:r>
          </w:p>
        </w:tc>
        <w:tc>
          <w:tcPr>
            <w:tcW w:w="270" w:type="dxa"/>
          </w:tcPr>
          <w:p w14:paraId="2052B3DF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CB2A96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</w:p>
          <w:p w14:paraId="502D754A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(1,320)</w:t>
            </w:r>
          </w:p>
        </w:tc>
        <w:tc>
          <w:tcPr>
            <w:tcW w:w="270" w:type="dxa"/>
          </w:tcPr>
          <w:p w14:paraId="7AF96595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BAECD4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</w:p>
          <w:p w14:paraId="3A1C69D7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120,560</w:t>
            </w:r>
          </w:p>
        </w:tc>
        <w:tc>
          <w:tcPr>
            <w:tcW w:w="270" w:type="dxa"/>
          </w:tcPr>
          <w:p w14:paraId="6F153B5D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C934BF5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  <w:p w14:paraId="59D5C281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(1,320)</w:t>
            </w:r>
          </w:p>
        </w:tc>
      </w:tr>
      <w:tr w:rsidR="00D42388" w:rsidRPr="008A7C18" w14:paraId="57CC2098" w14:textId="77777777" w:rsidTr="00B06E05">
        <w:trPr>
          <w:cantSplit/>
        </w:trPr>
        <w:tc>
          <w:tcPr>
            <w:tcW w:w="2880" w:type="dxa"/>
          </w:tcPr>
          <w:p w14:paraId="2F5C0412" w14:textId="77777777" w:rsidR="00D42388" w:rsidRPr="008A7C18" w:rsidRDefault="00D42388" w:rsidP="00D63ECB">
            <w:pPr>
              <w:ind w:left="258" w:right="-105" w:hanging="25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810" w:type="dxa"/>
          </w:tcPr>
          <w:p w14:paraId="7814FB81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018351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111,568</w:t>
            </w:r>
          </w:p>
        </w:tc>
        <w:tc>
          <w:tcPr>
            <w:tcW w:w="270" w:type="dxa"/>
          </w:tcPr>
          <w:p w14:paraId="4D179337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778830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130,109</w:t>
            </w:r>
          </w:p>
        </w:tc>
        <w:tc>
          <w:tcPr>
            <w:tcW w:w="270" w:type="dxa"/>
          </w:tcPr>
          <w:p w14:paraId="30B05FCC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57DE16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111,568</w:t>
            </w:r>
          </w:p>
        </w:tc>
        <w:tc>
          <w:tcPr>
            <w:tcW w:w="270" w:type="dxa"/>
          </w:tcPr>
          <w:p w14:paraId="3AEFEF0C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1B27F58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102,011</w:t>
            </w:r>
          </w:p>
        </w:tc>
      </w:tr>
      <w:tr w:rsidR="00E15270" w:rsidRPr="008A7C18" w14:paraId="09DCF17F" w14:textId="007911B2" w:rsidTr="00B06E05">
        <w:trPr>
          <w:cantSplit/>
        </w:trPr>
        <w:tc>
          <w:tcPr>
            <w:tcW w:w="2880" w:type="dxa"/>
          </w:tcPr>
          <w:p w14:paraId="30FE5FAC" w14:textId="77777777" w:rsidR="00E15270" w:rsidRPr="008A7C18" w:rsidRDefault="00E15270" w:rsidP="00E15270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ค่าน้ำมันและก๊าซธรรมชาติ</w:t>
            </w:r>
          </w:p>
        </w:tc>
        <w:tc>
          <w:tcPr>
            <w:tcW w:w="810" w:type="dxa"/>
          </w:tcPr>
          <w:p w14:paraId="06EE244C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A904C1" w14:textId="5FB40489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109,077</w:t>
            </w:r>
          </w:p>
        </w:tc>
        <w:tc>
          <w:tcPr>
            <w:tcW w:w="270" w:type="dxa"/>
          </w:tcPr>
          <w:p w14:paraId="54282D97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69CCA7" w14:textId="5F5CD7E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169,395</w:t>
            </w:r>
          </w:p>
        </w:tc>
        <w:tc>
          <w:tcPr>
            <w:tcW w:w="270" w:type="dxa"/>
          </w:tcPr>
          <w:p w14:paraId="2020B709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BE734D" w14:textId="525FB1E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109,077</w:t>
            </w:r>
          </w:p>
        </w:tc>
        <w:tc>
          <w:tcPr>
            <w:tcW w:w="270" w:type="dxa"/>
          </w:tcPr>
          <w:p w14:paraId="439F818F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A87A42" w14:textId="6EFFB1AA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121,691</w:t>
            </w:r>
          </w:p>
        </w:tc>
      </w:tr>
      <w:tr w:rsidR="00E15270" w:rsidRPr="008A7C18" w14:paraId="38405F89" w14:textId="77777777" w:rsidTr="00B06E05">
        <w:trPr>
          <w:cantSplit/>
        </w:trPr>
        <w:tc>
          <w:tcPr>
            <w:tcW w:w="2880" w:type="dxa"/>
          </w:tcPr>
          <w:p w14:paraId="5F242BA2" w14:textId="1133BD04" w:rsidR="00E15270" w:rsidRPr="008A7C18" w:rsidRDefault="00E15270" w:rsidP="004F73A5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เงินชดเชยการสั่งซื้อวัตถุดิบ</w:t>
            </w:r>
            <w:r w:rsidRPr="008A7C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ต่ำกว่าปริมาณที่กำหนด</w:t>
            </w:r>
          </w:p>
        </w:tc>
        <w:tc>
          <w:tcPr>
            <w:tcW w:w="810" w:type="dxa"/>
          </w:tcPr>
          <w:p w14:paraId="2E6CF892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9AACAEF" w14:textId="101C0D78" w:rsidR="00E15270" w:rsidRPr="008A7C18" w:rsidRDefault="00104637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265D620C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837E792" w14:textId="67873EEC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106,682</w:t>
            </w:r>
          </w:p>
        </w:tc>
        <w:tc>
          <w:tcPr>
            <w:tcW w:w="270" w:type="dxa"/>
          </w:tcPr>
          <w:p w14:paraId="13BBC773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CB93C7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5DF408D" w14:textId="1BF10127" w:rsidR="00E15270" w:rsidRPr="008A7C18" w:rsidRDefault="00E15270" w:rsidP="004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BC166D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9766CF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right="-195"/>
              <w:rPr>
                <w:rFonts w:ascii="Angsana New" w:hAnsi="Angsana New"/>
                <w:sz w:val="26"/>
                <w:szCs w:val="26"/>
              </w:rPr>
            </w:pPr>
          </w:p>
          <w:p w14:paraId="4AB505B9" w14:textId="7E4FFA99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106,682</w:t>
            </w:r>
          </w:p>
        </w:tc>
        <w:tc>
          <w:tcPr>
            <w:tcW w:w="270" w:type="dxa"/>
          </w:tcPr>
          <w:p w14:paraId="1DA977E8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8D4EA04" w14:textId="77777777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  <w:tab w:val="decimal" w:pos="142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969BB3A" w14:textId="6B22415D" w:rsidR="00E15270" w:rsidRPr="008A7C18" w:rsidRDefault="00E15270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2388" w:rsidRPr="008A7C18" w14:paraId="5E2979C5" w14:textId="77777777" w:rsidTr="00B06E05">
        <w:trPr>
          <w:cantSplit/>
        </w:trPr>
        <w:tc>
          <w:tcPr>
            <w:tcW w:w="2880" w:type="dxa"/>
          </w:tcPr>
          <w:p w14:paraId="3A470185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ค่าระวางขนส่ง</w:t>
            </w:r>
          </w:p>
        </w:tc>
        <w:tc>
          <w:tcPr>
            <w:tcW w:w="810" w:type="dxa"/>
          </w:tcPr>
          <w:p w14:paraId="51122574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33C0B0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81,251</w:t>
            </w:r>
          </w:p>
        </w:tc>
        <w:tc>
          <w:tcPr>
            <w:tcW w:w="270" w:type="dxa"/>
          </w:tcPr>
          <w:p w14:paraId="1C73E8D8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87632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96,228</w:t>
            </w:r>
          </w:p>
        </w:tc>
        <w:tc>
          <w:tcPr>
            <w:tcW w:w="270" w:type="dxa"/>
          </w:tcPr>
          <w:p w14:paraId="309B19D5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93AC6A9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81,251</w:t>
            </w:r>
          </w:p>
        </w:tc>
        <w:tc>
          <w:tcPr>
            <w:tcW w:w="270" w:type="dxa"/>
          </w:tcPr>
          <w:p w14:paraId="6EE429C4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2234561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74,057</w:t>
            </w:r>
          </w:p>
        </w:tc>
      </w:tr>
      <w:tr w:rsidR="00E15270" w:rsidRPr="008A7C18" w14:paraId="0A588396" w14:textId="0A00F66C" w:rsidTr="00B06E05">
        <w:trPr>
          <w:cantSplit/>
        </w:trPr>
        <w:tc>
          <w:tcPr>
            <w:tcW w:w="2880" w:type="dxa"/>
          </w:tcPr>
          <w:p w14:paraId="3A491918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19E1186A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548CCE" w14:textId="3831E2C6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74,943</w:t>
            </w:r>
          </w:p>
        </w:tc>
        <w:tc>
          <w:tcPr>
            <w:tcW w:w="270" w:type="dxa"/>
          </w:tcPr>
          <w:p w14:paraId="43AA8191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spacing w:line="240" w:lineRule="auto"/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39837E" w14:textId="5911A93D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101,201</w:t>
            </w:r>
          </w:p>
        </w:tc>
        <w:tc>
          <w:tcPr>
            <w:tcW w:w="270" w:type="dxa"/>
          </w:tcPr>
          <w:p w14:paraId="5C768796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3C676C" w14:textId="47FBAAAB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74,943</w:t>
            </w:r>
          </w:p>
        </w:tc>
        <w:tc>
          <w:tcPr>
            <w:tcW w:w="270" w:type="dxa"/>
          </w:tcPr>
          <w:p w14:paraId="1586507D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1FA4D5F" w14:textId="1CCF3E83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79,301</w:t>
            </w:r>
          </w:p>
        </w:tc>
      </w:tr>
      <w:tr w:rsidR="00E15270" w:rsidRPr="008A7C18" w14:paraId="73AC38F6" w14:textId="4E01A16C" w:rsidTr="00B06E05">
        <w:trPr>
          <w:cantSplit/>
        </w:trPr>
        <w:tc>
          <w:tcPr>
            <w:tcW w:w="2880" w:type="dxa"/>
          </w:tcPr>
          <w:p w14:paraId="7EFE0538" w14:textId="1495B939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ค่าจ้างแรงงานภายนอก</w:t>
            </w:r>
          </w:p>
        </w:tc>
        <w:tc>
          <w:tcPr>
            <w:tcW w:w="810" w:type="dxa"/>
          </w:tcPr>
          <w:p w14:paraId="67E8B9E4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21B40EF" w14:textId="776E5062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54,982</w:t>
            </w:r>
          </w:p>
        </w:tc>
        <w:tc>
          <w:tcPr>
            <w:tcW w:w="270" w:type="dxa"/>
            <w:shd w:val="clear" w:color="auto" w:fill="auto"/>
          </w:tcPr>
          <w:p w14:paraId="1A96F9F4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FFB320" w14:textId="755A252B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42,075</w:t>
            </w:r>
          </w:p>
        </w:tc>
        <w:tc>
          <w:tcPr>
            <w:tcW w:w="270" w:type="dxa"/>
            <w:shd w:val="clear" w:color="auto" w:fill="auto"/>
          </w:tcPr>
          <w:p w14:paraId="68878FEA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3A8F42D" w14:textId="1ED5B91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54,982</w:t>
            </w:r>
          </w:p>
        </w:tc>
        <w:tc>
          <w:tcPr>
            <w:tcW w:w="270" w:type="dxa"/>
          </w:tcPr>
          <w:p w14:paraId="4C4E0934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9A8AA5" w14:textId="082A6DA4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36,558</w:t>
            </w:r>
          </w:p>
        </w:tc>
      </w:tr>
      <w:tr w:rsidR="00D42388" w:rsidRPr="008A7C18" w14:paraId="286A88E2" w14:textId="77777777" w:rsidTr="00B06E05">
        <w:trPr>
          <w:cantSplit/>
        </w:trPr>
        <w:tc>
          <w:tcPr>
            <w:tcW w:w="2880" w:type="dxa"/>
          </w:tcPr>
          <w:p w14:paraId="34C23921" w14:textId="77777777" w:rsidR="00D42388" w:rsidRPr="008A7C18" w:rsidRDefault="00D42388" w:rsidP="00D63ECB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810" w:type="dxa"/>
          </w:tcPr>
          <w:p w14:paraId="1A166E9F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9E961D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27,883</w:t>
            </w:r>
          </w:p>
        </w:tc>
        <w:tc>
          <w:tcPr>
            <w:tcW w:w="270" w:type="dxa"/>
          </w:tcPr>
          <w:p w14:paraId="03F1B3E6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8F3E77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26,430</w:t>
            </w:r>
          </w:p>
        </w:tc>
        <w:tc>
          <w:tcPr>
            <w:tcW w:w="270" w:type="dxa"/>
          </w:tcPr>
          <w:p w14:paraId="145C591D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D36702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27,883</w:t>
            </w:r>
          </w:p>
        </w:tc>
        <w:tc>
          <w:tcPr>
            <w:tcW w:w="270" w:type="dxa"/>
          </w:tcPr>
          <w:p w14:paraId="0A23776B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DA9067C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19,395</w:t>
            </w:r>
          </w:p>
        </w:tc>
      </w:tr>
      <w:tr w:rsidR="00D42388" w:rsidRPr="008A7C18" w14:paraId="33241FAC" w14:textId="77777777" w:rsidTr="00B06E05">
        <w:trPr>
          <w:cantSplit/>
        </w:trPr>
        <w:tc>
          <w:tcPr>
            <w:tcW w:w="2880" w:type="dxa"/>
          </w:tcPr>
          <w:p w14:paraId="1A1204AB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ค่าชดเชยความเสียหาย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4049E14C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54FDE5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26,132</w:t>
            </w:r>
          </w:p>
        </w:tc>
        <w:tc>
          <w:tcPr>
            <w:tcW w:w="270" w:type="dxa"/>
          </w:tcPr>
          <w:p w14:paraId="709D197F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E81F23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22,932</w:t>
            </w:r>
          </w:p>
        </w:tc>
        <w:tc>
          <w:tcPr>
            <w:tcW w:w="270" w:type="dxa"/>
          </w:tcPr>
          <w:p w14:paraId="44FF6140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4429E6F" w14:textId="77777777" w:rsidR="00D42388" w:rsidRPr="008A7C18" w:rsidRDefault="00D42388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26,132</w:t>
            </w:r>
          </w:p>
        </w:tc>
        <w:tc>
          <w:tcPr>
            <w:tcW w:w="270" w:type="dxa"/>
          </w:tcPr>
          <w:p w14:paraId="5AC4B50E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762C4C9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21,424</w:t>
            </w:r>
          </w:p>
        </w:tc>
      </w:tr>
      <w:tr w:rsidR="00D42388" w:rsidRPr="008A7C18" w14:paraId="1DE7883D" w14:textId="77777777" w:rsidTr="00B06E05">
        <w:trPr>
          <w:cantSplit/>
        </w:trPr>
        <w:tc>
          <w:tcPr>
            <w:tcW w:w="2880" w:type="dxa"/>
          </w:tcPr>
          <w:p w14:paraId="206153FE" w14:textId="41985CC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ค่าธรรมเนียมบริหารจัดการ</w:t>
            </w:r>
          </w:p>
        </w:tc>
        <w:tc>
          <w:tcPr>
            <w:tcW w:w="810" w:type="dxa"/>
          </w:tcPr>
          <w:p w14:paraId="50DFFB4F" w14:textId="156342F5" w:rsidR="00D42388" w:rsidRPr="008A7C18" w:rsidRDefault="00104637" w:rsidP="00D4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3BB8DCD7" w14:textId="36938813" w:rsidR="00D42388" w:rsidRPr="008A7C18" w:rsidRDefault="00104637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0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D4238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04637">
              <w:rPr>
                <w:rFonts w:ascii="Angsana New" w:hAnsi="Angsana New" w:hint="cs"/>
                <w:sz w:val="26"/>
                <w:szCs w:val="26"/>
              </w:rPr>
              <w:t>697</w:t>
            </w:r>
          </w:p>
        </w:tc>
        <w:tc>
          <w:tcPr>
            <w:tcW w:w="270" w:type="dxa"/>
          </w:tcPr>
          <w:p w14:paraId="3DFD0776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140E2A" w14:textId="017B3D37" w:rsidR="00D42388" w:rsidRPr="008A7C18" w:rsidRDefault="00104637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32</w:t>
            </w:r>
            <w:r w:rsidR="00D4238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04637">
              <w:rPr>
                <w:rFonts w:ascii="Angsana New" w:hAnsi="Angsana New" w:hint="cs"/>
                <w:sz w:val="26"/>
                <w:szCs w:val="26"/>
              </w:rPr>
              <w:t>669</w:t>
            </w:r>
          </w:p>
        </w:tc>
        <w:tc>
          <w:tcPr>
            <w:tcW w:w="270" w:type="dxa"/>
          </w:tcPr>
          <w:p w14:paraId="2F7021FF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D50B13" w14:textId="38B2F081" w:rsidR="00D42388" w:rsidRPr="008A7C18" w:rsidRDefault="00104637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</w:t>
            </w:r>
            <w:r w:rsidR="00D4238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04637">
              <w:rPr>
                <w:rFonts w:ascii="Angsana New" w:hAnsi="Angsana New" w:hint="cs"/>
                <w:sz w:val="26"/>
                <w:szCs w:val="26"/>
              </w:rPr>
              <w:t>697</w:t>
            </w:r>
          </w:p>
        </w:tc>
        <w:tc>
          <w:tcPr>
            <w:tcW w:w="270" w:type="dxa"/>
          </w:tcPr>
          <w:p w14:paraId="3716D722" w14:textId="77777777" w:rsidR="00D42388" w:rsidRPr="008A7C18" w:rsidRDefault="00D42388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247F751" w14:textId="46B6E877" w:rsidR="00D42388" w:rsidRPr="008A7C18" w:rsidRDefault="00104637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24</w:t>
            </w:r>
            <w:r w:rsidR="00D42388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04637">
              <w:rPr>
                <w:rFonts w:ascii="Angsana New" w:hAnsi="Angsana New" w:hint="cs"/>
                <w:sz w:val="26"/>
                <w:szCs w:val="26"/>
              </w:rPr>
              <w:t>377</w:t>
            </w:r>
          </w:p>
        </w:tc>
      </w:tr>
      <w:tr w:rsidR="00E15270" w:rsidRPr="008A7C18" w14:paraId="719F4BFC" w14:textId="56C5B0AF" w:rsidTr="00B06E05">
        <w:trPr>
          <w:cantSplit/>
        </w:trPr>
        <w:tc>
          <w:tcPr>
            <w:tcW w:w="2880" w:type="dxa"/>
          </w:tcPr>
          <w:p w14:paraId="6E54285A" w14:textId="365B421F" w:rsidR="00E15270" w:rsidRPr="008A7C18" w:rsidRDefault="00E15270" w:rsidP="00E15270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810" w:type="dxa"/>
          </w:tcPr>
          <w:p w14:paraId="63CD9F08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9CEF8B" w14:textId="1119F1AC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21,009</w:t>
            </w:r>
          </w:p>
        </w:tc>
        <w:tc>
          <w:tcPr>
            <w:tcW w:w="270" w:type="dxa"/>
          </w:tcPr>
          <w:p w14:paraId="789E823B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F7105C" w14:textId="1247533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37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38,775</w:t>
            </w:r>
          </w:p>
        </w:tc>
        <w:tc>
          <w:tcPr>
            <w:tcW w:w="270" w:type="dxa"/>
          </w:tcPr>
          <w:p w14:paraId="683B8E3C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CC7487" w14:textId="7BC45DD0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21,009</w:t>
            </w:r>
          </w:p>
        </w:tc>
        <w:tc>
          <w:tcPr>
            <w:tcW w:w="270" w:type="dxa"/>
          </w:tcPr>
          <w:p w14:paraId="40D3269F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918141E" w14:textId="374FE794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29,191</w:t>
            </w:r>
          </w:p>
        </w:tc>
      </w:tr>
      <w:tr w:rsidR="00E15270" w:rsidRPr="008A7C18" w14:paraId="4F9F83E4" w14:textId="1E2AD9C3" w:rsidTr="00B06E05">
        <w:trPr>
          <w:cantSplit/>
        </w:trPr>
        <w:tc>
          <w:tcPr>
            <w:tcW w:w="2880" w:type="dxa"/>
          </w:tcPr>
          <w:p w14:paraId="183B43C8" w14:textId="7CFC68E6" w:rsidR="00E15270" w:rsidRPr="008A7C18" w:rsidRDefault="00B06E05" w:rsidP="00E15270">
            <w:pPr>
              <w:tabs>
                <w:tab w:val="clear" w:pos="227"/>
                <w:tab w:val="left" w:pos="1518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5270" w:rsidRPr="008A7C18">
              <w:rPr>
                <w:rFonts w:ascii="Angsana New" w:hAnsi="Angsana New"/>
                <w:sz w:val="26"/>
                <w:szCs w:val="26"/>
                <w:cs/>
              </w:rPr>
              <w:t>การปรับลดมูลค่าเป็นมูลค่าสุทธิที่คาดว่าจะได้รับ</w:t>
            </w:r>
            <w:r w:rsidR="00E15270"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78C9AB2" w14:textId="0FC3098A" w:rsidR="00E15270" w:rsidRPr="008A7C18" w:rsidRDefault="00104637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04637">
              <w:rPr>
                <w:rFonts w:ascii="Angsana New" w:hAnsi="Angsana New" w:hint="cs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253384A7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4A41CD5" w14:textId="4474C393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8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(30,340)</w:t>
            </w:r>
          </w:p>
        </w:tc>
        <w:tc>
          <w:tcPr>
            <w:tcW w:w="270" w:type="dxa"/>
          </w:tcPr>
          <w:p w14:paraId="16F2F4AB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47E5A8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960"/>
              </w:tabs>
              <w:ind w:right="-105"/>
              <w:rPr>
                <w:rFonts w:ascii="Angsana New" w:hAnsi="Angsana New"/>
                <w:sz w:val="26"/>
                <w:szCs w:val="26"/>
              </w:rPr>
            </w:pPr>
          </w:p>
          <w:p w14:paraId="01A0FD12" w14:textId="48422450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29,890</w:t>
            </w:r>
          </w:p>
        </w:tc>
        <w:tc>
          <w:tcPr>
            <w:tcW w:w="270" w:type="dxa"/>
          </w:tcPr>
          <w:p w14:paraId="181950D1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1A91881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20"/>
              </w:tabs>
              <w:ind w:right="-195"/>
              <w:rPr>
                <w:rFonts w:ascii="Angsana New" w:hAnsi="Angsana New"/>
                <w:sz w:val="26"/>
                <w:szCs w:val="26"/>
              </w:rPr>
            </w:pPr>
          </w:p>
          <w:p w14:paraId="1E3E1B06" w14:textId="1F1DC609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(30,340)</w:t>
            </w:r>
          </w:p>
        </w:tc>
        <w:tc>
          <w:tcPr>
            <w:tcW w:w="270" w:type="dxa"/>
          </w:tcPr>
          <w:p w14:paraId="2668D8F7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4431173" w14:textId="77777777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160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CF0C369" w14:textId="2C013BE0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30,832</w:t>
            </w:r>
          </w:p>
        </w:tc>
      </w:tr>
      <w:tr w:rsidR="00E15270" w:rsidRPr="008A7C18" w14:paraId="1F8CCB05" w14:textId="72ED2BD9" w:rsidTr="00B06E05">
        <w:trPr>
          <w:cantSplit/>
        </w:trPr>
        <w:tc>
          <w:tcPr>
            <w:tcW w:w="2880" w:type="dxa"/>
          </w:tcPr>
          <w:p w14:paraId="2D1B1282" w14:textId="23CE51B1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282DF073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A1CED9" w14:textId="7655E84E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157,786</w:t>
            </w:r>
          </w:p>
        </w:tc>
        <w:tc>
          <w:tcPr>
            <w:tcW w:w="270" w:type="dxa"/>
          </w:tcPr>
          <w:p w14:paraId="14890CDA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BEB0E5" w14:textId="6E9AAD28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13</w:t>
            </w:r>
            <w:r w:rsidR="00FE0499" w:rsidRPr="00FE0499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A7C18">
              <w:rPr>
                <w:rFonts w:ascii="Angsana New" w:hAnsi="Angsana New"/>
                <w:sz w:val="26"/>
                <w:szCs w:val="26"/>
              </w:rPr>
              <w:t>,</w:t>
            </w:r>
            <w:r w:rsidR="00FE0499" w:rsidRPr="00FE0499">
              <w:rPr>
                <w:rFonts w:ascii="Angsana New" w:hAnsi="Angsana New" w:hint="cs"/>
                <w:sz w:val="26"/>
                <w:szCs w:val="26"/>
              </w:rPr>
              <w:t>903</w:t>
            </w:r>
          </w:p>
        </w:tc>
        <w:tc>
          <w:tcPr>
            <w:tcW w:w="270" w:type="dxa"/>
          </w:tcPr>
          <w:p w14:paraId="76952209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479786" w14:textId="0CD1B633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157,786</w:t>
            </w:r>
          </w:p>
        </w:tc>
        <w:tc>
          <w:tcPr>
            <w:tcW w:w="270" w:type="dxa"/>
          </w:tcPr>
          <w:p w14:paraId="306FAC1D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B81BA5" w14:textId="6F65960B" w:rsidR="00E15270" w:rsidRPr="008A7C18" w:rsidRDefault="00FE0499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FE0499">
              <w:rPr>
                <w:rFonts w:ascii="Angsana New" w:hAnsi="Angsana New" w:hint="cs"/>
                <w:sz w:val="26"/>
                <w:szCs w:val="26"/>
              </w:rPr>
              <w:t>108</w:t>
            </w:r>
            <w:r w:rsidR="00D5740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FE0499">
              <w:rPr>
                <w:rFonts w:ascii="Angsana New" w:hAnsi="Angsana New" w:hint="cs"/>
                <w:sz w:val="26"/>
                <w:szCs w:val="26"/>
              </w:rPr>
              <w:t>727</w:t>
            </w:r>
          </w:p>
        </w:tc>
      </w:tr>
      <w:tr w:rsidR="00E15270" w:rsidRPr="008A7C18" w14:paraId="351F66F8" w14:textId="25094D81" w:rsidTr="00B06E05">
        <w:trPr>
          <w:cantSplit/>
        </w:trPr>
        <w:tc>
          <w:tcPr>
            <w:tcW w:w="2880" w:type="dxa"/>
          </w:tcPr>
          <w:p w14:paraId="64383F30" w14:textId="7EDD4E28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left="165" w:right="-1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</w:tcPr>
          <w:p w14:paraId="6D83A8D8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3A0475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2"/>
              </w:tabs>
              <w:ind w:right="-19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DD0BB9" w14:textId="26AF15E4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9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</w:rPr>
              <w:t>7,242,802</w:t>
            </w:r>
          </w:p>
        </w:tc>
        <w:tc>
          <w:tcPr>
            <w:tcW w:w="270" w:type="dxa"/>
          </w:tcPr>
          <w:p w14:paraId="271798A4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374"/>
              </w:tabs>
              <w:ind w:left="-108" w:right="1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785D90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F479CA6" w14:textId="7CEC36EB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</w:rPr>
              <w:t>8,609,152</w:t>
            </w:r>
          </w:p>
        </w:tc>
        <w:tc>
          <w:tcPr>
            <w:tcW w:w="270" w:type="dxa"/>
          </w:tcPr>
          <w:p w14:paraId="09517AAD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61CC60C" w14:textId="77777777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5DC07AE" w14:textId="30C2BB0A" w:rsidR="00E15270" w:rsidRPr="008A7C18" w:rsidRDefault="00E15270" w:rsidP="002C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</w:rPr>
              <w:t>7,242,802</w:t>
            </w:r>
          </w:p>
        </w:tc>
        <w:tc>
          <w:tcPr>
            <w:tcW w:w="270" w:type="dxa"/>
          </w:tcPr>
          <w:p w14:paraId="49CCBD6E" w14:textId="77777777" w:rsidR="00E15270" w:rsidRPr="008A7C18" w:rsidRDefault="00E15270" w:rsidP="00E15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8E4DF1" w14:textId="77777777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160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0EF090E" w14:textId="77110CC3" w:rsidR="00E15270" w:rsidRPr="008A7C18" w:rsidRDefault="00E15270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</w:rPr>
              <w:t>6,411,986</w:t>
            </w:r>
          </w:p>
        </w:tc>
      </w:tr>
    </w:tbl>
    <w:p w14:paraId="7E880337" w14:textId="7044EA38" w:rsidR="00AB6CEB" w:rsidRPr="00C52C41" w:rsidRDefault="00851A86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7475B">
        <w:rPr>
          <w:rFonts w:ascii="Angsana New" w:hAnsi="Angsana New"/>
          <w:b/>
          <w:bCs/>
          <w:sz w:val="30"/>
          <w:szCs w:val="30"/>
        </w:rPr>
        <w:t>1</w:t>
      </w:r>
      <w:r w:rsidR="00AB6CEB" w:rsidRPr="00C52C41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42F05E96" w14:textId="77777777" w:rsidR="00AB6CEB" w:rsidRPr="00D42388" w:rsidRDefault="00AB6CEB" w:rsidP="003D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1A697DA1" w14:textId="46CBA1D8" w:rsidR="00AB6CE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D0CB78F" w14:textId="77777777" w:rsidR="003D5E71" w:rsidRPr="003D5E71" w:rsidRDefault="003D5E71" w:rsidP="003D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70"/>
        <w:gridCol w:w="1170"/>
        <w:gridCol w:w="270"/>
        <w:gridCol w:w="1170"/>
        <w:gridCol w:w="270"/>
        <w:gridCol w:w="1530"/>
        <w:gridCol w:w="270"/>
        <w:gridCol w:w="1620"/>
      </w:tblGrid>
      <w:tr w:rsidR="003D5E71" w:rsidRPr="003D5E71" w14:paraId="2F268D4C" w14:textId="77777777" w:rsidTr="003D5E71">
        <w:trPr>
          <w:tblHeader/>
        </w:trPr>
        <w:tc>
          <w:tcPr>
            <w:tcW w:w="3150" w:type="dxa"/>
          </w:tcPr>
          <w:p w14:paraId="34C85626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409C74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049DBB69" w14:textId="0DE8BA52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2B6930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</w:tcPr>
          <w:p w14:paraId="466F1933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5E71" w:rsidRPr="003D5E71" w14:paraId="1CA16F4B" w14:textId="77777777" w:rsidTr="003D5E71">
        <w:trPr>
          <w:tblHeader/>
        </w:trPr>
        <w:tc>
          <w:tcPr>
            <w:tcW w:w="3150" w:type="dxa"/>
          </w:tcPr>
          <w:p w14:paraId="7507794B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6F0A06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3AC52689" w14:textId="2DBEDE9D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642C03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5F94B8C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D43F9A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498FFFE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สำหรับรอบระยะเวลา</w:t>
            </w:r>
          </w:p>
        </w:tc>
      </w:tr>
      <w:tr w:rsidR="003D5E71" w:rsidRPr="003D5E71" w14:paraId="18CB03F7" w14:textId="77777777" w:rsidTr="003D5E71">
        <w:trPr>
          <w:tblHeader/>
        </w:trPr>
        <w:tc>
          <w:tcPr>
            <w:tcW w:w="3150" w:type="dxa"/>
          </w:tcPr>
          <w:p w14:paraId="783756AD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C1B228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7E052128" w14:textId="54E04B9D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5D5F48B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C133976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9029DA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DA25CB3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</w:p>
        </w:tc>
      </w:tr>
      <w:tr w:rsidR="003D5E71" w:rsidRPr="003D5E71" w14:paraId="417C9446" w14:textId="77777777" w:rsidTr="003D5E71">
        <w:trPr>
          <w:tblHeader/>
        </w:trPr>
        <w:tc>
          <w:tcPr>
            <w:tcW w:w="3150" w:type="dxa"/>
          </w:tcPr>
          <w:p w14:paraId="3F63D267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206111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738B91AE" w14:textId="10DC867F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C60BF5D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69A3611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8F780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9DBD4B9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D5E71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3D5E71" w:rsidRPr="003D5E71" w14:paraId="4481473C" w14:textId="77777777" w:rsidTr="003D5E71">
        <w:trPr>
          <w:tblHeader/>
        </w:trPr>
        <w:tc>
          <w:tcPr>
            <w:tcW w:w="3150" w:type="dxa"/>
          </w:tcPr>
          <w:p w14:paraId="63511DD0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E083A9C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39F1B358" w14:textId="3038CC74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0879F756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A1252D7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00EF94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AF3C2B5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(วันควบบริษัท)</w:t>
            </w:r>
          </w:p>
        </w:tc>
      </w:tr>
      <w:tr w:rsidR="003D5E71" w:rsidRPr="003D5E71" w14:paraId="7AFAAE65" w14:textId="77777777" w:rsidTr="003D5E71">
        <w:trPr>
          <w:tblHeader/>
        </w:trPr>
        <w:tc>
          <w:tcPr>
            <w:tcW w:w="3150" w:type="dxa"/>
          </w:tcPr>
          <w:p w14:paraId="2E96AC74" w14:textId="38E92499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8CACF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562A7F1" w14:textId="6CBD3C8C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4D1C589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E93CB58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16ECE01D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85E76A7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ถึงวันที่</w:t>
            </w:r>
          </w:p>
        </w:tc>
      </w:tr>
      <w:tr w:rsidR="003D5E71" w:rsidRPr="003D5E71" w14:paraId="311ABF8A" w14:textId="77777777" w:rsidTr="003D5E71">
        <w:trPr>
          <w:tblHeader/>
        </w:trPr>
        <w:tc>
          <w:tcPr>
            <w:tcW w:w="3150" w:type="dxa"/>
          </w:tcPr>
          <w:p w14:paraId="7E014EB3" w14:textId="632DD593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7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2336D7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352C88" w14:textId="5C193C1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9FA087D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8248E43" w14:textId="61D477BE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D7254B6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628C90C" w14:textId="1308A66E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D5E7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5B59FD0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3C0A8DC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D5E71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3D5E71" w:rsidRPr="003D5E71" w14:paraId="0851063B" w14:textId="77777777" w:rsidTr="003D5E71">
        <w:trPr>
          <w:trHeight w:val="380"/>
          <w:tblHeader/>
        </w:trPr>
        <w:tc>
          <w:tcPr>
            <w:tcW w:w="3150" w:type="dxa"/>
          </w:tcPr>
          <w:p w14:paraId="56D718BF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0CA36A" w14:textId="77777777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</w:tcPr>
          <w:p w14:paraId="14DD4948" w14:textId="14FBB2F2" w:rsidR="003D5E71" w:rsidRPr="003D5E71" w:rsidRDefault="003D5E71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5E71" w:rsidRPr="003D5E71" w14:paraId="44282971" w14:textId="3265AD99" w:rsidTr="003D5E71">
        <w:tc>
          <w:tcPr>
            <w:tcW w:w="3150" w:type="dxa"/>
          </w:tcPr>
          <w:p w14:paraId="73C55E80" w14:textId="60E07169" w:rsidR="003D5E71" w:rsidRPr="003D5E71" w:rsidRDefault="003D5E7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</w:t>
            </w: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ของงวด</w:t>
            </w:r>
            <w:r w:rsidRPr="003D5E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70" w:type="dxa"/>
          </w:tcPr>
          <w:p w14:paraId="40EF4370" w14:textId="77777777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3AAF77" w14:textId="5AE5E782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6A697A" w14:textId="77777777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9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D7A42" w14:textId="77777777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CB8C9F" w14:textId="77777777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CC9CD4" w14:textId="72C1D314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5A69C" w14:textId="77777777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1C18DB1" w14:textId="0F4A29E3" w:rsidR="003D5E71" w:rsidRPr="003D5E71" w:rsidRDefault="003D5E71" w:rsidP="0096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5E71" w:rsidRPr="003D5E71" w14:paraId="11E4187C" w14:textId="7965813C" w:rsidTr="003D5E71">
        <w:tc>
          <w:tcPr>
            <w:tcW w:w="3150" w:type="dxa"/>
          </w:tcPr>
          <w:p w14:paraId="53CAAA5E" w14:textId="1084C650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ปี/งวด</w:t>
            </w:r>
            <w:r w:rsidRPr="003D5E71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70" w:type="dxa"/>
          </w:tcPr>
          <w:p w14:paraId="780A044C" w14:textId="7777777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86F808" w14:textId="35FAF80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E60786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BB777E" w14:textId="08A4E5DD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50,501</w:t>
            </w:r>
          </w:p>
        </w:tc>
        <w:tc>
          <w:tcPr>
            <w:tcW w:w="270" w:type="dxa"/>
          </w:tcPr>
          <w:p w14:paraId="4E49E48E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AF9BFF" w14:textId="299741ED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150EFE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61BD502" w14:textId="2AC8F4CB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30,495</w:t>
            </w:r>
          </w:p>
        </w:tc>
      </w:tr>
      <w:tr w:rsidR="003D5E71" w:rsidRPr="003D5E71" w14:paraId="660169BF" w14:textId="34C78206" w:rsidTr="003D5E71">
        <w:tc>
          <w:tcPr>
            <w:tcW w:w="3150" w:type="dxa"/>
          </w:tcPr>
          <w:p w14:paraId="4DA2214B" w14:textId="5D698E38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รายการปรับปรุงสำหรับปี/งวดก่อน</w:t>
            </w:r>
          </w:p>
        </w:tc>
        <w:tc>
          <w:tcPr>
            <w:tcW w:w="270" w:type="dxa"/>
          </w:tcPr>
          <w:p w14:paraId="33544F42" w14:textId="7777777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2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E420D3" w14:textId="3353DD0F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1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DCC22AE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B59DC" w14:textId="097C6ADA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(58)</w:t>
            </w:r>
          </w:p>
        </w:tc>
        <w:tc>
          <w:tcPr>
            <w:tcW w:w="270" w:type="dxa"/>
          </w:tcPr>
          <w:p w14:paraId="6A930EEE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B0C1A4" w14:textId="1CF293F9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EEAED0C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3E0EA" w14:textId="05358F2D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(58)</w:t>
            </w:r>
          </w:p>
        </w:tc>
      </w:tr>
      <w:tr w:rsidR="003D5E71" w:rsidRPr="003D5E71" w14:paraId="37E7BF61" w14:textId="2F686ED0" w:rsidTr="003D5E71">
        <w:tc>
          <w:tcPr>
            <w:tcW w:w="3150" w:type="dxa"/>
          </w:tcPr>
          <w:p w14:paraId="7963573A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FF4ABF" w14:textId="7777777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1632A5" w14:textId="4471636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A1D768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D1872D" w14:textId="77456FFB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</w:rPr>
              <w:t>50</w:t>
            </w: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,</w:t>
            </w: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</w:rPr>
              <w:t>443</w:t>
            </w:r>
          </w:p>
        </w:tc>
        <w:tc>
          <w:tcPr>
            <w:tcW w:w="270" w:type="dxa"/>
          </w:tcPr>
          <w:p w14:paraId="2D3B8D62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ABBFBE" w14:textId="523C9D09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CFFC9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46FFA6D" w14:textId="2C550538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,</w:t>
            </w: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</w:rPr>
              <w:t>437</w:t>
            </w:r>
          </w:p>
        </w:tc>
      </w:tr>
      <w:tr w:rsidR="003D5E71" w:rsidRPr="003D5E71" w14:paraId="55F8BE41" w14:textId="77777777" w:rsidTr="003D5E71">
        <w:trPr>
          <w:trHeight w:val="109"/>
        </w:trPr>
        <w:tc>
          <w:tcPr>
            <w:tcW w:w="3150" w:type="dxa"/>
          </w:tcPr>
          <w:p w14:paraId="6DA212E5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6EA363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1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BBCA28" w14:textId="78E3638A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1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47612F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160" w:lineRule="exact"/>
              <w:ind w:lef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681D44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160" w:lineRule="exact"/>
              <w:ind w:right="-1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37A7B3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1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294A60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1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174898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1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748FC02" w14:textId="77777777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  <w:tab w:val="decimal" w:pos="1865"/>
              </w:tabs>
              <w:spacing w:line="1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D5E71" w:rsidRPr="003D5E71" w14:paraId="6CEF4098" w14:textId="66E711C5" w:rsidTr="003D5E71">
        <w:tc>
          <w:tcPr>
            <w:tcW w:w="3150" w:type="dxa"/>
          </w:tcPr>
          <w:p w14:paraId="768BFC53" w14:textId="2C8D7393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5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5E7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3D5E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28CAFA1D" w14:textId="77777777" w:rsidR="003D5E71" w:rsidRPr="003D5E71" w:rsidRDefault="003D5E7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33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B6BA5C" w14:textId="1D7EE95B" w:rsidR="003D5E71" w:rsidRPr="003D5E71" w:rsidRDefault="003D5E7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33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1822AF" w14:textId="77777777" w:rsidR="003D5E71" w:rsidRPr="003D5E71" w:rsidRDefault="003D5E71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73D17" w14:textId="77777777" w:rsidR="003D5E71" w:rsidRPr="003D5E71" w:rsidRDefault="003D5E7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DFAE6" w14:textId="77777777" w:rsidR="003D5E71" w:rsidRPr="003D5E71" w:rsidRDefault="003D5E71" w:rsidP="00957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55C24D" w14:textId="6DB389E5" w:rsidR="003D5E71" w:rsidRPr="003D5E71" w:rsidRDefault="003D5E71" w:rsidP="007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D05CD" w14:textId="77777777" w:rsidR="003D5E71" w:rsidRPr="003D5E71" w:rsidRDefault="003D5E71" w:rsidP="0072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9A19B2B" w14:textId="552D6F20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0"/>
                <w:tab w:val="decimal" w:pos="168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5E71" w:rsidRPr="003D5E71" w14:paraId="16840D93" w14:textId="57CA89FA" w:rsidTr="003D5E71">
        <w:tc>
          <w:tcPr>
            <w:tcW w:w="3150" w:type="dxa"/>
          </w:tcPr>
          <w:p w14:paraId="318DEBA0" w14:textId="3581E2CB" w:rsidR="003D5E71" w:rsidRPr="003D5E71" w:rsidRDefault="003D5E71" w:rsidP="00CC0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right="-105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61E55484" w14:textId="7777777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2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BA73B" w14:textId="0DE9EAE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201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(153,759)</w:t>
            </w:r>
          </w:p>
        </w:tc>
        <w:tc>
          <w:tcPr>
            <w:tcW w:w="270" w:type="dxa"/>
            <w:vAlign w:val="bottom"/>
          </w:tcPr>
          <w:p w14:paraId="2A2B857C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ACB40C" w14:textId="1610A713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0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(33,983)</w:t>
            </w:r>
          </w:p>
        </w:tc>
        <w:tc>
          <w:tcPr>
            <w:tcW w:w="270" w:type="dxa"/>
          </w:tcPr>
          <w:p w14:paraId="0C05E54E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8E4321" w14:textId="4C2EF9E8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(153,759)</w:t>
            </w:r>
          </w:p>
        </w:tc>
        <w:tc>
          <w:tcPr>
            <w:tcW w:w="270" w:type="dxa"/>
          </w:tcPr>
          <w:p w14:paraId="37321DD9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1C0EFE" w14:textId="508E74B2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3D5E71">
              <w:rPr>
                <w:rFonts w:ascii="Angsana New" w:hAnsi="Angsana New"/>
                <w:sz w:val="26"/>
                <w:szCs w:val="26"/>
              </w:rPr>
              <w:t>(19,327)</w:t>
            </w:r>
          </w:p>
        </w:tc>
      </w:tr>
      <w:tr w:rsidR="003D5E71" w:rsidRPr="003D5E71" w14:paraId="56C736CE" w14:textId="1F77F194" w:rsidTr="003D5E71">
        <w:tc>
          <w:tcPr>
            <w:tcW w:w="3150" w:type="dxa"/>
          </w:tcPr>
          <w:p w14:paraId="3E3ED198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EFCC89" w14:textId="7777777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2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B8525" w14:textId="35E8396D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2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(153,759)</w:t>
            </w:r>
          </w:p>
        </w:tc>
        <w:tc>
          <w:tcPr>
            <w:tcW w:w="270" w:type="dxa"/>
            <w:vAlign w:val="bottom"/>
          </w:tcPr>
          <w:p w14:paraId="6E2F9682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ADF0AA" w14:textId="0A3A6D2D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(33,983)</w:t>
            </w:r>
          </w:p>
        </w:tc>
        <w:tc>
          <w:tcPr>
            <w:tcW w:w="270" w:type="dxa"/>
          </w:tcPr>
          <w:p w14:paraId="55F671EA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7CF4C6" w14:textId="4F052D39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(153,759)</w:t>
            </w:r>
          </w:p>
        </w:tc>
        <w:tc>
          <w:tcPr>
            <w:tcW w:w="270" w:type="dxa"/>
          </w:tcPr>
          <w:p w14:paraId="2C18C888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7B834C" w14:textId="14A4CA70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(19,327)</w:t>
            </w:r>
          </w:p>
        </w:tc>
      </w:tr>
      <w:tr w:rsidR="003D5E71" w:rsidRPr="003D5E71" w14:paraId="286CA812" w14:textId="3868CDDB" w:rsidTr="003D5E71">
        <w:trPr>
          <w:trHeight w:val="253"/>
        </w:trPr>
        <w:tc>
          <w:tcPr>
            <w:tcW w:w="3150" w:type="dxa"/>
          </w:tcPr>
          <w:p w14:paraId="63097261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BA7A5B0" w14:textId="77777777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C5FB8" w14:textId="1286779E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(153,759)</w:t>
            </w:r>
          </w:p>
        </w:tc>
        <w:tc>
          <w:tcPr>
            <w:tcW w:w="270" w:type="dxa"/>
            <w:vAlign w:val="bottom"/>
          </w:tcPr>
          <w:p w14:paraId="74610303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25"/>
              </w:tabs>
              <w:spacing w:line="240" w:lineRule="auto"/>
              <w:ind w:left="-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BD7CE1" w14:textId="5559CA2E" w:rsidR="003D5E71" w:rsidRPr="003D5E71" w:rsidRDefault="003D5E71" w:rsidP="00D5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16,460</w:t>
            </w:r>
          </w:p>
        </w:tc>
        <w:tc>
          <w:tcPr>
            <w:tcW w:w="270" w:type="dxa"/>
          </w:tcPr>
          <w:p w14:paraId="381279BC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4A9588" w14:textId="459B455B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(153,759)</w:t>
            </w:r>
          </w:p>
        </w:tc>
        <w:tc>
          <w:tcPr>
            <w:tcW w:w="270" w:type="dxa"/>
          </w:tcPr>
          <w:p w14:paraId="0838975D" w14:textId="77777777" w:rsidR="003D5E71" w:rsidRPr="003D5E71" w:rsidRDefault="003D5E71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AE1CD5" w14:textId="70C086B4" w:rsidR="003D5E71" w:rsidRPr="003D5E71" w:rsidRDefault="003D5E71" w:rsidP="003D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D5E71">
              <w:rPr>
                <w:rFonts w:ascii="Angsana New" w:hAnsi="Angsana New"/>
                <w:b/>
                <w:bCs/>
                <w:sz w:val="26"/>
                <w:szCs w:val="26"/>
              </w:rPr>
              <w:t>11,110</w:t>
            </w:r>
          </w:p>
        </w:tc>
      </w:tr>
    </w:tbl>
    <w:p w14:paraId="4EADEBCD" w14:textId="751DB568" w:rsidR="003A4268" w:rsidRPr="002E5DB7" w:rsidRDefault="003A4268" w:rsidP="003D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B787654" w14:textId="0C20E43B" w:rsidR="00F74941" w:rsidRDefault="00F74941" w:rsidP="00237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E05A43" w14:textId="77777777" w:rsidR="003D5E71" w:rsidRPr="00C52C41" w:rsidRDefault="003D5E71" w:rsidP="003D5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450"/>
        <w:rPr>
          <w:rFonts w:ascii="Angsana New" w:hAnsi="Angsana New"/>
          <w:sz w:val="24"/>
          <w:szCs w:val="24"/>
        </w:rPr>
      </w:pP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D0BC3" w:rsidRPr="00C52C41" w14:paraId="4EE269E4" w14:textId="77777777" w:rsidTr="009024E2">
        <w:tc>
          <w:tcPr>
            <w:tcW w:w="3150" w:type="dxa"/>
          </w:tcPr>
          <w:p w14:paraId="16E95194" w14:textId="77777777" w:rsidR="001D0BC3" w:rsidRPr="00C52C41" w:rsidRDefault="001D0BC3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30808E5E" w14:textId="443AAC34" w:rsidR="001D0BC3" w:rsidRPr="001D0BC3" w:rsidRDefault="001D0BC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D0BC3" w:rsidRPr="00C52C41" w14:paraId="3DA9BE82" w14:textId="77777777" w:rsidTr="009024E2">
        <w:tc>
          <w:tcPr>
            <w:tcW w:w="3150" w:type="dxa"/>
          </w:tcPr>
          <w:p w14:paraId="2D332024" w14:textId="77777777" w:rsidR="001D0BC3" w:rsidRPr="00C52C41" w:rsidRDefault="001D0BC3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</w:tcPr>
          <w:p w14:paraId="1D64C36C" w14:textId="11DA13A7" w:rsidR="001D0BC3" w:rsidRPr="001D0BC3" w:rsidRDefault="001D0BC3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E5BB7" w:rsidRPr="003E5BB7">
              <w:rPr>
                <w:rFonts w:ascii="Angsana New" w:hAnsi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FF075F" w:rsidRPr="00C52C41" w14:paraId="100E2C37" w14:textId="77777777" w:rsidTr="009024E2">
        <w:tc>
          <w:tcPr>
            <w:tcW w:w="3150" w:type="dxa"/>
          </w:tcPr>
          <w:p w14:paraId="7F001186" w14:textId="6572E55C" w:rsidR="007D29DF" w:rsidRPr="00C52C41" w:rsidRDefault="007D29DF" w:rsidP="0048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40AD2F26" w14:textId="4A4247B1"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5BB7">
              <w:rPr>
                <w:rFonts w:ascii="Angsana New" w:hAnsi="Angsana New" w:hint="cs"/>
                <w:sz w:val="26"/>
                <w:szCs w:val="26"/>
              </w:rPr>
              <w:t>2</w:t>
            </w:r>
            <w:r w:rsidR="0029756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3E5BB7">
              <w:rPr>
                <w:rFonts w:ascii="Angsana New" w:hAnsi="Angsana New" w:hint="cs"/>
                <w:sz w:val="26"/>
                <w:szCs w:val="26"/>
              </w:rPr>
              <w:t>6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EF6AD2E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5"/>
          </w:tcPr>
          <w:p w14:paraId="685E9886" w14:textId="79CD4F0D" w:rsidR="00FF075F" w:rsidRPr="00C52C41" w:rsidRDefault="0010463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6E192B" w:rsidRPr="00C52C41" w14:paraId="2291B4C0" w14:textId="77777777" w:rsidTr="009024E2">
        <w:tblPrEx>
          <w:tblBorders>
            <w:bottom w:val="single" w:sz="4" w:space="0" w:color="auto"/>
          </w:tblBorders>
        </w:tblPrEx>
        <w:tc>
          <w:tcPr>
            <w:tcW w:w="3150" w:type="dxa"/>
          </w:tcPr>
          <w:p w14:paraId="1E0C16E6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D749C6" w14:textId="6960B8B2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E36110F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396E60" w14:textId="273A8C9E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54C3184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7146A38" w14:textId="6CC2BAAC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153BDB4F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4592DEE" w14:textId="788F498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5C43E132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3231DEC" w14:textId="081B4A13" w:rsidR="006E192B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53FA9A5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65C00A6" w14:textId="399C1911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6E192B" w:rsidRPr="00C52C41" w14:paraId="579435FD" w14:textId="77777777" w:rsidTr="009024E2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A86CF1A" w14:textId="77777777" w:rsidR="006E192B" w:rsidRPr="005A0BD1" w:rsidRDefault="006E192B" w:rsidP="006E19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0C3F967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6943BFE7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725F8CD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6C6C24A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218675B" w14:textId="77777777" w:rsidR="006E192B" w:rsidRPr="005A0BD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7D41B2B2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C71500D" w14:textId="77777777" w:rsidR="006E192B" w:rsidRPr="005A0BD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218D72C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E035B4D" w14:textId="4ED06489" w:rsidR="006E192B" w:rsidRPr="005A0BD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31D241D0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A3392D0" w14:textId="77777777" w:rsidR="006E192B" w:rsidRPr="005A0BD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6E192B" w:rsidRPr="00C52C41" w14:paraId="60845909" w14:textId="77777777" w:rsidTr="009024E2">
        <w:tblPrEx>
          <w:tblBorders>
            <w:bottom w:val="single" w:sz="4" w:space="0" w:color="auto"/>
          </w:tblBorders>
        </w:tblPrEx>
        <w:trPr>
          <w:trHeight w:val="254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6BE8117C" w14:textId="77777777" w:rsidR="006E192B" w:rsidRDefault="006E192B" w:rsidP="006E19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40F3B570" w14:textId="77777777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C45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FC45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E5DB7" w:rsidRPr="00C52C41" w14:paraId="45D793A3" w14:textId="77777777" w:rsidTr="009024E2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3729D62C" w14:textId="059CB723" w:rsidR="002E5DB7" w:rsidRPr="00C52C41" w:rsidRDefault="002E5DB7" w:rsidP="00F22277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  <w:r w:rsidR="00F22277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A2A94" w14:textId="627E7E8C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4C61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EEC31" w14:textId="367A141D" w:rsidR="002E5DB7" w:rsidRPr="002E5DB7" w:rsidRDefault="002E5DB7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C81486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85B47" w14:textId="4F785D2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62A3B5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B79181A" w14:textId="77777777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082F4CB2" w14:textId="0176F3F1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DF865" w14:textId="77777777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D250AB9" w14:textId="77777777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C4F0937" w14:textId="7F9E7615" w:rsidR="002E5DB7" w:rsidRPr="002E5DB7" w:rsidRDefault="002E5DB7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16A9B" w14:textId="77777777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1F4BE00" w14:textId="77777777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20039E2B" w14:textId="1119483B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2E5DB7" w:rsidRPr="00C52C41" w14:paraId="7912C4DB" w14:textId="77777777" w:rsidTr="009024E2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0B1ABFAD" w14:textId="7040D037" w:rsidR="00E25880" w:rsidRDefault="00F22277" w:rsidP="00F22277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ผลขาดทุนจากเงินลงทุนในตราสารทุน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ที่กำหนดให้วัดมูลค่ายุติธรรมผ่าน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6B5447E" w14:textId="5D692065" w:rsidR="009202EC" w:rsidRDefault="009202EC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50CAFF0" w14:textId="77777777" w:rsidR="00F22277" w:rsidRDefault="00F2227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C3803DA" w14:textId="183EA7BA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(17,158)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F877EC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B2464B3" w14:textId="72C65D94" w:rsidR="009202EC" w:rsidRDefault="009202EC" w:rsidP="002E5D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F00FD56" w14:textId="77777777" w:rsidR="00F22277" w:rsidRDefault="00F22277" w:rsidP="002E5D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61D5546" w14:textId="2739B012" w:rsidR="002E5DB7" w:rsidRPr="002E5DB7" w:rsidRDefault="002E5DB7" w:rsidP="002E5D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3,432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5D55A4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311159D" w14:textId="2403AEC6" w:rsidR="009202EC" w:rsidRDefault="009202EC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C54B64D" w14:textId="77777777" w:rsidR="00F22277" w:rsidRDefault="00F2227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AB4E1E" w14:textId="1B0FAA9D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(13,726)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E0B10F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86E3811" w14:textId="18E26FAF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1E33988" w14:textId="77777777" w:rsidR="00F22277" w:rsidRDefault="00F2227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9F57653" w14:textId="3D0BCAC2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(39,347)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91AF3" w14:textId="77777777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D82FA2B" w14:textId="4522EFA5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8507397" w14:textId="77777777" w:rsidR="00F22277" w:rsidRDefault="00F2227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61BE372" w14:textId="7A6B32A6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7,869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F18055" w14:textId="77777777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30E278B" w14:textId="716F6236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917A335" w14:textId="77777777" w:rsidR="00F22277" w:rsidRDefault="00F2227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9D4F047" w14:textId="54985553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(31,478)</w:t>
            </w:r>
          </w:p>
        </w:tc>
      </w:tr>
      <w:tr w:rsidR="002E5DB7" w:rsidRPr="00C52C41" w14:paraId="14709369" w14:textId="77777777" w:rsidTr="009024E2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7178742D" w14:textId="39054292" w:rsidR="002E5DB7" w:rsidRPr="00C52C41" w:rsidRDefault="002E5DB7" w:rsidP="00F22277">
            <w:pPr>
              <w:tabs>
                <w:tab w:val="clear" w:pos="227"/>
                <w:tab w:val="clear" w:pos="454"/>
              </w:tabs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ขาดทุนจากการวัดมูลค่าผลประโยชน์พนักงาน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C0C61C9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50DC8DA" w14:textId="22102873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F1940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C3A382D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45D8A615" w14:textId="108A149B" w:rsidR="002E5DB7" w:rsidRPr="002E5DB7" w:rsidRDefault="002E5DB7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85AF5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5F5794C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75762EFC" w14:textId="553B18F9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F56C69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A8CCD55" w14:textId="77777777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F4CE384" w14:textId="010FE9E6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(9,178)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C123F5" w14:textId="77777777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00AF28E" w14:textId="77777777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38D4226" w14:textId="66AE193C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1,836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F84F8" w14:textId="77777777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3745D37" w14:textId="77777777" w:rsidR="009202EC" w:rsidRDefault="009202EC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30CFDC7" w14:textId="7F0810AB" w:rsidR="002E5DB7" w:rsidRPr="002E5DB7" w:rsidRDefault="002E5DB7" w:rsidP="00920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5DB7">
              <w:rPr>
                <w:rFonts w:ascii="Angsana New" w:hAnsi="Angsana New"/>
                <w:sz w:val="26"/>
                <w:szCs w:val="26"/>
              </w:rPr>
              <w:t>(7,342)</w:t>
            </w:r>
          </w:p>
        </w:tc>
      </w:tr>
      <w:tr w:rsidR="002E5DB7" w:rsidRPr="00C52C41" w14:paraId="6E97CC29" w14:textId="77777777" w:rsidTr="009024E2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1F005536" w14:textId="77777777" w:rsidR="002E5DB7" w:rsidRPr="00211E91" w:rsidRDefault="002E5DB7" w:rsidP="004F7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1CBA3" w14:textId="1670537D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5DB7">
              <w:rPr>
                <w:rFonts w:ascii="Angsana New" w:hAnsi="Angsana New"/>
                <w:b/>
                <w:bCs/>
                <w:sz w:val="26"/>
                <w:szCs w:val="26"/>
              </w:rPr>
              <w:t>(17,221)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7E0FF3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687C3" w14:textId="1BE3EEEB" w:rsidR="002E5DB7" w:rsidRPr="002E5DB7" w:rsidRDefault="002E5DB7" w:rsidP="002E5D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5DB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3,432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031D4E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880E87" w14:textId="5A55CFF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5DB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(13,789)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A23F09" w14:textId="6EC104BD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592EFB" w14:textId="1B1E0444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5DB7">
              <w:rPr>
                <w:rFonts w:ascii="Angsana New" w:hAnsi="Angsana New"/>
                <w:b/>
                <w:bCs/>
                <w:sz w:val="26"/>
                <w:szCs w:val="26"/>
              </w:rPr>
              <w:t>(48,528)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6C56E8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EE8B5" w14:textId="4959DC05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5DB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9,705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424D48" w14:textId="77777777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BA1B6" w14:textId="053F614C" w:rsidR="002E5DB7" w:rsidRPr="002E5DB7" w:rsidRDefault="002E5DB7" w:rsidP="002E5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5DB7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(38,823)</w:t>
            </w:r>
          </w:p>
        </w:tc>
      </w:tr>
    </w:tbl>
    <w:p w14:paraId="322F64EB" w14:textId="77777777" w:rsidR="003D5E71" w:rsidRDefault="003D5E71">
      <w:r>
        <w:br w:type="page"/>
      </w: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E192B" w:rsidRPr="00C52C41" w14:paraId="6730A245" w14:textId="77777777" w:rsidTr="002C4262">
        <w:tc>
          <w:tcPr>
            <w:tcW w:w="3150" w:type="dxa"/>
          </w:tcPr>
          <w:p w14:paraId="5746FD7F" w14:textId="303D13DA" w:rsidR="006E192B" w:rsidRPr="00C52C41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6750" w:type="dxa"/>
            <w:gridSpan w:val="11"/>
          </w:tcPr>
          <w:p w14:paraId="5977E247" w14:textId="0CAB39E9" w:rsidR="006E192B" w:rsidRPr="001D0BC3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4E2" w:rsidRPr="00C52C41" w14:paraId="5EFBE43D" w14:textId="77777777" w:rsidTr="002C4262">
        <w:tc>
          <w:tcPr>
            <w:tcW w:w="3150" w:type="dxa"/>
          </w:tcPr>
          <w:p w14:paraId="5EE2D4F0" w14:textId="77777777" w:rsidR="009024E2" w:rsidRDefault="009024E2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</w:tcPr>
          <w:p w14:paraId="64E6C16C" w14:textId="77777777" w:rsidR="00121813" w:rsidRDefault="00121813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0AB488" w14:textId="4EC55EC5" w:rsidR="009024E2" w:rsidRPr="009024E2" w:rsidRDefault="009024E2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BBC864B" w14:textId="77777777" w:rsidR="009024E2" w:rsidRDefault="009024E2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3F0FDF72" w14:textId="4D57C342" w:rsidR="009024E2" w:rsidRPr="009024E2" w:rsidRDefault="009024E2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สำหรับรอบระยะเวลาตั้งแต่วันที่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2562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(วันควบบริษัท) ถึงวันที่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31</w:t>
            </w:r>
            <w:r w:rsidR="0012181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104637" w:rsidRPr="00104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3F5AC0" w:rsidRPr="00C52C41" w14:paraId="26BC9397" w14:textId="74C384E1" w:rsidTr="002C4262">
        <w:tblPrEx>
          <w:tblBorders>
            <w:bottom w:val="single" w:sz="4" w:space="0" w:color="auto"/>
          </w:tblBorders>
        </w:tblPrEx>
        <w:tc>
          <w:tcPr>
            <w:tcW w:w="3150" w:type="dxa"/>
          </w:tcPr>
          <w:p w14:paraId="0C88642E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CD6EDE3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C70F7FA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E61BD8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4AC70835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2B1D2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54DC8694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CD9491" w14:textId="58266AD0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8C936A5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424C15" w14:textId="4D444109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2C6D89F0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517A88" w14:textId="4E7FDEA5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F5AC0" w:rsidRPr="00C52C41" w14:paraId="30BA92FB" w14:textId="2DD66BAE" w:rsidTr="002C4262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2B76DA94" w14:textId="77777777" w:rsidR="003F5AC0" w:rsidRPr="005A0BD1" w:rsidRDefault="003F5AC0" w:rsidP="003F5AC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A857351" w14:textId="77777777" w:rsidR="003F5AC0" w:rsidRPr="005A0BD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CA59EA7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8C4374C" w14:textId="77777777" w:rsidR="003F5AC0" w:rsidRPr="005A0BD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2A8A3527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325EB25" w14:textId="77777777" w:rsidR="003F5AC0" w:rsidRPr="005A0BD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2C45AF3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EDB580" w14:textId="2B23AD84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B58B2D2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D11723" w14:textId="3713DDA6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14719101" w14:textId="77777777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D48D6E" w14:textId="102AF37D" w:rsidR="003F5AC0" w:rsidRPr="00C52C4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6E192B" w:rsidRPr="00C52C41" w14:paraId="54224E1A" w14:textId="77777777" w:rsidTr="002C4262">
        <w:tblPrEx>
          <w:tblBorders>
            <w:bottom w:val="single" w:sz="4" w:space="0" w:color="auto"/>
          </w:tblBorders>
        </w:tblPrEx>
        <w:trPr>
          <w:trHeight w:val="362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9E1AA7A" w14:textId="77777777" w:rsidR="006E192B" w:rsidRPr="005A0BD1" w:rsidRDefault="006E192B" w:rsidP="006E192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3051FB4C" w14:textId="45490278" w:rsidR="006E192B" w:rsidRPr="00BC0DB7" w:rsidRDefault="006E192B" w:rsidP="006E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C0DB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F5AC0" w:rsidRPr="00C52C41" w14:paraId="3B422D49" w14:textId="7CA9D56B" w:rsidTr="002C4262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63A4E674" w14:textId="7CDEBF1F" w:rsidR="003F5AC0" w:rsidRDefault="00F22277" w:rsidP="00F22277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ผลขาดทุนจากเงินลงทุนในตราสารทุน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ที่กำหนดให้วัดมูลค่ายุติธรรมผ่าน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EDD7265" w14:textId="6800AC9C" w:rsidR="00121813" w:rsidRDefault="00121813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CEAC8CA" w14:textId="77777777" w:rsidR="00F22277" w:rsidRDefault="00F22277" w:rsidP="00F2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E6F690E" w14:textId="7977EDB5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(17,15</w:t>
            </w:r>
            <w:r w:rsidR="00FE0499" w:rsidRPr="00FE0499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3F5A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E0677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517E5FF" w14:textId="5625F1B5" w:rsidR="00121813" w:rsidRDefault="00121813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08B67E34" w14:textId="77777777" w:rsidR="00F22277" w:rsidRDefault="00F22277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1EAEEE7" w14:textId="1F75DD8B" w:rsidR="003F5AC0" w:rsidRPr="003F5AC0" w:rsidRDefault="003F5AC0" w:rsidP="00F2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3,43</w:t>
            </w:r>
            <w:r w:rsidR="00FE0499" w:rsidRPr="00FE049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BEE6E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DA3B0BA" w14:textId="5C145560" w:rsidR="00121813" w:rsidRDefault="00121813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31C1E77" w14:textId="77777777" w:rsidR="00F22277" w:rsidRDefault="00F22277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C56DBFC" w14:textId="40DF3291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(13,726)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90C7B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4EC7AA2" w14:textId="38C985DC" w:rsidR="00121813" w:rsidRDefault="00121813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26211F77" w14:textId="77777777" w:rsidR="00F22277" w:rsidRDefault="00F22277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A6D5B9D" w14:textId="1BBFB76C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(38,423)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065AE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8F2892" w14:textId="5FC0EA33" w:rsidR="00121813" w:rsidRDefault="00121813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06E59BCB" w14:textId="77777777" w:rsidR="00F22277" w:rsidRDefault="00F22277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D29C7A3" w14:textId="1F296EDF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7,684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C82C6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F45C6B6" w14:textId="3196787D" w:rsidR="00121813" w:rsidRDefault="00121813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49920A9" w14:textId="77777777" w:rsidR="00F22277" w:rsidRDefault="00F22277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918F24" w14:textId="76142E6B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(30,739)</w:t>
            </w:r>
          </w:p>
        </w:tc>
      </w:tr>
      <w:tr w:rsidR="003F5AC0" w:rsidRPr="00C52C41" w14:paraId="779946E9" w14:textId="6F2D2E2B" w:rsidTr="002C4262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74D02215" w14:textId="040C8823" w:rsidR="003F5AC0" w:rsidRPr="00C52C41" w:rsidRDefault="003F5AC0" w:rsidP="00F22277">
            <w:pPr>
              <w:tabs>
                <w:tab w:val="clear" w:pos="227"/>
                <w:tab w:val="clear" w:pos="454"/>
              </w:tabs>
              <w:ind w:left="16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ขาดทุนจากการวัดมูลค่าผลประโยชน์พนักงาน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E171972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6EBF667" w14:textId="37380CF2" w:rsidR="003F5AC0" w:rsidRPr="003F5AC0" w:rsidRDefault="003F5AC0" w:rsidP="00F2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8CBAD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55ADC39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A8A61CC" w14:textId="39BF70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6A08E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1253C17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9DA526E" w14:textId="4C7F0E9B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E2787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CF9643" w14:textId="77777777" w:rsid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3511C83" w14:textId="31495F08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(9,178)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F8EDA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05B6954" w14:textId="77777777" w:rsid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D8230D" w14:textId="44C478CF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1,836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58C1C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A7B3BD" w14:textId="77777777" w:rsid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F9CAE3D" w14:textId="0DE483FA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(7,342)</w:t>
            </w:r>
          </w:p>
        </w:tc>
      </w:tr>
      <w:tr w:rsidR="003F5AC0" w:rsidRPr="00C52C41" w14:paraId="7F14EB4D" w14:textId="68D55079" w:rsidTr="002C4262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E4249A3" w14:textId="77777777" w:rsidR="003F5AC0" w:rsidRPr="00211E91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4ED1" w14:textId="27395AEE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(17,15</w:t>
            </w:r>
            <w:r w:rsidR="00FE0499" w:rsidRPr="00FE0499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283EF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6A20" w14:textId="0E622C80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3,43</w:t>
            </w:r>
            <w:r w:rsidR="00FE0499" w:rsidRPr="00FE0499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022AB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DA2E" w14:textId="0E35044E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(13,726)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241E7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1B88" w14:textId="5AC3C76C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(47,601)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9607A0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F4915" w14:textId="0AB6AD0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9,520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93A12A" w14:textId="7777777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AAFE2" w14:textId="51F87A67" w:rsidR="003F5AC0" w:rsidRPr="003F5AC0" w:rsidRDefault="003F5AC0" w:rsidP="003F5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(38,081)</w:t>
            </w:r>
          </w:p>
        </w:tc>
      </w:tr>
    </w:tbl>
    <w:p w14:paraId="7B7BCD6A" w14:textId="1B115D33" w:rsidR="00F94672" w:rsidRDefault="00F94672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ED6214D" w14:textId="4633F1DF" w:rsidR="00F74941" w:rsidRDefault="00F74941" w:rsidP="008C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การกระทบยอดเพื่อหาอัตราภาษีเงินได้ที่แท้จริง</w:t>
      </w:r>
    </w:p>
    <w:p w14:paraId="57C85DE3" w14:textId="77777777" w:rsidR="00FD6141" w:rsidRPr="00A35F23" w:rsidRDefault="00FD6141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1D1FFF" w:rsidRPr="00C52C41" w14:paraId="46E1A5AA" w14:textId="77777777" w:rsidTr="0050462A">
        <w:tc>
          <w:tcPr>
            <w:tcW w:w="3870" w:type="dxa"/>
          </w:tcPr>
          <w:p w14:paraId="50AA7573" w14:textId="77777777" w:rsidR="001D1FFF" w:rsidRPr="001B1DA1" w:rsidRDefault="001D1FF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4651B034" w14:textId="53E2EDA0" w:rsidR="001D1FFF" w:rsidRPr="008C4222" w:rsidRDefault="001D1FF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14:paraId="56E8251F" w14:textId="77777777" w:rsidTr="000836F3">
        <w:tc>
          <w:tcPr>
            <w:tcW w:w="3870" w:type="dxa"/>
          </w:tcPr>
          <w:p w14:paraId="695E391E" w14:textId="6C0736E2" w:rsidR="00FF075F" w:rsidRPr="00F52417" w:rsidRDefault="00FF075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089D2AE0"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F946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4C347200" w:rsidR="00FF075F" w:rsidRPr="00C52C41" w:rsidRDefault="00F9467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F075F" w:rsidRPr="00C52C41" w14:paraId="179D9ED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672" w:rsidRPr="00C52C41" w14:paraId="069A75CE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3624866" w14:textId="7363309D" w:rsidR="00F94672" w:rsidRPr="00C52C41" w:rsidRDefault="00F22277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F94672"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 w:rsidR="00F94672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75732A45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(721,314)</w:t>
            </w:r>
          </w:p>
        </w:tc>
        <w:tc>
          <w:tcPr>
            <w:tcW w:w="236" w:type="dxa"/>
          </w:tcPr>
          <w:p w14:paraId="576DC5FB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7A1B1E24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245,514</w:t>
            </w:r>
          </w:p>
        </w:tc>
      </w:tr>
      <w:tr w:rsidR="00F94672" w:rsidRPr="00C52C41" w14:paraId="4F74930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EA611BC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067757FE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4F2CAE35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(144,263)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00FFDF3F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4E4BCC3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49,103</w:t>
            </w:r>
          </w:p>
        </w:tc>
      </w:tr>
      <w:tr w:rsidR="00F94672" w:rsidRPr="00C52C41" w14:paraId="6C2648C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639E9D5" w14:textId="3F4CDBD0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</w:tcPr>
          <w:p w14:paraId="36CC6C3E" w14:textId="0299A03F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15486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01F2284C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(9,367)</w:t>
            </w:r>
          </w:p>
        </w:tc>
        <w:tc>
          <w:tcPr>
            <w:tcW w:w="236" w:type="dxa"/>
          </w:tcPr>
          <w:p w14:paraId="205B842C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6E6422FC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747953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6B73565D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(26,285)</w:t>
            </w:r>
          </w:p>
        </w:tc>
      </w:tr>
      <w:tr w:rsidR="00F94672" w:rsidRPr="00C52C41" w14:paraId="216C9875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3C37814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AA530A8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C1E37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581EC1D4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129F1D01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9FF46C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4860ADEB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(839)</w:t>
            </w:r>
          </w:p>
        </w:tc>
      </w:tr>
      <w:tr w:rsidR="00F94672" w:rsidRPr="00C52C41" w14:paraId="42AEF81E" w14:textId="77777777" w:rsidTr="00350CB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53DB785B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5A50D42" w14:textId="0E48777A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A5A6B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6B929C" w14:textId="36CA4533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  <w:tc>
          <w:tcPr>
            <w:tcW w:w="236" w:type="dxa"/>
          </w:tcPr>
          <w:p w14:paraId="3BE45F69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2D18D5" w14:textId="7D2861C9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E8D7A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32662F4" w14:textId="49BB125A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1,891</w:t>
            </w:r>
          </w:p>
        </w:tc>
      </w:tr>
      <w:tr w:rsidR="00F94672" w:rsidRPr="00C52C41" w14:paraId="3278E334" w14:textId="77777777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2A94AD9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03A93549" w14:textId="0D1C30A8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DEBD1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FC708A" w14:textId="7334AE6C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(909)</w:t>
            </w:r>
          </w:p>
        </w:tc>
        <w:tc>
          <w:tcPr>
            <w:tcW w:w="236" w:type="dxa"/>
          </w:tcPr>
          <w:p w14:paraId="0B764024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2876F08" w14:textId="113C6597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B6A76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F00191" w14:textId="5D8A084F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(4,366)</w:t>
            </w:r>
          </w:p>
        </w:tc>
      </w:tr>
      <w:tr w:rsidR="00F94672" w:rsidRPr="00C52C41" w14:paraId="24CEE057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DE2F973" w14:textId="1507C686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1788A106" w14:textId="0D834C64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961A66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7FB63C" w14:textId="19F90721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36" w:type="dxa"/>
          </w:tcPr>
          <w:p w14:paraId="7A7F0D4F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72E9717" w14:textId="55121836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75640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464A9B3" w14:textId="791562D8" w:rsidR="00F94672" w:rsidRPr="00F94672" w:rsidRDefault="00F94672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(2,986)</w:t>
            </w:r>
          </w:p>
        </w:tc>
      </w:tr>
      <w:tr w:rsidR="00F94672" w:rsidRPr="00C52C41" w14:paraId="1D359492" w14:textId="77777777" w:rsidTr="00F3165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BA27007" w14:textId="568E92AA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170" w:type="dxa"/>
          </w:tcPr>
          <w:p w14:paraId="21B0BBB3" w14:textId="01164404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D95E0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E0B6FAA" w14:textId="5689B9A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C7BCED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4A7A6B7" w14:textId="3237BEF6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3936C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A2B6103" w14:textId="11873362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</w:tr>
      <w:tr w:rsidR="00F94672" w:rsidRPr="00C52C41" w14:paraId="54DE94B4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F4846AA" w14:textId="41372FE6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CBB48F" w14:textId="1FA5BA10" w:rsidR="00F94672" w:rsidRPr="00F94672" w:rsidRDefault="00F22277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BDAB2C1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0088A07" w14:textId="742B8648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672">
              <w:rPr>
                <w:rFonts w:ascii="Angsana New" w:hAnsi="Angsana New"/>
                <w:b/>
                <w:bCs/>
                <w:sz w:val="30"/>
                <w:szCs w:val="30"/>
              </w:rPr>
              <w:t>(153,759)</w:t>
            </w:r>
          </w:p>
        </w:tc>
        <w:tc>
          <w:tcPr>
            <w:tcW w:w="236" w:type="dxa"/>
            <w:tcBorders>
              <w:bottom w:val="nil"/>
            </w:tcBorders>
          </w:tcPr>
          <w:p w14:paraId="22A40862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9E26947" w14:textId="6BEDF089" w:rsidR="00F94672" w:rsidRPr="00F94672" w:rsidRDefault="00FE0499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4DED7BD2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AB3F584" w14:textId="62C44BDB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672">
              <w:rPr>
                <w:rFonts w:ascii="Angsana New" w:hAnsi="Angsana New"/>
                <w:b/>
                <w:bCs/>
                <w:sz w:val="30"/>
                <w:szCs w:val="30"/>
              </w:rPr>
              <w:t>16,460</w:t>
            </w:r>
          </w:p>
        </w:tc>
      </w:tr>
    </w:tbl>
    <w:p w14:paraId="51978A02" w14:textId="28F3B168" w:rsidR="00A35C5F" w:rsidRDefault="00A35C5F" w:rsidP="00DA5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7E9BD85" w14:textId="77777777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076"/>
        <w:gridCol w:w="236"/>
        <w:gridCol w:w="1336"/>
        <w:gridCol w:w="6"/>
        <w:gridCol w:w="230"/>
        <w:gridCol w:w="7"/>
        <w:gridCol w:w="1069"/>
        <w:gridCol w:w="237"/>
        <w:gridCol w:w="1383"/>
      </w:tblGrid>
      <w:tr w:rsidR="00F94672" w:rsidRPr="00C52C41" w14:paraId="17851B05" w14:textId="61354EED" w:rsidTr="002D11A2">
        <w:tc>
          <w:tcPr>
            <w:tcW w:w="3870" w:type="dxa"/>
          </w:tcPr>
          <w:p w14:paraId="3615C285" w14:textId="5E8A1576" w:rsidR="00F94672" w:rsidRPr="001B1DA1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5521B31D" w14:textId="2133CCF0" w:rsidR="00F94672" w:rsidRPr="008C4222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1A2" w:rsidRPr="00C52C41" w14:paraId="0E6CAB4B" w14:textId="77777777" w:rsidTr="008C04BF">
        <w:tc>
          <w:tcPr>
            <w:tcW w:w="3870" w:type="dxa"/>
          </w:tcPr>
          <w:p w14:paraId="1C7B9CE3" w14:textId="77777777" w:rsidR="002D11A2" w:rsidRPr="00F52417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  <w:vAlign w:val="bottom"/>
          </w:tcPr>
          <w:p w14:paraId="4D3E771F" w14:textId="048C8558" w:rsidR="002D11A2" w:rsidRPr="00C52C41" w:rsidRDefault="008C04BF" w:rsidP="008C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4BF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C04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4B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C04B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</w:tcPr>
          <w:p w14:paraId="706CC51D" w14:textId="77777777" w:rsidR="002D11A2" w:rsidRPr="00C52C41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17D2D61C" w14:textId="09A6ED8C" w:rsidR="002D11A2" w:rsidRPr="00C52C41" w:rsidRDefault="008C04BF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4BF">
              <w:rPr>
                <w:rFonts w:ascii="Angsana New" w:hAnsi="Angsana New"/>
                <w:sz w:val="30"/>
                <w:szCs w:val="30"/>
                <w:cs/>
              </w:rPr>
              <w:t xml:space="preserve">สำหรับรอบระยะเวลาตั้งแต่วันที่ </w:t>
            </w:r>
            <w:r w:rsidRPr="008C04B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04BF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8C04BF">
              <w:rPr>
                <w:rFonts w:ascii="Angsana New" w:hAnsi="Angsana New"/>
                <w:sz w:val="30"/>
                <w:szCs w:val="30"/>
              </w:rPr>
              <w:t>2562 (</w:t>
            </w:r>
            <w:r w:rsidRPr="008C04BF">
              <w:rPr>
                <w:rFonts w:ascii="Angsana New" w:hAnsi="Angsana New"/>
                <w:sz w:val="30"/>
                <w:szCs w:val="30"/>
                <w:cs/>
              </w:rPr>
              <w:t xml:space="preserve">วันควบบริษัท) ถึงวันที่ </w:t>
            </w:r>
            <w:r w:rsidRPr="008C04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04B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C04B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4672" w:rsidRPr="00C52C41" w14:paraId="4AF3447C" w14:textId="08E13149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0CE22AF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71F033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BCA2F64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dxa"/>
            <w:gridSpan w:val="2"/>
          </w:tcPr>
          <w:p w14:paraId="0688D8D6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20495E31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3B3C90" w14:textId="51EBA579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7" w:type="dxa"/>
          </w:tcPr>
          <w:p w14:paraId="45863EEA" w14:textId="41DA2E9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22C7784" w14:textId="16EAB74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94672" w:rsidRPr="00C52C41" w14:paraId="44CE3FA8" w14:textId="3EF1CD0F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7197327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36DEF21A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21FAAF4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bottom w:val="nil"/>
            </w:tcBorders>
          </w:tcPr>
          <w:p w14:paraId="2923285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163AE655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B96F1C0" w14:textId="5837E3F4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7" w:type="dxa"/>
            <w:tcBorders>
              <w:bottom w:val="nil"/>
            </w:tcBorders>
          </w:tcPr>
          <w:p w14:paraId="0D725B84" w14:textId="7D8F3FF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bottom w:val="nil"/>
            </w:tcBorders>
          </w:tcPr>
          <w:p w14:paraId="5D548493" w14:textId="7330EF0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672" w:rsidRPr="00C52C41" w14:paraId="7E760A7E" w14:textId="0E6EEA3A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376CEB85" w14:textId="28CC9D36" w:rsidR="00F94672" w:rsidRPr="00C52C41" w:rsidRDefault="00F22277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F94672" w:rsidRPr="00C52C41">
              <w:rPr>
                <w:rFonts w:ascii="Angsana New" w:hAnsi="Angsana New"/>
                <w:sz w:val="30"/>
                <w:szCs w:val="30"/>
                <w:cs/>
              </w:rPr>
              <w:t>กำไรก่อนภาษี</w:t>
            </w:r>
            <w:r w:rsidR="00F94672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76" w:type="dxa"/>
          </w:tcPr>
          <w:p w14:paraId="764BFC65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1E9DE2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1D9BD639" w14:textId="0EEC7D88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(706,132)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443B5846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2CD4640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8529913" w14:textId="68C543F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501C58FC" w14:textId="41C95CC0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127,793</w:t>
            </w:r>
          </w:p>
        </w:tc>
      </w:tr>
      <w:tr w:rsidR="00F94672" w:rsidRPr="00C52C41" w14:paraId="5F4B2C2C" w14:textId="6A8E91F0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17D700C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6" w:type="dxa"/>
            <w:tcBorders>
              <w:bottom w:val="nil"/>
            </w:tcBorders>
          </w:tcPr>
          <w:p w14:paraId="35C61C18" w14:textId="519B79C5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C308CBA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top w:val="double" w:sz="4" w:space="0" w:color="auto"/>
              <w:bottom w:val="nil"/>
            </w:tcBorders>
          </w:tcPr>
          <w:p w14:paraId="3D938467" w14:textId="66F36096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(141,226)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73C11F19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349A3BDB" w14:textId="64F7FB1A" w:rsid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E20E0D2" w14:textId="480CF831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  <w:bottom w:val="nil"/>
            </w:tcBorders>
          </w:tcPr>
          <w:p w14:paraId="7A818E95" w14:textId="18690DFB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25,559</w:t>
            </w:r>
          </w:p>
        </w:tc>
      </w:tr>
      <w:tr w:rsidR="00F94672" w:rsidRPr="00C52C41" w14:paraId="5C16E34A" w14:textId="5747E7A2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119CBA9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76" w:type="dxa"/>
            <w:shd w:val="clear" w:color="auto" w:fill="auto"/>
          </w:tcPr>
          <w:p w14:paraId="2080B7E9" w14:textId="16E64AD1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1C3898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26B3D59E" w14:textId="4B636D6D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(12,815)</w:t>
            </w:r>
          </w:p>
        </w:tc>
        <w:tc>
          <w:tcPr>
            <w:tcW w:w="237" w:type="dxa"/>
            <w:gridSpan w:val="2"/>
          </w:tcPr>
          <w:p w14:paraId="02C98AC1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E1656C1" w14:textId="5C425DC3" w:rsid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1520E1" w14:textId="1BF7020C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C8E1547" w14:textId="63F380F0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(12,045)</w:t>
            </w:r>
          </w:p>
        </w:tc>
      </w:tr>
      <w:tr w:rsidR="00A35F23" w:rsidRPr="00C52C41" w14:paraId="0FCF7EFB" w14:textId="71D3466B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BED1600" w14:textId="77777777" w:rsidR="00A35F23" w:rsidRPr="00C52C41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6" w:type="dxa"/>
          </w:tcPr>
          <w:p w14:paraId="51720AF0" w14:textId="1BD0EADA" w:rsidR="00A35F23" w:rsidRPr="00F94672" w:rsidRDefault="00A35F23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1A8CA8" w14:textId="77777777" w:rsidR="00A35F23" w:rsidRPr="00F94672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</w:tcPr>
          <w:p w14:paraId="5892B8FC" w14:textId="12AB6365" w:rsidR="00A35F23" w:rsidRPr="00F94672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  <w:tc>
          <w:tcPr>
            <w:tcW w:w="237" w:type="dxa"/>
            <w:gridSpan w:val="2"/>
          </w:tcPr>
          <w:p w14:paraId="1923A236" w14:textId="77777777" w:rsidR="00A35F23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D09DB1" w14:textId="7913D90E" w:rsidR="00A35F23" w:rsidRDefault="00A35F23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26DF3" w14:textId="6A0B267E" w:rsidR="00A35F23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1415A00" w14:textId="7F421461" w:rsidR="00A35F23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1,628</w:t>
            </w:r>
          </w:p>
        </w:tc>
      </w:tr>
      <w:tr w:rsidR="00A35F23" w:rsidRPr="00C52C41" w14:paraId="463CA9FA" w14:textId="532697D4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51A865D" w14:textId="77777777" w:rsidR="00A35F23" w:rsidRPr="00C52C41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76" w:type="dxa"/>
          </w:tcPr>
          <w:p w14:paraId="526ACBF4" w14:textId="38CE6624" w:rsidR="00A35F23" w:rsidRPr="00F94672" w:rsidRDefault="00A35F23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F23A2" w14:textId="77777777" w:rsidR="00A35F23" w:rsidRPr="00F94672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</w:tcPr>
          <w:p w14:paraId="53A6EF71" w14:textId="3E68CD5E" w:rsidR="00A35F23" w:rsidRPr="00F94672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(909)</w:t>
            </w:r>
          </w:p>
        </w:tc>
        <w:tc>
          <w:tcPr>
            <w:tcW w:w="237" w:type="dxa"/>
            <w:gridSpan w:val="2"/>
          </w:tcPr>
          <w:p w14:paraId="74565CC1" w14:textId="77777777" w:rsidR="00A35F23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035CD8" w14:textId="097AD86A" w:rsidR="00A35F23" w:rsidRDefault="00A35F23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89A9B" w14:textId="063E7B0D" w:rsidR="00A35F23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A9B7417" w14:textId="26E41EC9" w:rsidR="00A35F23" w:rsidRDefault="00A35F23" w:rsidP="00A35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(988)</w:t>
            </w:r>
          </w:p>
        </w:tc>
      </w:tr>
      <w:tr w:rsidR="00F94672" w:rsidRPr="00C52C41" w14:paraId="0EA95FF5" w14:textId="08C14231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6459A44F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6" w:type="dxa"/>
          </w:tcPr>
          <w:p w14:paraId="5E01613C" w14:textId="61314EB7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5FC2245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gridSpan w:val="2"/>
          </w:tcPr>
          <w:p w14:paraId="64BBAB59" w14:textId="06F39C45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37" w:type="dxa"/>
            <w:gridSpan w:val="2"/>
          </w:tcPr>
          <w:p w14:paraId="6E906EA8" w14:textId="77777777" w:rsidR="00F94672" w:rsidRPr="0075699B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47449C4" w14:textId="48CD0464" w:rsidR="00F94672" w:rsidRPr="0075699B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87B8F" w14:textId="6A0D8A01" w:rsidR="00F94672" w:rsidRPr="0075699B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9150F3D" w14:textId="2F3D56B5" w:rsidR="00F94672" w:rsidRPr="0075699B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5699B">
              <w:rPr>
                <w:rFonts w:ascii="Angsana New" w:hAnsi="Angsana New"/>
                <w:sz w:val="30"/>
                <w:szCs w:val="30"/>
              </w:rPr>
              <w:t>(2,986)</w:t>
            </w:r>
          </w:p>
        </w:tc>
      </w:tr>
      <w:tr w:rsidR="00F94672" w:rsidRPr="00C52C41" w14:paraId="600A59B5" w14:textId="37F69544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88E04A9" w14:textId="6E3978F3" w:rsidR="00F94672" w:rsidRPr="001D1FFF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AF83F94" w14:textId="3BA5A1F1" w:rsidR="00F94672" w:rsidRP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ABCDD4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bottom w:val="single" w:sz="4" w:space="0" w:color="auto"/>
            </w:tcBorders>
          </w:tcPr>
          <w:p w14:paraId="0A043FA5" w14:textId="067650DA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2324FEA8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C4A31F9" w14:textId="7C2E5EC5" w:rsidR="00F94672" w:rsidRDefault="00F94672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44CC9A9A" w14:textId="1C3EB248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9C92028" w14:textId="70AD3ABE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(58)</w:t>
            </w:r>
          </w:p>
        </w:tc>
      </w:tr>
      <w:tr w:rsidR="00F94672" w:rsidRPr="00C52C41" w14:paraId="0E4EF663" w14:textId="03E358D4" w:rsidTr="002D11A2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449AF47C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0F4C2CC" w14:textId="6CEB2576" w:rsidR="00F94672" w:rsidRPr="00F94672" w:rsidRDefault="0041690C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8E1DE9A" w14:textId="77777777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25B9A0" w14:textId="38893331" w:rsidR="00F94672" w:rsidRP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672">
              <w:rPr>
                <w:rFonts w:ascii="Angsana New" w:hAnsi="Angsana New"/>
                <w:b/>
                <w:bCs/>
                <w:sz w:val="30"/>
                <w:szCs w:val="30"/>
              </w:rPr>
              <w:t>(153,759)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012435DC" w14:textId="77777777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92359FC" w14:textId="5F3BB5A0" w:rsidR="00F94672" w:rsidRDefault="00FE0499" w:rsidP="0093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97955F" w14:textId="356BF1AD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3D37CA1" w14:textId="411C76D3" w:rsidR="00F94672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11,110</w:t>
            </w:r>
          </w:p>
        </w:tc>
      </w:tr>
    </w:tbl>
    <w:p w14:paraId="6E9BD057" w14:textId="7854F788" w:rsidR="00F94672" w:rsidRPr="00A35C5F" w:rsidRDefault="00F94672" w:rsidP="00A40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sz w:val="30"/>
          <w:szCs w:val="30"/>
          <w:cs/>
        </w:rPr>
      </w:pPr>
    </w:p>
    <w:p w14:paraId="2A8F0DA6" w14:textId="19F6A1BB" w:rsidR="00D4275B" w:rsidRDefault="00D4275B" w:rsidP="00DA4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14:paraId="404B9603" w14:textId="77777777" w:rsidR="00D4275B" w:rsidRPr="00A35C5F" w:rsidRDefault="00D4275B" w:rsidP="00A40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3"/>
        <w:gridCol w:w="1172"/>
        <w:gridCol w:w="264"/>
        <w:gridCol w:w="1173"/>
        <w:gridCol w:w="284"/>
        <w:gridCol w:w="1246"/>
        <w:gridCol w:w="275"/>
        <w:gridCol w:w="1340"/>
      </w:tblGrid>
      <w:tr w:rsidR="00550A00" w:rsidRPr="002E40F6" w14:paraId="0E63BAB6" w14:textId="77777777" w:rsidTr="0041690C">
        <w:tc>
          <w:tcPr>
            <w:tcW w:w="1925" w:type="pct"/>
          </w:tcPr>
          <w:p w14:paraId="6A285504" w14:textId="77777777" w:rsidR="00F94672" w:rsidRPr="002E40F6" w:rsidRDefault="00F94672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28525AD0" w14:textId="0B777944" w:rsidR="00F94672" w:rsidRPr="005706C8" w:rsidRDefault="00F94672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63ABF" w:rsidRPr="002E40F6" w14:paraId="5A5B9F5F" w14:textId="77777777" w:rsidTr="0041690C">
        <w:tc>
          <w:tcPr>
            <w:tcW w:w="1925" w:type="pct"/>
          </w:tcPr>
          <w:p w14:paraId="22FE7E08" w14:textId="77777777" w:rsidR="00F94672" w:rsidRPr="002E40F6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pct"/>
            <w:gridSpan w:val="3"/>
          </w:tcPr>
          <w:p w14:paraId="1835CF4D" w14:textId="040B9D4F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2" w:type="pct"/>
          </w:tcPr>
          <w:p w14:paraId="635E8101" w14:textId="77777777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3B8800DE" w14:textId="41C04D23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3ABF" w:rsidRPr="002E40F6" w14:paraId="5899B1E6" w14:textId="77777777" w:rsidTr="0041690C">
        <w:tc>
          <w:tcPr>
            <w:tcW w:w="1925" w:type="pct"/>
          </w:tcPr>
          <w:p w14:paraId="17531B29" w14:textId="77777777" w:rsidR="00263ABF" w:rsidRPr="002E40F6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6" w:type="pct"/>
          </w:tcPr>
          <w:p w14:paraId="6A45C20B" w14:textId="149B5D9A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11320B26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E25A8A" w14:textId="6C0D17EB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51B840A4" w14:textId="77777777" w:rsidR="00263ABF" w:rsidRPr="005706C8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94AB9F" w14:textId="0BB4D817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688B6A5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6" w:type="pct"/>
          </w:tcPr>
          <w:p w14:paraId="75D3C782" w14:textId="33D28F39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63ABF" w:rsidRPr="002E40F6" w14:paraId="1FEF731C" w14:textId="77777777" w:rsidTr="0041690C">
        <w:tc>
          <w:tcPr>
            <w:tcW w:w="1925" w:type="pct"/>
          </w:tcPr>
          <w:p w14:paraId="139D40E1" w14:textId="77777777"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12CEBB2D" w14:textId="5FBA42DE" w:rsidR="00D4275B" w:rsidRPr="00DA4093" w:rsidRDefault="00F01CB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ABF" w:rsidRPr="002E40F6" w14:paraId="19536F9F" w14:textId="77777777" w:rsidTr="0041690C">
        <w:tc>
          <w:tcPr>
            <w:tcW w:w="1925" w:type="pct"/>
            <w:vAlign w:val="bottom"/>
          </w:tcPr>
          <w:p w14:paraId="401FB0C5" w14:textId="449E56EA" w:rsidR="00550A00" w:rsidRPr="00E95F11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</w:tcPr>
          <w:p w14:paraId="1ACD46DE" w14:textId="78779C00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27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550A00">
              <w:rPr>
                <w:rFonts w:ascii="Angsana New" w:hAnsi="Angsana New"/>
                <w:sz w:val="30"/>
                <w:szCs w:val="30"/>
              </w:rPr>
              <w:t>,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313</w:t>
            </w:r>
          </w:p>
        </w:tc>
        <w:tc>
          <w:tcPr>
            <w:tcW w:w="141" w:type="pct"/>
          </w:tcPr>
          <w:p w14:paraId="50246932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FE485FF" w14:textId="6358C25D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127,980</w:t>
            </w:r>
          </w:p>
        </w:tc>
        <w:tc>
          <w:tcPr>
            <w:tcW w:w="152" w:type="pct"/>
          </w:tcPr>
          <w:p w14:paraId="1CF55185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A45128B" w14:textId="4B817B43" w:rsidR="00550A00" w:rsidRPr="00550A00" w:rsidRDefault="00550A00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(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550A00">
              <w:rPr>
                <w:rFonts w:ascii="Angsana New" w:hAnsi="Angsana New"/>
                <w:sz w:val="30"/>
                <w:szCs w:val="30"/>
              </w:rPr>
              <w:t>,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049</w:t>
            </w:r>
            <w:r w:rsidRPr="00550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6E50CF4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6C2EB7CB" w14:textId="31996F04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(33,907)</w:t>
            </w:r>
          </w:p>
        </w:tc>
      </w:tr>
      <w:tr w:rsidR="00263ABF" w:rsidRPr="002E40F6" w14:paraId="5BDB4828" w14:textId="77777777" w:rsidTr="0041690C">
        <w:tc>
          <w:tcPr>
            <w:tcW w:w="1925" w:type="pct"/>
            <w:vAlign w:val="bottom"/>
          </w:tcPr>
          <w:p w14:paraId="30EDEAB9" w14:textId="6F1AB253" w:rsidR="00550A00" w:rsidRPr="00E95F11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2528B62" w14:textId="1C948C8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19</w:t>
            </w:r>
            <w:r w:rsidR="001218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049</w:t>
            </w:r>
            <w:r w:rsidRPr="00550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23B9EFB7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2E1367" w14:textId="01949AD9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(33,907)</w:t>
            </w:r>
          </w:p>
        </w:tc>
        <w:tc>
          <w:tcPr>
            <w:tcW w:w="152" w:type="pct"/>
          </w:tcPr>
          <w:p w14:paraId="15AB1AAE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02B4AE5" w14:textId="515DF12D" w:rsidR="00550A00" w:rsidRPr="00550A00" w:rsidRDefault="00FE0499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19</w:t>
            </w:r>
            <w:r w:rsidR="0041690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049</w:t>
            </w:r>
          </w:p>
        </w:tc>
        <w:tc>
          <w:tcPr>
            <w:tcW w:w="147" w:type="pct"/>
          </w:tcPr>
          <w:p w14:paraId="77E50A2E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8C4827F" w14:textId="4BF1E538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33,907</w:t>
            </w:r>
          </w:p>
        </w:tc>
      </w:tr>
      <w:tr w:rsidR="00263ABF" w:rsidRPr="002E40F6" w14:paraId="2A3E4F4C" w14:textId="77777777" w:rsidTr="0041690C">
        <w:trPr>
          <w:trHeight w:val="217"/>
        </w:trPr>
        <w:tc>
          <w:tcPr>
            <w:tcW w:w="1925" w:type="pct"/>
          </w:tcPr>
          <w:p w14:paraId="066C0BFD" w14:textId="39770E29" w:rsidR="00550A00" w:rsidRPr="00E95F11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A149A23" w14:textId="4A90051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A00">
              <w:rPr>
                <w:rFonts w:ascii="Angsana New" w:hAnsi="Angsana New"/>
                <w:b/>
                <w:bCs/>
                <w:sz w:val="30"/>
                <w:szCs w:val="30"/>
              </w:rPr>
              <w:t>251,26</w:t>
            </w:r>
            <w:r w:rsidR="00FE0499"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036A1785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81504E3" w14:textId="7E42D1BA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A00">
              <w:rPr>
                <w:rFonts w:ascii="Angsana New" w:hAnsi="Angsana New"/>
                <w:b/>
                <w:bCs/>
                <w:sz w:val="30"/>
                <w:szCs w:val="30"/>
              </w:rPr>
              <w:t>94,073</w:t>
            </w:r>
          </w:p>
        </w:tc>
        <w:tc>
          <w:tcPr>
            <w:tcW w:w="152" w:type="pct"/>
          </w:tcPr>
          <w:p w14:paraId="79693B73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551A9374" w14:textId="6F28A1F3" w:rsidR="00550A00" w:rsidRPr="00550A00" w:rsidRDefault="00550A00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979989" w14:textId="77777777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0DEA1927" w14:textId="36D44888" w:rsidR="00550A00" w:rsidRP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7924B07" w14:textId="6FB7DEBE" w:rsidR="00D4275B" w:rsidRPr="00DA5CC5" w:rsidRDefault="00D4275B" w:rsidP="00DA5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C8DD29B" w14:textId="77777777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E902F9" w14:textId="727BA5A0" w:rsidR="003B62E6" w:rsidRDefault="003B62E6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การเคลื่อนไหวของสินทรัพย์และหนี้สินภาษีเงินได้รอการตัดบัญชี</w:t>
      </w:r>
      <w:r w:rsidR="00F835A1">
        <w:rPr>
          <w:rFonts w:ascii="Angsana New" w:hAnsi="Angsana New" w:hint="cs"/>
          <w:sz w:val="30"/>
          <w:szCs w:val="30"/>
          <w:cs/>
        </w:rPr>
        <w:t>เป็นดังนี้</w:t>
      </w:r>
    </w:p>
    <w:p w14:paraId="0BD09910" w14:textId="5C8CAE84" w:rsidR="00F835A1" w:rsidRPr="00DA5CC5" w:rsidRDefault="00F835A1" w:rsidP="00DA5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84"/>
        <w:gridCol w:w="1291"/>
        <w:gridCol w:w="284"/>
        <w:gridCol w:w="1336"/>
        <w:gridCol w:w="284"/>
        <w:gridCol w:w="1339"/>
      </w:tblGrid>
      <w:tr w:rsidR="00F835A1" w:rsidRPr="0075699B" w14:paraId="64F9E123" w14:textId="77777777" w:rsidTr="0041690C">
        <w:trPr>
          <w:trHeight w:val="70"/>
        </w:trPr>
        <w:tc>
          <w:tcPr>
            <w:tcW w:w="3420" w:type="dxa"/>
          </w:tcPr>
          <w:p w14:paraId="1BD7E8FE" w14:textId="77777777" w:rsidR="00F835A1" w:rsidRPr="0075699B" w:rsidRDefault="00F835A1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45122A9F" w14:textId="7DF8DCC4" w:rsidR="00F835A1" w:rsidRPr="0075699B" w:rsidRDefault="0075699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50A00" w:rsidRPr="0075699B" w14:paraId="196C7C06" w14:textId="77777777" w:rsidTr="0041690C">
        <w:trPr>
          <w:trHeight w:val="263"/>
        </w:trPr>
        <w:tc>
          <w:tcPr>
            <w:tcW w:w="3420" w:type="dxa"/>
          </w:tcPr>
          <w:p w14:paraId="3C8A8B91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913AB" w14:textId="77777777" w:rsidR="00550A00" w:rsidRPr="0075699B" w:rsidRDefault="00550A00" w:rsidP="00550A0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14405E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66F6274B" w14:textId="1981D805" w:rsidR="00550A00" w:rsidRPr="001F42F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0C4E5D96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35690834" w14:textId="77777777" w:rsidR="00550A00" w:rsidRPr="0075699B" w:rsidRDefault="00550A00" w:rsidP="00550A00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A00" w:rsidRPr="0075699B" w14:paraId="7C4E0E02" w14:textId="77777777" w:rsidTr="0041690C">
        <w:trPr>
          <w:trHeight w:val="828"/>
        </w:trPr>
        <w:tc>
          <w:tcPr>
            <w:tcW w:w="3420" w:type="dxa"/>
          </w:tcPr>
          <w:p w14:paraId="54C21D1C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3E0134" w14:textId="77777777" w:rsidR="00550A00" w:rsidRDefault="00550A00" w:rsidP="00550A0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5E3B0CF" w14:textId="61D43289" w:rsidR="00550A00" w:rsidRPr="0075699B" w:rsidRDefault="00550A00" w:rsidP="00550A0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36D038AB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1AB7E2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59B81338" w14:textId="3A67BCFC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5C63E96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15BC1E8" w14:textId="19B73CC0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582AAAB6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A7B5F0C" w14:textId="77777777" w:rsidR="00550A0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777EF3" w14:textId="2CB61F1C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550A00" w:rsidRPr="0075699B" w14:paraId="25DAE879" w14:textId="77777777" w:rsidTr="0041690C">
        <w:tc>
          <w:tcPr>
            <w:tcW w:w="3420" w:type="dxa"/>
          </w:tcPr>
          <w:p w14:paraId="597C6BD8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154226E5" w14:textId="1A0EE342" w:rsidR="00550A00" w:rsidRPr="00C51820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A00" w:rsidRPr="0075699B" w14:paraId="4CF8BB2A" w14:textId="77777777" w:rsidTr="0041690C">
        <w:tc>
          <w:tcPr>
            <w:tcW w:w="3420" w:type="dxa"/>
          </w:tcPr>
          <w:p w14:paraId="5A153628" w14:textId="74A383D8" w:rsidR="00550A00" w:rsidRPr="0075699B" w:rsidRDefault="00550A00" w:rsidP="0024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244D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(หนี้สิน)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A35C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7ACB9251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B91BF1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E71E9C1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217F0A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71341A7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CA8526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C62FFB7" w14:textId="77777777" w:rsidR="00550A00" w:rsidRPr="0075699B" w:rsidRDefault="00550A00" w:rsidP="0055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ABF" w:rsidRPr="00C719A1" w14:paraId="0667AD05" w14:textId="77777777" w:rsidTr="0041690C">
        <w:tc>
          <w:tcPr>
            <w:tcW w:w="3420" w:type="dxa"/>
          </w:tcPr>
          <w:p w14:paraId="7D31101F" w14:textId="6B3E81EF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E447B9B" w14:textId="27162F79" w:rsidR="00263ABF" w:rsidRPr="000A69E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13,289</w:t>
            </w:r>
          </w:p>
        </w:tc>
        <w:tc>
          <w:tcPr>
            <w:tcW w:w="284" w:type="dxa"/>
          </w:tcPr>
          <w:p w14:paraId="0446DD60" w14:textId="77777777" w:rsidR="00263ABF" w:rsidRPr="000A69E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DA76D37" w14:textId="2D430285" w:rsidR="00263ABF" w:rsidRPr="000A69E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(6,068)</w:t>
            </w:r>
          </w:p>
        </w:tc>
        <w:tc>
          <w:tcPr>
            <w:tcW w:w="284" w:type="dxa"/>
          </w:tcPr>
          <w:p w14:paraId="0B159972" w14:textId="77777777" w:rsidR="00263ABF" w:rsidRPr="000A69E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6AC624F" w14:textId="52C235B6" w:rsidR="00263ABF" w:rsidRPr="000A69E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E445DDF" w14:textId="77777777" w:rsidR="00263ABF" w:rsidRPr="000A69E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FD20071" w14:textId="57260434" w:rsidR="00263ABF" w:rsidRPr="000A69E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7,221</w:t>
            </w:r>
          </w:p>
        </w:tc>
      </w:tr>
      <w:tr w:rsidR="000A69EC" w:rsidRPr="00C719A1" w14:paraId="6379AB26" w14:textId="77777777" w:rsidTr="0041690C">
        <w:tc>
          <w:tcPr>
            <w:tcW w:w="3420" w:type="dxa"/>
          </w:tcPr>
          <w:p w14:paraId="5265549C" w14:textId="2A647389" w:rsidR="000A69EC" w:rsidRPr="0075699B" w:rsidRDefault="00244D13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147D4E6F" w14:textId="77777777" w:rsid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146BBC91" w14:textId="19D0ADAC" w:rsidR="000A69EC" w:rsidRPr="000A69EC" w:rsidRDefault="00104637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14:paraId="042DBCA1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A785EDA" w14:textId="77777777" w:rsid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AA1792" w14:textId="35A01CA9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14:paraId="3D5726E3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55A8A6F" w14:textId="77777777" w:rsid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7BAD0D" w14:textId="490E53EC" w:rsidR="000A69EC" w:rsidRPr="000A69EC" w:rsidRDefault="00244D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AAABCB7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63F4DD" w14:textId="77777777" w:rsid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13168F07" w14:textId="637DB5E7" w:rsidR="000A69EC" w:rsidRPr="000A69EC" w:rsidRDefault="00FE0499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567</w:t>
            </w:r>
          </w:p>
        </w:tc>
      </w:tr>
      <w:tr w:rsidR="000A69EC" w:rsidRPr="00C719A1" w14:paraId="62F22866" w14:textId="77777777" w:rsidTr="0041690C">
        <w:tc>
          <w:tcPr>
            <w:tcW w:w="3420" w:type="dxa"/>
          </w:tcPr>
          <w:p w14:paraId="4DA7C611" w14:textId="68A29F72" w:rsidR="000A69EC" w:rsidRPr="0075699B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69AE4B11" w14:textId="77777777" w:rsid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38665E48" w14:textId="2BFB7B19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284" w:type="dxa"/>
          </w:tcPr>
          <w:p w14:paraId="4A3BBD68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765A094" w14:textId="77777777" w:rsid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DE2308" w14:textId="5E82B4F9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24,112</w:t>
            </w:r>
          </w:p>
        </w:tc>
        <w:tc>
          <w:tcPr>
            <w:tcW w:w="284" w:type="dxa"/>
          </w:tcPr>
          <w:p w14:paraId="14F2EB76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0704FDE" w14:textId="77777777" w:rsid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63FC397" w14:textId="70CE2BB9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73F5AC3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74E34A7" w14:textId="77777777" w:rsid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489BBAF" w14:textId="5FB4D4A2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28,195</w:t>
            </w:r>
          </w:p>
        </w:tc>
      </w:tr>
      <w:tr w:rsidR="000A69EC" w:rsidRPr="00C719A1" w14:paraId="1CF622BE" w14:textId="77777777" w:rsidTr="0041690C">
        <w:tc>
          <w:tcPr>
            <w:tcW w:w="3420" w:type="dxa"/>
          </w:tcPr>
          <w:p w14:paraId="5ABDDF87" w14:textId="5F555DD4" w:rsidR="000A69EC" w:rsidRPr="0075699B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413520CC" w14:textId="4366507B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20,811</w:t>
            </w:r>
          </w:p>
        </w:tc>
        <w:tc>
          <w:tcPr>
            <w:tcW w:w="284" w:type="dxa"/>
          </w:tcPr>
          <w:p w14:paraId="2E381B63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97F604F" w14:textId="4016ECE5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(18,167)</w:t>
            </w:r>
          </w:p>
        </w:tc>
        <w:tc>
          <w:tcPr>
            <w:tcW w:w="284" w:type="dxa"/>
          </w:tcPr>
          <w:p w14:paraId="669E8B24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B4CD91D" w14:textId="4AD9F197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322318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4794FC5" w14:textId="3793996E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</w:tr>
      <w:tr w:rsidR="000A69EC" w:rsidRPr="00C719A1" w14:paraId="7D5E9FE3" w14:textId="77777777" w:rsidTr="0041690C">
        <w:tc>
          <w:tcPr>
            <w:tcW w:w="3420" w:type="dxa"/>
          </w:tcPr>
          <w:p w14:paraId="299F9543" w14:textId="61F20B79" w:rsidR="000A69EC" w:rsidRPr="0075699B" w:rsidRDefault="000A69EC" w:rsidP="00DA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3810067B" w14:textId="77777777" w:rsidR="00A35C5F" w:rsidRDefault="00A35C5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6A2DF4B1" w14:textId="658EF313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65,798</w:t>
            </w:r>
          </w:p>
        </w:tc>
        <w:tc>
          <w:tcPr>
            <w:tcW w:w="284" w:type="dxa"/>
          </w:tcPr>
          <w:p w14:paraId="001123D7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B453A77" w14:textId="77777777" w:rsidR="00A35C5F" w:rsidRDefault="00A35C5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C98940C" w14:textId="59D569B5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14:paraId="747458E3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069A9B2" w14:textId="77777777" w:rsidR="00A35C5F" w:rsidRDefault="00A35C5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8303B6" w14:textId="59E0CEC8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3231B5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05739D6" w14:textId="77777777" w:rsidR="00A35C5F" w:rsidRDefault="00A35C5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7A9EFBA" w14:textId="109FDFBE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66,474</w:t>
            </w:r>
          </w:p>
        </w:tc>
      </w:tr>
      <w:tr w:rsidR="000A69EC" w:rsidRPr="00C719A1" w14:paraId="530B0ACA" w14:textId="77777777" w:rsidTr="0041690C">
        <w:tc>
          <w:tcPr>
            <w:tcW w:w="3420" w:type="dxa"/>
          </w:tcPr>
          <w:p w14:paraId="0EA1F80C" w14:textId="51602E06" w:rsid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76B58B8B" w14:textId="67699284" w:rsidR="000A69EC" w:rsidRPr="000A69EC" w:rsidRDefault="000A69E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DB753A0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D0FEBFA" w14:textId="25E9C865" w:rsidR="000A69EC" w:rsidRPr="000A69EC" w:rsidRDefault="006B7984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143,244</w:t>
            </w:r>
          </w:p>
        </w:tc>
        <w:tc>
          <w:tcPr>
            <w:tcW w:w="284" w:type="dxa"/>
          </w:tcPr>
          <w:p w14:paraId="16DCC145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DEF39D3" w14:textId="6167FC16" w:rsidR="000A69EC" w:rsidRPr="000A69EC" w:rsidRDefault="000A69EC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8A319D" w14:textId="77777777" w:rsidR="000A69EC" w:rsidRPr="000A69EC" w:rsidRDefault="000A69EC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99E2555" w14:textId="4C0AB418" w:rsidR="000A69EC" w:rsidRPr="000A69EC" w:rsidRDefault="006B7984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143,244</w:t>
            </w:r>
          </w:p>
        </w:tc>
      </w:tr>
      <w:tr w:rsidR="00244D13" w:rsidRPr="00C719A1" w14:paraId="53FED3AE" w14:textId="77777777" w:rsidTr="0041690C">
        <w:tc>
          <w:tcPr>
            <w:tcW w:w="3420" w:type="dxa"/>
          </w:tcPr>
          <w:p w14:paraId="310A23D5" w14:textId="1E003E4C" w:rsidR="00244D13" w:rsidRPr="000A69EC" w:rsidRDefault="00244D13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4F49DE0" w14:textId="77777777" w:rsidR="00244D13" w:rsidRDefault="00244D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D0D74DF" w14:textId="4B1AABC6" w:rsidR="00244D13" w:rsidRPr="000A69EC" w:rsidRDefault="00244D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899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8498EB1" w14:textId="77777777" w:rsidR="00244D13" w:rsidRPr="000A69EC" w:rsidRDefault="00244D13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282E8E7" w14:textId="77777777" w:rsidR="00244D13" w:rsidRDefault="00244D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F3E38E" w14:textId="432D9AAB" w:rsidR="00244D13" w:rsidRPr="000A69EC" w:rsidRDefault="00244D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F6DB4D3" w14:textId="77777777" w:rsidR="00244D13" w:rsidRPr="000A69EC" w:rsidRDefault="00244D13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726018B" w14:textId="77777777" w:rsidR="00244D13" w:rsidRDefault="00244D13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EBECE67" w14:textId="492E0378" w:rsidR="00244D13" w:rsidRPr="000A69EC" w:rsidRDefault="00104637" w:rsidP="0024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  <w:r w:rsidR="00244D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43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290137C3" w14:textId="77777777" w:rsidR="00244D13" w:rsidRPr="000A69EC" w:rsidRDefault="00244D13" w:rsidP="000A6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1F022F6" w14:textId="77777777" w:rsidR="00244D13" w:rsidRDefault="00244D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EC4EE83" w14:textId="2159A14D" w:rsidR="00244D13" w:rsidRPr="000A69EC" w:rsidRDefault="00104637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 w:rsidR="00244D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53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21813" w:rsidRPr="00C719A1" w14:paraId="4D294B8B" w14:textId="77777777" w:rsidTr="0041690C">
        <w:tc>
          <w:tcPr>
            <w:tcW w:w="3420" w:type="dxa"/>
          </w:tcPr>
          <w:p w14:paraId="7D458342" w14:textId="216B8A58" w:rsidR="00121813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EC97050" w14:textId="65580143" w:rsidR="00121813" w:rsidRDefault="001218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0E69849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96CFFA9" w14:textId="0969CA22" w:rsidR="00121813" w:rsidRDefault="00104637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9</w:t>
            </w:r>
            <w:r w:rsidR="001218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84" w:type="dxa"/>
          </w:tcPr>
          <w:p w14:paraId="1598D9C1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3E66F0C" w14:textId="2F60B28F" w:rsidR="00121813" w:rsidRDefault="001218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A3EE019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927F686" w14:textId="6CAA136E" w:rsidR="00121813" w:rsidRDefault="001218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049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21813" w:rsidRPr="00C719A1" w14:paraId="35C62B92" w14:textId="77777777" w:rsidTr="002D11A2">
        <w:tc>
          <w:tcPr>
            <w:tcW w:w="3420" w:type="dxa"/>
          </w:tcPr>
          <w:p w14:paraId="4E7216DD" w14:textId="3B0A8351" w:rsidR="00121813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3F2AE" w14:textId="06F78ED5" w:rsidR="00121813" w:rsidRPr="000A69EC" w:rsidRDefault="001218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19,560</w:t>
            </w:r>
          </w:p>
        </w:tc>
        <w:tc>
          <w:tcPr>
            <w:tcW w:w="284" w:type="dxa"/>
          </w:tcPr>
          <w:p w14:paraId="08E1C140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7BF6507" w14:textId="46763977" w:rsidR="00121813" w:rsidRPr="000A69EC" w:rsidRDefault="001218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4" w:type="dxa"/>
          </w:tcPr>
          <w:p w14:paraId="6493A0E5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E906BDA" w14:textId="25DD2F4A" w:rsidR="00121813" w:rsidRPr="000A69EC" w:rsidRDefault="001218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5864AEF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BF58A45" w14:textId="1567DDF2" w:rsidR="00121813" w:rsidRPr="000A69EC" w:rsidRDefault="001218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20,435</w:t>
            </w:r>
          </w:p>
        </w:tc>
      </w:tr>
      <w:tr w:rsidR="00121813" w:rsidRPr="00C719A1" w14:paraId="42454166" w14:textId="77777777" w:rsidTr="002D11A2">
        <w:tc>
          <w:tcPr>
            <w:tcW w:w="3420" w:type="dxa"/>
          </w:tcPr>
          <w:p w14:paraId="3228C831" w14:textId="0391A198" w:rsidR="00121813" w:rsidRPr="00C719A1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94DC09" w14:textId="61F528B2" w:rsidR="00121813" w:rsidRPr="000A69EC" w:rsidRDefault="00104637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94</w:t>
            </w:r>
            <w:r w:rsidR="001218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84" w:type="dxa"/>
          </w:tcPr>
          <w:p w14:paraId="26CA361D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68ABF24" w14:textId="187244DF" w:rsidR="00121813" w:rsidRPr="000A69EC" w:rsidRDefault="00104637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153</w:t>
            </w:r>
            <w:r w:rsidR="001218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84" w:type="dxa"/>
          </w:tcPr>
          <w:p w14:paraId="03D3A24C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905E565" w14:textId="32D0554D" w:rsidR="00121813" w:rsidRPr="000A69EC" w:rsidRDefault="00104637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1218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FE0499"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223E3ED7" w14:textId="77777777" w:rsidR="00121813" w:rsidRPr="000A69EC" w:rsidRDefault="00121813" w:rsidP="00121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8FD8E34" w14:textId="73B1087B" w:rsidR="00121813" w:rsidRPr="000A69EC" w:rsidRDefault="00104637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251</w:t>
            </w:r>
            <w:r w:rsidR="001218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  <w:r w:rsidR="00FE0499"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</w:tbl>
    <w:p w14:paraId="04133ED5" w14:textId="7A18CAAE" w:rsidR="00A35C5F" w:rsidRDefault="00A35C5F">
      <w:pPr>
        <w:rPr>
          <w:cs/>
        </w:rPr>
      </w:pPr>
    </w:p>
    <w:p w14:paraId="03C0B8AC" w14:textId="3B9C78A3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5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1262"/>
        <w:gridCol w:w="284"/>
        <w:gridCol w:w="1339"/>
        <w:gridCol w:w="284"/>
        <w:gridCol w:w="1336"/>
        <w:gridCol w:w="284"/>
        <w:gridCol w:w="1336"/>
      </w:tblGrid>
      <w:tr w:rsidR="009A3B0C" w:rsidRPr="0075699B" w14:paraId="23ACC357" w14:textId="77777777" w:rsidTr="0041690C">
        <w:trPr>
          <w:trHeight w:val="70"/>
          <w:tblHeader/>
        </w:trPr>
        <w:tc>
          <w:tcPr>
            <w:tcW w:w="3418" w:type="dxa"/>
          </w:tcPr>
          <w:p w14:paraId="44C4A1B3" w14:textId="77777777" w:rsidR="009A3B0C" w:rsidRPr="009A3B0C" w:rsidRDefault="009A3B0C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22" w:type="dxa"/>
            <w:gridSpan w:val="7"/>
            <w:vAlign w:val="bottom"/>
          </w:tcPr>
          <w:p w14:paraId="467C2539" w14:textId="77777777" w:rsidR="009A3B0C" w:rsidRPr="009A3B0C" w:rsidRDefault="009A3B0C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cs/>
              </w:rPr>
            </w:pPr>
            <w:r w:rsidRPr="009A3B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F42FB" w:rsidRPr="0075699B" w14:paraId="24A94FDE" w14:textId="77777777" w:rsidTr="0041690C">
        <w:trPr>
          <w:trHeight w:val="263"/>
          <w:tblHeader/>
        </w:trPr>
        <w:tc>
          <w:tcPr>
            <w:tcW w:w="3418" w:type="dxa"/>
          </w:tcPr>
          <w:p w14:paraId="35CEACF5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Merge w:val="restart"/>
            <w:vAlign w:val="bottom"/>
          </w:tcPr>
          <w:p w14:paraId="54CE105D" w14:textId="77777777" w:rsidR="001F42F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72D8B55" w14:textId="45B58297" w:rsidR="001F42FB" w:rsidRPr="0075699B" w:rsidRDefault="003E5BB7" w:rsidP="00CC0DC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CC0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14:paraId="4946F55A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tcBorders>
              <w:bottom w:val="single" w:sz="4" w:space="0" w:color="auto"/>
            </w:tcBorders>
            <w:vAlign w:val="bottom"/>
          </w:tcPr>
          <w:p w14:paraId="423F4BC1" w14:textId="252B5C6B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220E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1149F0CD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5CA7991A" w14:textId="77777777"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42FB" w:rsidRPr="0075699B" w14:paraId="23CE15A4" w14:textId="77777777" w:rsidTr="0041690C">
        <w:trPr>
          <w:trHeight w:val="828"/>
          <w:tblHeader/>
        </w:trPr>
        <w:tc>
          <w:tcPr>
            <w:tcW w:w="3418" w:type="dxa"/>
          </w:tcPr>
          <w:p w14:paraId="0E69ADD3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Merge/>
            <w:vAlign w:val="bottom"/>
          </w:tcPr>
          <w:p w14:paraId="073E37A5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E09DA87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112D1B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CFC4A42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5B9C3EF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29E6856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72159424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0E10E4E" w14:textId="77777777" w:rsidR="001F42F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4EEAF77" w14:textId="6E28A3ED" w:rsidR="001F42FB" w:rsidRPr="0075699B" w:rsidRDefault="003E5BB7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CC0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CC0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1F42FB" w:rsidRPr="0075699B" w14:paraId="55E2CDB6" w14:textId="77777777" w:rsidTr="0041690C">
        <w:trPr>
          <w:tblHeader/>
        </w:trPr>
        <w:tc>
          <w:tcPr>
            <w:tcW w:w="3418" w:type="dxa"/>
          </w:tcPr>
          <w:p w14:paraId="3420EAE7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2" w:type="dxa"/>
            <w:gridSpan w:val="7"/>
          </w:tcPr>
          <w:p w14:paraId="6DE06DD7" w14:textId="77777777" w:rsidR="001F42FB" w:rsidRPr="00C51820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42FB" w:rsidRPr="0075699B" w14:paraId="3366CFBE" w14:textId="77777777" w:rsidTr="0041690C">
        <w:tc>
          <w:tcPr>
            <w:tcW w:w="3418" w:type="dxa"/>
          </w:tcPr>
          <w:p w14:paraId="78FA9BA7" w14:textId="29D8800B" w:rsidR="001F42FB" w:rsidRPr="0075699B" w:rsidRDefault="001F42FB" w:rsidP="00244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244D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(หนี้สิน)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244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2" w:type="dxa"/>
          </w:tcPr>
          <w:p w14:paraId="41323C05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F356A74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F41A76C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C0DEC9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2F84EF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80B9C58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0799570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ABF" w:rsidRPr="00C719A1" w14:paraId="3B64273C" w14:textId="77777777" w:rsidTr="0041690C">
        <w:tc>
          <w:tcPr>
            <w:tcW w:w="3418" w:type="dxa"/>
          </w:tcPr>
          <w:p w14:paraId="0A3C6EA3" w14:textId="77777777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vAlign w:val="bottom"/>
          </w:tcPr>
          <w:p w14:paraId="4B6D290C" w14:textId="555BA2B8" w:rsidR="00263ABF" w:rsidRPr="009A3B0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7,311</w:t>
            </w:r>
          </w:p>
        </w:tc>
        <w:tc>
          <w:tcPr>
            <w:tcW w:w="284" w:type="dxa"/>
            <w:vAlign w:val="bottom"/>
          </w:tcPr>
          <w:p w14:paraId="35CC964A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4AE6210" w14:textId="0694E945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30F4B6BC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3299B" w14:textId="50B2903E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52FFAF1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CBAF55F" w14:textId="5F50DF4E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13,2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</w:tr>
      <w:tr w:rsidR="00263ABF" w:rsidRPr="00C719A1" w14:paraId="5C3E8068" w14:textId="77777777" w:rsidTr="0041690C">
        <w:tc>
          <w:tcPr>
            <w:tcW w:w="3418" w:type="dxa"/>
          </w:tcPr>
          <w:p w14:paraId="0C420DF4" w14:textId="77777777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ประมาณการการด้อยค่าของเงินลงทุนระยะยาวอื่น</w:t>
            </w:r>
          </w:p>
        </w:tc>
        <w:tc>
          <w:tcPr>
            <w:tcW w:w="1262" w:type="dxa"/>
            <w:vAlign w:val="bottom"/>
          </w:tcPr>
          <w:p w14:paraId="5D1E055B" w14:textId="0556751B" w:rsidR="00263ABF" w:rsidRPr="009A3B0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4,222</w:t>
            </w:r>
          </w:p>
        </w:tc>
        <w:tc>
          <w:tcPr>
            <w:tcW w:w="284" w:type="dxa"/>
            <w:vAlign w:val="bottom"/>
          </w:tcPr>
          <w:p w14:paraId="63C06B58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7E2EF66" w14:textId="3F5964B5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84" w:type="dxa"/>
            <w:vAlign w:val="bottom"/>
          </w:tcPr>
          <w:p w14:paraId="0807137E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28390C8" w14:textId="3CBCF342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C56117C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CE9B12A" w14:textId="4D89AB41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</w:tr>
      <w:tr w:rsidR="00263ABF" w:rsidRPr="00C719A1" w14:paraId="48E55449" w14:textId="77777777" w:rsidTr="0041690C">
        <w:tc>
          <w:tcPr>
            <w:tcW w:w="3418" w:type="dxa"/>
          </w:tcPr>
          <w:p w14:paraId="64D10233" w14:textId="77777777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2" w:type="dxa"/>
            <w:vAlign w:val="bottom"/>
          </w:tcPr>
          <w:p w14:paraId="414E585C" w14:textId="67E4FCDC" w:rsidR="00263ABF" w:rsidRPr="009A3B0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284" w:type="dxa"/>
            <w:vAlign w:val="bottom"/>
          </w:tcPr>
          <w:p w14:paraId="75A0A898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F70D3FE" w14:textId="70092CB6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284" w:type="dxa"/>
            <w:vAlign w:val="bottom"/>
          </w:tcPr>
          <w:p w14:paraId="16818C05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2E56001" w14:textId="026F6551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4A0C514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6B56B62" w14:textId="2695C85C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263ABF" w:rsidRPr="00C719A1" w14:paraId="7CB36B57" w14:textId="77777777" w:rsidTr="0041690C">
        <w:tc>
          <w:tcPr>
            <w:tcW w:w="3418" w:type="dxa"/>
          </w:tcPr>
          <w:p w14:paraId="1E01DD89" w14:textId="7DBAB5DA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2" w:type="dxa"/>
            <w:vAlign w:val="bottom"/>
          </w:tcPr>
          <w:p w14:paraId="489C8C56" w14:textId="7D01A405" w:rsidR="00263ABF" w:rsidRPr="009A3B0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20,267</w:t>
            </w:r>
          </w:p>
        </w:tc>
        <w:tc>
          <w:tcPr>
            <w:tcW w:w="284" w:type="dxa"/>
            <w:vAlign w:val="bottom"/>
          </w:tcPr>
          <w:p w14:paraId="38C0A898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2109188" w14:textId="33572537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84" w:type="dxa"/>
            <w:vAlign w:val="bottom"/>
          </w:tcPr>
          <w:p w14:paraId="60ABDEBA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C8C7AFC" w14:textId="5250653B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456E139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40B3314" w14:textId="00E6497E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20,811</w:t>
            </w:r>
          </w:p>
        </w:tc>
      </w:tr>
      <w:tr w:rsidR="00263ABF" w:rsidRPr="00C719A1" w14:paraId="4DF7192C" w14:textId="77777777" w:rsidTr="0041690C">
        <w:tc>
          <w:tcPr>
            <w:tcW w:w="3418" w:type="dxa"/>
          </w:tcPr>
          <w:p w14:paraId="0A29EA16" w14:textId="299B11B9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2" w:type="dxa"/>
            <w:vAlign w:val="bottom"/>
          </w:tcPr>
          <w:p w14:paraId="0505FCAD" w14:textId="572DC63B" w:rsidR="00263ABF" w:rsidRPr="009A3B0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773</w:t>
            </w:r>
          </w:p>
        </w:tc>
        <w:tc>
          <w:tcPr>
            <w:tcW w:w="284" w:type="dxa"/>
            <w:vAlign w:val="bottom"/>
          </w:tcPr>
          <w:p w14:paraId="51BB328B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58ED318" w14:textId="22F11B7B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8,189</w:t>
            </w:r>
          </w:p>
        </w:tc>
        <w:tc>
          <w:tcPr>
            <w:tcW w:w="284" w:type="dxa"/>
            <w:vAlign w:val="bottom"/>
          </w:tcPr>
          <w:p w14:paraId="2344F5F8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79CF20D" w14:textId="2CD05F5B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84" w:type="dxa"/>
            <w:vAlign w:val="bottom"/>
          </w:tcPr>
          <w:p w14:paraId="4AFEB716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8C2A315" w14:textId="486FB22D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65,798</w:t>
            </w:r>
          </w:p>
        </w:tc>
      </w:tr>
      <w:tr w:rsidR="00244D13" w:rsidRPr="0075699B" w14:paraId="61908004" w14:textId="77777777" w:rsidTr="0041690C">
        <w:tc>
          <w:tcPr>
            <w:tcW w:w="3418" w:type="dxa"/>
          </w:tcPr>
          <w:p w14:paraId="1F259061" w14:textId="77777777" w:rsidR="00244D13" w:rsidRPr="0075699B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62" w:type="dxa"/>
            <w:vAlign w:val="bottom"/>
          </w:tcPr>
          <w:p w14:paraId="7F208FEF" w14:textId="77777777" w:rsidR="00244D13" w:rsidRPr="00665E5E" w:rsidRDefault="00244D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(13,6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84" w:type="dxa"/>
            <w:vAlign w:val="bottom"/>
          </w:tcPr>
          <w:p w14:paraId="1F3EB498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3A2ECEE" w14:textId="77777777" w:rsidR="00244D13" w:rsidRPr="00665E5E" w:rsidRDefault="00244D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C684BC3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82F67DC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7,869</w:t>
            </w:r>
          </w:p>
        </w:tc>
        <w:tc>
          <w:tcPr>
            <w:tcW w:w="284" w:type="dxa"/>
            <w:vAlign w:val="bottom"/>
          </w:tcPr>
          <w:p w14:paraId="3DB02B9A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A859421" w14:textId="77777777" w:rsidR="00244D13" w:rsidRPr="00665E5E" w:rsidRDefault="00244D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sz w:val="30"/>
                <w:szCs w:val="30"/>
              </w:rPr>
              <w:t>,783)</w:t>
            </w:r>
          </w:p>
        </w:tc>
      </w:tr>
      <w:tr w:rsidR="00244D13" w:rsidRPr="0075699B" w14:paraId="5D7815ED" w14:textId="77777777" w:rsidTr="0041690C">
        <w:tc>
          <w:tcPr>
            <w:tcW w:w="3418" w:type="dxa"/>
          </w:tcPr>
          <w:p w14:paraId="7F8C04F9" w14:textId="77777777" w:rsidR="00244D13" w:rsidRPr="0075699B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vAlign w:val="bottom"/>
          </w:tcPr>
          <w:p w14:paraId="39A7B766" w14:textId="77777777" w:rsidR="00244D13" w:rsidRPr="00665E5E" w:rsidRDefault="00244D13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(40,404)</w:t>
            </w:r>
          </w:p>
        </w:tc>
        <w:tc>
          <w:tcPr>
            <w:tcW w:w="284" w:type="dxa"/>
            <w:vAlign w:val="bottom"/>
          </w:tcPr>
          <w:p w14:paraId="7233901B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F2C43A9" w14:textId="77777777" w:rsidR="00244D13" w:rsidRPr="00665E5E" w:rsidRDefault="00244D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12,280</w:t>
            </w:r>
          </w:p>
        </w:tc>
        <w:tc>
          <w:tcPr>
            <w:tcW w:w="284" w:type="dxa"/>
            <w:vAlign w:val="bottom"/>
          </w:tcPr>
          <w:p w14:paraId="202C7AF2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5755381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111618A" w14:textId="77777777" w:rsidR="00244D13" w:rsidRPr="00665E5E" w:rsidRDefault="00244D13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2D7D7A0" w14:textId="77777777" w:rsidR="00244D13" w:rsidRPr="00665E5E" w:rsidRDefault="00244D13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sz w:val="30"/>
                <w:szCs w:val="30"/>
              </w:rPr>
              <w:t>(28,124)</w:t>
            </w:r>
          </w:p>
        </w:tc>
      </w:tr>
      <w:tr w:rsidR="00263ABF" w:rsidRPr="00C719A1" w14:paraId="2E571B7F" w14:textId="77777777" w:rsidTr="0041690C">
        <w:tc>
          <w:tcPr>
            <w:tcW w:w="3418" w:type="dxa"/>
          </w:tcPr>
          <w:p w14:paraId="1B8D7DD6" w14:textId="77777777" w:rsidR="00263ABF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2" w:type="dxa"/>
            <w:vAlign w:val="bottom"/>
          </w:tcPr>
          <w:p w14:paraId="1E212DD8" w14:textId="7D7781C3" w:rsidR="00263ABF" w:rsidRPr="009A3B0C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,521</w:t>
            </w:r>
          </w:p>
        </w:tc>
        <w:tc>
          <w:tcPr>
            <w:tcW w:w="284" w:type="dxa"/>
            <w:vAlign w:val="bottom"/>
          </w:tcPr>
          <w:p w14:paraId="79E88CA9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9691D63" w14:textId="3917CCF3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7,039</w:t>
            </w:r>
          </w:p>
        </w:tc>
        <w:tc>
          <w:tcPr>
            <w:tcW w:w="284" w:type="dxa"/>
            <w:vAlign w:val="bottom"/>
          </w:tcPr>
          <w:p w14:paraId="009951AF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4DF5D93" w14:textId="6662A4AC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8159051" w14:textId="77777777" w:rsidR="00263ABF" w:rsidRPr="009A3B0C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E4E5671" w14:textId="47035ED7" w:rsidR="00263ABF" w:rsidRPr="009A3B0C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,560</w:t>
            </w:r>
          </w:p>
        </w:tc>
      </w:tr>
      <w:tr w:rsidR="00263ABF" w:rsidRPr="0075699B" w14:paraId="40D838DB" w14:textId="77777777" w:rsidTr="0041690C">
        <w:tc>
          <w:tcPr>
            <w:tcW w:w="3418" w:type="dxa"/>
          </w:tcPr>
          <w:p w14:paraId="4784F09B" w14:textId="77777777" w:rsidR="00263ABF" w:rsidRPr="0075699B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F4891" w14:textId="41897B59" w:rsidR="00263ABF" w:rsidRPr="00665E5E" w:rsidRDefault="00263ABF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2F5FCFD9" w14:textId="77777777" w:rsidR="00263ABF" w:rsidRPr="00665E5E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58443" w14:textId="0F74B84D" w:rsidR="00263ABF" w:rsidRPr="00665E5E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139FBC4F" w14:textId="77777777" w:rsidR="00263ABF" w:rsidRPr="00665E5E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7DE7D" w14:textId="207CC536" w:rsidR="00263ABF" w:rsidRPr="00665E5E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32EF5FAA" w14:textId="77777777" w:rsidR="00263ABF" w:rsidRPr="00665E5E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5D925" w14:textId="274C5B29" w:rsidR="00263ABF" w:rsidRPr="00665E5E" w:rsidRDefault="00263ABF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9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C8F9A02" w14:textId="6AF5293C" w:rsidR="00244D13" w:rsidRDefault="00244D13">
      <w:pPr>
        <w:rPr>
          <w:rFonts w:ascii="Angsana New" w:hAnsi="Angsana New"/>
          <w:cs/>
        </w:rPr>
      </w:pPr>
    </w:p>
    <w:p w14:paraId="5A3BDA02" w14:textId="77777777" w:rsidR="00244D13" w:rsidRDefault="00244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1"/>
        <w:gridCol w:w="1349"/>
        <w:gridCol w:w="271"/>
        <w:gridCol w:w="1349"/>
        <w:gridCol w:w="271"/>
        <w:gridCol w:w="1349"/>
      </w:tblGrid>
      <w:tr w:rsidR="0091428D" w:rsidRPr="0075699B" w14:paraId="236233A7" w14:textId="77777777" w:rsidTr="0041690C">
        <w:trPr>
          <w:trHeight w:val="70"/>
          <w:tblHeader/>
        </w:trPr>
        <w:tc>
          <w:tcPr>
            <w:tcW w:w="3420" w:type="dxa"/>
          </w:tcPr>
          <w:p w14:paraId="3DA33805" w14:textId="77777777" w:rsidR="0091428D" w:rsidRP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39A8FF98" w14:textId="24A5B8AA" w:rsidR="0091428D" w:rsidRP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42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1428D" w:rsidRPr="0075699B" w14:paraId="4C1775A0" w14:textId="77777777" w:rsidTr="0041690C">
        <w:trPr>
          <w:trHeight w:val="263"/>
          <w:tblHeader/>
        </w:trPr>
        <w:tc>
          <w:tcPr>
            <w:tcW w:w="3420" w:type="dxa"/>
          </w:tcPr>
          <w:p w14:paraId="09644172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F7998" w14:textId="77777777" w:rsidR="0091428D" w:rsidRPr="0075699B" w:rsidRDefault="0091428D" w:rsidP="00D63EC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658AB7D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tcBorders>
              <w:bottom w:val="single" w:sz="4" w:space="0" w:color="auto"/>
            </w:tcBorders>
            <w:vAlign w:val="bottom"/>
          </w:tcPr>
          <w:p w14:paraId="52B7AA22" w14:textId="77777777" w:rsidR="0091428D" w:rsidRPr="001F42F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1" w:type="dxa"/>
          </w:tcPr>
          <w:p w14:paraId="6B06BE61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7CC27BE2" w14:textId="77777777" w:rsidR="0091428D" w:rsidRPr="0075699B" w:rsidRDefault="0091428D" w:rsidP="00D63ECB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428D" w:rsidRPr="0075699B" w14:paraId="19CBF166" w14:textId="77777777" w:rsidTr="0041690C">
        <w:trPr>
          <w:trHeight w:val="828"/>
          <w:tblHeader/>
        </w:trPr>
        <w:tc>
          <w:tcPr>
            <w:tcW w:w="3420" w:type="dxa"/>
          </w:tcPr>
          <w:p w14:paraId="3B0863F3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EF3F89" w14:textId="77777777" w:rsidR="0091428D" w:rsidRDefault="0091428D" w:rsidP="00A35C5F">
            <w:pPr>
              <w:tabs>
                <w:tab w:val="clear" w:pos="6322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46557F1" w14:textId="77777777" w:rsidR="0091428D" w:rsidRPr="0075699B" w:rsidRDefault="0091428D" w:rsidP="00D63EC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  <w:vAlign w:val="bottom"/>
          </w:tcPr>
          <w:p w14:paraId="2EEB84FB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594F27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93E46F6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</w:tcPr>
          <w:p w14:paraId="55352342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2967749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</w:tcPr>
          <w:p w14:paraId="116B2355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6373870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F7D023F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1428D" w:rsidRPr="0075699B" w14:paraId="053FCEEC" w14:textId="77777777" w:rsidTr="0041690C">
        <w:trPr>
          <w:tblHeader/>
        </w:trPr>
        <w:tc>
          <w:tcPr>
            <w:tcW w:w="3420" w:type="dxa"/>
          </w:tcPr>
          <w:p w14:paraId="3FF8869C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C50DD1F" w14:textId="77777777" w:rsidR="0091428D" w:rsidRPr="00C51820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28D" w:rsidRPr="0075699B" w14:paraId="561E78D6" w14:textId="77777777" w:rsidTr="0041690C">
        <w:tc>
          <w:tcPr>
            <w:tcW w:w="3420" w:type="dxa"/>
          </w:tcPr>
          <w:p w14:paraId="7BF1F358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0C117F57" w14:textId="77777777" w:rsidR="0091428D" w:rsidRPr="00A35C5F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4EF690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E55B080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861158F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F8500EA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C80F569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A53A645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28D" w:rsidRPr="00C719A1" w14:paraId="47C85973" w14:textId="77777777" w:rsidTr="0041690C">
        <w:tc>
          <w:tcPr>
            <w:tcW w:w="3420" w:type="dxa"/>
          </w:tcPr>
          <w:p w14:paraId="6A0E866D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4A47F7E3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13,289</w:t>
            </w:r>
          </w:p>
        </w:tc>
        <w:tc>
          <w:tcPr>
            <w:tcW w:w="271" w:type="dxa"/>
          </w:tcPr>
          <w:p w14:paraId="45FD95B5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C651D38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(6,068)</w:t>
            </w:r>
          </w:p>
        </w:tc>
        <w:tc>
          <w:tcPr>
            <w:tcW w:w="271" w:type="dxa"/>
          </w:tcPr>
          <w:p w14:paraId="3E1EA65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8E12064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A477AB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38F9EB5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7,221</w:t>
            </w:r>
          </w:p>
        </w:tc>
      </w:tr>
      <w:tr w:rsidR="0091428D" w:rsidRPr="00C719A1" w14:paraId="30D5C07F" w14:textId="77777777" w:rsidTr="0041690C">
        <w:tc>
          <w:tcPr>
            <w:tcW w:w="3420" w:type="dxa"/>
          </w:tcPr>
          <w:p w14:paraId="6C1C667E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1894E830" w14:textId="77777777" w:rsidR="0091428D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239C2905" w14:textId="00734D5E" w:rsidR="0091428D" w:rsidRPr="000A69EC" w:rsidRDefault="00104637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271" w:type="dxa"/>
          </w:tcPr>
          <w:p w14:paraId="38DE6568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6E51049" w14:textId="77777777" w:rsidR="0091428D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CAEA1A0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1" w:type="dxa"/>
          </w:tcPr>
          <w:p w14:paraId="327B608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233CA81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7EC8310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76CF29A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9A3C61B" w14:textId="77777777" w:rsidR="0091428D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3AF3AA37" w14:textId="7F3DD272" w:rsidR="0091428D" w:rsidRPr="000A69EC" w:rsidRDefault="00FE049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567</w:t>
            </w:r>
          </w:p>
        </w:tc>
      </w:tr>
      <w:tr w:rsidR="0091428D" w:rsidRPr="00C719A1" w14:paraId="08AC2A93" w14:textId="77777777" w:rsidTr="0041690C">
        <w:tc>
          <w:tcPr>
            <w:tcW w:w="3420" w:type="dxa"/>
          </w:tcPr>
          <w:p w14:paraId="13468AAD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1442CDB7" w14:textId="77777777" w:rsidR="0091428D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61DAA82A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271" w:type="dxa"/>
          </w:tcPr>
          <w:p w14:paraId="1C72466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7047E0A" w14:textId="77777777" w:rsidR="0091428D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264398C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24,112</w:t>
            </w:r>
          </w:p>
        </w:tc>
        <w:tc>
          <w:tcPr>
            <w:tcW w:w="271" w:type="dxa"/>
          </w:tcPr>
          <w:p w14:paraId="4A0089A0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1AC89D5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3306787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30073E6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36AE778" w14:textId="77777777" w:rsidR="0091428D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073EA0D1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28,195</w:t>
            </w:r>
          </w:p>
        </w:tc>
      </w:tr>
      <w:tr w:rsidR="0091428D" w:rsidRPr="00C719A1" w14:paraId="263AC075" w14:textId="77777777" w:rsidTr="0041690C">
        <w:tc>
          <w:tcPr>
            <w:tcW w:w="3420" w:type="dxa"/>
          </w:tcPr>
          <w:p w14:paraId="62808B37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7869B217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20,811</w:t>
            </w:r>
          </w:p>
        </w:tc>
        <w:tc>
          <w:tcPr>
            <w:tcW w:w="271" w:type="dxa"/>
          </w:tcPr>
          <w:p w14:paraId="09E218E4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1E1921C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(18,167)</w:t>
            </w:r>
          </w:p>
        </w:tc>
        <w:tc>
          <w:tcPr>
            <w:tcW w:w="271" w:type="dxa"/>
          </w:tcPr>
          <w:p w14:paraId="05AF0741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B5FC3E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E9A8FC5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A8A49B6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</w:tr>
      <w:tr w:rsidR="0091428D" w:rsidRPr="00C719A1" w14:paraId="512454FC" w14:textId="77777777" w:rsidTr="0041690C">
        <w:tc>
          <w:tcPr>
            <w:tcW w:w="3420" w:type="dxa"/>
          </w:tcPr>
          <w:p w14:paraId="36F60D5D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186B7FDB" w14:textId="77777777" w:rsidR="0091428D" w:rsidRDefault="0091428D" w:rsidP="00A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6F14AA94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65,798</w:t>
            </w:r>
          </w:p>
        </w:tc>
        <w:tc>
          <w:tcPr>
            <w:tcW w:w="271" w:type="dxa"/>
          </w:tcPr>
          <w:p w14:paraId="06E0EE8C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E2C3138" w14:textId="77777777" w:rsidR="0091428D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06932AD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71" w:type="dxa"/>
          </w:tcPr>
          <w:p w14:paraId="5EC9B7B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9AC3E5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B5A288A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CD23C2E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85B88E7" w14:textId="77777777" w:rsidR="0091428D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A9FD7BE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66,474</w:t>
            </w:r>
          </w:p>
        </w:tc>
      </w:tr>
      <w:tr w:rsidR="0091428D" w:rsidRPr="00C719A1" w14:paraId="3B69C3E8" w14:textId="77777777" w:rsidTr="0041690C">
        <w:tc>
          <w:tcPr>
            <w:tcW w:w="3420" w:type="dxa"/>
          </w:tcPr>
          <w:p w14:paraId="79DD33E4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361CA4B2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3E705A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0D17C7D" w14:textId="7773304A" w:rsidR="0091428D" w:rsidRPr="000A69EC" w:rsidRDefault="006B7984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143,244</w:t>
            </w:r>
          </w:p>
        </w:tc>
        <w:tc>
          <w:tcPr>
            <w:tcW w:w="271" w:type="dxa"/>
          </w:tcPr>
          <w:p w14:paraId="0FA19B8F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5D96FC0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1A0F86F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7679270" w14:textId="70ACE767" w:rsidR="0091428D" w:rsidRPr="000A69EC" w:rsidRDefault="006B7984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143,244</w:t>
            </w:r>
          </w:p>
        </w:tc>
      </w:tr>
      <w:tr w:rsidR="0091428D" w:rsidRPr="00C719A1" w14:paraId="25E202E0" w14:textId="77777777" w:rsidTr="0041690C">
        <w:tc>
          <w:tcPr>
            <w:tcW w:w="3420" w:type="dxa"/>
          </w:tcPr>
          <w:p w14:paraId="638D605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41B6BBC2" w14:textId="77777777" w:rsidR="0091428D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1A4DD181" w14:textId="2A141FAF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899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66AF50A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0475CCB" w14:textId="77777777" w:rsidR="0091428D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CBFC1A0" w14:textId="77777777" w:rsidR="0091428D" w:rsidRPr="000A69EC" w:rsidRDefault="0091428D" w:rsidP="00EB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373BD7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A393E3F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115EEED" w14:textId="2D8FB975" w:rsidR="0091428D" w:rsidRPr="000A69EC" w:rsidRDefault="00104637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  <w:r w:rsidR="0091428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43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17BAD46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0B33298" w14:textId="77777777" w:rsidR="0091428D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35A8C032" w14:textId="0AF688BF" w:rsidR="0091428D" w:rsidRPr="000A69EC" w:rsidRDefault="00104637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428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53</w:t>
            </w:r>
            <w:r w:rsidR="00FE0499" w:rsidRPr="00FE049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1690C" w:rsidRPr="00C719A1" w14:paraId="12AF3FEB" w14:textId="77777777" w:rsidTr="0041690C">
        <w:tc>
          <w:tcPr>
            <w:tcW w:w="3420" w:type="dxa"/>
          </w:tcPr>
          <w:p w14:paraId="3F6ADCEF" w14:textId="411F3C3F" w:rsidR="0041690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01AA9C5D" w14:textId="454B9E6F" w:rsidR="0041690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093D3F9B" w14:textId="77777777" w:rsidR="0041690C" w:rsidRPr="000A69E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DBDCA0C" w14:textId="0109DFC5" w:rsidR="0041690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71" w:type="dxa"/>
          </w:tcPr>
          <w:p w14:paraId="44FCE353" w14:textId="77777777" w:rsidR="0041690C" w:rsidRPr="000A69E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4A9C1DB" w14:textId="72DA3B11" w:rsidR="0041690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F7EB07E" w14:textId="77777777" w:rsidR="0041690C" w:rsidRPr="000A69EC" w:rsidRDefault="0041690C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A45CBFB" w14:textId="3918E55A" w:rsidR="0041690C" w:rsidRDefault="0041690C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1428D" w:rsidRPr="00C719A1" w14:paraId="3E3CECE9" w14:textId="77777777" w:rsidTr="003F6F7B">
        <w:tc>
          <w:tcPr>
            <w:tcW w:w="3420" w:type="dxa"/>
          </w:tcPr>
          <w:p w14:paraId="6A951481" w14:textId="77777777" w:rsidR="0091428D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407D7D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19,560</w:t>
            </w:r>
          </w:p>
        </w:tc>
        <w:tc>
          <w:tcPr>
            <w:tcW w:w="271" w:type="dxa"/>
          </w:tcPr>
          <w:p w14:paraId="691B2270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105109B" w14:textId="77777777" w:rsidR="0091428D" w:rsidRPr="000A69EC" w:rsidRDefault="0091428D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1" w:type="dxa"/>
          </w:tcPr>
          <w:p w14:paraId="4A5AF60E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E9E5892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BB89894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3C240CE" w14:textId="77777777" w:rsidR="0091428D" w:rsidRPr="000A69EC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20,435</w:t>
            </w:r>
          </w:p>
        </w:tc>
      </w:tr>
      <w:tr w:rsidR="0091428D" w:rsidRPr="00C719A1" w14:paraId="768E9981" w14:textId="77777777" w:rsidTr="003F6F7B">
        <w:tc>
          <w:tcPr>
            <w:tcW w:w="3420" w:type="dxa"/>
          </w:tcPr>
          <w:p w14:paraId="42598AD3" w14:textId="77777777" w:rsidR="0091428D" w:rsidRPr="00C719A1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F94E0" w14:textId="389F25BC" w:rsidR="0091428D" w:rsidRPr="000A69EC" w:rsidRDefault="00104637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94</w:t>
            </w:r>
            <w:r w:rsidR="009142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71" w:type="dxa"/>
          </w:tcPr>
          <w:p w14:paraId="3C6F0F25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A4DA02" w14:textId="1B3F8CA0" w:rsidR="0091428D" w:rsidRPr="000A69EC" w:rsidRDefault="00104637" w:rsidP="00416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153</w:t>
            </w:r>
            <w:r w:rsidR="009142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71" w:type="dxa"/>
          </w:tcPr>
          <w:p w14:paraId="4E4C3F3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E22F00F" w14:textId="5CA78479" w:rsidR="0091428D" w:rsidRPr="000A69EC" w:rsidRDefault="00104637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9142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="00FE0499"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7D6054AD" w14:textId="77777777" w:rsidR="0091428D" w:rsidRPr="000A69EC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39D59E5" w14:textId="20C0F50B" w:rsidR="0091428D" w:rsidRPr="000A69EC" w:rsidRDefault="00104637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251</w:t>
            </w:r>
            <w:r w:rsidR="009142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  <w:r w:rsidR="00FE0499"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</w:tbl>
    <w:p w14:paraId="04AA1C3E" w14:textId="568E6405" w:rsidR="0091428D" w:rsidRDefault="0091428D">
      <w:pPr>
        <w:rPr>
          <w:cs/>
        </w:rPr>
      </w:pPr>
    </w:p>
    <w:p w14:paraId="2F9FFEF7" w14:textId="77777777" w:rsidR="0091428D" w:rsidRDefault="009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2"/>
        <w:gridCol w:w="1498"/>
        <w:gridCol w:w="360"/>
        <w:gridCol w:w="1260"/>
        <w:gridCol w:w="271"/>
        <w:gridCol w:w="1343"/>
        <w:gridCol w:w="6"/>
        <w:gridCol w:w="267"/>
        <w:gridCol w:w="6"/>
        <w:gridCol w:w="1347"/>
      </w:tblGrid>
      <w:tr w:rsidR="00026DF9" w:rsidRPr="0075699B" w14:paraId="021294CA" w14:textId="77777777" w:rsidTr="00977ECF">
        <w:trPr>
          <w:trHeight w:val="70"/>
          <w:tblHeader/>
        </w:trPr>
        <w:tc>
          <w:tcPr>
            <w:tcW w:w="3182" w:type="dxa"/>
          </w:tcPr>
          <w:p w14:paraId="184644B3" w14:textId="77777777" w:rsidR="00026DF9" w:rsidRPr="009A3B0C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58" w:type="dxa"/>
            <w:gridSpan w:val="9"/>
            <w:vAlign w:val="bottom"/>
          </w:tcPr>
          <w:p w14:paraId="5AC63CAD" w14:textId="575251F5" w:rsidR="00026DF9" w:rsidRPr="009A3B0C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cs/>
              </w:rPr>
            </w:pPr>
            <w:r w:rsidRPr="009A3B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F42FB" w:rsidRPr="0075699B" w14:paraId="3FC5417E" w14:textId="77777777" w:rsidTr="00977ECF">
        <w:trPr>
          <w:trHeight w:val="263"/>
          <w:tblHeader/>
        </w:trPr>
        <w:tc>
          <w:tcPr>
            <w:tcW w:w="3182" w:type="dxa"/>
          </w:tcPr>
          <w:p w14:paraId="1DE2B7FE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  <w:vMerge w:val="restart"/>
            <w:vAlign w:val="bottom"/>
          </w:tcPr>
          <w:p w14:paraId="1DB93E01" w14:textId="77777777" w:rsidR="001F42FB" w:rsidRDefault="001F42FB" w:rsidP="00977ECF">
            <w:pPr>
              <w:ind w:left="-124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645664B" w14:textId="79161319" w:rsidR="001F42FB" w:rsidRDefault="003E5BB7" w:rsidP="00977ECF">
            <w:pPr>
              <w:ind w:left="-124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1F42F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กรกฎาคม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62</w:t>
            </w:r>
          </w:p>
          <w:p w14:paraId="358CE704" w14:textId="6D3D5E68" w:rsidR="001F42FB" w:rsidRPr="0075699B" w:rsidRDefault="001F42FB" w:rsidP="00977ECF">
            <w:pPr>
              <w:ind w:left="-124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360" w:type="dxa"/>
            <w:vAlign w:val="bottom"/>
          </w:tcPr>
          <w:p w14:paraId="79874FC1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4" w:type="dxa"/>
            <w:gridSpan w:val="3"/>
            <w:tcBorders>
              <w:bottom w:val="single" w:sz="4" w:space="0" w:color="auto"/>
            </w:tcBorders>
            <w:vAlign w:val="bottom"/>
          </w:tcPr>
          <w:p w14:paraId="570B8E02" w14:textId="1E114950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681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3" w:type="dxa"/>
            <w:gridSpan w:val="2"/>
          </w:tcPr>
          <w:p w14:paraId="7153B5F8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378E3BB" w14:textId="77777777" w:rsidR="001F42FB" w:rsidRPr="0075699B" w:rsidRDefault="001F42FB" w:rsidP="001F42FB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6DF9" w:rsidRPr="0075699B" w14:paraId="43C6F0B9" w14:textId="77777777" w:rsidTr="00977ECF">
        <w:trPr>
          <w:trHeight w:val="828"/>
          <w:tblHeader/>
        </w:trPr>
        <w:tc>
          <w:tcPr>
            <w:tcW w:w="3182" w:type="dxa"/>
          </w:tcPr>
          <w:p w14:paraId="0D6E6055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8" w:type="dxa"/>
            <w:vMerge/>
            <w:vAlign w:val="bottom"/>
          </w:tcPr>
          <w:p w14:paraId="5E726363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5BA3E1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AAE38E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E878E1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7235B8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</w:tcPr>
          <w:p w14:paraId="4E838F7C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824785E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gridSpan w:val="2"/>
          </w:tcPr>
          <w:p w14:paraId="1A2A6C57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88B164D" w14:textId="77777777" w:rsidR="00026DF9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E379DD" w14:textId="77EBAFF3" w:rsidR="00026DF9" w:rsidRPr="0075699B" w:rsidRDefault="003E5BB7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026D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</w:t>
            </w:r>
          </w:p>
        </w:tc>
      </w:tr>
      <w:tr w:rsidR="00026DF9" w:rsidRPr="0075699B" w14:paraId="21FFE6F6" w14:textId="77777777" w:rsidTr="00977ECF">
        <w:trPr>
          <w:tblHeader/>
        </w:trPr>
        <w:tc>
          <w:tcPr>
            <w:tcW w:w="3182" w:type="dxa"/>
          </w:tcPr>
          <w:p w14:paraId="420DB017" w14:textId="77777777" w:rsidR="00026DF9" w:rsidRPr="0075699B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8" w:type="dxa"/>
            <w:gridSpan w:val="9"/>
          </w:tcPr>
          <w:p w14:paraId="222935C1" w14:textId="77777777" w:rsidR="00026DF9" w:rsidRPr="00C51820" w:rsidRDefault="00026DF9" w:rsidP="00754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DF9" w:rsidRPr="0075699B" w14:paraId="4A4A0B20" w14:textId="77777777" w:rsidTr="00977ECF">
        <w:tc>
          <w:tcPr>
            <w:tcW w:w="3182" w:type="dxa"/>
          </w:tcPr>
          <w:p w14:paraId="714C2788" w14:textId="6ED8B304" w:rsidR="00026DF9" w:rsidRPr="0075699B" w:rsidRDefault="00026DF9" w:rsidP="0091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9142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(หนี้สิน)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9142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498" w:type="dxa"/>
            <w:vAlign w:val="bottom"/>
          </w:tcPr>
          <w:p w14:paraId="11958724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06E37F0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4AD16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450CFA1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B3A1487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0E324BFF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A9A3E05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DF9" w:rsidRPr="00C719A1" w14:paraId="1812AF73" w14:textId="77777777" w:rsidTr="00977ECF">
        <w:tc>
          <w:tcPr>
            <w:tcW w:w="3182" w:type="dxa"/>
          </w:tcPr>
          <w:p w14:paraId="1599A524" w14:textId="77777777" w:rsidR="00026DF9" w:rsidRPr="0075699B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8" w:type="dxa"/>
            <w:vAlign w:val="bottom"/>
          </w:tcPr>
          <w:p w14:paraId="426119BD" w14:textId="25334DA4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7,122</w:t>
            </w:r>
          </w:p>
        </w:tc>
        <w:tc>
          <w:tcPr>
            <w:tcW w:w="360" w:type="dxa"/>
            <w:vAlign w:val="bottom"/>
          </w:tcPr>
          <w:p w14:paraId="22254253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E3BC1" w14:textId="49557BAD" w:rsidR="00026DF9" w:rsidRPr="00026DF9" w:rsidRDefault="00026DF9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6,16</w:t>
            </w:r>
            <w:r w:rsidR="00D2273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bottom"/>
          </w:tcPr>
          <w:p w14:paraId="41F7072C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CDAF555" w14:textId="5CBDF3FC" w:rsidR="00026DF9" w:rsidRPr="00026DF9" w:rsidRDefault="00026DF9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37028942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7587879" w14:textId="2E3A565C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13,28</w:t>
            </w:r>
            <w:r w:rsidR="00D2273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26DF9" w:rsidRPr="00C719A1" w14:paraId="45875AB6" w14:textId="77777777" w:rsidTr="00977ECF">
        <w:tc>
          <w:tcPr>
            <w:tcW w:w="3182" w:type="dxa"/>
          </w:tcPr>
          <w:p w14:paraId="1FE17B10" w14:textId="0C1F105B" w:rsidR="00026DF9" w:rsidRPr="0075699B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</w:t>
            </w:r>
            <w:r w:rsidR="00E27656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98" w:type="dxa"/>
            <w:vAlign w:val="bottom"/>
          </w:tcPr>
          <w:p w14:paraId="283AD5B4" w14:textId="58E7993F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4,222</w:t>
            </w:r>
          </w:p>
        </w:tc>
        <w:tc>
          <w:tcPr>
            <w:tcW w:w="360" w:type="dxa"/>
            <w:vAlign w:val="bottom"/>
          </w:tcPr>
          <w:p w14:paraId="74251967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4C7B67" w14:textId="31183F1B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1" w:type="dxa"/>
            <w:vAlign w:val="bottom"/>
          </w:tcPr>
          <w:p w14:paraId="67270957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F9E3029" w14:textId="65E49933" w:rsidR="00026DF9" w:rsidRPr="00026DF9" w:rsidRDefault="00026DF9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2AA81C4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241131E" w14:textId="6AABB80F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</w:tr>
      <w:tr w:rsidR="00026DF9" w:rsidRPr="00C719A1" w14:paraId="0A807D17" w14:textId="77777777" w:rsidTr="00977ECF">
        <w:tc>
          <w:tcPr>
            <w:tcW w:w="3182" w:type="dxa"/>
          </w:tcPr>
          <w:p w14:paraId="74AFD8D9" w14:textId="77777777" w:rsidR="00026DF9" w:rsidRPr="0075699B" w:rsidRDefault="00026DF9" w:rsidP="0068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498" w:type="dxa"/>
            <w:vAlign w:val="bottom"/>
          </w:tcPr>
          <w:p w14:paraId="191EE9C8" w14:textId="3BBA485F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4,347</w:t>
            </w:r>
          </w:p>
        </w:tc>
        <w:tc>
          <w:tcPr>
            <w:tcW w:w="360" w:type="dxa"/>
            <w:vAlign w:val="bottom"/>
          </w:tcPr>
          <w:p w14:paraId="51FB5554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054FC8" w14:textId="1E1B6ECF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271" w:type="dxa"/>
            <w:vAlign w:val="bottom"/>
          </w:tcPr>
          <w:p w14:paraId="10D28473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72FEC9E" w14:textId="6F3A1BF2" w:rsidR="00026DF9" w:rsidRPr="00026DF9" w:rsidRDefault="00026DF9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4955620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7015AC50" w14:textId="29305395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026DF9" w:rsidRPr="00C719A1" w14:paraId="4A8393AD" w14:textId="77777777" w:rsidTr="00977ECF">
        <w:tc>
          <w:tcPr>
            <w:tcW w:w="3182" w:type="dxa"/>
          </w:tcPr>
          <w:p w14:paraId="67E241D6" w14:textId="6C8E9DCC" w:rsidR="00026DF9" w:rsidRPr="0075699B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498" w:type="dxa"/>
            <w:vAlign w:val="bottom"/>
          </w:tcPr>
          <w:p w14:paraId="6E0496F7" w14:textId="0B394792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26DF9">
              <w:rPr>
                <w:rFonts w:asciiTheme="majorBidi" w:hAnsiTheme="majorBidi" w:cstheme="majorBidi"/>
                <w:sz w:val="30"/>
                <w:szCs w:val="30"/>
              </w:rPr>
              <w:t>,244</w:t>
            </w:r>
          </w:p>
        </w:tc>
        <w:tc>
          <w:tcPr>
            <w:tcW w:w="360" w:type="dxa"/>
            <w:vAlign w:val="bottom"/>
          </w:tcPr>
          <w:p w14:paraId="412074F8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343606" w14:textId="3DA17946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(4,433)</w:t>
            </w:r>
          </w:p>
        </w:tc>
        <w:tc>
          <w:tcPr>
            <w:tcW w:w="271" w:type="dxa"/>
            <w:vAlign w:val="bottom"/>
          </w:tcPr>
          <w:p w14:paraId="0F093530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F4A1DF8" w14:textId="4BFD34B4" w:rsidR="00026DF9" w:rsidRPr="00026DF9" w:rsidRDefault="00026DF9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96CA164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27783B31" w14:textId="452E39D5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20,811</w:t>
            </w:r>
          </w:p>
        </w:tc>
      </w:tr>
      <w:tr w:rsidR="00026DF9" w:rsidRPr="00C719A1" w14:paraId="6F89A53E" w14:textId="77777777" w:rsidTr="00977ECF">
        <w:tc>
          <w:tcPr>
            <w:tcW w:w="3182" w:type="dxa"/>
          </w:tcPr>
          <w:p w14:paraId="34C53BA0" w14:textId="7B2626B1" w:rsidR="00026DF9" w:rsidRPr="0075699B" w:rsidRDefault="00026DF9" w:rsidP="00AC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AC267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98" w:type="dxa"/>
            <w:vAlign w:val="bottom"/>
          </w:tcPr>
          <w:p w14:paraId="0D8D328F" w14:textId="182A45B1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63,482</w:t>
            </w:r>
          </w:p>
        </w:tc>
        <w:tc>
          <w:tcPr>
            <w:tcW w:w="360" w:type="dxa"/>
            <w:vAlign w:val="bottom"/>
          </w:tcPr>
          <w:p w14:paraId="7CD94BB9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3AE5C1" w14:textId="74520257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1" w:type="dxa"/>
            <w:vAlign w:val="bottom"/>
          </w:tcPr>
          <w:p w14:paraId="698CE62B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D66DD48" w14:textId="2EB7EF3E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  <w:tc>
          <w:tcPr>
            <w:tcW w:w="273" w:type="dxa"/>
            <w:gridSpan w:val="2"/>
            <w:vAlign w:val="bottom"/>
          </w:tcPr>
          <w:p w14:paraId="4E43EEF1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F3280F3" w14:textId="298DCDD4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26DF9">
              <w:rPr>
                <w:rFonts w:asciiTheme="majorBidi" w:hAnsiTheme="majorBidi" w:cstheme="majorBidi"/>
                <w:sz w:val="30"/>
                <w:szCs w:val="30"/>
              </w:rPr>
              <w:t>,798</w:t>
            </w:r>
          </w:p>
        </w:tc>
      </w:tr>
      <w:tr w:rsidR="0091428D" w:rsidRPr="0075699B" w14:paraId="735EFB3C" w14:textId="77777777" w:rsidTr="00977ECF">
        <w:tc>
          <w:tcPr>
            <w:tcW w:w="3182" w:type="dxa"/>
          </w:tcPr>
          <w:p w14:paraId="3213C3AD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98" w:type="dxa"/>
            <w:vAlign w:val="bottom"/>
          </w:tcPr>
          <w:p w14:paraId="3B469E36" w14:textId="77777777" w:rsidR="0091428D" w:rsidRPr="00A66B17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(13,467)</w:t>
            </w:r>
          </w:p>
        </w:tc>
        <w:tc>
          <w:tcPr>
            <w:tcW w:w="360" w:type="dxa"/>
            <w:vAlign w:val="bottom"/>
          </w:tcPr>
          <w:p w14:paraId="1F3059B5" w14:textId="77777777" w:rsidR="0091428D" w:rsidRPr="00A66B17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EE314C" w14:textId="77777777" w:rsidR="0091428D" w:rsidRPr="00A66B17" w:rsidRDefault="0091428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78E60174" w14:textId="77777777" w:rsidR="0091428D" w:rsidRPr="00A66B17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AD2BEF8" w14:textId="77777777" w:rsidR="0091428D" w:rsidRPr="00A66B17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273" w:type="dxa"/>
            <w:gridSpan w:val="2"/>
            <w:vAlign w:val="bottom"/>
          </w:tcPr>
          <w:p w14:paraId="71F5056F" w14:textId="77777777" w:rsidR="0091428D" w:rsidRPr="00A66B17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FDE6F41" w14:textId="77777777" w:rsidR="0091428D" w:rsidRPr="00A66B17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sz w:val="30"/>
                <w:szCs w:val="30"/>
              </w:rPr>
              <w:t>,783)</w:t>
            </w:r>
          </w:p>
        </w:tc>
      </w:tr>
      <w:tr w:rsidR="0091428D" w:rsidRPr="0075699B" w14:paraId="54F33DEE" w14:textId="77777777" w:rsidTr="00977ECF">
        <w:tc>
          <w:tcPr>
            <w:tcW w:w="3182" w:type="dxa"/>
          </w:tcPr>
          <w:p w14:paraId="65A53D62" w14:textId="77777777" w:rsidR="0091428D" w:rsidRPr="0075699B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8" w:type="dxa"/>
            <w:vAlign w:val="bottom"/>
          </w:tcPr>
          <w:p w14:paraId="0F30D223" w14:textId="77777777" w:rsidR="0091428D" w:rsidRPr="00A66B17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(38,373)</w:t>
            </w:r>
          </w:p>
        </w:tc>
        <w:tc>
          <w:tcPr>
            <w:tcW w:w="360" w:type="dxa"/>
            <w:vAlign w:val="bottom"/>
          </w:tcPr>
          <w:p w14:paraId="5EFA5404" w14:textId="77777777" w:rsidR="0091428D" w:rsidRPr="00A66B17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760C59" w14:textId="77777777" w:rsidR="0091428D" w:rsidRPr="00A66B17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10,249</w:t>
            </w:r>
          </w:p>
        </w:tc>
        <w:tc>
          <w:tcPr>
            <w:tcW w:w="271" w:type="dxa"/>
            <w:vAlign w:val="bottom"/>
          </w:tcPr>
          <w:p w14:paraId="7FC48593" w14:textId="77777777" w:rsidR="0091428D" w:rsidRPr="00A66B17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145510A" w14:textId="77777777" w:rsidR="0091428D" w:rsidRPr="00A66B17" w:rsidRDefault="0091428D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4B42B131" w14:textId="77777777" w:rsidR="0091428D" w:rsidRPr="00A66B17" w:rsidRDefault="0091428D" w:rsidP="00D6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894865B" w14:textId="77777777" w:rsidR="0091428D" w:rsidRPr="00A66B17" w:rsidRDefault="0091428D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sz w:val="30"/>
                <w:szCs w:val="30"/>
              </w:rPr>
              <w:t>(28,124)</w:t>
            </w:r>
          </w:p>
        </w:tc>
      </w:tr>
      <w:tr w:rsidR="00026DF9" w:rsidRPr="00C719A1" w14:paraId="03012D4E" w14:textId="77777777" w:rsidTr="003F6F7B">
        <w:tc>
          <w:tcPr>
            <w:tcW w:w="3182" w:type="dxa"/>
          </w:tcPr>
          <w:p w14:paraId="0E9539DB" w14:textId="77777777" w:rsid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DD943A1" w14:textId="07A179F4" w:rsidR="00026DF9" w:rsidRPr="00026DF9" w:rsidRDefault="00026DF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12,649</w:t>
            </w:r>
          </w:p>
        </w:tc>
        <w:tc>
          <w:tcPr>
            <w:tcW w:w="360" w:type="dxa"/>
            <w:vAlign w:val="bottom"/>
          </w:tcPr>
          <w:p w14:paraId="63042C63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27B4F2" w14:textId="2661B3A1" w:rsidR="00026DF9" w:rsidRPr="00026DF9" w:rsidRDefault="00D2273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6,911</w:t>
            </w:r>
          </w:p>
        </w:tc>
        <w:tc>
          <w:tcPr>
            <w:tcW w:w="271" w:type="dxa"/>
            <w:vAlign w:val="bottom"/>
          </w:tcPr>
          <w:p w14:paraId="38557FBB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bottom"/>
          </w:tcPr>
          <w:p w14:paraId="4311FE47" w14:textId="21A0F00C" w:rsidR="00026DF9" w:rsidRPr="00026DF9" w:rsidRDefault="00026DF9" w:rsidP="00F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26D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2454BF5D" w14:textId="77777777" w:rsidR="00026DF9" w:rsidRPr="00026DF9" w:rsidRDefault="00026DF9" w:rsidP="00026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3E16E5" w14:textId="595B8E36" w:rsidR="00026DF9" w:rsidRPr="00026DF9" w:rsidRDefault="00D22739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2975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1F42FB" w:rsidRPr="0075699B" w14:paraId="4CCCC7B1" w14:textId="77777777" w:rsidTr="003F6F7B">
        <w:tc>
          <w:tcPr>
            <w:tcW w:w="3182" w:type="dxa"/>
          </w:tcPr>
          <w:p w14:paraId="2A102288" w14:textId="77777777" w:rsidR="001F42FB" w:rsidRPr="0075699B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98E34" w14:textId="1E8D1CE7" w:rsidR="001F42FB" w:rsidRPr="00A66B17" w:rsidRDefault="001F42FB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,226</w:t>
            </w:r>
          </w:p>
        </w:tc>
        <w:tc>
          <w:tcPr>
            <w:tcW w:w="360" w:type="dxa"/>
            <w:vAlign w:val="bottom"/>
          </w:tcPr>
          <w:p w14:paraId="31A12FB7" w14:textId="77777777"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05C9F" w14:textId="187E9084" w:rsidR="001F42FB" w:rsidRPr="00A66B17" w:rsidRDefault="001F42FB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bottom"/>
          </w:tcPr>
          <w:p w14:paraId="7BDDEAC4" w14:textId="77777777"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46B73" w14:textId="111C8E1B" w:rsidR="001F42FB" w:rsidRPr="00A66B17" w:rsidRDefault="001F42FB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297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3" w:type="dxa"/>
            <w:gridSpan w:val="2"/>
            <w:vAlign w:val="bottom"/>
          </w:tcPr>
          <w:p w14:paraId="721AD332" w14:textId="77777777" w:rsidR="001F42FB" w:rsidRPr="00A66B17" w:rsidRDefault="001F42FB" w:rsidP="001F4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51CC1" w14:textId="57ACC0A4" w:rsidR="001F42FB" w:rsidRPr="00A66B17" w:rsidRDefault="001F42FB" w:rsidP="00977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94,07</w:t>
            </w:r>
            <w:r w:rsidR="00910D82" w:rsidRPr="00910D8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</w:tr>
    </w:tbl>
    <w:p w14:paraId="69F09FDF" w14:textId="77777777" w:rsidR="00A66B17" w:rsidRPr="00713213" w:rsidRDefault="00A66B17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1FAF9F89" w14:textId="77777777" w:rsidR="0091428D" w:rsidRDefault="009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E7CC4EE" w14:textId="323FF27E" w:rsidR="00CE7899" w:rsidRDefault="00CE7899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6111C3">
        <w:rPr>
          <w:rFonts w:ascii="Angsana New" w:hAnsi="Angsana New"/>
          <w:b/>
          <w:bCs/>
          <w:sz w:val="30"/>
          <w:szCs w:val="30"/>
        </w:rPr>
        <w:t>2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 w:rsidR="006111C3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CB0C3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64954DE1" w14:textId="4ED9ABFF" w:rsidR="00CE7899" w:rsidRPr="0091428D" w:rsidRDefault="00CE7899" w:rsidP="009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FA827C3" w14:textId="60B366E7" w:rsidR="00CE7899" w:rsidRDefault="009D45FC" w:rsidP="008C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="00657DE5">
        <w:rPr>
          <w:rFonts w:ascii="Angsana New" w:hAnsi="Angsana New" w:hint="cs"/>
          <w:sz w:val="30"/>
          <w:szCs w:val="30"/>
          <w:cs/>
        </w:rPr>
        <w:t>กำไรต่อหุ้น</w:t>
      </w:r>
      <w:r w:rsidR="00EB1D17">
        <w:rPr>
          <w:rFonts w:ascii="Angsana New" w:hAnsi="Angsana New" w:hint="cs"/>
          <w:sz w:val="30"/>
          <w:szCs w:val="30"/>
          <w:cs/>
        </w:rPr>
        <w:t>ขั้น</w:t>
      </w:r>
      <w:r w:rsidR="00657DE5">
        <w:rPr>
          <w:rFonts w:ascii="Angsana New" w:hAnsi="Angsana New" w:hint="cs"/>
          <w:sz w:val="30"/>
          <w:szCs w:val="30"/>
          <w:cs/>
        </w:rPr>
        <w:t xml:space="preserve">พื้นฐานสำหรับปีสิ้นสุดวันที่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657DE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  <w:r w:rsidR="0091428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04637" w:rsidRPr="00104637">
        <w:rPr>
          <w:rFonts w:ascii="Angsana New" w:hAnsi="Angsana New" w:hint="cs"/>
          <w:sz w:val="30"/>
          <w:szCs w:val="30"/>
        </w:rPr>
        <w:t>2563</w:t>
      </w:r>
      <w:r w:rsidR="00657DE5">
        <w:rPr>
          <w:rFonts w:ascii="Angsana New" w:hAnsi="Angsana New" w:hint="cs"/>
          <w:sz w:val="30"/>
          <w:szCs w:val="30"/>
          <w:cs/>
        </w:rPr>
        <w:t xml:space="preserve"> และสำหรับรอบระยะเวลาตั้งแต่วันที่ 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="00657DE5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C61CC1">
        <w:rPr>
          <w:rFonts w:ascii="Angsana New" w:hAnsi="Angsana New"/>
          <w:sz w:val="30"/>
          <w:szCs w:val="30"/>
        </w:rPr>
        <w:t>2</w:t>
      </w:r>
      <w:r w:rsidR="00657DE5"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657DE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63</w:t>
      </w:r>
      <w:r w:rsidR="00657DE5">
        <w:rPr>
          <w:rFonts w:ascii="Angsana New" w:hAnsi="Angsana New" w:hint="cs"/>
          <w:sz w:val="30"/>
          <w:szCs w:val="30"/>
          <w:cs/>
        </w:rPr>
        <w:t xml:space="preserve"> คำนวณจากกำไรสำหรับปี</w:t>
      </w:r>
      <w:r w:rsidR="00362208">
        <w:rPr>
          <w:rFonts w:ascii="Angsana New" w:hAnsi="Angsana New" w:hint="cs"/>
          <w:sz w:val="30"/>
          <w:szCs w:val="30"/>
          <w:cs/>
        </w:rPr>
        <w:t>/งวด</w:t>
      </w:r>
      <w:r w:rsidR="00657DE5">
        <w:rPr>
          <w:rFonts w:ascii="Angsana New" w:hAnsi="Angsana New" w:hint="cs"/>
          <w:sz w:val="30"/>
          <w:szCs w:val="30"/>
          <w:cs/>
        </w:rPr>
        <w:t>ที่เป็นส่วนของผู้ถือหุ้นของบริษัทและจำนวนหุ้นสามัญที่ออกจำหน่ายแล้วในระหว่างปี</w:t>
      </w:r>
      <w:r w:rsidR="00CB0C3E">
        <w:rPr>
          <w:rFonts w:ascii="Angsana New" w:hAnsi="Angsana New" w:hint="cs"/>
          <w:sz w:val="30"/>
          <w:szCs w:val="30"/>
          <w:cs/>
        </w:rPr>
        <w:t>/งวด</w:t>
      </w:r>
      <w:r w:rsidR="00657DE5">
        <w:rPr>
          <w:rFonts w:ascii="Angsana New" w:hAnsi="Angsana New" w:hint="cs"/>
          <w:sz w:val="30"/>
          <w:szCs w:val="30"/>
          <w:cs/>
        </w:rPr>
        <w:t>โดยแสดงการคำนวณได้ดังนี้</w:t>
      </w:r>
    </w:p>
    <w:p w14:paraId="1DA1FC59" w14:textId="6A5AA398" w:rsidR="00657DE5" w:rsidRPr="0091428D" w:rsidRDefault="00657DE5" w:rsidP="009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80"/>
        <w:gridCol w:w="90"/>
        <w:gridCol w:w="1170"/>
        <w:gridCol w:w="270"/>
        <w:gridCol w:w="1710"/>
        <w:gridCol w:w="270"/>
        <w:gridCol w:w="1800"/>
      </w:tblGrid>
      <w:tr w:rsidR="00713213" w:rsidRPr="008A7C18" w14:paraId="436E00B4" w14:textId="77777777" w:rsidTr="004478DD">
        <w:tc>
          <w:tcPr>
            <w:tcW w:w="2790" w:type="dxa"/>
          </w:tcPr>
          <w:p w14:paraId="3CEE9DBE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292650B3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F2B23A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22AC34B0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213" w:rsidRPr="008A7C18" w14:paraId="6287C8EF" w14:textId="77777777" w:rsidTr="004478DD">
        <w:tc>
          <w:tcPr>
            <w:tcW w:w="2790" w:type="dxa"/>
          </w:tcPr>
          <w:p w14:paraId="6E1DDF24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0B065B8C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B9E4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D223DD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B6AC6E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E01B4F4" w14:textId="77777777" w:rsidR="00713213" w:rsidRPr="008A7C18" w:rsidRDefault="00713213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</w:tr>
      <w:tr w:rsidR="00713213" w:rsidRPr="008A7C18" w14:paraId="15C41644" w14:textId="77777777" w:rsidTr="004478DD">
        <w:tc>
          <w:tcPr>
            <w:tcW w:w="2790" w:type="dxa"/>
          </w:tcPr>
          <w:p w14:paraId="0E345FEE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0A50DE8B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762CFF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A91CCF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C319CC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196D4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713213" w:rsidRPr="008A7C18" w14:paraId="5B0AAF23" w14:textId="77777777" w:rsidTr="004478DD">
        <w:tc>
          <w:tcPr>
            <w:tcW w:w="2790" w:type="dxa"/>
          </w:tcPr>
          <w:p w14:paraId="1E96DA9D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1C4D7D72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3D25208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A1F206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E7FFC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10BC0A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8A7C1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713213" w:rsidRPr="008A7C18" w14:paraId="0B463A6A" w14:textId="77777777" w:rsidTr="004478DD">
        <w:tc>
          <w:tcPr>
            <w:tcW w:w="2790" w:type="dxa"/>
          </w:tcPr>
          <w:p w14:paraId="43EDB3F2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111D29C7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26D8691F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7459C15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81B8F5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A154FD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713213" w:rsidRPr="008A7C18" w14:paraId="65F213D7" w14:textId="77777777" w:rsidTr="004478DD">
        <w:tc>
          <w:tcPr>
            <w:tcW w:w="2790" w:type="dxa"/>
          </w:tcPr>
          <w:p w14:paraId="203BB972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</w:tcPr>
          <w:p w14:paraId="2E460216" w14:textId="606C39CA" w:rsidR="00713213" w:rsidRPr="008A7C18" w:rsidRDefault="00104637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13213" w:rsidRPr="008A7C1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ECADE42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7BD62C4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1782DC69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4E6E81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713213" w:rsidRPr="008A7C18" w14:paraId="65B26999" w14:textId="77777777" w:rsidTr="004478DD">
        <w:tc>
          <w:tcPr>
            <w:tcW w:w="2790" w:type="dxa"/>
          </w:tcPr>
          <w:p w14:paraId="12F01C2A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7530CE" w14:textId="2BF8E107" w:rsidR="00713213" w:rsidRPr="008A7C18" w:rsidRDefault="00104637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4ADE157E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B67A0" w14:textId="2192A6A1" w:rsidR="00713213" w:rsidRPr="008A7C18" w:rsidRDefault="00104637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F351B3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91FB12" w14:textId="6ED53601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C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559C07A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39C11D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8A7C1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8A7C1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713213" w:rsidRPr="008A7C18" w14:paraId="7D67D955" w14:textId="77777777" w:rsidTr="004478DD">
        <w:trPr>
          <w:trHeight w:val="380"/>
        </w:trPr>
        <w:tc>
          <w:tcPr>
            <w:tcW w:w="2790" w:type="dxa"/>
          </w:tcPr>
          <w:p w14:paraId="0889FA5D" w14:textId="77777777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8"/>
          </w:tcPr>
          <w:p w14:paraId="305664DA" w14:textId="74125381" w:rsidR="00713213" w:rsidRPr="008A7C18" w:rsidRDefault="00713213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3A0E6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3A0E67" w:rsidRPr="00A767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13213" w:rsidRPr="00657DE5" w14:paraId="53D4B20E" w14:textId="16934B61" w:rsidTr="004478DD">
        <w:tblPrEx>
          <w:tblCellMar>
            <w:left w:w="79" w:type="dxa"/>
            <w:right w:w="79" w:type="dxa"/>
          </w:tblCellMar>
        </w:tblPrEx>
        <w:trPr>
          <w:cantSplit/>
          <w:trHeight w:val="92"/>
        </w:trPr>
        <w:tc>
          <w:tcPr>
            <w:tcW w:w="2790" w:type="dxa"/>
          </w:tcPr>
          <w:p w14:paraId="67928645" w14:textId="7FF7DCF1" w:rsidR="00713213" w:rsidRPr="00657DE5" w:rsidRDefault="009D45FC" w:rsidP="007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="007132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กำไรสำหรับปี/งวด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360617" w14:textId="4F93021F" w:rsidR="00713213" w:rsidRPr="00713213" w:rsidRDefault="00713213" w:rsidP="004478D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(567,555)</w:t>
            </w:r>
          </w:p>
        </w:tc>
        <w:tc>
          <w:tcPr>
            <w:tcW w:w="180" w:type="dxa"/>
          </w:tcPr>
          <w:p w14:paraId="62949850" w14:textId="77777777" w:rsidR="00713213" w:rsidRPr="00713213" w:rsidRDefault="00713213" w:rsidP="007132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9A42DEB" w14:textId="1C503AAF" w:rsidR="00713213" w:rsidRPr="00713213" w:rsidRDefault="00713213" w:rsidP="004478DD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229,054</w:t>
            </w:r>
          </w:p>
        </w:tc>
        <w:tc>
          <w:tcPr>
            <w:tcW w:w="270" w:type="dxa"/>
          </w:tcPr>
          <w:p w14:paraId="2A82900D" w14:textId="77777777" w:rsidR="00713213" w:rsidRPr="00713213" w:rsidRDefault="00713213" w:rsidP="0071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DDD09FA" w14:textId="59BB89FC" w:rsidR="00713213" w:rsidRPr="00713213" w:rsidRDefault="00713213" w:rsidP="004478DD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(552,373)</w:t>
            </w:r>
          </w:p>
        </w:tc>
        <w:tc>
          <w:tcPr>
            <w:tcW w:w="270" w:type="dxa"/>
          </w:tcPr>
          <w:p w14:paraId="764F9E2C" w14:textId="77777777" w:rsidR="00713213" w:rsidRPr="00713213" w:rsidRDefault="00713213" w:rsidP="00713213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BBF957E" w14:textId="23C50CE0" w:rsidR="00713213" w:rsidRPr="00713213" w:rsidRDefault="00713213" w:rsidP="004478DD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116,684</w:t>
            </w:r>
          </w:p>
        </w:tc>
      </w:tr>
      <w:tr w:rsidR="00713213" w:rsidRPr="00657DE5" w14:paraId="506E1D95" w14:textId="6FD6C0A9" w:rsidTr="004478D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21BFB534" w14:textId="0C1F26FC" w:rsidR="00713213" w:rsidRPr="00657DE5" w:rsidRDefault="00713213" w:rsidP="0071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จำนวนหุ้นสามัญที่มีอยู่</w:t>
            </w:r>
            <w:r w:rsidR="009D45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ในระหว่างปี/งวด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67335A7" w14:textId="77777777" w:rsidR="009D45FC" w:rsidRDefault="009D45FC" w:rsidP="004478D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9757DE" w14:textId="22273D9B" w:rsidR="00713213" w:rsidRPr="00713213" w:rsidRDefault="00713213" w:rsidP="004478D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80" w:type="dxa"/>
          </w:tcPr>
          <w:p w14:paraId="1312C089" w14:textId="77777777" w:rsidR="00713213" w:rsidRPr="00713213" w:rsidRDefault="00713213" w:rsidP="007132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144D40A5" w14:textId="77777777" w:rsidR="009D45FC" w:rsidRDefault="009D45FC" w:rsidP="004478DD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70F5ED" w14:textId="1CDE3969" w:rsidR="00713213" w:rsidRPr="00713213" w:rsidRDefault="00713213" w:rsidP="004478DD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70" w:type="dxa"/>
          </w:tcPr>
          <w:p w14:paraId="75975ABD" w14:textId="77777777" w:rsidR="00713213" w:rsidRPr="00713213" w:rsidRDefault="00713213" w:rsidP="0071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2EF63D2" w14:textId="77777777" w:rsidR="009D45FC" w:rsidRDefault="009D45FC" w:rsidP="0071321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80F61A" w14:textId="72B5C910" w:rsidR="00713213" w:rsidRPr="00713213" w:rsidRDefault="00713213" w:rsidP="0071321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70" w:type="dxa"/>
          </w:tcPr>
          <w:p w14:paraId="68D13ED6" w14:textId="77777777" w:rsidR="00713213" w:rsidRPr="00713213" w:rsidRDefault="00713213" w:rsidP="00713213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768B162" w14:textId="77777777" w:rsidR="009D45FC" w:rsidRDefault="009D45FC" w:rsidP="0091428D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AA14F3" w14:textId="74D5569D" w:rsidR="00713213" w:rsidRPr="00713213" w:rsidRDefault="00713213" w:rsidP="0091428D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713213" w:rsidRPr="0091428D" w14:paraId="6FC0CF15" w14:textId="43F26400" w:rsidTr="004478DD">
        <w:tblPrEx>
          <w:tblCellMar>
            <w:left w:w="79" w:type="dxa"/>
            <w:right w:w="79" w:type="dxa"/>
          </w:tblCellMar>
        </w:tblPrEx>
        <w:trPr>
          <w:cantSplit/>
          <w:trHeight w:val="152"/>
        </w:trPr>
        <w:tc>
          <w:tcPr>
            <w:tcW w:w="2790" w:type="dxa"/>
          </w:tcPr>
          <w:p w14:paraId="2B71CAAD" w14:textId="77777777" w:rsidR="00713213" w:rsidRPr="0091428D" w:rsidRDefault="00713213" w:rsidP="0091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77917C1" w14:textId="77777777" w:rsidR="00713213" w:rsidRPr="0091428D" w:rsidRDefault="00713213" w:rsidP="004478DD">
            <w:pPr>
              <w:pStyle w:val="acctfourfigures"/>
              <w:tabs>
                <w:tab w:val="clear" w:pos="765"/>
                <w:tab w:val="decimal" w:pos="731"/>
                <w:tab w:val="decimal" w:pos="11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9116D7" w14:textId="77777777" w:rsidR="00713213" w:rsidRPr="0091428D" w:rsidRDefault="00713213" w:rsidP="0091428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5825F3C5" w14:textId="77777777" w:rsidR="00713213" w:rsidRPr="0091428D" w:rsidRDefault="00713213" w:rsidP="004478DD">
            <w:pPr>
              <w:pStyle w:val="acctfourfigures"/>
              <w:tabs>
                <w:tab w:val="clear" w:pos="765"/>
                <w:tab w:val="decimal" w:pos="731"/>
                <w:tab w:val="decimal" w:pos="100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5B936" w14:textId="77777777" w:rsidR="00713213" w:rsidRPr="0091428D" w:rsidRDefault="00713213" w:rsidP="00914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D9F34FE" w14:textId="77777777" w:rsidR="00713213" w:rsidRPr="0091428D" w:rsidRDefault="00713213" w:rsidP="0091428D">
            <w:pPr>
              <w:pStyle w:val="acctfourfigures"/>
              <w:tabs>
                <w:tab w:val="clear" w:pos="765"/>
                <w:tab w:val="decimal" w:pos="731"/>
                <w:tab w:val="decimal" w:pos="14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2CA7" w14:textId="77777777" w:rsidR="00713213" w:rsidRPr="0091428D" w:rsidRDefault="00713213" w:rsidP="00914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4F336E8" w14:textId="3E6487AF" w:rsidR="00713213" w:rsidRPr="0091428D" w:rsidRDefault="00713213" w:rsidP="009142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3213" w:rsidRPr="00657DE5" w14:paraId="500E13B1" w14:textId="418E3321" w:rsidTr="004478DD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790" w:type="dxa"/>
          </w:tcPr>
          <w:p w14:paraId="52D55E86" w14:textId="09E2EFB5" w:rsidR="00713213" w:rsidRPr="00657DE5" w:rsidRDefault="006111C3" w:rsidP="0044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="007132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="004478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7132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="00713213" w:rsidRPr="00CB0C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CD9D2C" w14:textId="77777777" w:rsidR="004478DD" w:rsidRDefault="004478DD" w:rsidP="004478D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982B4C" w14:textId="40B820C3" w:rsidR="00713213" w:rsidRPr="00713213" w:rsidRDefault="00713213" w:rsidP="004478D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(9.81)</w:t>
            </w:r>
          </w:p>
        </w:tc>
        <w:tc>
          <w:tcPr>
            <w:tcW w:w="180" w:type="dxa"/>
          </w:tcPr>
          <w:p w14:paraId="0EC1DCAD" w14:textId="77777777" w:rsidR="00713213" w:rsidRPr="00713213" w:rsidRDefault="00713213" w:rsidP="007132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B2196F1" w14:textId="77777777" w:rsidR="004478DD" w:rsidRDefault="004478DD" w:rsidP="004478DD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E3B9910" w14:textId="55139400" w:rsidR="00713213" w:rsidRPr="00713213" w:rsidRDefault="00713213" w:rsidP="004478D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3.96</w:t>
            </w:r>
          </w:p>
        </w:tc>
        <w:tc>
          <w:tcPr>
            <w:tcW w:w="270" w:type="dxa"/>
          </w:tcPr>
          <w:p w14:paraId="0F6BC7D8" w14:textId="77777777" w:rsidR="00713213" w:rsidRPr="00713213" w:rsidRDefault="00713213" w:rsidP="007132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DC27E5" w14:textId="77777777" w:rsidR="004478DD" w:rsidRDefault="004478DD" w:rsidP="00713213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4DE5275" w14:textId="02A89EAE" w:rsidR="00713213" w:rsidRPr="00713213" w:rsidRDefault="00713213" w:rsidP="004478DD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(9.55)</w:t>
            </w:r>
          </w:p>
        </w:tc>
        <w:tc>
          <w:tcPr>
            <w:tcW w:w="270" w:type="dxa"/>
          </w:tcPr>
          <w:p w14:paraId="6D9F4753" w14:textId="77777777" w:rsidR="00713213" w:rsidRPr="00713213" w:rsidRDefault="00713213" w:rsidP="00713213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667310F" w14:textId="77777777" w:rsidR="004478DD" w:rsidRDefault="004478DD" w:rsidP="0091428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74C5275" w14:textId="2DF335E4" w:rsidR="00713213" w:rsidRPr="00713213" w:rsidRDefault="00713213" w:rsidP="004478DD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2.02</w:t>
            </w:r>
          </w:p>
        </w:tc>
      </w:tr>
    </w:tbl>
    <w:p w14:paraId="1AE661F8" w14:textId="076973C1" w:rsidR="00713213" w:rsidRPr="0091428D" w:rsidRDefault="00713213" w:rsidP="009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CBC0FD" w14:textId="77777777" w:rsidR="0091428D" w:rsidRDefault="009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7F026D3" w14:textId="347D3D9E" w:rsidR="00BF6FC9" w:rsidRDefault="00BF6FC9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E0499" w:rsidRPr="00FE0499">
        <w:rPr>
          <w:rFonts w:ascii="Angsana New" w:hAnsi="Angsana New" w:hint="cs"/>
          <w:b/>
          <w:bCs/>
          <w:sz w:val="30"/>
          <w:szCs w:val="30"/>
        </w:rPr>
        <w:t>3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30E64C4" w14:textId="77777777" w:rsidR="00BF6FC9" w:rsidRPr="0091428D" w:rsidRDefault="00BF6FC9" w:rsidP="0091428D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="Angsana New" w:hAnsi="Angsana New"/>
          <w:b w:val="0"/>
          <w:bCs w:val="0"/>
          <w:sz w:val="24"/>
          <w:szCs w:val="24"/>
        </w:rPr>
      </w:pPr>
    </w:p>
    <w:p w14:paraId="5A3C6D32" w14:textId="77777777" w:rsidR="00BF6FC9" w:rsidRPr="00C653DF" w:rsidRDefault="00BF6FC9" w:rsidP="00BF6FC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3607A2" w14:textId="77777777" w:rsidR="00BF6FC9" w:rsidRPr="0091428D" w:rsidRDefault="00BF6FC9" w:rsidP="0091428D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tbl>
      <w:tblPr>
        <w:tblW w:w="9342" w:type="dxa"/>
        <w:tblInd w:w="450" w:type="dxa"/>
        <w:tblLook w:val="04A0" w:firstRow="1" w:lastRow="0" w:firstColumn="1" w:lastColumn="0" w:noHBand="0" w:noVBand="1"/>
      </w:tblPr>
      <w:tblGrid>
        <w:gridCol w:w="1899"/>
        <w:gridCol w:w="68"/>
        <w:gridCol w:w="1596"/>
        <w:gridCol w:w="1472"/>
        <w:gridCol w:w="1262"/>
        <w:gridCol w:w="1335"/>
        <w:gridCol w:w="18"/>
        <w:gridCol w:w="270"/>
        <w:gridCol w:w="1422"/>
      </w:tblGrid>
      <w:tr w:rsidR="00FE6EA8" w:rsidRPr="00FE6EA8" w14:paraId="180E458B" w14:textId="77777777" w:rsidTr="00FE6EA8">
        <w:trPr>
          <w:tblHeader/>
        </w:trPr>
        <w:tc>
          <w:tcPr>
            <w:tcW w:w="1899" w:type="dxa"/>
            <w:shd w:val="clear" w:color="auto" w:fill="auto"/>
          </w:tcPr>
          <w:p w14:paraId="42CFB4FB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14:paraId="355EE6F0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4CE524B" w14:textId="77777777" w:rsidR="00BF6FC9" w:rsidRPr="00FE6EA8" w:rsidRDefault="00BF6FC9" w:rsidP="00350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A37B733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262" w:type="dxa"/>
          </w:tcPr>
          <w:p w14:paraId="567C02F5" w14:textId="43C2F168" w:rsidR="00BF6FC9" w:rsidRPr="00FE6EA8" w:rsidRDefault="00BF6FC9" w:rsidP="00350CB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จ่ายจาก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กำไรสะสม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ตามอัตรา</w:t>
            </w:r>
            <w:r w:rsidR="003060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  <w:r w:rsidR="003060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นิติบุคคล</w:t>
            </w:r>
          </w:p>
        </w:tc>
        <w:tc>
          <w:tcPr>
            <w:tcW w:w="1335" w:type="dxa"/>
            <w:vAlign w:val="bottom"/>
          </w:tcPr>
          <w:p w14:paraId="6E8A4C44" w14:textId="5CD6F687" w:rsidR="00BF6FC9" w:rsidRPr="00FE6EA8" w:rsidRDefault="00BF6FC9" w:rsidP="00350CB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A9CAFAF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80CA476" w14:textId="77777777" w:rsidR="00BF6FC9" w:rsidRPr="00FE6EA8" w:rsidRDefault="00BF6FC9" w:rsidP="00350CB9">
            <w:pPr>
              <w:pStyle w:val="block"/>
              <w:spacing w:after="0" w:line="240" w:lineRule="atLeast"/>
              <w:ind w:left="-96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FE6EA8" w:rsidRPr="00FE6EA8" w14:paraId="4084320E" w14:textId="77777777" w:rsidTr="00FE6EA8">
        <w:trPr>
          <w:tblHeader/>
        </w:trPr>
        <w:tc>
          <w:tcPr>
            <w:tcW w:w="1899" w:type="dxa"/>
            <w:shd w:val="clear" w:color="auto" w:fill="auto"/>
          </w:tcPr>
          <w:p w14:paraId="768EB6F1" w14:textId="77777777" w:rsidR="00BF6FC9" w:rsidRPr="00FE6EA8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14:paraId="5C0D2666" w14:textId="77777777" w:rsidR="00BF6FC9" w:rsidRPr="00FE6EA8" w:rsidRDefault="00BF6FC9" w:rsidP="00350CB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F86F1CA" w14:textId="77777777" w:rsidR="00BF6FC9" w:rsidRPr="00FE6EA8" w:rsidRDefault="00BF6FC9" w:rsidP="00350CB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6F6D14F" w14:textId="269D01E5" w:rsidR="00BF6FC9" w:rsidRPr="00FE6EA8" w:rsidRDefault="00D1211B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35" w:type="dxa"/>
          </w:tcPr>
          <w:p w14:paraId="75C8B882" w14:textId="5B755B1A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="005130E1" w:rsidRPr="00A767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="005130E1"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05B5A53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BA4E8CF" w14:textId="77777777" w:rsidR="00BF6FC9" w:rsidRPr="00FE6EA8" w:rsidRDefault="00BF6FC9" w:rsidP="00350CB9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6FC9" w:rsidRPr="00FE6EA8" w14:paraId="458F4EED" w14:textId="77777777" w:rsidTr="00FE6EA8">
        <w:tc>
          <w:tcPr>
            <w:tcW w:w="5035" w:type="dxa"/>
            <w:gridSpan w:val="4"/>
            <w:shd w:val="clear" w:color="auto" w:fill="auto"/>
            <w:vAlign w:val="bottom"/>
          </w:tcPr>
          <w:p w14:paraId="2A81094C" w14:textId="77777777" w:rsidR="00BF6FC9" w:rsidRPr="00FE6EA8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262" w:type="dxa"/>
          </w:tcPr>
          <w:p w14:paraId="334E63A7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151DC9A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C88DF1B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9E3DC82" w14:textId="77777777" w:rsidR="00BF6FC9" w:rsidRPr="00FE6EA8" w:rsidRDefault="00BF6FC9" w:rsidP="00350CB9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6FC9" w:rsidRPr="00FE6EA8" w14:paraId="27820F7B" w14:textId="77777777" w:rsidTr="00FE6EA8">
        <w:tc>
          <w:tcPr>
            <w:tcW w:w="5035" w:type="dxa"/>
            <w:gridSpan w:val="4"/>
            <w:shd w:val="clear" w:color="auto" w:fill="auto"/>
            <w:vAlign w:val="bottom"/>
          </w:tcPr>
          <w:p w14:paraId="25D3C2ED" w14:textId="23EED8F5" w:rsidR="00BF6FC9" w:rsidRPr="00FE6EA8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="003E5BB7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297568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="003E5BB7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  <w:r w:rsidR="00713213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2" w:type="dxa"/>
          </w:tcPr>
          <w:p w14:paraId="47E9B5FE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BF7BE71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A51E7D8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338076F" w14:textId="77777777" w:rsidR="00BF6FC9" w:rsidRPr="00FE6EA8" w:rsidRDefault="00BF6FC9" w:rsidP="00350CB9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EA8" w:rsidRPr="00FE6EA8" w14:paraId="159D63B2" w14:textId="77777777" w:rsidTr="00FE6EA8">
        <w:tc>
          <w:tcPr>
            <w:tcW w:w="1899" w:type="dxa"/>
            <w:shd w:val="clear" w:color="auto" w:fill="auto"/>
            <w:vAlign w:val="bottom"/>
          </w:tcPr>
          <w:p w14:paraId="4398B993" w14:textId="77777777" w:rsidR="00713213" w:rsidRPr="00FE6EA8" w:rsidRDefault="00713213" w:rsidP="00713213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14:paraId="551418B7" w14:textId="7718407A" w:rsidR="00713213" w:rsidRPr="00FE6EA8" w:rsidRDefault="00713213" w:rsidP="0071321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F04F5ED" w14:textId="4105AA9F" w:rsidR="00713213" w:rsidRPr="00FE6EA8" w:rsidRDefault="00713213" w:rsidP="0071321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2" w:type="dxa"/>
          </w:tcPr>
          <w:p w14:paraId="7C5B6FF1" w14:textId="77777777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AE271A7" w14:textId="3594D8CA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C2EEC4F" w14:textId="77777777" w:rsidR="00713213" w:rsidRPr="00FE6EA8" w:rsidRDefault="00713213" w:rsidP="0071321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2C67F7" w14:textId="7DD77591" w:rsidR="00713213" w:rsidRPr="00FE6EA8" w:rsidRDefault="00713213" w:rsidP="00713213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E6EA8" w:rsidRPr="00FE6EA8" w14:paraId="50A5A1DF" w14:textId="77777777" w:rsidTr="00FE6EA8">
        <w:tc>
          <w:tcPr>
            <w:tcW w:w="1899" w:type="dxa"/>
            <w:shd w:val="clear" w:color="auto" w:fill="auto"/>
          </w:tcPr>
          <w:p w14:paraId="52066BF8" w14:textId="709D706A" w:rsidR="00713213" w:rsidRPr="00FE6EA8" w:rsidRDefault="00713213" w:rsidP="00713213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  <w:r w:rsidR="00FE6EA8"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ประจำปี</w:t>
            </w: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14:paraId="5B68EDCC" w14:textId="29AABE21" w:rsidR="00713213" w:rsidRPr="00FE6EA8" w:rsidRDefault="00713213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637789BE" w14:textId="3AD59E1F" w:rsidR="00713213" w:rsidRPr="00FE6EA8" w:rsidRDefault="00713213" w:rsidP="0071321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2" w:type="dxa"/>
          </w:tcPr>
          <w:p w14:paraId="7BEC27AB" w14:textId="77777777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CFAC" w14:textId="45FD1AA1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72BDB965" w14:textId="77777777" w:rsidR="00713213" w:rsidRPr="00FE6EA8" w:rsidRDefault="00713213" w:rsidP="0071321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5591" w14:textId="27DAE35B" w:rsidR="00713213" w:rsidRPr="00FE6EA8" w:rsidRDefault="00713213" w:rsidP="00713213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E6EA8" w:rsidRPr="00FE6EA8" w14:paraId="095CDE9B" w14:textId="77777777" w:rsidTr="00FE6EA8">
        <w:tc>
          <w:tcPr>
            <w:tcW w:w="3563" w:type="dxa"/>
            <w:gridSpan w:val="3"/>
            <w:shd w:val="clear" w:color="auto" w:fill="auto"/>
          </w:tcPr>
          <w:p w14:paraId="7D3FCE23" w14:textId="77777777" w:rsidR="00713213" w:rsidRPr="00FE6EA8" w:rsidRDefault="00713213" w:rsidP="00713213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3D404A9" w14:textId="77777777" w:rsidR="00713213" w:rsidRPr="00FE6EA8" w:rsidRDefault="00713213" w:rsidP="0071321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2" w:type="dxa"/>
          </w:tcPr>
          <w:p w14:paraId="47C38942" w14:textId="77777777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575DB" w14:textId="59482CE0" w:rsidR="00713213" w:rsidRPr="00FE6EA8" w:rsidRDefault="00874760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2.20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C3713F9" w14:textId="58E01987" w:rsidR="00713213" w:rsidRPr="00FE6EA8" w:rsidRDefault="00713213" w:rsidP="0071321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600E3" w14:textId="0D3E5594" w:rsidR="00713213" w:rsidRPr="00FE6EA8" w:rsidRDefault="00874760" w:rsidP="0071321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127.25</w:t>
            </w:r>
          </w:p>
        </w:tc>
      </w:tr>
      <w:tr w:rsidR="00713213" w:rsidRPr="00FE6EA8" w14:paraId="55CBE597" w14:textId="77777777" w:rsidTr="00FE6EA8">
        <w:tc>
          <w:tcPr>
            <w:tcW w:w="3563" w:type="dxa"/>
            <w:gridSpan w:val="3"/>
            <w:shd w:val="clear" w:color="auto" w:fill="auto"/>
          </w:tcPr>
          <w:p w14:paraId="1D9035F2" w14:textId="77777777" w:rsidR="00713213" w:rsidRPr="00FE6EA8" w:rsidRDefault="00713213" w:rsidP="00713213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0724EB8" w14:textId="77777777" w:rsidR="00713213" w:rsidRPr="00FE6EA8" w:rsidRDefault="00713213" w:rsidP="0071321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2" w:type="dxa"/>
          </w:tcPr>
          <w:p w14:paraId="7C42BF75" w14:textId="77777777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EACF" w14:textId="77777777" w:rsidR="00713213" w:rsidRPr="00FE6EA8" w:rsidRDefault="00713213" w:rsidP="0071321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55B7D20D" w14:textId="77777777" w:rsidR="00713213" w:rsidRPr="00FE6EA8" w:rsidRDefault="00713213" w:rsidP="0071321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282C" w14:textId="77777777" w:rsidR="00713213" w:rsidRPr="00FE6EA8" w:rsidRDefault="00713213" w:rsidP="0071321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F6FC9" w:rsidRPr="00FE6EA8" w14:paraId="25E7F9A5" w14:textId="77777777" w:rsidTr="00874760">
        <w:tc>
          <w:tcPr>
            <w:tcW w:w="5035" w:type="dxa"/>
            <w:gridSpan w:val="4"/>
            <w:shd w:val="clear" w:color="auto" w:fill="auto"/>
            <w:vAlign w:val="bottom"/>
          </w:tcPr>
          <w:p w14:paraId="2BB33B7C" w14:textId="60E6C107" w:rsidR="00BF6FC9" w:rsidRPr="00FE6EA8" w:rsidRDefault="00BF6FC9" w:rsidP="00350CB9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="003E5BB7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 w:rsidR="00297568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="003E5BB7"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  <w:r w:rsidR="00104637" w:rsidRPr="0010463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2" w:type="dxa"/>
          </w:tcPr>
          <w:p w14:paraId="15FDC816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3F1A4C5" w14:textId="77777777" w:rsidR="00BF6FC9" w:rsidRPr="00FE6EA8" w:rsidRDefault="00BF6FC9" w:rsidP="00350CB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84AFCEC" w14:textId="77777777" w:rsidR="00BF6FC9" w:rsidRPr="00FE6EA8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D5BE07" w14:textId="77777777" w:rsidR="00BF6FC9" w:rsidRPr="00FE6EA8" w:rsidRDefault="00BF6FC9" w:rsidP="00350CB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EA8" w:rsidRPr="00FE6EA8" w14:paraId="179C0C86" w14:textId="77777777" w:rsidTr="00874760">
        <w:tc>
          <w:tcPr>
            <w:tcW w:w="1967" w:type="dxa"/>
            <w:gridSpan w:val="2"/>
            <w:shd w:val="clear" w:color="auto" w:fill="auto"/>
          </w:tcPr>
          <w:p w14:paraId="50BF5ED5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8A60046" w14:textId="1EB56740" w:rsidR="00FE6EA8" w:rsidRPr="00FE6EA8" w:rsidRDefault="00104637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6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FE6EA8"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6EA8"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FE6EA8"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1046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36550AC" w14:textId="72A8793C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04637" w:rsidRPr="001046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2" w:type="dxa"/>
          </w:tcPr>
          <w:p w14:paraId="10D4CF1F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F1A9CD2" w14:textId="10C309DB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AFF05D8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901C57" w14:textId="1A366BC8" w:rsidR="00FE6EA8" w:rsidRPr="00FE6EA8" w:rsidRDefault="00FE6EA8" w:rsidP="00FE6E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E6EA8" w:rsidRPr="00FE6EA8" w14:paraId="0896F2FC" w14:textId="77777777" w:rsidTr="00A87BB6">
        <w:tc>
          <w:tcPr>
            <w:tcW w:w="1967" w:type="dxa"/>
            <w:gridSpan w:val="2"/>
            <w:shd w:val="clear" w:color="auto" w:fill="auto"/>
          </w:tcPr>
          <w:p w14:paraId="096768CD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F2C475A" w14:textId="19CD2C1E" w:rsidR="00FE6EA8" w:rsidRPr="00FE6EA8" w:rsidRDefault="00104637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E6EA8"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กรกฎาคม </w:t>
            </w:r>
            <w:r w:rsidRPr="001046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0BA4174" w14:textId="11BDD7FC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กรกฎาคม </w:t>
            </w:r>
            <w:r w:rsidR="00104637" w:rsidRPr="001046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62" w:type="dxa"/>
          </w:tcPr>
          <w:p w14:paraId="446DDF59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3BDD" w14:textId="65F30799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0EB61A8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31BD" w14:textId="7C44F57E" w:rsidR="00FE6EA8" w:rsidRPr="00FE6EA8" w:rsidRDefault="00FE6EA8" w:rsidP="00FE6EA8">
            <w:pPr>
              <w:pStyle w:val="block"/>
              <w:tabs>
                <w:tab w:val="decimal" w:pos="329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E6EA8" w:rsidRPr="00FE6EA8" w14:paraId="62FD6098" w14:textId="77777777" w:rsidTr="00A87BB6">
        <w:tc>
          <w:tcPr>
            <w:tcW w:w="3563" w:type="dxa"/>
            <w:gridSpan w:val="3"/>
            <w:shd w:val="clear" w:color="auto" w:fill="auto"/>
          </w:tcPr>
          <w:p w14:paraId="21F4606D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23F5E3" w14:textId="77777777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9CD975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4F19" w14:textId="65964FB3" w:rsidR="00FE6EA8" w:rsidRPr="00FE6EA8" w:rsidRDefault="00874760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3.40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2A9A33A5" w14:textId="042712A5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C184E" w14:textId="3494461E" w:rsidR="00FE6EA8" w:rsidRPr="00FE6EA8" w:rsidRDefault="00874760" w:rsidP="00FE6E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196.66</w:t>
            </w:r>
          </w:p>
        </w:tc>
      </w:tr>
      <w:tr w:rsidR="00FE6EA8" w:rsidRPr="00FE6EA8" w14:paraId="5508D012" w14:textId="77777777" w:rsidTr="00A87BB6">
        <w:tc>
          <w:tcPr>
            <w:tcW w:w="9342" w:type="dxa"/>
            <w:gridSpan w:val="9"/>
            <w:shd w:val="clear" w:color="auto" w:fill="auto"/>
          </w:tcPr>
          <w:p w14:paraId="3ED03833" w14:textId="1E6DE43E" w:rsidR="00FE6EA8" w:rsidRPr="00FE6EA8" w:rsidRDefault="00FE6EA8" w:rsidP="00FE6EA8">
            <w:pPr>
              <w:pStyle w:val="block"/>
              <w:spacing w:after="0" w:line="240" w:lineRule="atLeast"/>
              <w:ind w:left="-15" w:right="-10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FE6EA8" w:rsidRPr="00FE6EA8" w14:paraId="0E90069A" w14:textId="77777777" w:rsidTr="00FE6EA8">
        <w:tc>
          <w:tcPr>
            <w:tcW w:w="9342" w:type="dxa"/>
            <w:gridSpan w:val="9"/>
          </w:tcPr>
          <w:p w14:paraId="622A5F1F" w14:textId="0A6068C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6EA8" w:rsidRPr="00FE6EA8" w14:paraId="530D87A1" w14:textId="77777777" w:rsidTr="00FE6EA8">
        <w:tc>
          <w:tcPr>
            <w:tcW w:w="5035" w:type="dxa"/>
            <w:gridSpan w:val="4"/>
            <w:shd w:val="clear" w:color="auto" w:fill="auto"/>
            <w:vAlign w:val="bottom"/>
          </w:tcPr>
          <w:p w14:paraId="5729242D" w14:textId="2C1B59C4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2" w:type="dxa"/>
          </w:tcPr>
          <w:p w14:paraId="605DB40D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05D15189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A319D15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63FDD3" w14:textId="77777777" w:rsidR="00FE6EA8" w:rsidRPr="00FE6EA8" w:rsidRDefault="00FE6EA8" w:rsidP="00FE6EA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EA8" w:rsidRPr="00FE6EA8" w14:paraId="0B3A4BD7" w14:textId="77777777" w:rsidTr="00FE6EA8">
        <w:tc>
          <w:tcPr>
            <w:tcW w:w="1899" w:type="dxa"/>
            <w:shd w:val="clear" w:color="auto" w:fill="auto"/>
            <w:vAlign w:val="bottom"/>
          </w:tcPr>
          <w:p w14:paraId="49190E9E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14:paraId="6152A926" w14:textId="77777777" w:rsidR="00FE6EA8" w:rsidRPr="00FE6EA8" w:rsidRDefault="00FE6EA8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B300A45" w14:textId="77777777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2" w:type="dxa"/>
          </w:tcPr>
          <w:p w14:paraId="3D06CF62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94EC608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E0FFC2B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649E099" w14:textId="77777777" w:rsidR="00FE6EA8" w:rsidRPr="00FE6EA8" w:rsidRDefault="00FE6EA8" w:rsidP="00FE6E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E6EA8" w:rsidRPr="00FE6EA8" w14:paraId="69797561" w14:textId="77777777" w:rsidTr="00FE6EA8">
        <w:tc>
          <w:tcPr>
            <w:tcW w:w="1899" w:type="dxa"/>
            <w:shd w:val="clear" w:color="auto" w:fill="auto"/>
          </w:tcPr>
          <w:p w14:paraId="567C2D21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664" w:type="dxa"/>
            <w:gridSpan w:val="2"/>
            <w:shd w:val="clear" w:color="auto" w:fill="auto"/>
            <w:vAlign w:val="bottom"/>
          </w:tcPr>
          <w:p w14:paraId="74DC2367" w14:textId="77777777" w:rsidR="00FE6EA8" w:rsidRPr="00FE6EA8" w:rsidRDefault="00FE6EA8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C470D25" w14:textId="77777777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2" w:type="dxa"/>
          </w:tcPr>
          <w:p w14:paraId="0CD01F7C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7FC3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6FB619A7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31640" w14:textId="77777777" w:rsidR="00FE6EA8" w:rsidRPr="00FE6EA8" w:rsidRDefault="00FE6EA8" w:rsidP="00FE6E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E6EA8" w:rsidRPr="00FE6EA8" w14:paraId="5C73F833" w14:textId="77777777" w:rsidTr="00FE6EA8">
        <w:tc>
          <w:tcPr>
            <w:tcW w:w="3563" w:type="dxa"/>
            <w:gridSpan w:val="3"/>
            <w:shd w:val="clear" w:color="auto" w:fill="auto"/>
          </w:tcPr>
          <w:p w14:paraId="73990C29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1747FBF" w14:textId="77777777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2" w:type="dxa"/>
          </w:tcPr>
          <w:p w14:paraId="7D55B027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3CC57" w14:textId="398A454E" w:rsidR="00FE6EA8" w:rsidRPr="00FE6EA8" w:rsidRDefault="00874760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2.20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38D30F54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FEEAC" w14:textId="66D59E00" w:rsidR="00FE6EA8" w:rsidRPr="00FE6EA8" w:rsidRDefault="00874760" w:rsidP="00FE6EA8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127.25</w:t>
            </w:r>
          </w:p>
        </w:tc>
      </w:tr>
      <w:tr w:rsidR="00FE6EA8" w:rsidRPr="00FE6EA8" w14:paraId="46827E04" w14:textId="77777777" w:rsidTr="00FE6EA8">
        <w:tc>
          <w:tcPr>
            <w:tcW w:w="3563" w:type="dxa"/>
            <w:gridSpan w:val="3"/>
            <w:shd w:val="clear" w:color="auto" w:fill="auto"/>
          </w:tcPr>
          <w:p w14:paraId="6805B3D0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DD012FF" w14:textId="77777777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2" w:type="dxa"/>
          </w:tcPr>
          <w:p w14:paraId="727591B5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3BB20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440E8388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8C820" w14:textId="77777777" w:rsidR="00FE6EA8" w:rsidRPr="00FE6EA8" w:rsidRDefault="00FE6EA8" w:rsidP="00FE6EA8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6EA8" w:rsidRPr="00FE6EA8" w14:paraId="025A36BB" w14:textId="77777777" w:rsidTr="00FE6EA8">
        <w:tc>
          <w:tcPr>
            <w:tcW w:w="9342" w:type="dxa"/>
            <w:gridSpan w:val="9"/>
          </w:tcPr>
          <w:p w14:paraId="4659E95C" w14:textId="0051F235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สำหรับรอบระยะเวลาตั้งแต่วันที่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กรกฎาคม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2562 (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วันควบบริษัท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)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ถึงวันที่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</w:tr>
      <w:tr w:rsidR="00FE6EA8" w:rsidRPr="00FE6EA8" w14:paraId="5FCDEE25" w14:textId="77777777" w:rsidTr="00FE6EA8">
        <w:tc>
          <w:tcPr>
            <w:tcW w:w="1967" w:type="dxa"/>
            <w:gridSpan w:val="2"/>
            <w:shd w:val="clear" w:color="auto" w:fill="auto"/>
            <w:vAlign w:val="bottom"/>
          </w:tcPr>
          <w:p w14:paraId="59F26246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2B0F611" w14:textId="525752B5" w:rsidR="00FE6EA8" w:rsidRPr="00FE6EA8" w:rsidRDefault="00FE6EA8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9DCC478" w14:textId="33D52E99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62" w:type="dxa"/>
          </w:tcPr>
          <w:p w14:paraId="4569DE59" w14:textId="7D705E3A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983E35D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610E6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B2FE2E" w14:textId="77777777" w:rsidR="00FE6EA8" w:rsidRPr="00FE6EA8" w:rsidRDefault="00FE6EA8" w:rsidP="00FE6E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E6EA8" w:rsidRPr="00FE6EA8" w14:paraId="3B47E7C3" w14:textId="77777777" w:rsidTr="00FE6EA8">
        <w:tc>
          <w:tcPr>
            <w:tcW w:w="1967" w:type="dxa"/>
            <w:gridSpan w:val="2"/>
            <w:shd w:val="clear" w:color="auto" w:fill="auto"/>
          </w:tcPr>
          <w:p w14:paraId="7A35ED8F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1E78B47" w14:textId="2D7EEF99" w:rsidR="00FE6EA8" w:rsidRPr="00FE6EA8" w:rsidRDefault="00FE6EA8" w:rsidP="00FE6E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AD6CDE1" w14:textId="051F45CB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2" w:type="dxa"/>
          </w:tcPr>
          <w:p w14:paraId="0DA4F53A" w14:textId="345534AC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07D4D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3B488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1C323" w14:textId="77777777" w:rsidR="00FE6EA8" w:rsidRPr="00FE6EA8" w:rsidRDefault="00FE6EA8" w:rsidP="00FE6E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E6EA8" w:rsidRPr="00FE6EA8" w14:paraId="5EABCFF1" w14:textId="77777777" w:rsidTr="00FE6EA8">
        <w:tc>
          <w:tcPr>
            <w:tcW w:w="3563" w:type="dxa"/>
            <w:gridSpan w:val="3"/>
            <w:shd w:val="clear" w:color="auto" w:fill="auto"/>
          </w:tcPr>
          <w:p w14:paraId="5092F9B5" w14:textId="77777777" w:rsidR="00FE6EA8" w:rsidRPr="00FE6EA8" w:rsidRDefault="00FE6EA8" w:rsidP="00FE6EA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18274BD" w14:textId="77777777" w:rsidR="00FE6EA8" w:rsidRPr="00FE6EA8" w:rsidRDefault="00FE6EA8" w:rsidP="00FE6E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2" w:type="dxa"/>
          </w:tcPr>
          <w:p w14:paraId="74C54448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98540" w14:textId="77777777" w:rsidR="00FE6EA8" w:rsidRPr="00FE6EA8" w:rsidRDefault="00FE6EA8" w:rsidP="00FE6EA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3.40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9D546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9CEC" w14:textId="77777777" w:rsidR="00FE6EA8" w:rsidRPr="00FE6EA8" w:rsidRDefault="00FE6EA8" w:rsidP="00FE6E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196.66</w:t>
            </w:r>
          </w:p>
        </w:tc>
      </w:tr>
    </w:tbl>
    <w:p w14:paraId="624B5015" w14:textId="77777777" w:rsidR="00434DEB" w:rsidRDefault="0043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915EA58" w14:textId="7083E7C6" w:rsidR="006B4DD5" w:rsidRPr="00C52C41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7475B">
        <w:rPr>
          <w:rFonts w:ascii="Angsana New" w:hAnsi="Angsana New"/>
          <w:b/>
          <w:bCs/>
          <w:sz w:val="30"/>
          <w:szCs w:val="30"/>
        </w:rPr>
        <w:t>4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3CDE730" w14:textId="77777777" w:rsidR="00BF30C0" w:rsidRPr="000B15F8" w:rsidRDefault="00BF30C0" w:rsidP="00BF3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E84324" w14:textId="44FAEA1C" w:rsidR="00B1338F" w:rsidRPr="00B1338F" w:rsidRDefault="00B1338F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338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338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77777777" w:rsidR="00B1338F" w:rsidRDefault="00B1338F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B1338F" w:rsidRPr="00F0616C" w14:paraId="74D2849E" w14:textId="77777777" w:rsidTr="003A0E67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2D4B624" w14:textId="77777777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755C666E" w14:textId="77777777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3A0E67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78DD" w:rsidRPr="00F0616C" w14:paraId="388E810A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F811511" w14:textId="74FC1673" w:rsidR="004478DD" w:rsidRPr="00F0616C" w:rsidRDefault="004478DD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A0E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10463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94C12" w14:textId="7E1A710C" w:rsidR="004478DD" w:rsidRPr="004478DD" w:rsidRDefault="004478DD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70A18" w14:textId="576FDCDC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D32D95" w14:textId="0C1D1CC1" w:rsidR="004478DD" w:rsidRPr="00DB2C51" w:rsidRDefault="004478DD" w:rsidP="004478DD">
            <w:pPr>
              <w:pStyle w:val="acctfourfigures"/>
              <w:tabs>
                <w:tab w:val="clear" w:pos="765"/>
              </w:tabs>
              <w:ind w:left="-165" w:right="-1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วัดมูลค่าด้วยราคาทุน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714BD8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714BD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4886A93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D3AC9" w14:textId="77777777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4478DD" w:rsidRPr="00F0616C" w14:paraId="14B9CC5A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95BC196" w14:textId="77777777" w:rsidR="004478DD" w:rsidRPr="00F0616C" w:rsidRDefault="004478DD" w:rsidP="004478DD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1E7F3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FB4CF6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023AB6F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374864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84F700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DEA2A0A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B5B87FD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F12F8B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4478DD" w:rsidRPr="00F0616C" w14:paraId="65A8D3CD" w14:textId="77777777" w:rsidTr="003A0E67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36E15EE7" w14:textId="77777777" w:rsidR="004478DD" w:rsidRPr="00F0616C" w:rsidRDefault="004478DD" w:rsidP="004478DD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F02A55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8D4017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E06B3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EB8A6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28EF1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98AF1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C0D50B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B9F96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AB38A5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478DD" w:rsidRPr="00F0616C" w14:paraId="6EC95545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D252B7" w14:textId="77777777" w:rsidR="004478DD" w:rsidRPr="00B95942" w:rsidRDefault="004478DD" w:rsidP="004478DD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67428481" w14:textId="77777777" w:rsidR="004478DD" w:rsidRDefault="004478DD" w:rsidP="004478D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</w:rPr>
            </w:pPr>
          </w:p>
          <w:p w14:paraId="57BBF7E4" w14:textId="63B9BADC" w:rsidR="004478DD" w:rsidRPr="00B1338F" w:rsidRDefault="004478DD" w:rsidP="004478D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6121D59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AF678A" w14:textId="77777777" w:rsidR="004478DD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A0D0EE6" w14:textId="0BB0DA32" w:rsidR="004478DD" w:rsidRPr="00B1338F" w:rsidRDefault="004478DD" w:rsidP="003B3AD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59,270</w:t>
            </w:r>
          </w:p>
        </w:tc>
        <w:tc>
          <w:tcPr>
            <w:tcW w:w="180" w:type="dxa"/>
          </w:tcPr>
          <w:p w14:paraId="12017B1A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7C35EF4" w14:textId="77777777" w:rsidR="004478DD" w:rsidRDefault="004478DD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DDC5D59" w14:textId="5623D586" w:rsidR="004478DD" w:rsidRPr="00B1338F" w:rsidRDefault="004478DD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F6156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C762C6" w14:textId="77777777" w:rsidR="004478DD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20A08DE7" w14:textId="5D1E9858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73,880</w:t>
            </w:r>
          </w:p>
        </w:tc>
        <w:tc>
          <w:tcPr>
            <w:tcW w:w="180" w:type="dxa"/>
            <w:vAlign w:val="bottom"/>
          </w:tcPr>
          <w:p w14:paraId="4A709D33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04E934C9" w:rsidR="004478DD" w:rsidRPr="00B1338F" w:rsidRDefault="004478DD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73,880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C299BB" w14:textId="77777777" w:rsidR="004478DD" w:rsidRPr="00B1338F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907A78" w14:textId="254CCF59" w:rsidR="004478DD" w:rsidRPr="00B1338F" w:rsidRDefault="004478DD" w:rsidP="003B3AD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4478DD" w:rsidRPr="00B1338F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43320AAE" w:rsidR="004478DD" w:rsidRPr="00B1338F" w:rsidRDefault="004478DD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4478DD" w:rsidRPr="00B1338F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BF3E64" w14:textId="677319DC" w:rsidR="004478DD" w:rsidRPr="00B1338F" w:rsidRDefault="004478DD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73,880</w:t>
            </w:r>
          </w:p>
        </w:tc>
      </w:tr>
      <w:tr w:rsidR="004478DD" w:rsidRPr="00F0616C" w14:paraId="1427B93D" w14:textId="77777777" w:rsidTr="003A0E67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CD93B31" w14:textId="77777777" w:rsidR="004478DD" w:rsidRPr="00B95942" w:rsidRDefault="004478DD" w:rsidP="004478DD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3C540B72" w14:textId="77777777" w:rsidR="004478DD" w:rsidRDefault="004478DD" w:rsidP="004478D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74C09BD7" w14:textId="71253AF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D2FB5" w14:textId="77777777" w:rsidR="004478DD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46D48CA" w14:textId="7F47D5AC" w:rsidR="004478DD" w:rsidRPr="00B1338F" w:rsidRDefault="004478DD" w:rsidP="003B3AD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5F8E3191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1D6DE15" w14:textId="77777777" w:rsidR="004478DD" w:rsidRDefault="004478DD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D106CC0" w14:textId="20A0BF48" w:rsidR="004478DD" w:rsidRPr="00B1338F" w:rsidRDefault="004478DD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29033A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8E675C9" w14:textId="77777777" w:rsidR="004478DD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026D9D1E" w14:textId="3B12BCEC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42314198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2F532D32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C6772E" w14:textId="77777777" w:rsidR="004478DD" w:rsidRPr="00B1338F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D6DDAE" w14:textId="1A336319" w:rsidR="004478DD" w:rsidRPr="00B1338F" w:rsidRDefault="004478DD" w:rsidP="003B3AD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4478DD" w:rsidRPr="00B1338F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42A22BA9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4478DD" w:rsidRPr="00B1338F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A7B06B" w14:textId="442D7A87" w:rsidR="004478DD" w:rsidRPr="00B1338F" w:rsidRDefault="004478DD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26,057</w:t>
            </w:r>
          </w:p>
        </w:tc>
      </w:tr>
      <w:tr w:rsidR="004478DD" w:rsidRPr="00F0616C" w14:paraId="18F79E67" w14:textId="77777777" w:rsidTr="003A0E67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2FA0DC2" w14:textId="77777777" w:rsidR="004478DD" w:rsidRPr="00F0616C" w:rsidRDefault="004478DD" w:rsidP="004478DD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EB8F2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A0437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085D4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AD34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94782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68F67C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C4A5A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2B5E8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D94366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FB69CA" w14:textId="77777777" w:rsidR="004478DD" w:rsidRPr="00B1338F" w:rsidRDefault="004478DD" w:rsidP="004478DD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1613AC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D642F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9297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91552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73C91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78DD" w:rsidRPr="00F0616C" w14:paraId="344FD42D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E849DDF" w14:textId="77777777" w:rsidR="004478DD" w:rsidRPr="00DB2C51" w:rsidRDefault="004478DD" w:rsidP="004478DD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2C51">
              <w:rPr>
                <w:rStyle w:val="PageNumber"/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DB2C51">
              <w:rPr>
                <w:rStyle w:val="PageNumber"/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70A966A6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DD3EB36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35F348AA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513777A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7F5151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37A0CC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212092D8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9AE2F1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2C37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220C0B" w14:textId="77777777" w:rsidR="004478DD" w:rsidRPr="00B1338F" w:rsidRDefault="004478DD" w:rsidP="004478D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34CAF9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BAF84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9148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43929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B519862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78DD" w:rsidRPr="00F0616C" w14:paraId="289B92C7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1A80E10" w14:textId="77777777" w:rsidR="004478DD" w:rsidRPr="00F0616C" w:rsidRDefault="004478DD" w:rsidP="004478D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</w:tcPr>
          <w:p w14:paraId="07305967" w14:textId="28937256" w:rsidR="004478DD" w:rsidRPr="00B1338F" w:rsidRDefault="004478DD" w:rsidP="003B3AD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13,221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4E272D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DC687" w14:textId="2BCE5572" w:rsidR="004478DD" w:rsidRPr="00B1338F" w:rsidRDefault="004478DD" w:rsidP="003B3AD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E960A0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0A7D7C" w14:textId="0AE1A2E9" w:rsidR="004478DD" w:rsidRPr="00B1338F" w:rsidRDefault="004478DD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7CF5E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F39D47" w14:textId="1F02063A" w:rsidR="004478DD" w:rsidRPr="00B1338F" w:rsidRDefault="004478DD" w:rsidP="003B3AD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13,221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E58343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3CFB2BCD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EE3EFC" w14:textId="77777777" w:rsidR="004478DD" w:rsidRPr="00B1338F" w:rsidRDefault="004478DD" w:rsidP="004478D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14F353A5" w14:textId="3C527EA0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13,221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4478DD" w:rsidRPr="00B1338F" w:rsidRDefault="004478DD" w:rsidP="004478D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419B3F1A" w:rsidR="004478DD" w:rsidRPr="00B1338F" w:rsidRDefault="004478DD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4478DD" w:rsidRPr="00B1338F" w:rsidRDefault="004478DD" w:rsidP="004478DD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3DB215C" w14:textId="151D1D45" w:rsidR="004478DD" w:rsidRPr="00B1338F" w:rsidRDefault="004478DD" w:rsidP="004478D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 w:rsidRPr="00B1338F">
              <w:rPr>
                <w:rFonts w:ascii="Angsana New" w:hAnsi="Angsana New"/>
                <w:sz w:val="26"/>
                <w:szCs w:val="26"/>
                <w:lang w:bidi="th-TH"/>
              </w:rPr>
              <w:t>13,221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2FE37B38" w14:textId="5312EF26" w:rsidR="00CE08B1" w:rsidRDefault="00CE08B1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86D5C06" w14:textId="77777777" w:rsidR="00CE08B1" w:rsidRDefault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9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CE08B1" w:rsidRPr="00C61EB2" w14:paraId="78410EE7" w14:textId="77777777" w:rsidTr="005130E1">
        <w:trPr>
          <w:cantSplit/>
          <w:trHeight w:val="326"/>
          <w:tblHeader/>
        </w:trPr>
        <w:tc>
          <w:tcPr>
            <w:tcW w:w="3870" w:type="dxa"/>
            <w:shd w:val="clear" w:color="auto" w:fill="auto"/>
            <w:vAlign w:val="bottom"/>
          </w:tcPr>
          <w:p w14:paraId="01F94347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  <w:vAlign w:val="bottom"/>
          </w:tcPr>
          <w:p w14:paraId="5296A4E7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C61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/</w:t>
            </w:r>
            <w:r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E08B1" w:rsidRPr="00C61EB2" w14:paraId="73C22291" w14:textId="77777777" w:rsidTr="005130E1">
        <w:trPr>
          <w:cantSplit/>
          <w:trHeight w:val="453"/>
          <w:tblHeader/>
        </w:trPr>
        <w:tc>
          <w:tcPr>
            <w:tcW w:w="3870" w:type="dxa"/>
            <w:shd w:val="clear" w:color="auto" w:fill="auto"/>
            <w:vAlign w:val="bottom"/>
          </w:tcPr>
          <w:p w14:paraId="72E5B4B8" w14:textId="77777777" w:rsidR="00CE08B1" w:rsidRPr="00C61EB2" w:rsidRDefault="00CE08B1" w:rsidP="007136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2D9F9" w14:textId="77777777" w:rsidR="00CE08B1" w:rsidRPr="00C61EB2" w:rsidRDefault="00CE08B1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</w:t>
            </w:r>
          </w:p>
          <w:p w14:paraId="12810B4A" w14:textId="77777777" w:rsidR="00CE08B1" w:rsidRPr="00C61EB2" w:rsidRDefault="00CE08B1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7B9AC3A9" w14:textId="77777777" w:rsidR="00CE08B1" w:rsidRPr="00C61EB2" w:rsidRDefault="00CE08B1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129EB" w14:textId="77777777" w:rsidR="00CE08B1" w:rsidRPr="00C61EB2" w:rsidRDefault="00CE08B1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E08B1" w:rsidRPr="00C61EB2" w14:paraId="5D103246" w14:textId="77777777" w:rsidTr="005130E1">
        <w:trPr>
          <w:cantSplit/>
          <w:tblHeader/>
        </w:trPr>
        <w:tc>
          <w:tcPr>
            <w:tcW w:w="3870" w:type="dxa"/>
            <w:shd w:val="clear" w:color="auto" w:fill="auto"/>
          </w:tcPr>
          <w:p w14:paraId="79B4FACD" w14:textId="1DC29515" w:rsidR="00CE08B1" w:rsidRPr="00C61EB2" w:rsidRDefault="00230584" w:rsidP="0071368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A4EC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A4EC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  <w:r w:rsidRPr="00EA4EC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EA4EC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2F067A7E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95FC88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05AF31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C1ED712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762DB96F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32FC6BE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AE844C2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C61EB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BA2A93B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5A4325DB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E08B1" w:rsidRPr="00C61EB2" w14:paraId="30CAF4CD" w14:textId="77777777" w:rsidTr="005130E1">
        <w:trPr>
          <w:cantSplit/>
          <w:tblHeader/>
        </w:trPr>
        <w:tc>
          <w:tcPr>
            <w:tcW w:w="3870" w:type="dxa"/>
            <w:shd w:val="clear" w:color="auto" w:fill="auto"/>
          </w:tcPr>
          <w:p w14:paraId="5165A0F6" w14:textId="77777777" w:rsidR="00CE08B1" w:rsidRPr="00C61EB2" w:rsidRDefault="00CE08B1" w:rsidP="0071368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</w:tcPr>
          <w:p w14:paraId="42DCEF09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61EB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E08B1" w:rsidRPr="00C61EB2" w14:paraId="3A28B4B4" w14:textId="77777777" w:rsidTr="005130E1">
        <w:trPr>
          <w:cantSplit/>
        </w:trPr>
        <w:tc>
          <w:tcPr>
            <w:tcW w:w="3870" w:type="dxa"/>
            <w:shd w:val="clear" w:color="auto" w:fill="auto"/>
          </w:tcPr>
          <w:p w14:paraId="751E2FB7" w14:textId="1A0FC4F3" w:rsidR="00CE08B1" w:rsidRPr="00EA4EC2" w:rsidRDefault="00CE08B1" w:rsidP="00713688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219781E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621DB75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BECF910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6D1BA151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58089DB4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D96F734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396668D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BE8EED6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721F69BF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E08B1" w:rsidRPr="00C61EB2" w14:paraId="7E1B4011" w14:textId="77777777" w:rsidTr="005130E1">
        <w:trPr>
          <w:cantSplit/>
        </w:trPr>
        <w:tc>
          <w:tcPr>
            <w:tcW w:w="3870" w:type="dxa"/>
            <w:shd w:val="clear" w:color="auto" w:fill="auto"/>
          </w:tcPr>
          <w:p w14:paraId="46A94205" w14:textId="62E3A1EC" w:rsidR="00CE08B1" w:rsidRPr="00C61EB2" w:rsidRDefault="00CE08B1" w:rsidP="00713688">
            <w:pPr>
              <w:ind w:left="19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  <w:r w:rsidR="00306019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ที่วัดมูลค่าด้วยมูลค่า</w:t>
            </w:r>
            <w:r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ยุ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ติธรรม</w:t>
            </w:r>
          </w:p>
        </w:tc>
        <w:tc>
          <w:tcPr>
            <w:tcW w:w="990" w:type="dxa"/>
          </w:tcPr>
          <w:p w14:paraId="6656917B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2180975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F2F84F4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2D0C4801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4B330D27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08C7341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72E2F2D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1D48B6B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41F56472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E08B1" w:rsidRPr="00C61EB2" w14:paraId="73765A52" w14:textId="77777777" w:rsidTr="005130E1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675BBD1" w14:textId="64A255C2" w:rsidR="00CE08B1" w:rsidRPr="00C61EB2" w:rsidRDefault="003B3ADE" w:rsidP="00713688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  <w:r w:rsidR="00CE08B1" w:rsidRPr="00C61EB2">
              <w:rPr>
                <w:rFonts w:ascii="Angsana New" w:hAnsi="Angsana New" w:hint="cs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990" w:type="dxa"/>
          </w:tcPr>
          <w:p w14:paraId="1DB333A5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80" w:type="dxa"/>
          </w:tcPr>
          <w:p w14:paraId="7ED0F803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C77856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A148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14:paraId="4C604EC9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25BB632B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D81C8C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DCBFBFB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8E8CD9" w14:textId="77777777" w:rsidR="00CE08B1" w:rsidRPr="00C61EB2" w:rsidRDefault="00CE08B1" w:rsidP="0071368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8BE314E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427</w:t>
            </w:r>
          </w:p>
        </w:tc>
      </w:tr>
      <w:tr w:rsidR="00CE08B1" w:rsidRPr="00C61EB2" w14:paraId="4F1DD57A" w14:textId="77777777" w:rsidTr="005130E1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E73E597" w14:textId="77777777" w:rsidR="00CE08B1" w:rsidRPr="00C61EB2" w:rsidRDefault="00CE08B1" w:rsidP="00713688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61EB2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0" w:type="dxa"/>
          </w:tcPr>
          <w:p w14:paraId="5F3B979D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C344000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87EAEF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84CAFBC" w14:textId="77777777" w:rsidR="00CE08B1" w:rsidRPr="00C61EB2" w:rsidRDefault="00CE08B1" w:rsidP="00713688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70FEA220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39E95DD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5E84363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6DE96E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5A11134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E08B1" w:rsidRPr="00C61EB2" w14:paraId="192D4A54" w14:textId="77777777" w:rsidTr="005130E1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6937E24" w14:textId="77777777" w:rsidR="00CE08B1" w:rsidRPr="00C61EB2" w:rsidRDefault="00CE08B1" w:rsidP="00713688">
            <w:pPr>
              <w:ind w:left="11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35AF63C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A51663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F58D5D1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2E0F8486" w14:textId="77777777" w:rsidR="00CE08B1" w:rsidRPr="00C61EB2" w:rsidRDefault="00CE08B1" w:rsidP="0071368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245BDB1A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2F146CA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D35A520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E0C8C45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26E367E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08B1" w:rsidRPr="00C61EB2" w14:paraId="2D4E65DB" w14:textId="77777777" w:rsidTr="005130E1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9894816" w14:textId="77B1A2B0" w:rsidR="00CE08B1" w:rsidRPr="00C61EB2" w:rsidRDefault="00CE08B1" w:rsidP="00713688">
            <w:pPr>
              <w:ind w:left="105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  <w:r w:rsidR="00306019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990" w:type="dxa"/>
          </w:tcPr>
          <w:p w14:paraId="229F7073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A9BA60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F5FE378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7CA65053" w14:textId="77777777" w:rsidR="00CE08B1" w:rsidRPr="00C61EB2" w:rsidRDefault="00CE08B1" w:rsidP="0071368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13648946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2F3057E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0267C0E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F71F14A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4142734F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08B1" w:rsidRPr="00C61EB2" w14:paraId="00934043" w14:textId="77777777" w:rsidTr="005130E1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3A65954" w14:textId="77777777" w:rsidR="00CE08B1" w:rsidRPr="00C61EB2" w:rsidRDefault="00CE08B1" w:rsidP="00713688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FBDAC08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894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A7D7170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75E148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A5049EA" w14:textId="77777777" w:rsidR="00CE08B1" w:rsidRPr="00C61EB2" w:rsidRDefault="00CE08B1" w:rsidP="0071368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75309023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1691EA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3E899F1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66ADE2" w14:textId="77777777" w:rsidR="00CE08B1" w:rsidRPr="00C61EB2" w:rsidRDefault="00CE08B1" w:rsidP="0071368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7299058" w14:textId="77777777" w:rsidR="00CE08B1" w:rsidRPr="00C61EB2" w:rsidRDefault="00CE08B1" w:rsidP="007136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0887EC74" w14:textId="77777777" w:rsidR="00CE08B1" w:rsidRDefault="00CE08B1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9EDDC5" w14:textId="77777777" w:rsidR="00CE08B1" w:rsidRDefault="00CE08B1" w:rsidP="00CE08B1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Default="00CE08B1" w:rsidP="00CE08B1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BE02D3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BE02D3" w:rsidRDefault="003B3ADE" w:rsidP="00C831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0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BE02D3" w:rsidRDefault="003B3ADE" w:rsidP="00C831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BE02D3" w:rsidRDefault="003B3ADE" w:rsidP="00714BD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0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BE02D3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BE02D3" w:rsidRDefault="003B3ADE" w:rsidP="00C831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2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BE02D3" w:rsidRDefault="003B3ADE" w:rsidP="00C831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BE02D3" w:rsidRDefault="003B3ADE" w:rsidP="00BE02D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02D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BE02D3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77777777" w:rsidR="00BE02D3" w:rsidRPr="00BE02D3" w:rsidRDefault="00BE02D3" w:rsidP="00CE08B1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p w14:paraId="5931A095" w14:textId="77777777" w:rsidR="00CE08B1" w:rsidRDefault="00CE08B1" w:rsidP="00CE08B1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DB2C51" w:rsidRDefault="00CE08B1" w:rsidP="00CE08B1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CE08B1" w:rsidRPr="00783B85" w14:paraId="39BEFDE5" w14:textId="77777777" w:rsidTr="00BE02D3">
        <w:tc>
          <w:tcPr>
            <w:tcW w:w="2666" w:type="dxa"/>
          </w:tcPr>
          <w:p w14:paraId="52598F8F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50E5350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42FD304" w14:textId="426BC110" w:rsidR="00CE08B1" w:rsidRPr="00BE02D3" w:rsidRDefault="00BE02D3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BE02D3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BE02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</w:t>
            </w:r>
            <w:r w:rsidR="00714B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BE02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เส้นอัตราผลตอบแทนที่สังเกตได้</w:t>
            </w:r>
          </w:p>
        </w:tc>
      </w:tr>
    </w:tbl>
    <w:p w14:paraId="6F1F11EE" w14:textId="77777777" w:rsidR="00CE08B1" w:rsidRPr="00A9210B" w:rsidRDefault="00CE08B1" w:rsidP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BEDB6E" w14:textId="77777777" w:rsidR="00BE02D3" w:rsidRDefault="00BE0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D8877C0" w14:textId="77777777" w:rsidR="00BE02D3" w:rsidRPr="00BE02D3" w:rsidRDefault="00BE02D3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02D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13901114" w14:textId="77777777" w:rsidR="00BE02D3" w:rsidRPr="00306019" w:rsidRDefault="00BE02D3" w:rsidP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18EBF65F" w14:textId="5A577577" w:rsidR="00BE02D3" w:rsidRPr="00EA4EC2" w:rsidRDefault="00BE02D3" w:rsidP="00BE02D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4E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  <w:r w:rsidRPr="00EA4EC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012BDAC7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766A4" w14:textId="7682B514" w:rsidR="00BE02D3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096A09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3E223" w14:textId="3573C404" w:rsidR="00703C8D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</w:t>
      </w:r>
      <w:r w:rsidR="003060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3B3ADE">
        <w:rPr>
          <w:rFonts w:asciiTheme="majorBidi" w:hAnsiTheme="majorBidi" w:cstheme="majorBidi"/>
          <w:sz w:val="30"/>
          <w:szCs w:val="30"/>
          <w:cs/>
        </w:rPr>
        <w:br/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613D437" w14:textId="77777777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0970" w14:textId="353393AA" w:rsidR="00703C8D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3B3ADE">
        <w:rPr>
          <w:rFonts w:asciiTheme="majorBidi" w:hAnsiTheme="majorBidi"/>
          <w:sz w:val="30"/>
          <w:szCs w:val="30"/>
          <w:cs/>
        </w:rPr>
        <w:br/>
      </w:r>
      <w:r w:rsidRPr="00703C8D">
        <w:rPr>
          <w:rFonts w:asciiTheme="majorBidi" w:hAnsiTheme="majorBidi"/>
          <w:sz w:val="30"/>
          <w:szCs w:val="30"/>
          <w:cs/>
        </w:rPr>
        <w:t xml:space="preserve"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4B03EED5" w14:textId="70EE4555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/>
          <w:sz w:val="32"/>
          <w:szCs w:val="32"/>
        </w:rPr>
      </w:pPr>
    </w:p>
    <w:p w14:paraId="7FE6B38E" w14:textId="54AED826" w:rsidR="00703C8D" w:rsidRPr="00EA4EC2" w:rsidRDefault="00703C8D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4EC2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(ข.</w:t>
      </w:r>
      <w:r w:rsidR="00104637" w:rsidRPr="00EA4EC2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Pr="00EA4EC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) </w:t>
      </w: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FAD3737" w14:textId="4766518B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532B12" w14:textId="013BAF7A" w:rsidR="00703C8D" w:rsidRPr="00703C8D" w:rsidRDefault="00703C8D" w:rsidP="0067423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4477E616" w14:textId="34874BDF" w:rsidR="000617A2" w:rsidRPr="00306019" w:rsidRDefault="000617A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766B46" w14:textId="63F4F9C2" w:rsidR="000B1897" w:rsidRPr="00C75F43" w:rsidRDefault="000B1897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75F43">
        <w:rPr>
          <w:rFonts w:asciiTheme="majorBidi" w:hAnsiTheme="majorBidi" w:cstheme="majorBidi"/>
          <w:sz w:val="30"/>
          <w:szCs w:val="30"/>
        </w:rPr>
        <w:t>(</w:t>
      </w:r>
      <w:r w:rsidRPr="00C75F4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75F43">
        <w:rPr>
          <w:rFonts w:asciiTheme="majorBidi" w:hAnsiTheme="majorBidi" w:cstheme="majorBidi"/>
          <w:sz w:val="30"/>
          <w:szCs w:val="30"/>
        </w:rPr>
        <w:t>.1.1)</w:t>
      </w:r>
      <w:r w:rsidR="00703C8D" w:rsidRPr="00C75F43">
        <w:rPr>
          <w:rFonts w:asciiTheme="majorBidi" w:hAnsiTheme="majorBidi" w:cstheme="majorBidi"/>
          <w:sz w:val="30"/>
          <w:szCs w:val="30"/>
          <w:cs/>
        </w:rPr>
        <w:tab/>
      </w:r>
      <w:r w:rsidRPr="00C75F4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628421C" w14:textId="77777777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001A4" w14:textId="481E7F70" w:rsidR="000B1897" w:rsidRPr="00624161" w:rsidRDefault="000B1897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24161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</w:t>
      </w:r>
      <w:r w:rsidR="00674234">
        <w:rPr>
          <w:rFonts w:ascii="Angsana New" w:hAnsi="Angsana New"/>
          <w:sz w:val="30"/>
          <w:szCs w:val="30"/>
          <w:cs/>
        </w:rPr>
        <w:br/>
      </w:r>
      <w:r w:rsidRPr="00624161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F0D26D9" w14:textId="36984B64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14:paraId="596712F6" w14:textId="5A520686" w:rsidR="000B1897" w:rsidRPr="00624161" w:rsidRDefault="003B3ADE" w:rsidP="0067423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ผู้</w:t>
      </w:r>
      <w:r w:rsidR="00624161" w:rsidRPr="00624161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ยอดขายที่เกินกว่าวงเงินดังกล่าวต้องได้รับการอนุมัติจากผู้บริหาร</w:t>
      </w:r>
    </w:p>
    <w:p w14:paraId="624F57FC" w14:textId="77777777" w:rsidR="000B1897" w:rsidRPr="003B3ADE" w:rsidRDefault="000B1897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180" w:lineRule="exact"/>
        <w:ind w:left="1440"/>
        <w:jc w:val="thaiDistribute"/>
        <w:rPr>
          <w:rFonts w:ascii="Angsana New" w:hAnsi="Angsana New"/>
        </w:rPr>
      </w:pPr>
    </w:p>
    <w:p w14:paraId="51F92747" w14:textId="16663784" w:rsidR="000B1897" w:rsidRDefault="000B1897" w:rsidP="0067423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624161">
        <w:rPr>
          <w:rFonts w:ascii="Angsana New" w:hAnsi="Angsana New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624161">
        <w:rPr>
          <w:rFonts w:ascii="Angsana New" w:hAnsi="Angsana New"/>
          <w:sz w:val="30"/>
          <w:szCs w:val="30"/>
        </w:rPr>
        <w:t xml:space="preserve"> </w:t>
      </w:r>
      <w:r w:rsidR="00714BD8">
        <w:rPr>
          <w:rFonts w:ascii="Angsana New" w:hAnsi="Angsana New"/>
          <w:sz w:val="30"/>
          <w:szCs w:val="30"/>
          <w:cs/>
        </w:rPr>
        <w:br/>
      </w:r>
      <w:r w:rsidR="00104637" w:rsidRPr="00104637">
        <w:rPr>
          <w:rFonts w:ascii="Angsana New" w:hAnsi="Angsana New" w:hint="cs"/>
          <w:sz w:val="30"/>
          <w:szCs w:val="30"/>
        </w:rPr>
        <w:t>12</w:t>
      </w:r>
      <w:r w:rsidR="00104637" w:rsidRPr="00104637">
        <w:rPr>
          <w:rFonts w:ascii="Angsana New" w:hAnsi="Angsana New"/>
          <w:sz w:val="30"/>
          <w:szCs w:val="30"/>
        </w:rPr>
        <w:t>0</w:t>
      </w:r>
      <w:r w:rsidRPr="00624161">
        <w:rPr>
          <w:rFonts w:ascii="Angsana New" w:hAnsi="Angsana New"/>
          <w:sz w:val="30"/>
          <w:szCs w:val="30"/>
          <w:cs/>
        </w:rPr>
        <w:t xml:space="preserve"> วัน</w:t>
      </w:r>
      <w:r w:rsidR="00674234">
        <w:rPr>
          <w:rFonts w:ascii="Angsana New" w:hAnsi="Angsana New" w:hint="cs"/>
          <w:sz w:val="30"/>
          <w:szCs w:val="30"/>
          <w:cs/>
        </w:rPr>
        <w:t xml:space="preserve"> </w:t>
      </w:r>
      <w:r w:rsidR="00674234" w:rsidRPr="006742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2563</w:t>
      </w:r>
      <w:r w:rsidR="00674234" w:rsidRPr="00674234">
        <w:rPr>
          <w:rFonts w:ascii="Angsana New" w:hAnsi="Angsana New"/>
          <w:i/>
          <w:iCs/>
          <w:sz w:val="30"/>
          <w:szCs w:val="30"/>
        </w:rPr>
        <w:t xml:space="preserve">: </w:t>
      </w:r>
      <w:r w:rsidR="00674234" w:rsidRPr="00674234">
        <w:rPr>
          <w:rFonts w:ascii="Angsana New" w:hAnsi="Angsana New" w:hint="cs"/>
          <w:i/>
          <w:iCs/>
          <w:sz w:val="30"/>
          <w:szCs w:val="30"/>
          <w:cs/>
        </w:rPr>
        <w:t xml:space="preserve">ระยะเวลาระหว่าง 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30</w:t>
      </w:r>
      <w:r w:rsidR="00674234" w:rsidRPr="00674234">
        <w:rPr>
          <w:rFonts w:ascii="Angsana New" w:hAnsi="Angsana New" w:hint="cs"/>
          <w:i/>
          <w:iCs/>
          <w:sz w:val="30"/>
          <w:szCs w:val="30"/>
          <w:cs/>
        </w:rPr>
        <w:t xml:space="preserve"> วัน ถึง 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120</w:t>
      </w:r>
      <w:r w:rsidR="00674234" w:rsidRPr="00674234">
        <w:rPr>
          <w:rFonts w:ascii="Angsana New" w:hAnsi="Angsana New" w:hint="cs"/>
          <w:i/>
          <w:iCs/>
          <w:sz w:val="30"/>
          <w:szCs w:val="30"/>
          <w:cs/>
        </w:rPr>
        <w:t xml:space="preserve"> วัน)</w:t>
      </w:r>
    </w:p>
    <w:p w14:paraId="7DB60DBF" w14:textId="4C3A609B" w:rsidR="00624161" w:rsidRPr="003B3ADE" w:rsidRDefault="00624161" w:rsidP="003B3ADE">
      <w:pPr>
        <w:tabs>
          <w:tab w:val="clear" w:pos="907"/>
          <w:tab w:val="left" w:pos="1080"/>
        </w:tabs>
        <w:spacing w:line="180" w:lineRule="exact"/>
        <w:ind w:left="1440"/>
        <w:jc w:val="thaiDistribute"/>
        <w:rPr>
          <w:rFonts w:ascii="Angsana New" w:hAnsi="Angsana New"/>
        </w:rPr>
      </w:pPr>
    </w:p>
    <w:p w14:paraId="6B75D7B3" w14:textId="5F2CF223" w:rsidR="00624161" w:rsidRPr="00C75F43" w:rsidRDefault="00624161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C75F43">
        <w:rPr>
          <w:rFonts w:asciiTheme="majorBidi" w:hAnsiTheme="majorBidi" w:cstheme="majorBidi"/>
          <w:sz w:val="30"/>
          <w:szCs w:val="30"/>
        </w:rPr>
        <w:t>(</w:t>
      </w:r>
      <w:r w:rsidRPr="00C75F4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75F43">
        <w:rPr>
          <w:rFonts w:asciiTheme="majorBidi" w:hAnsiTheme="majorBidi" w:cstheme="majorBidi"/>
          <w:sz w:val="30"/>
          <w:szCs w:val="30"/>
        </w:rPr>
        <w:t>.1.</w:t>
      </w:r>
      <w:r w:rsidR="00104637" w:rsidRPr="00C75F43">
        <w:rPr>
          <w:rFonts w:asciiTheme="majorBidi" w:hAnsiTheme="majorBidi" w:cstheme="majorBidi" w:hint="cs"/>
          <w:sz w:val="30"/>
          <w:szCs w:val="30"/>
        </w:rPr>
        <w:t>2</w:t>
      </w:r>
      <w:r w:rsidRPr="00C75F43">
        <w:rPr>
          <w:rFonts w:asciiTheme="majorBidi" w:hAnsiTheme="majorBidi" w:cstheme="majorBidi"/>
          <w:sz w:val="30"/>
          <w:szCs w:val="30"/>
        </w:rPr>
        <w:t>)</w:t>
      </w:r>
      <w:r w:rsidRPr="00C75F43">
        <w:rPr>
          <w:rFonts w:asciiTheme="majorBidi" w:hAnsiTheme="majorBidi" w:cstheme="majorBidi"/>
          <w:sz w:val="30"/>
          <w:szCs w:val="30"/>
          <w:cs/>
        </w:rPr>
        <w:tab/>
        <w:t xml:space="preserve">เงินสดและรายการเทียบเท่าเงินสด </w:t>
      </w:r>
    </w:p>
    <w:p w14:paraId="3DEE140A" w14:textId="77777777" w:rsidR="00624161" w:rsidRPr="003B3ADE" w:rsidRDefault="00624161" w:rsidP="003B3ADE">
      <w:pPr>
        <w:pStyle w:val="block"/>
        <w:spacing w:after="0" w:line="180" w:lineRule="exact"/>
        <w:ind w:left="0" w:right="-7"/>
        <w:jc w:val="both"/>
        <w:rPr>
          <w:rFonts w:ascii="Angsana New" w:hAnsi="Angsana New" w:cs="Angsana New"/>
          <w:b/>
          <w:bCs/>
          <w:i/>
          <w:iCs/>
          <w:color w:val="0000FF"/>
          <w:sz w:val="18"/>
          <w:szCs w:val="18"/>
          <w:lang w:bidi="th-TH"/>
        </w:rPr>
      </w:pPr>
    </w:p>
    <w:p w14:paraId="22E0D189" w14:textId="7CD87481" w:rsidR="00624161" w:rsidRPr="00624161" w:rsidRDefault="00624161" w:rsidP="00674234">
      <w:pPr>
        <w:pStyle w:val="block"/>
        <w:spacing w:after="0" w:line="240" w:lineRule="auto"/>
        <w:ind w:left="1620" w:right="-7"/>
        <w:jc w:val="thaiDistribute"/>
        <w:rPr>
          <w:rFonts w:ascii="Angsana New" w:hAnsi="Angsana New" w:cs="Angsana New"/>
          <w:sz w:val="30"/>
          <w:szCs w:val="30"/>
        </w:rPr>
      </w:pPr>
      <w:r w:rsidRPr="00624161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06019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624161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7698FCD6" w14:textId="25D330A4" w:rsidR="00624161" w:rsidRPr="003B3ADE" w:rsidRDefault="00624161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630"/>
        <w:jc w:val="thaiDistribute"/>
        <w:rPr>
          <w:rFonts w:ascii="Angsana New" w:hAnsi="Angsana New"/>
          <w:b/>
          <w:bCs/>
          <w:i/>
          <w:iCs/>
          <w:lang w:bidi="ar-SA"/>
        </w:rPr>
      </w:pPr>
    </w:p>
    <w:p w14:paraId="3A72B93C" w14:textId="74DB6C02" w:rsidR="001D7395" w:rsidRPr="00EA4EC2" w:rsidRDefault="001D7395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74234" w:rsidRPr="00EA4E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104637" w:rsidRPr="00EA4EC2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674234" w:rsidRPr="00EA4EC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EA4E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วามเสี่ยงด้านสภาพคล่อง </w:t>
      </w:r>
    </w:p>
    <w:p w14:paraId="28978D52" w14:textId="77777777" w:rsidR="001D7395" w:rsidRPr="003B3ADE" w:rsidRDefault="001D7395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firstLine="90"/>
        <w:jc w:val="thaiDistribute"/>
        <w:rPr>
          <w:rFonts w:ascii="Angsana New" w:hAnsi="Angsana New"/>
        </w:rPr>
      </w:pPr>
    </w:p>
    <w:p w14:paraId="25E8555C" w14:textId="77777777" w:rsidR="001D7395" w:rsidRDefault="001D7395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7395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5E390F68" w14:textId="55E3F985" w:rsidR="001D7395" w:rsidRPr="003B3ADE" w:rsidRDefault="001D7395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/>
        <w:jc w:val="thaiDistribute"/>
        <w:rPr>
          <w:rFonts w:ascii="Angsana New" w:hAnsi="Angsana New"/>
        </w:rPr>
      </w:pPr>
      <w:r w:rsidRPr="003B3ADE">
        <w:rPr>
          <w:rFonts w:ascii="Angsana New" w:hAnsi="Angsana New"/>
          <w:cs/>
        </w:rPr>
        <w:t xml:space="preserve"> </w:t>
      </w:r>
    </w:p>
    <w:p w14:paraId="0B911F36" w14:textId="5D1F6F6E" w:rsidR="000B1897" w:rsidRDefault="001D7395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7395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556F91E" w14:textId="77777777" w:rsidR="001D7395" w:rsidRPr="003B3ADE" w:rsidRDefault="001D7395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0"/>
        <w:jc w:val="thaiDistribute"/>
        <w:rPr>
          <w:rFonts w:ascii="Angsana New" w:hAnsi="Angsana New"/>
          <w:cs/>
        </w:rPr>
      </w:pPr>
    </w:p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714BD8" w:rsidRPr="005471B4" w14:paraId="2A4010D5" w14:textId="77777777" w:rsidTr="009B4816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AF3B890" w14:textId="77777777" w:rsidR="00714BD8" w:rsidRPr="00E828D5" w:rsidRDefault="00714BD8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7B7DF57F" w14:textId="5D89052C" w:rsidR="00714BD8" w:rsidRPr="00AC4FBE" w:rsidRDefault="00714BD8" w:rsidP="00857C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831AE" w:rsidRPr="005471B4" w14:paraId="056F49E6" w14:textId="77777777" w:rsidTr="006E485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1EFB1B2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2D281B" w14:textId="77777777" w:rsidR="00C831AE" w:rsidRPr="001F42FB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1CFAD10" w14:textId="77777777" w:rsidR="00C831AE" w:rsidRPr="001F42FB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83392" w14:textId="44516BA9" w:rsidR="00C831AE" w:rsidRPr="001F42FB" w:rsidRDefault="003B3AD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C831AE" w:rsidRPr="005471B4" w14:paraId="0BBC308F" w14:textId="77777777" w:rsidTr="006E485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8F472F7" w14:textId="18DAC52E" w:rsidR="00C831AE" w:rsidRPr="006248AE" w:rsidRDefault="00C831AE" w:rsidP="006248AE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080" w:type="dxa"/>
          </w:tcPr>
          <w:p w14:paraId="045127CE" w14:textId="58AD11B1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BFA313" w14:textId="77777777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5E14" w14:textId="6EB5DA3C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3B3A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063A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431" w14:textId="5E8E7F0C" w:rsidR="00C831AE" w:rsidRPr="00E828D5" w:rsidRDefault="003B3AD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1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13B0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21264" w14:textId="7F0CC60E" w:rsidR="00C831AE" w:rsidRPr="00E828D5" w:rsidRDefault="003B3AD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1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5CCC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C91C" w14:textId="77777777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714BD8" w:rsidRPr="005471B4" w14:paraId="3A2ED044" w14:textId="77777777" w:rsidTr="009B4816">
        <w:trPr>
          <w:tblHeader/>
        </w:trPr>
        <w:tc>
          <w:tcPr>
            <w:tcW w:w="3510" w:type="dxa"/>
            <w:shd w:val="clear" w:color="auto" w:fill="auto"/>
          </w:tcPr>
          <w:p w14:paraId="4D9F9B51" w14:textId="77777777" w:rsidR="00714BD8" w:rsidRPr="00A967F7" w:rsidRDefault="00714BD8" w:rsidP="006248AE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30189592" w14:textId="1ADFF8BB" w:rsidR="00714BD8" w:rsidRPr="00A967F7" w:rsidRDefault="00714BD8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831AE" w:rsidRPr="005471B4" w14:paraId="1223E4C0" w14:textId="77777777" w:rsidTr="00C831AE">
        <w:trPr>
          <w:cantSplit/>
        </w:trPr>
        <w:tc>
          <w:tcPr>
            <w:tcW w:w="3510" w:type="dxa"/>
            <w:shd w:val="clear" w:color="auto" w:fill="auto"/>
          </w:tcPr>
          <w:p w14:paraId="30F88C75" w14:textId="4B93BB6A" w:rsidR="00C831AE" w:rsidRPr="003B3ADE" w:rsidRDefault="00C831AE" w:rsidP="006248AE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80A763C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61E4DD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F231" w14:textId="00F91331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A3DCE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F61F95A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7D2A8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D492C4E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58BCC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4040D478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31AE" w:rsidRPr="005471B4" w14:paraId="4B168C82" w14:textId="77777777" w:rsidTr="00C831A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999FFE2" w14:textId="322B1EAC" w:rsidR="00C831AE" w:rsidRPr="004F7A6E" w:rsidRDefault="00C831AE" w:rsidP="006248AE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2461B00B" w14:textId="06A18B9F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577,139</w:t>
            </w:r>
          </w:p>
        </w:tc>
        <w:tc>
          <w:tcPr>
            <w:tcW w:w="180" w:type="dxa"/>
            <w:vAlign w:val="bottom"/>
          </w:tcPr>
          <w:p w14:paraId="5D5131AA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B866EC" w14:textId="136F4617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577,139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15336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0F2129C" w14:textId="7A32116D" w:rsidR="00C831AE" w:rsidRPr="001D7395" w:rsidRDefault="00C831AE" w:rsidP="001D7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C0DC43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ECEDE45" w14:textId="638AA408" w:rsidR="00C831AE" w:rsidRPr="001D7395" w:rsidRDefault="00C831AE" w:rsidP="001D73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1AE25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29A4E" w14:textId="676A297C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577,139</w:t>
            </w:r>
          </w:p>
        </w:tc>
      </w:tr>
      <w:tr w:rsidR="00C831AE" w:rsidRPr="005471B4" w14:paraId="26171091" w14:textId="77777777" w:rsidTr="00C831A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6A0DE53" w14:textId="34CC465F" w:rsidR="00C831AE" w:rsidRDefault="00E27656" w:rsidP="006248AE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C831A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1EBA906B" w14:textId="28ACF915" w:rsidR="00C831AE" w:rsidRPr="001D7395" w:rsidRDefault="0010463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  <w:r w:rsidR="00C831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</w:tcPr>
          <w:p w14:paraId="76431855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096F51" w14:textId="379891DB" w:rsidR="00C831AE" w:rsidRPr="001D7395" w:rsidRDefault="0010463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  <w:r w:rsidR="00C831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  <w:shd w:val="clear" w:color="auto" w:fill="auto"/>
          </w:tcPr>
          <w:p w14:paraId="10002269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034E185" w14:textId="1958D2B2" w:rsidR="00C831AE" w:rsidRPr="001D7395" w:rsidRDefault="00C831AE" w:rsidP="001D7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BCA12E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A8030E9" w14:textId="7F97C2F0" w:rsidR="00C831AE" w:rsidRPr="001D7395" w:rsidRDefault="00C831AE" w:rsidP="001D73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E13443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149EAB1C" w14:textId="3B424ED9" w:rsidR="00C831AE" w:rsidRPr="001D7395" w:rsidRDefault="00104637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  <w:r w:rsidR="00C831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866</w:t>
            </w:r>
          </w:p>
        </w:tc>
      </w:tr>
      <w:tr w:rsidR="00C831AE" w:rsidRPr="005471B4" w14:paraId="02C3B7DE" w14:textId="77777777" w:rsidTr="003B3AD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C022B4" w14:textId="62268B17" w:rsidR="00C831AE" w:rsidRPr="00E828D5" w:rsidRDefault="00C831AE" w:rsidP="006248AE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204A5" w14:textId="366CA106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359,500</w:t>
            </w:r>
          </w:p>
        </w:tc>
        <w:tc>
          <w:tcPr>
            <w:tcW w:w="180" w:type="dxa"/>
          </w:tcPr>
          <w:p w14:paraId="6F006BB9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FA7552" w14:textId="075A72FE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49,986</w:t>
            </w:r>
          </w:p>
        </w:tc>
        <w:tc>
          <w:tcPr>
            <w:tcW w:w="180" w:type="dxa"/>
            <w:shd w:val="clear" w:color="auto" w:fill="auto"/>
          </w:tcPr>
          <w:p w14:paraId="0573AA67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15CDC34" w14:textId="1E558BF6" w:rsidR="00C831AE" w:rsidRPr="001D7395" w:rsidRDefault="00C831AE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182,610</w:t>
            </w:r>
          </w:p>
        </w:tc>
        <w:tc>
          <w:tcPr>
            <w:tcW w:w="180" w:type="dxa"/>
            <w:shd w:val="clear" w:color="auto" w:fill="auto"/>
          </w:tcPr>
          <w:p w14:paraId="227885DE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4B45A5D" w14:textId="094FC56D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246,479</w:t>
            </w:r>
          </w:p>
        </w:tc>
        <w:tc>
          <w:tcPr>
            <w:tcW w:w="180" w:type="dxa"/>
            <w:shd w:val="clear" w:color="auto" w:fill="auto"/>
          </w:tcPr>
          <w:p w14:paraId="15FB448E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381B9D9" w14:textId="75F89A8F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479,075</w:t>
            </w:r>
          </w:p>
        </w:tc>
      </w:tr>
      <w:tr w:rsidR="00C831AE" w:rsidRPr="001819D0" w14:paraId="73E0E268" w14:textId="77777777" w:rsidTr="003B3ADE">
        <w:trPr>
          <w:cantSplit/>
        </w:trPr>
        <w:tc>
          <w:tcPr>
            <w:tcW w:w="3510" w:type="dxa"/>
            <w:shd w:val="clear" w:color="auto" w:fill="auto"/>
          </w:tcPr>
          <w:p w14:paraId="0C8BA9FC" w14:textId="21935888" w:rsidR="00C831AE" w:rsidRPr="00E828D5" w:rsidRDefault="00C831AE" w:rsidP="001D739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C7166A" w14:textId="46EDB542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80" w:type="dxa"/>
          </w:tcPr>
          <w:p w14:paraId="3954608C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CB3" w14:textId="5290773E" w:rsidR="00C831AE" w:rsidRPr="001D7395" w:rsidRDefault="0010463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927</w:t>
            </w:r>
            <w:r w:rsidR="00C831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80" w:type="dxa"/>
            <w:shd w:val="clear" w:color="auto" w:fill="auto"/>
          </w:tcPr>
          <w:p w14:paraId="320C0E72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0914" w14:textId="13123E3C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182,610</w:t>
            </w:r>
          </w:p>
        </w:tc>
        <w:tc>
          <w:tcPr>
            <w:tcW w:w="180" w:type="dxa"/>
            <w:shd w:val="clear" w:color="auto" w:fill="auto"/>
          </w:tcPr>
          <w:p w14:paraId="0ACFF9B1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C255" w14:textId="5F3194C3" w:rsidR="00C831AE" w:rsidRPr="001D7395" w:rsidRDefault="00C831AE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246,479</w:t>
            </w:r>
          </w:p>
        </w:tc>
        <w:tc>
          <w:tcPr>
            <w:tcW w:w="180" w:type="dxa"/>
            <w:shd w:val="clear" w:color="auto" w:fill="auto"/>
          </w:tcPr>
          <w:p w14:paraId="1CEE1837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A795" w14:textId="61E20BAC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080</w:t>
            </w:r>
          </w:p>
        </w:tc>
      </w:tr>
    </w:tbl>
    <w:p w14:paraId="28170185" w14:textId="77777777" w:rsidR="003B3ADE" w:rsidRDefault="003B3ADE"/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714BD8" w:rsidRPr="005471B4" w14:paraId="2CA951C5" w14:textId="77777777" w:rsidTr="009B4816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CA37CDC" w14:textId="77777777" w:rsidR="00714BD8" w:rsidRPr="00E828D5" w:rsidRDefault="00714BD8" w:rsidP="006E48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12CF1019" w14:textId="293F00CF" w:rsidR="00714BD8" w:rsidRPr="00AC4FBE" w:rsidRDefault="00714BD8" w:rsidP="00714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6E4858" w:rsidRPr="005471B4" w14:paraId="7838A565" w14:textId="77777777" w:rsidTr="0025456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76B2BF5D" w14:textId="77777777" w:rsidR="006E4858" w:rsidRPr="00E828D5" w:rsidRDefault="006E4858" w:rsidP="006E48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26459F5" w14:textId="77777777" w:rsidR="006E4858" w:rsidRPr="001F42FB" w:rsidRDefault="006E4858" w:rsidP="006E48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EDBD98F" w14:textId="77777777" w:rsidR="006E4858" w:rsidRPr="001F42FB" w:rsidRDefault="006E4858" w:rsidP="006E48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F659" w14:textId="2875825D" w:rsidR="006E4858" w:rsidRPr="001F42FB" w:rsidRDefault="003B592D" w:rsidP="006E485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3B3ADE" w:rsidRPr="005471B4" w14:paraId="2A59F140" w14:textId="77777777" w:rsidTr="0025456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302E17A4" w14:textId="45CF64BA" w:rsidR="003B3ADE" w:rsidRPr="006248AE" w:rsidRDefault="003B3ADE" w:rsidP="003B3ADE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080" w:type="dxa"/>
          </w:tcPr>
          <w:p w14:paraId="734DC378" w14:textId="0AC580D0" w:rsidR="003B3ADE" w:rsidRPr="00E828D5" w:rsidRDefault="003B3ADE" w:rsidP="003B3A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950CB15" w14:textId="77777777" w:rsidR="003B3ADE" w:rsidRPr="00E828D5" w:rsidRDefault="003B3ADE" w:rsidP="003B3A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B9B19" w14:textId="44FF8DE5" w:rsidR="003B3ADE" w:rsidRPr="00E828D5" w:rsidRDefault="003B3ADE" w:rsidP="003B3A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A104F" w14:textId="77777777" w:rsidR="003B3ADE" w:rsidRPr="00E828D5" w:rsidRDefault="003B3ADE" w:rsidP="003B3AD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74DA" w14:textId="06CCF305" w:rsidR="003B3ADE" w:rsidRPr="00E828D5" w:rsidRDefault="003B3ADE" w:rsidP="003B3AD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F93FA" w14:textId="77777777" w:rsidR="003B3ADE" w:rsidRPr="00E828D5" w:rsidRDefault="003B3ADE" w:rsidP="003B3AD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CD449" w14:textId="637DE879" w:rsidR="003B3ADE" w:rsidRPr="00E828D5" w:rsidRDefault="003B3ADE" w:rsidP="003B3AD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AEBD" w14:textId="77777777" w:rsidR="003B3ADE" w:rsidRPr="00E828D5" w:rsidRDefault="003B3ADE" w:rsidP="003B3AD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467AA" w14:textId="3CC58D42" w:rsidR="003B3ADE" w:rsidRPr="00E828D5" w:rsidRDefault="003B3ADE" w:rsidP="003B3A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714BD8" w:rsidRPr="005471B4" w14:paraId="141148C6" w14:textId="77777777" w:rsidTr="009B4816">
        <w:trPr>
          <w:tblHeader/>
        </w:trPr>
        <w:tc>
          <w:tcPr>
            <w:tcW w:w="3510" w:type="dxa"/>
            <w:shd w:val="clear" w:color="auto" w:fill="auto"/>
          </w:tcPr>
          <w:p w14:paraId="5788EDE7" w14:textId="77777777" w:rsidR="00714BD8" w:rsidRPr="00A967F7" w:rsidRDefault="00714BD8" w:rsidP="00DF04C7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4AED7E40" w14:textId="77777777" w:rsidR="00714BD8" w:rsidRPr="00A967F7" w:rsidRDefault="00714BD8" w:rsidP="006E485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831AE" w:rsidRPr="001819D0" w14:paraId="38744CC6" w14:textId="77777777" w:rsidTr="00C831AE">
        <w:trPr>
          <w:cantSplit/>
        </w:trPr>
        <w:tc>
          <w:tcPr>
            <w:tcW w:w="3510" w:type="dxa"/>
            <w:shd w:val="clear" w:color="auto" w:fill="auto"/>
          </w:tcPr>
          <w:p w14:paraId="52D18CF0" w14:textId="3161FC84" w:rsidR="00C831AE" w:rsidRPr="003B3ADE" w:rsidRDefault="00C831AE" w:rsidP="00DF04C7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C18B8F1" w14:textId="77777777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BD9A7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59CF49" w14:textId="77777777" w:rsidR="00C831AE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71E17C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CE43435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B386C8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74682F7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1B358B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09E1D9FC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831AE" w:rsidRPr="001819D0" w14:paraId="029488D2" w14:textId="77777777" w:rsidTr="00C831AE">
        <w:trPr>
          <w:cantSplit/>
        </w:trPr>
        <w:tc>
          <w:tcPr>
            <w:tcW w:w="3510" w:type="dxa"/>
            <w:shd w:val="clear" w:color="auto" w:fill="auto"/>
          </w:tcPr>
          <w:p w14:paraId="3D82EAE8" w14:textId="16FA704D" w:rsidR="00C831AE" w:rsidRPr="00C831AE" w:rsidRDefault="00C831AE" w:rsidP="00DF04C7">
            <w:pPr>
              <w:tabs>
                <w:tab w:val="clear" w:pos="227"/>
              </w:tabs>
              <w:ind w:left="278" w:hanging="180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2EF6AF14" w14:textId="77777777" w:rsidR="003B3ADE" w:rsidRDefault="003B3AD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7AABF5" w14:textId="196ABD8E" w:rsidR="00C831AE" w:rsidRPr="001D7395" w:rsidRDefault="003B3AD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Pr="006E485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1723C281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F9FB5D" w14:textId="77777777" w:rsidR="003B3ADE" w:rsidRDefault="003B3AD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E982F0" w14:textId="48A75879" w:rsidR="00C831AE" w:rsidRDefault="003B3AD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14:paraId="0651143F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C0E5B02" w14:textId="77777777" w:rsidR="003B3ADE" w:rsidRDefault="003B3ADE" w:rsidP="001D739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F826D4E" w14:textId="4F2CFDB8" w:rsidR="00C831AE" w:rsidRPr="001D7395" w:rsidRDefault="003B3ADE" w:rsidP="003B3AD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A840EB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0706483" w14:textId="77777777" w:rsidR="003B3ADE" w:rsidRDefault="003B3ADE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6CF73AD" w14:textId="1DC60311" w:rsidR="00C831AE" w:rsidRPr="001D7395" w:rsidRDefault="003B3ADE" w:rsidP="003B3AD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959AE0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087D66C5" w14:textId="77777777" w:rsidR="003B3ADE" w:rsidRDefault="003B3AD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96353D9" w14:textId="02CCDE6B" w:rsidR="00C831AE" w:rsidRPr="001D7395" w:rsidRDefault="003B3AD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846</w:t>
            </w:r>
          </w:p>
        </w:tc>
      </w:tr>
      <w:tr w:rsidR="006E4858" w:rsidRPr="001819D0" w14:paraId="36DEA535" w14:textId="77777777" w:rsidTr="00C831AE">
        <w:trPr>
          <w:cantSplit/>
        </w:trPr>
        <w:tc>
          <w:tcPr>
            <w:tcW w:w="3510" w:type="dxa"/>
            <w:shd w:val="clear" w:color="auto" w:fill="auto"/>
          </w:tcPr>
          <w:p w14:paraId="66FEC62F" w14:textId="77777777" w:rsidR="006E4858" w:rsidRPr="00E828D5" w:rsidRDefault="006E4858" w:rsidP="006E4858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5F6E1" w14:textId="52533774" w:rsidR="006E4858" w:rsidRPr="006E4858" w:rsidRDefault="00104637" w:rsidP="006E485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</w:t>
            </w:r>
            <w:r w:rsidR="006E4858" w:rsidRPr="006E48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1ADCEE9B" w14:textId="77777777" w:rsidR="006E4858" w:rsidRPr="006E4858" w:rsidRDefault="006E4858" w:rsidP="006E485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A741F" w14:textId="76A5F3BE" w:rsidR="006E4858" w:rsidRPr="006E4858" w:rsidRDefault="00104637" w:rsidP="006E485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6E4858" w:rsidRPr="006E48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14:paraId="14058B80" w14:textId="77777777" w:rsidR="006E4858" w:rsidRPr="006E4858" w:rsidRDefault="006E4858" w:rsidP="006E485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576DB" w14:textId="09E6C6AF" w:rsidR="006E4858" w:rsidRPr="006E4858" w:rsidRDefault="006E4858" w:rsidP="006E48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8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6D82BB" w14:textId="77777777" w:rsidR="006E4858" w:rsidRPr="006E4858" w:rsidRDefault="006E4858" w:rsidP="006E485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D0B3D" w14:textId="7560E550" w:rsidR="006E4858" w:rsidRPr="006E4858" w:rsidRDefault="006E4858" w:rsidP="006E485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8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E4EBB0" w14:textId="77777777" w:rsidR="006E4858" w:rsidRPr="006E4858" w:rsidRDefault="006E4858" w:rsidP="006E4858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2B88B" w14:textId="18511F88" w:rsidR="006E4858" w:rsidRPr="006E4858" w:rsidRDefault="00104637" w:rsidP="006E485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6E4858" w:rsidRPr="006E48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846</w:t>
            </w:r>
          </w:p>
        </w:tc>
      </w:tr>
    </w:tbl>
    <w:p w14:paraId="7244AED3" w14:textId="77777777" w:rsidR="00C831AE" w:rsidRDefault="00C831AE"/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170"/>
        <w:gridCol w:w="18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714BD8" w:rsidRPr="005471B4" w14:paraId="6E55E64A" w14:textId="77777777" w:rsidTr="009B4816">
        <w:trPr>
          <w:trHeight w:val="364"/>
          <w:tblHeader/>
        </w:trPr>
        <w:tc>
          <w:tcPr>
            <w:tcW w:w="2160" w:type="dxa"/>
            <w:shd w:val="clear" w:color="auto" w:fill="auto"/>
            <w:vAlign w:val="bottom"/>
          </w:tcPr>
          <w:p w14:paraId="49FB80D3" w14:textId="77777777" w:rsidR="00714BD8" w:rsidRPr="00E828D5" w:rsidRDefault="00714BD8" w:rsidP="007136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89F56B" w14:textId="77777777" w:rsidR="00714BD8" w:rsidRPr="00E828D5" w:rsidRDefault="00714BD8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98F0BF" w14:textId="77777777" w:rsidR="00714BD8" w:rsidRPr="00E828D5" w:rsidRDefault="00714BD8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0AD6D27E" w14:textId="710EBB12" w:rsidR="00714BD8" w:rsidRPr="00AC4FBE" w:rsidRDefault="00714BD8" w:rsidP="00714BD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1A2FA7" w:rsidRPr="005471B4" w14:paraId="5D4293CC" w14:textId="77777777" w:rsidTr="00713688">
        <w:trPr>
          <w:trHeight w:val="364"/>
          <w:tblHeader/>
        </w:trPr>
        <w:tc>
          <w:tcPr>
            <w:tcW w:w="2160" w:type="dxa"/>
            <w:shd w:val="clear" w:color="auto" w:fill="auto"/>
            <w:vAlign w:val="bottom"/>
          </w:tcPr>
          <w:p w14:paraId="70709FC3" w14:textId="77777777" w:rsidR="001A2FA7" w:rsidRPr="00E828D5" w:rsidRDefault="001A2FA7" w:rsidP="0071368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ADF7D9" w14:textId="77777777" w:rsidR="001A2FA7" w:rsidRPr="00E828D5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A0AFC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544681" w14:textId="77777777" w:rsidR="001A2FA7" w:rsidRPr="001F42FB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4219E5B" w14:textId="77777777" w:rsidR="001A2FA7" w:rsidRPr="001F42FB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B437" w14:textId="77777777" w:rsidR="001A2FA7" w:rsidRPr="001F42FB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1A2FA7" w:rsidRPr="005471B4" w14:paraId="6672A08C" w14:textId="77777777" w:rsidTr="00713688">
        <w:trPr>
          <w:trHeight w:val="364"/>
          <w:tblHeader/>
        </w:trPr>
        <w:tc>
          <w:tcPr>
            <w:tcW w:w="2160" w:type="dxa"/>
            <w:shd w:val="clear" w:color="auto" w:fill="auto"/>
            <w:vAlign w:val="bottom"/>
          </w:tcPr>
          <w:p w14:paraId="5E2CCF93" w14:textId="0D799184" w:rsidR="001A2FA7" w:rsidRPr="006E4858" w:rsidRDefault="006E4858" w:rsidP="00DF04C7">
            <w:pPr>
              <w:pStyle w:val="acctfourfigures"/>
              <w:tabs>
                <w:tab w:val="clear" w:pos="765"/>
              </w:tabs>
              <w:spacing w:line="240" w:lineRule="atLeast"/>
              <w:ind w:left="98" w:right="-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E48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E48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48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E48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04637"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242BC4" w14:textId="77777777" w:rsidR="001A2FA7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  <w:p w14:paraId="1EAFF797" w14:textId="77777777" w:rsidR="001A2FA7" w:rsidRPr="00E828D5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5FBA1938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66707C" w14:textId="77777777" w:rsidR="001A2FA7" w:rsidRPr="00E828D5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F5F12E" w14:textId="77777777" w:rsidR="001A2FA7" w:rsidRPr="00E828D5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24B06" w14:textId="77777777" w:rsidR="001A2FA7" w:rsidRPr="00E828D5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51E44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6DE8E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หลังจาก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ปีแต่ภายใน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4F535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FC368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1564" w14:textId="77777777" w:rsidR="001A2FA7" w:rsidRPr="00E828D5" w:rsidRDefault="001A2FA7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98867" w14:textId="77777777" w:rsidR="001A2FA7" w:rsidRPr="00E828D5" w:rsidRDefault="001A2FA7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714BD8" w:rsidRPr="005471B4" w14:paraId="79B0C42B" w14:textId="77777777" w:rsidTr="009B4816">
        <w:trPr>
          <w:tblHeader/>
        </w:trPr>
        <w:tc>
          <w:tcPr>
            <w:tcW w:w="2160" w:type="dxa"/>
            <w:shd w:val="clear" w:color="auto" w:fill="auto"/>
          </w:tcPr>
          <w:p w14:paraId="5685FF7D" w14:textId="77777777" w:rsidR="00714BD8" w:rsidRPr="00A967F7" w:rsidRDefault="00714BD8" w:rsidP="00713688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73613" w14:textId="77777777" w:rsidR="00714BD8" w:rsidRPr="00A967F7" w:rsidRDefault="00714BD8" w:rsidP="00713688">
            <w:pPr>
              <w:ind w:left="18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42D264AC" w14:textId="77777777" w:rsidR="00714BD8" w:rsidRPr="00A967F7" w:rsidRDefault="00714BD8" w:rsidP="00713688">
            <w:pPr>
              <w:ind w:left="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4388FF23" w14:textId="77777777" w:rsidR="00714BD8" w:rsidRPr="00A967F7" w:rsidRDefault="00714BD8" w:rsidP="007136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A2FA7" w:rsidRPr="005471B4" w14:paraId="2980B676" w14:textId="77777777" w:rsidTr="0071368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C849644" w14:textId="77777777" w:rsidR="001A2FA7" w:rsidRPr="004F7A6E" w:rsidRDefault="001A2FA7" w:rsidP="00DF04C7">
            <w:pPr>
              <w:tabs>
                <w:tab w:val="clear" w:pos="454"/>
                <w:tab w:val="clear" w:pos="680"/>
                <w:tab w:val="left" w:pos="638"/>
              </w:tabs>
              <w:ind w:left="98" w:firstLine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56F97" w14:textId="77777777" w:rsidR="001A2FA7" w:rsidRPr="005577AF" w:rsidRDefault="001A2FA7" w:rsidP="001A2FA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16D93B" w14:textId="77777777" w:rsidR="001A2FA7" w:rsidRPr="005577AF" w:rsidRDefault="001A2FA7" w:rsidP="001A2F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98A36C" w14:textId="7B03F628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573,726</w:t>
            </w:r>
          </w:p>
        </w:tc>
        <w:tc>
          <w:tcPr>
            <w:tcW w:w="180" w:type="dxa"/>
            <w:vAlign w:val="bottom"/>
          </w:tcPr>
          <w:p w14:paraId="18C22ACC" w14:textId="77777777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F08F4D" w14:textId="4F244DFA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573,726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B669D9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F075A76" w14:textId="597B34FC" w:rsidR="001A2FA7" w:rsidRPr="001A2FA7" w:rsidRDefault="001A2FA7" w:rsidP="001A2FA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263648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CFD6B0E" w14:textId="05ACC4F5" w:rsidR="001A2FA7" w:rsidRPr="001A2FA7" w:rsidRDefault="001A2FA7" w:rsidP="001A2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0DE83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652D1F" w14:textId="0D42DC37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573,726</w:t>
            </w:r>
          </w:p>
        </w:tc>
      </w:tr>
      <w:tr w:rsidR="001A2FA7" w:rsidRPr="005471B4" w14:paraId="781D4505" w14:textId="77777777" w:rsidTr="0071368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9E4892F" w14:textId="30B1E297" w:rsidR="001A2FA7" w:rsidRDefault="00E27656" w:rsidP="00DF04C7">
            <w:pPr>
              <w:tabs>
                <w:tab w:val="clear" w:pos="454"/>
                <w:tab w:val="clear" w:pos="680"/>
                <w:tab w:val="left" w:pos="638"/>
              </w:tabs>
              <w:ind w:left="98" w:firstLine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1A2FA7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6FB261" w14:textId="77777777" w:rsidR="001A2FA7" w:rsidRPr="005577AF" w:rsidRDefault="001A2FA7" w:rsidP="001A2FA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1B1911" w14:textId="77777777" w:rsidR="001A2FA7" w:rsidRPr="005577AF" w:rsidRDefault="001A2FA7" w:rsidP="001A2F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99D753F" w14:textId="783C79BB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  <w:lang w:val="en-US"/>
              </w:rPr>
              <w:t>319,908</w:t>
            </w:r>
          </w:p>
        </w:tc>
        <w:tc>
          <w:tcPr>
            <w:tcW w:w="180" w:type="dxa"/>
          </w:tcPr>
          <w:p w14:paraId="68A7C415" w14:textId="77777777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1A3D70" w14:textId="6484D5D6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319,908</w:t>
            </w:r>
          </w:p>
        </w:tc>
        <w:tc>
          <w:tcPr>
            <w:tcW w:w="180" w:type="dxa"/>
            <w:shd w:val="clear" w:color="auto" w:fill="auto"/>
          </w:tcPr>
          <w:p w14:paraId="14B3A311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A83918D" w14:textId="0F94CE47" w:rsidR="001A2FA7" w:rsidRPr="001A2FA7" w:rsidRDefault="001A2FA7" w:rsidP="001A2FA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73A7EA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3FD7FBE" w14:textId="32117121" w:rsidR="001A2FA7" w:rsidRPr="001A2FA7" w:rsidRDefault="001A2FA7" w:rsidP="001A2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1A7DA8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6536381" w14:textId="1293BDD2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319,908</w:t>
            </w:r>
          </w:p>
        </w:tc>
      </w:tr>
      <w:tr w:rsidR="001A2FA7" w:rsidRPr="005471B4" w14:paraId="622E6036" w14:textId="77777777" w:rsidTr="0071368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30A8DEE" w14:textId="5E37B79E" w:rsidR="001A2FA7" w:rsidRDefault="001A2FA7" w:rsidP="00DF04C7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27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1DF4326" w14:textId="77777777" w:rsidR="001A2FA7" w:rsidRPr="001A2FA7" w:rsidRDefault="001A2FA7" w:rsidP="001A2FA7">
            <w:pPr>
              <w:tabs>
                <w:tab w:val="clear" w:pos="68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F3D162" w14:textId="78B3AF6F" w:rsidR="001A2FA7" w:rsidRPr="001A2FA7" w:rsidRDefault="001A2FA7" w:rsidP="003B3ADE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  <w:lang w:val="en-US"/>
              </w:rPr>
              <w:t xml:space="preserve">1.83 </w:t>
            </w:r>
            <w:r w:rsidR="003B3A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1A2FA7">
              <w:rPr>
                <w:rFonts w:ascii="Angsana New" w:hAnsi="Angsana New"/>
                <w:sz w:val="30"/>
                <w:szCs w:val="30"/>
                <w:lang w:val="en-US"/>
              </w:rPr>
              <w:t xml:space="preserve"> 2.09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B461FB" w14:textId="77777777" w:rsidR="001A2FA7" w:rsidRPr="005577AF" w:rsidRDefault="001A2FA7" w:rsidP="001A2F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8E5EA1F" w14:textId="77777777" w:rsidR="001A2FA7" w:rsidRPr="001A2FA7" w:rsidRDefault="001A2FA7" w:rsidP="001A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1FE208" w14:textId="37537005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2FA7">
              <w:rPr>
                <w:rFonts w:ascii="Angsana New" w:hAnsi="Angsana New"/>
                <w:sz w:val="30"/>
                <w:szCs w:val="30"/>
                <w:lang w:val="en-US"/>
              </w:rPr>
              <w:t>984,894</w:t>
            </w:r>
          </w:p>
        </w:tc>
        <w:tc>
          <w:tcPr>
            <w:tcW w:w="180" w:type="dxa"/>
          </w:tcPr>
          <w:p w14:paraId="1B2F0C86" w14:textId="77777777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64CD38" w14:textId="77777777" w:rsidR="001A2FA7" w:rsidRPr="001A2FA7" w:rsidRDefault="001A2FA7" w:rsidP="001A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002C52" w14:textId="5821A2E0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984,894</w:t>
            </w:r>
          </w:p>
        </w:tc>
        <w:tc>
          <w:tcPr>
            <w:tcW w:w="180" w:type="dxa"/>
            <w:shd w:val="clear" w:color="auto" w:fill="auto"/>
          </w:tcPr>
          <w:p w14:paraId="5CB1361B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711FB68" w14:textId="77777777" w:rsidR="001A2FA7" w:rsidRPr="001A2FA7" w:rsidRDefault="001A2FA7" w:rsidP="001A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5" w:right="25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758E71" w14:textId="17E6A092" w:rsidR="001A2FA7" w:rsidRPr="001A2FA7" w:rsidRDefault="001A2FA7" w:rsidP="001A2FA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E6365A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3CA3BE0" w14:textId="77777777" w:rsidR="001A2FA7" w:rsidRPr="001A2FA7" w:rsidRDefault="001A2FA7" w:rsidP="001A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00876" w14:textId="0067B1FB" w:rsidR="001A2FA7" w:rsidRPr="001A2FA7" w:rsidRDefault="001A2FA7" w:rsidP="001A2FA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119B0B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63CE5DC5" w14:textId="77777777" w:rsidR="001A2FA7" w:rsidRPr="001A2FA7" w:rsidRDefault="001A2FA7" w:rsidP="001A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75B85A" w14:textId="7EF0482C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984,894</w:t>
            </w:r>
          </w:p>
        </w:tc>
      </w:tr>
      <w:tr w:rsidR="001A2FA7" w:rsidRPr="005471B4" w14:paraId="4FC74109" w14:textId="77777777" w:rsidTr="00A87BB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5EDC615" w14:textId="6185DB9F" w:rsidR="001A2FA7" w:rsidRPr="00E828D5" w:rsidRDefault="001A2FA7" w:rsidP="003B3ADE">
            <w:pPr>
              <w:tabs>
                <w:tab w:val="clear" w:pos="454"/>
                <w:tab w:val="clear" w:pos="680"/>
                <w:tab w:val="left" w:pos="638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3B3ADE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70" w:type="dxa"/>
            <w:shd w:val="clear" w:color="auto" w:fill="auto"/>
          </w:tcPr>
          <w:p w14:paraId="385A323A" w14:textId="77777777" w:rsidR="00306019" w:rsidRDefault="00306019" w:rsidP="001A2FA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D4D171" w14:textId="3F90FD82" w:rsidR="001A2FA7" w:rsidRPr="001A2FA7" w:rsidRDefault="001A2FA7" w:rsidP="001A2FA7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3D6A2" w14:textId="77777777" w:rsidR="001A2FA7" w:rsidRPr="005577AF" w:rsidRDefault="001A2FA7" w:rsidP="001A2FA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B7A7F" w14:textId="77777777" w:rsidR="00306019" w:rsidRDefault="00306019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1EFDE4FD" w14:textId="7745B847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344,765</w:t>
            </w:r>
          </w:p>
        </w:tc>
        <w:tc>
          <w:tcPr>
            <w:tcW w:w="180" w:type="dxa"/>
          </w:tcPr>
          <w:p w14:paraId="0D46731D" w14:textId="77777777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57C526" w14:textId="77777777" w:rsidR="00306019" w:rsidRDefault="00306019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62BAD1A9" w14:textId="5B5739F8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40,622</w:t>
            </w:r>
          </w:p>
        </w:tc>
        <w:tc>
          <w:tcPr>
            <w:tcW w:w="180" w:type="dxa"/>
            <w:shd w:val="clear" w:color="auto" w:fill="auto"/>
          </w:tcPr>
          <w:p w14:paraId="340A2E17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6639FB4" w14:textId="77777777" w:rsidR="00306019" w:rsidRDefault="00306019" w:rsidP="001A2FA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0596FF34" w14:textId="0E33056B" w:rsidR="001A2FA7" w:rsidRPr="001A2FA7" w:rsidRDefault="001A2FA7" w:rsidP="001A2FA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162,488</w:t>
            </w:r>
          </w:p>
        </w:tc>
        <w:tc>
          <w:tcPr>
            <w:tcW w:w="180" w:type="dxa"/>
            <w:shd w:val="clear" w:color="auto" w:fill="auto"/>
          </w:tcPr>
          <w:p w14:paraId="0CC90F03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52393F7" w14:textId="77777777" w:rsidR="00306019" w:rsidRDefault="00306019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1851A482" w14:textId="46F2A152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274,199</w:t>
            </w:r>
          </w:p>
        </w:tc>
        <w:tc>
          <w:tcPr>
            <w:tcW w:w="180" w:type="dxa"/>
            <w:shd w:val="clear" w:color="auto" w:fill="auto"/>
          </w:tcPr>
          <w:p w14:paraId="0F20CE78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D07A0C3" w14:textId="77777777" w:rsidR="00306019" w:rsidRDefault="00306019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789D90C1" w14:textId="20F04805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sz w:val="30"/>
                <w:szCs w:val="30"/>
              </w:rPr>
              <w:t>477,309</w:t>
            </w:r>
          </w:p>
        </w:tc>
      </w:tr>
      <w:tr w:rsidR="001A2FA7" w:rsidRPr="001819D0" w14:paraId="4C5F635F" w14:textId="77777777" w:rsidTr="00A87BB6">
        <w:trPr>
          <w:cantSplit/>
        </w:trPr>
        <w:tc>
          <w:tcPr>
            <w:tcW w:w="2160" w:type="dxa"/>
            <w:shd w:val="clear" w:color="auto" w:fill="auto"/>
          </w:tcPr>
          <w:p w14:paraId="2A16D91A" w14:textId="3345ACA5" w:rsidR="001A2FA7" w:rsidRPr="00E828D5" w:rsidRDefault="001A2FA7" w:rsidP="006E4858">
            <w:pPr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938453" w14:textId="77777777" w:rsidR="001A2FA7" w:rsidRPr="005577AF" w:rsidRDefault="001A2FA7" w:rsidP="001A2FA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4841BD" w14:textId="77777777" w:rsidR="001A2FA7" w:rsidRPr="005577AF" w:rsidRDefault="001A2FA7" w:rsidP="001A2FA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0EC47A" w14:textId="735915DD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2FA7">
              <w:rPr>
                <w:rFonts w:ascii="Angsana New" w:hAnsi="Angsana New"/>
                <w:b/>
                <w:bCs/>
                <w:sz w:val="30"/>
                <w:szCs w:val="30"/>
              </w:rPr>
              <w:t>2,223,293</w:t>
            </w:r>
          </w:p>
        </w:tc>
        <w:tc>
          <w:tcPr>
            <w:tcW w:w="180" w:type="dxa"/>
          </w:tcPr>
          <w:p w14:paraId="77946DD5" w14:textId="77777777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68BB4" w14:textId="509694E3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b/>
                <w:bCs/>
                <w:sz w:val="30"/>
                <w:szCs w:val="30"/>
              </w:rPr>
              <w:t>1,919,150</w:t>
            </w:r>
          </w:p>
        </w:tc>
        <w:tc>
          <w:tcPr>
            <w:tcW w:w="180" w:type="dxa"/>
            <w:shd w:val="clear" w:color="auto" w:fill="auto"/>
          </w:tcPr>
          <w:p w14:paraId="716A2DA9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6B238" w14:textId="4BB71159" w:rsidR="001A2FA7" w:rsidRPr="001A2FA7" w:rsidRDefault="001A2FA7" w:rsidP="001A2FA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b/>
                <w:bCs/>
                <w:sz w:val="30"/>
                <w:szCs w:val="30"/>
              </w:rPr>
              <w:t>162,488</w:t>
            </w:r>
          </w:p>
        </w:tc>
        <w:tc>
          <w:tcPr>
            <w:tcW w:w="180" w:type="dxa"/>
            <w:shd w:val="clear" w:color="auto" w:fill="auto"/>
          </w:tcPr>
          <w:p w14:paraId="2BCFD1B5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CCB8B" w14:textId="1E59A5AB" w:rsidR="001A2FA7" w:rsidRPr="001A2FA7" w:rsidRDefault="001A2FA7" w:rsidP="001A2FA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b/>
                <w:bCs/>
                <w:sz w:val="30"/>
                <w:szCs w:val="30"/>
              </w:rPr>
              <w:t>274,199</w:t>
            </w:r>
          </w:p>
        </w:tc>
        <w:tc>
          <w:tcPr>
            <w:tcW w:w="180" w:type="dxa"/>
            <w:shd w:val="clear" w:color="auto" w:fill="auto"/>
          </w:tcPr>
          <w:p w14:paraId="26097594" w14:textId="77777777" w:rsidR="001A2FA7" w:rsidRPr="001A2FA7" w:rsidRDefault="001A2FA7" w:rsidP="001A2FA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07FB0" w14:textId="4B105FA7" w:rsidR="001A2FA7" w:rsidRPr="001A2FA7" w:rsidRDefault="001A2FA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2FA7">
              <w:rPr>
                <w:rFonts w:ascii="Angsana New" w:hAnsi="Angsana New"/>
                <w:b/>
                <w:bCs/>
                <w:sz w:val="30"/>
                <w:szCs w:val="30"/>
              </w:rPr>
              <w:t>2,355,837</w:t>
            </w:r>
          </w:p>
        </w:tc>
      </w:tr>
    </w:tbl>
    <w:p w14:paraId="0663C193" w14:textId="77777777" w:rsidR="000617A2" w:rsidRPr="00434DEB" w:rsidRDefault="000617A2">
      <w:pPr>
        <w:rPr>
          <w:rFonts w:asciiTheme="majorBidi" w:hAnsiTheme="majorBidi" w:cstheme="majorBidi"/>
          <w:sz w:val="30"/>
          <w:szCs w:val="30"/>
        </w:rPr>
      </w:pPr>
    </w:p>
    <w:p w14:paraId="6D812818" w14:textId="1CA23F8C" w:rsidR="00DF04C7" w:rsidRPr="00DF04C7" w:rsidRDefault="00DF04C7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DF04C7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="00A66415">
        <w:rPr>
          <w:rFonts w:ascii="Angsana New" w:hAnsi="Angsana New"/>
          <w:sz w:val="30"/>
          <w:szCs w:val="30"/>
        </w:rPr>
        <w:br/>
      </w:r>
      <w:r w:rsidRPr="00DF04C7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  <w:r w:rsidRPr="00DF04C7">
        <w:rPr>
          <w:rFonts w:ascii="Angsana New" w:hAnsi="Angsana New"/>
          <w:sz w:val="30"/>
          <w:szCs w:val="30"/>
          <w:cs/>
        </w:rPr>
        <w:br w:type="page"/>
      </w:r>
    </w:p>
    <w:p w14:paraId="3C53323F" w14:textId="4AD71F34" w:rsidR="001A2FA7" w:rsidRPr="00EA4EC2" w:rsidRDefault="001A2FA7" w:rsidP="0062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C831AE" w:rsidRPr="00EA4EC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104637" w:rsidRPr="00EA4EC2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EA4EC2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70F82D70" w14:textId="77777777" w:rsidR="001A2FA7" w:rsidRPr="00713688" w:rsidRDefault="001A2FA7" w:rsidP="001A2FA7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540" w:hanging="450"/>
        <w:rPr>
          <w:rFonts w:ascii="Angsana New" w:hAnsi="Angsana New"/>
          <w:b/>
          <w:bCs/>
          <w:sz w:val="30"/>
          <w:szCs w:val="30"/>
        </w:rPr>
      </w:pPr>
    </w:p>
    <w:p w14:paraId="5EBB8090" w14:textId="12062E76" w:rsidR="001A2FA7" w:rsidRPr="00713688" w:rsidRDefault="001A2FA7" w:rsidP="00C75F43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3B3ADE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A4000CF" w14:textId="77777777" w:rsidR="001A2FA7" w:rsidRPr="00713688" w:rsidRDefault="001A2FA7" w:rsidP="001A2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46BDFA3" w14:textId="003CB685" w:rsidR="001A2FA7" w:rsidRPr="00936B29" w:rsidRDefault="001A2FA7" w:rsidP="00C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36B29">
        <w:rPr>
          <w:rFonts w:asciiTheme="majorBidi" w:hAnsiTheme="majorBidi" w:cstheme="majorBidi"/>
          <w:sz w:val="30"/>
          <w:szCs w:val="30"/>
        </w:rPr>
        <w:t>(</w:t>
      </w:r>
      <w:r w:rsidR="00C831AE" w:rsidRPr="00936B2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936B29">
        <w:rPr>
          <w:rFonts w:asciiTheme="majorBidi" w:hAnsiTheme="majorBidi" w:cstheme="majorBidi"/>
          <w:sz w:val="30"/>
          <w:szCs w:val="30"/>
        </w:rPr>
        <w:t xml:space="preserve">.3.1) </w:t>
      </w:r>
      <w:r w:rsidRPr="00936B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C21A226" w14:textId="77777777" w:rsidR="00713688" w:rsidRPr="00713688" w:rsidRDefault="00713688" w:rsidP="00713688">
      <w:pPr>
        <w:pStyle w:val="block"/>
        <w:spacing w:after="0" w:line="240" w:lineRule="auto"/>
        <w:ind w:right="-7" w:hanging="27"/>
        <w:jc w:val="both"/>
        <w:rPr>
          <w:rFonts w:ascii="Angsana New" w:hAnsi="Angsana New" w:cs="Angsana New"/>
          <w:sz w:val="30"/>
          <w:szCs w:val="30"/>
        </w:rPr>
      </w:pPr>
    </w:p>
    <w:p w14:paraId="196F5346" w14:textId="3701B163" w:rsidR="001A2FA7" w:rsidRPr="00713688" w:rsidRDefault="001A2FA7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 xml:space="preserve">ทางการเงินหรือหนี้สินทางการเงินในสกุลเงินตราต่างประเทศที่ครบกำหนดชำระน้อยกว่าหนึ่งปี 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F89BA67" w14:textId="77777777" w:rsidR="0077154D" w:rsidRPr="00713688" w:rsidRDefault="0077154D" w:rsidP="00713688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540"/>
        <w:gridCol w:w="1710"/>
        <w:gridCol w:w="246"/>
        <w:gridCol w:w="24"/>
        <w:gridCol w:w="1710"/>
      </w:tblGrid>
      <w:tr w:rsidR="00713688" w:rsidRPr="00B0181B" w14:paraId="34BF6E8C" w14:textId="77777777" w:rsidTr="005A70FA">
        <w:trPr>
          <w:tblHeader/>
        </w:trPr>
        <w:tc>
          <w:tcPr>
            <w:tcW w:w="5580" w:type="dxa"/>
            <w:gridSpan w:val="2"/>
          </w:tcPr>
          <w:p w14:paraId="52DC7A9A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F583E5C" w14:textId="77777777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13688" w:rsidRPr="00B0181B" w14:paraId="1A6D2BFC" w14:textId="77777777" w:rsidTr="005A70FA">
        <w:trPr>
          <w:tblHeader/>
        </w:trPr>
        <w:tc>
          <w:tcPr>
            <w:tcW w:w="5580" w:type="dxa"/>
            <w:gridSpan w:val="2"/>
          </w:tcPr>
          <w:p w14:paraId="2F00AEAD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4839F711" w14:textId="7E229C5E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</w:t>
            </w:r>
            <w:r w:rsidR="00C67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3688" w:rsidRPr="007B32AC" w14:paraId="1A89FF4E" w14:textId="30559A01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70B62043" w14:textId="49AD57A4" w:rsidR="00713688" w:rsidRPr="00D13D6E" w:rsidRDefault="00DF04C7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="00935788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0" w:type="dxa"/>
          </w:tcPr>
          <w:p w14:paraId="1600969D" w14:textId="77777777" w:rsidR="00713688" w:rsidRPr="00C52C41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CAA5" w14:textId="5AA23C8A" w:rsid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79D0EBF6" w14:textId="77777777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93C45" w14:textId="25F6D3C4" w:rsid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A4E2B" w:rsidRPr="007B32AC" w14:paraId="5682DB5F" w14:textId="67511699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6B1857C4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FEBEBF2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2CDCD143" w14:textId="4512DB85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88" w:rsidRPr="007B32AC" w14:paraId="7AF91AB1" w14:textId="2E54BD7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526BC4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14:paraId="6A11D7CB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E9F21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88" w:rsidRPr="007B32AC" w14:paraId="203AB6B9" w14:textId="05A004A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FAC47EE" w14:textId="4D7ECD17" w:rsidR="00713688" w:rsidRPr="007B32AC" w:rsidRDefault="006F2F37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F506BED" w14:textId="6383FE2C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491D52" w14:textId="295F687E" w:rsidR="00713688" w:rsidRPr="000B3A17" w:rsidRDefault="006F2F37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473,677</w:t>
            </w:r>
          </w:p>
        </w:tc>
        <w:tc>
          <w:tcPr>
            <w:tcW w:w="246" w:type="dxa"/>
            <w:vAlign w:val="bottom"/>
          </w:tcPr>
          <w:p w14:paraId="5EF68B6F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33500774" w14:textId="35B6D81F" w:rsidR="00713688" w:rsidRPr="000B3A17" w:rsidRDefault="006F2F3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744,032</w:t>
            </w:r>
          </w:p>
        </w:tc>
      </w:tr>
      <w:tr w:rsidR="00713688" w:rsidRPr="007B32AC" w14:paraId="1152EF22" w14:textId="2FFF2104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78098EC" w14:textId="26FD87AD" w:rsidR="00713688" w:rsidRPr="007B32AC" w:rsidRDefault="006F2F37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B7754AC" w14:textId="59BAD724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F83A80" w14:textId="0D4C1DF0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</w:t>
            </w:r>
            <w:r w:rsidR="006F2F37">
              <w:rPr>
                <w:rFonts w:ascii="Angsana New" w:hAnsi="Angsana New"/>
                <w:sz w:val="30"/>
                <w:szCs w:val="30"/>
              </w:rPr>
              <w:t>94,783</w:t>
            </w:r>
            <w:r w:rsidRPr="000B3A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5CE92F9E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78D4A88C" w14:textId="5B9173AE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</w:t>
            </w:r>
            <w:r w:rsidR="006F2F37">
              <w:rPr>
                <w:rFonts w:ascii="Angsana New" w:hAnsi="Angsana New"/>
                <w:sz w:val="30"/>
                <w:szCs w:val="30"/>
              </w:rPr>
              <w:t>1,134,719</w:t>
            </w:r>
            <w:r w:rsidRPr="000B3A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3688" w:rsidRPr="007B32AC" w14:paraId="0B91EEA2" w14:textId="171F85E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5ACB0F6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3D0D9D64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5BDEDE" w14:textId="68BB6104" w:rsidR="00713688" w:rsidRPr="000B3A17" w:rsidRDefault="00FE0499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378</w:t>
            </w:r>
            <w:r w:rsidR="009357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46" w:type="dxa"/>
            <w:vAlign w:val="bottom"/>
          </w:tcPr>
          <w:p w14:paraId="3581C6D0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4EB4DD13" w14:textId="2A44C95C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(390,687)</w:t>
            </w:r>
          </w:p>
        </w:tc>
      </w:tr>
      <w:tr w:rsidR="00713688" w:rsidRPr="007B32AC" w14:paraId="7EBE433F" w14:textId="2DCC1A1E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14:paraId="787C7053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540" w:type="dxa"/>
            <w:vAlign w:val="bottom"/>
          </w:tcPr>
          <w:p w14:paraId="58EE1830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122C2FA" w14:textId="5488849A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D9ECCFB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002AA310" w14:textId="715FE9CF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1,056,600</w:t>
            </w:r>
          </w:p>
        </w:tc>
      </w:tr>
      <w:tr w:rsidR="00713688" w:rsidRPr="007B32AC" w14:paraId="2C9DEB72" w14:textId="0B9CE17E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426CF0F" w14:textId="2F62059C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3FE24E63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7E600EE" w14:textId="2BD212AF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(348,450)</w:t>
            </w:r>
          </w:p>
        </w:tc>
        <w:tc>
          <w:tcPr>
            <w:tcW w:w="246" w:type="dxa"/>
            <w:vAlign w:val="bottom"/>
          </w:tcPr>
          <w:p w14:paraId="7DBEA9E9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16894EBA" w14:textId="32B3D92C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(469,876)</w:t>
            </w:r>
          </w:p>
        </w:tc>
      </w:tr>
      <w:tr w:rsidR="00713688" w:rsidRPr="007B32AC" w14:paraId="5A6C8F5C" w14:textId="781C0EB5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15E3EE5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579F9FCC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22F53" w14:textId="4F75D4F5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30,444</w:t>
            </w:r>
          </w:p>
        </w:tc>
        <w:tc>
          <w:tcPr>
            <w:tcW w:w="246" w:type="dxa"/>
            <w:vAlign w:val="bottom"/>
          </w:tcPr>
          <w:p w14:paraId="319E514E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1E21F" w14:textId="635CA23C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196,037</w:t>
            </w:r>
          </w:p>
        </w:tc>
      </w:tr>
      <w:tr w:rsidR="00713688" w:rsidRPr="00DF04C7" w14:paraId="19CAAD0F" w14:textId="63378FB3" w:rsidTr="005A70FA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040" w:type="dxa"/>
          </w:tcPr>
          <w:p w14:paraId="070426D1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551DE0B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C015B9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40E5039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14:paraId="0428517C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3688" w:rsidRPr="007B32AC" w14:paraId="3E135BF1" w14:textId="78F5B1F2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121F289" w14:textId="150FCF58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540" w:type="dxa"/>
          </w:tcPr>
          <w:p w14:paraId="6E624C35" w14:textId="77777777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713688" w:rsidRPr="000B3A17" w:rsidRDefault="00713688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713688" w:rsidRPr="000B3A17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26D704" w14:textId="77777777" w:rsidR="00713688" w:rsidRPr="000B3A17" w:rsidRDefault="00713688" w:rsidP="00EF7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F37" w:rsidRPr="007B32AC" w14:paraId="45F6173D" w14:textId="10E4DBD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E8E7EEA" w14:textId="31BACDD9" w:rsidR="006F2F37" w:rsidRPr="007B32AC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A7AC46" w14:textId="3FF39F8E" w:rsidR="006F2F37" w:rsidRPr="007B32AC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88EE64" w14:textId="61166E11" w:rsidR="006F2F37" w:rsidRPr="000B3A17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7,886</w:t>
            </w:r>
          </w:p>
        </w:tc>
        <w:tc>
          <w:tcPr>
            <w:tcW w:w="246" w:type="dxa"/>
            <w:vAlign w:val="bottom"/>
          </w:tcPr>
          <w:p w14:paraId="222E6100" w14:textId="77777777" w:rsidR="006F2F37" w:rsidRPr="000B3A17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84BFB57" w14:textId="276E76B6" w:rsidR="006F2F37" w:rsidRPr="000B3A17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</w:tr>
      <w:tr w:rsidR="006F2F37" w:rsidRPr="007B32AC" w14:paraId="22417F44" w14:textId="4D188BA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CE668D0" w14:textId="1AB44009" w:rsidR="006F2F37" w:rsidRPr="007B32AC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E4FAB61" w14:textId="003CCF26" w:rsidR="006F2F37" w:rsidRPr="007B32AC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6EB4CE" w14:textId="2293ED7D" w:rsidR="006F2F37" w:rsidRPr="000B3A17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254,021</w:t>
            </w:r>
            <w:r w:rsidRPr="000B3A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vAlign w:val="bottom"/>
          </w:tcPr>
          <w:p w14:paraId="1F1B1363" w14:textId="77777777" w:rsidR="006F2F37" w:rsidRPr="000B3A17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CC37A8E" w14:textId="097B91E2" w:rsidR="006F2F37" w:rsidRPr="000B3A17" w:rsidRDefault="006F2F3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106,890</w:t>
            </w:r>
            <w:r w:rsidRPr="000B3A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3688" w:rsidRPr="007B32AC" w14:paraId="44D5B933" w14:textId="2212F206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5BC19E9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5C3AE10D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D88EA8" w14:textId="266A5FBF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(24</w:t>
            </w:r>
            <w:r w:rsidR="00FE0499"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,135)</w:t>
            </w:r>
          </w:p>
        </w:tc>
        <w:tc>
          <w:tcPr>
            <w:tcW w:w="246" w:type="dxa"/>
            <w:vAlign w:val="bottom"/>
          </w:tcPr>
          <w:p w14:paraId="63E5A230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7B8BFF80" w14:textId="63681580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(96,991)</w:t>
            </w:r>
          </w:p>
        </w:tc>
      </w:tr>
      <w:tr w:rsidR="00713688" w:rsidRPr="007B32AC" w14:paraId="4A195051" w14:textId="44755AB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62EC25A" w14:textId="1A564C3F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540" w:type="dxa"/>
          </w:tcPr>
          <w:p w14:paraId="5AE2D4F4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4687FBE1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114,580</w:t>
            </w:r>
          </w:p>
        </w:tc>
        <w:tc>
          <w:tcPr>
            <w:tcW w:w="246" w:type="dxa"/>
            <w:vAlign w:val="bottom"/>
          </w:tcPr>
          <w:p w14:paraId="5350D4FD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5F07D23D" w14:textId="70952931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58,270</w:t>
            </w:r>
          </w:p>
        </w:tc>
      </w:tr>
      <w:tr w:rsidR="00713688" w:rsidRPr="007B32AC" w14:paraId="38CA6164" w14:textId="13B8EA5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82B0B51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365DFEBD" w14:textId="77777777" w:rsidR="00713688" w:rsidRPr="007B32AC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26A1B" w14:textId="0F148172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(131,555)</w:t>
            </w:r>
          </w:p>
        </w:tc>
        <w:tc>
          <w:tcPr>
            <w:tcW w:w="246" w:type="dxa"/>
            <w:vAlign w:val="bottom"/>
          </w:tcPr>
          <w:p w14:paraId="2AAD78A8" w14:textId="77777777" w:rsidR="00713688" w:rsidRPr="000B3A17" w:rsidRDefault="00713688" w:rsidP="0071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A9F9E" w14:textId="1A2C4BD2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(38,721)</w:t>
            </w:r>
          </w:p>
        </w:tc>
      </w:tr>
      <w:tr w:rsidR="00713688" w:rsidRPr="00DF04C7" w14:paraId="37467CDE" w14:textId="669B64D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2690D0E1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CAA1717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448E8B" w14:textId="77777777" w:rsidR="00713688" w:rsidRPr="00DF04C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1D4563" w14:textId="77777777" w:rsidR="00713688" w:rsidRPr="00DF04C7" w:rsidRDefault="00713688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14:paraId="1EFBA71B" w14:textId="77777777" w:rsidR="00713688" w:rsidRPr="00DF04C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88" w:rsidRPr="00713688" w14:paraId="3A4685B4" w14:textId="77777777" w:rsidTr="005A70FA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040" w:type="dxa"/>
          </w:tcPr>
          <w:p w14:paraId="37E21FF6" w14:textId="2A3FF989" w:rsidR="00713688" w:rsidRP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สกุลเงินยูโร</w:t>
            </w:r>
          </w:p>
        </w:tc>
        <w:tc>
          <w:tcPr>
            <w:tcW w:w="540" w:type="dxa"/>
          </w:tcPr>
          <w:p w14:paraId="78F0FA94" w14:textId="77777777" w:rsidR="00713688" w:rsidRP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C9F447" w14:textId="77777777" w:rsidR="00713688" w:rsidRPr="000B3A17" w:rsidRDefault="00713688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D3305" w14:textId="77777777" w:rsidR="00713688" w:rsidRPr="000B3A17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3C8AF785" w14:textId="77777777" w:rsidR="00713688" w:rsidRPr="000B3A17" w:rsidRDefault="00713688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A17" w:rsidRPr="00713688" w14:paraId="3119AC3B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DF108BE" w14:textId="14AB1279" w:rsidR="000B3A17" w:rsidRPr="00713688" w:rsidRDefault="006F2F3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2E93D44" w14:textId="77777777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8DFFDD1" w14:textId="517C644C" w:rsidR="000B3A17" w:rsidRPr="000B3A17" w:rsidRDefault="000B3A17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46" w:type="dxa"/>
            <w:vAlign w:val="bottom"/>
          </w:tcPr>
          <w:p w14:paraId="541929E5" w14:textId="77777777" w:rsidR="000B3A17" w:rsidRP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4692768" w14:textId="2C209EF0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3,845</w:t>
            </w:r>
          </w:p>
        </w:tc>
      </w:tr>
      <w:tr w:rsidR="000B3A17" w:rsidRPr="00713688" w14:paraId="49803E34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9820BE4" w14:textId="7D4FDC20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1D0EF6DB" w14:textId="77777777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0FEE8" w14:textId="7A7E232B" w:rsidR="000B3A17" w:rsidRPr="000B3A17" w:rsidRDefault="000B3A17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46" w:type="dxa"/>
            <w:vAlign w:val="bottom"/>
          </w:tcPr>
          <w:p w14:paraId="26DFF1D6" w14:textId="77777777" w:rsidR="000B3A17" w:rsidRP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D5344" w14:textId="54181B7C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3,845</w:t>
            </w:r>
          </w:p>
        </w:tc>
      </w:tr>
      <w:tr w:rsidR="000B3A17" w:rsidRPr="00DF04C7" w14:paraId="79AE3D1D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21052D0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745988E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FA52C2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545BEC8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1FB4E47C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A17" w:rsidRPr="00713688" w14:paraId="64771B1D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44F6B48" w14:textId="36AAA753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ฟรังก์สวิส</w:t>
            </w:r>
          </w:p>
        </w:tc>
        <w:tc>
          <w:tcPr>
            <w:tcW w:w="540" w:type="dxa"/>
          </w:tcPr>
          <w:p w14:paraId="25D39B93" w14:textId="77777777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20417F7" w14:textId="77777777" w:rsidR="000B3A17" w:rsidRPr="000B3A17" w:rsidRDefault="000B3A17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2183619" w14:textId="77777777" w:rsidR="000B3A17" w:rsidRP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5E02EFA" w14:textId="77777777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A17" w:rsidRPr="00713688" w14:paraId="7D28D3D6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BC2172F" w14:textId="474A4AAE" w:rsidR="000B3A17" w:rsidRPr="00713688" w:rsidRDefault="006F2F3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2000466F" w14:textId="77777777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59ADA6E" w14:textId="3BE34F6B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0BA7A16" w14:textId="77777777" w:rsidR="000B3A17" w:rsidRP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CEA8CCF" w14:textId="1A6AA0E1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(501)</w:t>
            </w:r>
          </w:p>
        </w:tc>
      </w:tr>
      <w:tr w:rsidR="000B3A17" w:rsidRPr="00713688" w14:paraId="05DD8399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C4C2BBF" w14:textId="0215B3C2" w:rsidR="000B3A17" w:rsidRPr="007B32AC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11373108" w14:textId="77777777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B017" w14:textId="07AA8586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1500DF7" w14:textId="77777777" w:rsidR="000B3A17" w:rsidRP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48BA2" w14:textId="33D1187B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(501)</w:t>
            </w:r>
          </w:p>
        </w:tc>
      </w:tr>
      <w:tr w:rsidR="000B3A17" w:rsidRPr="00DF04C7" w14:paraId="2B2CE1A2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C799BE6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05EB200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BDF95F8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B89418E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6BA4C52B" w14:textId="77777777" w:rsidR="000B3A17" w:rsidRPr="00DF04C7" w:rsidRDefault="000B3A17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1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A17" w:rsidRPr="00713688" w14:paraId="51A1E703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263E437C" w14:textId="6B0582F7" w:rsid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3DAFA225" w14:textId="77777777" w:rsidR="000B3A17" w:rsidRPr="00713688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5EC44D4" w14:textId="77A5065D" w:rsidR="000B3A17" w:rsidRPr="000B3A17" w:rsidRDefault="000B3A17" w:rsidP="00E91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(100,962)</w:t>
            </w:r>
          </w:p>
        </w:tc>
        <w:tc>
          <w:tcPr>
            <w:tcW w:w="246" w:type="dxa"/>
            <w:vAlign w:val="bottom"/>
          </w:tcPr>
          <w:p w14:paraId="24193543" w14:textId="77777777" w:rsidR="000B3A17" w:rsidRPr="000B3A17" w:rsidRDefault="000B3A17" w:rsidP="000B3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double" w:sz="4" w:space="0" w:color="auto"/>
            </w:tcBorders>
            <w:vAlign w:val="bottom"/>
          </w:tcPr>
          <w:p w14:paraId="761D0050" w14:textId="10F21C44" w:rsidR="000B3A17" w:rsidRPr="000B3A17" w:rsidRDefault="000B3A1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160,660</w:t>
            </w:r>
          </w:p>
        </w:tc>
      </w:tr>
    </w:tbl>
    <w:p w14:paraId="5014985C" w14:textId="3B03036D" w:rsidR="00F209B3" w:rsidRPr="00936B29" w:rsidRDefault="00F209B3" w:rsidP="006F2F37">
      <w:pPr>
        <w:spacing w:line="180" w:lineRule="exact"/>
        <w:rPr>
          <w:rFonts w:ascii="Angsana New" w:hAnsi="Angsana New"/>
          <w:sz w:val="30"/>
          <w:szCs w:val="30"/>
        </w:rPr>
      </w:pPr>
    </w:p>
    <w:p w14:paraId="698C8731" w14:textId="1DE00B63" w:rsidR="000B3A17" w:rsidRPr="000B3A17" w:rsidRDefault="000B3A17" w:rsidP="008F2ED3">
      <w:pPr>
        <w:ind w:firstLine="1620"/>
        <w:rPr>
          <w:rFonts w:ascii="Angsana New" w:hAnsi="Angsana New"/>
          <w:b/>
          <w:bCs/>
          <w:color w:val="0000FF"/>
          <w:sz w:val="30"/>
          <w:szCs w:val="30"/>
        </w:rPr>
      </w:pPr>
      <w:r w:rsidRPr="000B3A17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  <w:r w:rsidRPr="000B3A1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37219242" w14:textId="77777777" w:rsidR="000B3A17" w:rsidRPr="000B3A17" w:rsidRDefault="000B3A17" w:rsidP="006F2F37">
      <w:pPr>
        <w:spacing w:line="180" w:lineRule="exact"/>
        <w:ind w:firstLine="1440"/>
        <w:rPr>
          <w:rFonts w:ascii="Angsana New" w:hAnsi="Angsana New"/>
          <w:sz w:val="30"/>
          <w:szCs w:val="30"/>
        </w:rPr>
      </w:pPr>
    </w:p>
    <w:p w14:paraId="4E5C90B7" w14:textId="1EE299C3" w:rsidR="00C67D93" w:rsidRDefault="000B3A17" w:rsidP="000607D2">
      <w:pPr>
        <w:pStyle w:val="block"/>
        <w:tabs>
          <w:tab w:val="left" w:pos="720"/>
        </w:tabs>
        <w:spacing w:after="0" w:line="240" w:lineRule="atLeast"/>
        <w:ind w:left="162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</w:t>
      </w:r>
      <w:r w:rsidR="00935788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เหรียญสหรัฐอเมริกาและสกุลเงินเยนญี่ปุ่น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 </w:t>
      </w:r>
      <w:r w:rsidRPr="000B3A17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104637" w:rsidRPr="00104637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DF04C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มีนาคม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B3A17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03EBB4B" w14:textId="081FBFEB" w:rsidR="00C67D93" w:rsidRDefault="00C67D93" w:rsidP="006F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2160"/>
        <w:gridCol w:w="180"/>
        <w:gridCol w:w="2160"/>
      </w:tblGrid>
      <w:tr w:rsidR="00C67D93" w:rsidRPr="000B3A17" w14:paraId="69E99C0E" w14:textId="77777777" w:rsidTr="000607D2">
        <w:trPr>
          <w:trHeight w:val="218"/>
          <w:tblHeader/>
        </w:trPr>
        <w:tc>
          <w:tcPr>
            <w:tcW w:w="2700" w:type="dxa"/>
          </w:tcPr>
          <w:p w14:paraId="62C8E189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5760" w:type="dxa"/>
            <w:gridSpan w:val="4"/>
          </w:tcPr>
          <w:p w14:paraId="2A8275B0" w14:textId="76EA3F76" w:rsidR="00C67D93" w:rsidRPr="000B3A17" w:rsidRDefault="00C67D93" w:rsidP="00C67D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7D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ตามวิธีส่วนได้เสีย/งบการเงินเฉพาะกิจการ</w:t>
            </w:r>
          </w:p>
        </w:tc>
      </w:tr>
      <w:tr w:rsidR="00C67D93" w:rsidRPr="000B3A17" w14:paraId="15C0D37E" w14:textId="77777777" w:rsidTr="000607D2">
        <w:trPr>
          <w:trHeight w:val="218"/>
          <w:tblHeader/>
        </w:trPr>
        <w:tc>
          <w:tcPr>
            <w:tcW w:w="2700" w:type="dxa"/>
          </w:tcPr>
          <w:p w14:paraId="5028A514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251DFFC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4500" w:type="dxa"/>
            <w:gridSpan w:val="3"/>
            <w:hideMark/>
          </w:tcPr>
          <w:p w14:paraId="5A0A99B7" w14:textId="33411D2E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D93" w:rsidRPr="000B3A17" w14:paraId="6B4CEE4C" w14:textId="77777777" w:rsidTr="000607D2">
        <w:trPr>
          <w:tblHeader/>
        </w:trPr>
        <w:tc>
          <w:tcPr>
            <w:tcW w:w="2700" w:type="dxa"/>
          </w:tcPr>
          <w:p w14:paraId="217E34AF" w14:textId="77777777" w:rsidR="00C67D93" w:rsidRPr="000B3A17" w:rsidRDefault="00C67D93" w:rsidP="007C7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1B7E1FD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160" w:type="dxa"/>
            <w:hideMark/>
          </w:tcPr>
          <w:p w14:paraId="0665542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85AC45F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D2C5DA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B3A17" w:rsidRPr="000B3A17" w14:paraId="3D3173A4" w14:textId="77777777" w:rsidTr="000607D2">
        <w:trPr>
          <w:tblHeader/>
        </w:trPr>
        <w:tc>
          <w:tcPr>
            <w:tcW w:w="2700" w:type="dxa"/>
          </w:tcPr>
          <w:p w14:paraId="015ECE94" w14:textId="77777777" w:rsidR="000B3A17" w:rsidRPr="000B3A17" w:rsidRDefault="000B3A17" w:rsidP="007C72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7A5B6" w14:textId="77777777" w:rsidR="000B3A17" w:rsidRPr="000B3A17" w:rsidRDefault="000B3A17" w:rsidP="007C7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00" w:type="dxa"/>
            <w:gridSpan w:val="3"/>
            <w:hideMark/>
          </w:tcPr>
          <w:p w14:paraId="650CF575" w14:textId="15E7C764" w:rsidR="000B3A17" w:rsidRPr="000B3A17" w:rsidRDefault="000B3A17" w:rsidP="007C72C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E7D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7D93" w:rsidRPr="000B3A17" w14:paraId="5B7F9701" w14:textId="77777777" w:rsidTr="000607D2">
        <w:tc>
          <w:tcPr>
            <w:tcW w:w="2700" w:type="dxa"/>
          </w:tcPr>
          <w:p w14:paraId="2D2E2C8D" w14:textId="31CEBA2D" w:rsidR="00C67D93" w:rsidRPr="000B3A17" w:rsidRDefault="00C67D93" w:rsidP="007C72C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04637"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F6FEC1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C2455D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EBF467" w14:textId="77777777" w:rsidR="00C67D93" w:rsidRPr="000B3A17" w:rsidRDefault="00C67D93" w:rsidP="007C72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0BD14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67D93" w:rsidRPr="000B3A17" w14:paraId="0A9B41F0" w14:textId="77777777" w:rsidTr="000607D2">
        <w:tc>
          <w:tcPr>
            <w:tcW w:w="2700" w:type="dxa"/>
            <w:hideMark/>
          </w:tcPr>
          <w:p w14:paraId="48D0DA14" w14:textId="77777777" w:rsidR="00C67D93" w:rsidRPr="000B3A17" w:rsidRDefault="00C67D93" w:rsidP="00C67D93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F4B0D81" w14:textId="5B52DA60" w:rsidR="00C67D93" w:rsidRPr="000B3A17" w:rsidRDefault="00104637" w:rsidP="00C67D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4D51D857" w14:textId="7BD9299B" w:rsidR="00C67D93" w:rsidRPr="000B3A17" w:rsidRDefault="00104637" w:rsidP="00C75F43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67D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180" w:type="dxa"/>
          </w:tcPr>
          <w:p w14:paraId="57E57093" w14:textId="77777777" w:rsidR="00C67D93" w:rsidRPr="000B3A17" w:rsidRDefault="00C67D93" w:rsidP="00C67D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1C919E" w14:textId="22BC750E" w:rsidR="00C67D93" w:rsidRPr="000B3A17" w:rsidRDefault="008F2ED3" w:rsidP="00C75F43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67D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789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7D93" w:rsidRPr="000B3A17" w14:paraId="169EE823" w14:textId="77777777" w:rsidTr="000607D2">
        <w:tc>
          <w:tcPr>
            <w:tcW w:w="2700" w:type="dxa"/>
          </w:tcPr>
          <w:p w14:paraId="293589B5" w14:textId="77777777" w:rsidR="00C67D93" w:rsidRPr="000B3A17" w:rsidRDefault="00C67D93" w:rsidP="00C67D9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05F0B30F" w14:textId="045E8F5F" w:rsidR="00C67D93" w:rsidRPr="000B3A17" w:rsidRDefault="00104637" w:rsidP="00C67D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7E11F2CE" w14:textId="186172DF" w:rsidR="00C67D93" w:rsidRPr="000B3A17" w:rsidRDefault="00C67D93" w:rsidP="00C75F43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104637"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19CB70F" w14:textId="77777777" w:rsidR="00C67D93" w:rsidRPr="000B3A17" w:rsidRDefault="00C67D93" w:rsidP="00C67D9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427756B" w14:textId="55CFD739" w:rsidR="00C67D93" w:rsidRPr="000B3A17" w:rsidRDefault="00104637" w:rsidP="00C75F43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67D9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461</w:t>
            </w:r>
          </w:p>
        </w:tc>
      </w:tr>
    </w:tbl>
    <w:p w14:paraId="6ACE292A" w14:textId="77777777" w:rsidR="006F2F37" w:rsidRDefault="006F2F37" w:rsidP="006F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1620" w:hanging="6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CC801" w14:textId="020E25E6" w:rsidR="000B3A17" w:rsidRPr="00221A78" w:rsidRDefault="000B3A17" w:rsidP="00513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21A78">
        <w:rPr>
          <w:rFonts w:asciiTheme="majorBidi" w:hAnsiTheme="majorBidi" w:cstheme="majorBidi"/>
          <w:sz w:val="30"/>
          <w:szCs w:val="30"/>
        </w:rPr>
        <w:t>(</w:t>
      </w:r>
      <w:r w:rsidR="00C831AE" w:rsidRPr="00221A7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21A78">
        <w:rPr>
          <w:rFonts w:asciiTheme="majorBidi" w:hAnsiTheme="majorBidi" w:cstheme="majorBidi"/>
          <w:sz w:val="30"/>
          <w:szCs w:val="30"/>
        </w:rPr>
        <w:t xml:space="preserve">.3.2) </w:t>
      </w:r>
      <w:r w:rsidRPr="00221A7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F9C0E92" w14:textId="77777777" w:rsidR="006E7D8E" w:rsidRPr="00DF04C7" w:rsidRDefault="006E7D8E" w:rsidP="006F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1628" w:hanging="634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2B31A" w14:textId="3ED076B8" w:rsidR="000B3A17" w:rsidRPr="000607D2" w:rsidRDefault="00935788" w:rsidP="000607D2">
      <w:pPr>
        <w:ind w:left="1593"/>
        <w:jc w:val="thaiDistribute"/>
        <w:rPr>
          <w:rFonts w:ascii="Angsana New" w:hAnsi="Angsana New"/>
          <w:sz w:val="30"/>
          <w:szCs w:val="30"/>
        </w:rPr>
      </w:pPr>
      <w:r w:rsidRPr="000607D2">
        <w:rPr>
          <w:rFonts w:ascii="Angsana New" w:hAnsi="Angsana New" w:hint="cs"/>
          <w:sz w:val="30"/>
          <w:szCs w:val="30"/>
          <w:cs/>
        </w:rPr>
        <w:t>อัตรา</w:t>
      </w:r>
      <w:r w:rsidR="006E7D8E" w:rsidRPr="000607D2">
        <w:rPr>
          <w:rFonts w:ascii="Angsana New" w:hAnsi="Angsana New" w:hint="cs"/>
          <w:sz w:val="30"/>
          <w:szCs w:val="30"/>
          <w:cs/>
        </w:rPr>
        <w:t>ดอกเบี้ยเงินกู้ยืม</w:t>
      </w:r>
      <w:r w:rsidR="006E7D8E" w:rsidRPr="000607D2">
        <w:rPr>
          <w:rFonts w:ascii="Angsana New" w:hAnsi="Angsana New"/>
          <w:sz w:val="30"/>
          <w:szCs w:val="30"/>
          <w:cs/>
        </w:rPr>
        <w:t>ส่วนใหญ่มีอัตราดอกเบี้ยคงที่</w:t>
      </w:r>
      <w:r w:rsidR="000607D2">
        <w:rPr>
          <w:rFonts w:ascii="Angsana New" w:hAnsi="Angsana New"/>
          <w:sz w:val="30"/>
          <w:szCs w:val="30"/>
        </w:rPr>
        <w:t xml:space="preserve"> </w:t>
      </w:r>
      <w:r w:rsidR="006E7D8E" w:rsidRPr="000607D2">
        <w:rPr>
          <w:rFonts w:ascii="Angsana New" w:hAnsi="Angsana New"/>
          <w:sz w:val="30"/>
          <w:szCs w:val="30"/>
          <w:cs/>
        </w:rPr>
        <w:t>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</w:t>
      </w:r>
      <w:r w:rsidR="00A66415">
        <w:rPr>
          <w:rFonts w:ascii="Angsana New" w:hAnsi="Angsana New"/>
          <w:sz w:val="30"/>
          <w:szCs w:val="30"/>
        </w:rPr>
        <w:br/>
      </w:r>
      <w:r w:rsidR="006E7D8E" w:rsidRPr="000607D2">
        <w:rPr>
          <w:rFonts w:ascii="Angsana New" w:hAnsi="Angsana New"/>
          <w:sz w:val="30"/>
          <w:szCs w:val="30"/>
          <w:cs/>
        </w:rPr>
        <w:t>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6B386FFD" w14:textId="259D8F5A" w:rsidR="006F2F37" w:rsidRDefault="006F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B8094A9" w14:textId="6593BBAC" w:rsidR="000B3A17" w:rsidRPr="006E7D8E" w:rsidRDefault="00104637" w:rsidP="00060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463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7475B">
        <w:rPr>
          <w:rFonts w:ascii="Angsana New" w:hAnsi="Angsana New"/>
          <w:b/>
          <w:bCs/>
          <w:sz w:val="30"/>
          <w:szCs w:val="30"/>
        </w:rPr>
        <w:t>5</w:t>
      </w:r>
      <w:r w:rsidR="000B3A17" w:rsidRPr="006E7D8E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2BA47E1A" w14:textId="77777777" w:rsidR="006E7D8E" w:rsidRPr="006E7D8E" w:rsidRDefault="006E7D8E" w:rsidP="006F2F37">
      <w:pPr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7ED3D1C3" w14:textId="3C49E601" w:rsidR="000B3A17" w:rsidRPr="006E7D8E" w:rsidRDefault="000B3A17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7D8E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0607D2">
        <w:rPr>
          <w:rFonts w:ascii="Angsana New" w:hAnsi="Angsana New"/>
          <w:sz w:val="30"/>
          <w:szCs w:val="30"/>
        </w:rPr>
        <w:t xml:space="preserve"> </w:t>
      </w:r>
      <w:r w:rsidRPr="006E7D8E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66415">
        <w:rPr>
          <w:rFonts w:ascii="Angsana New" w:hAnsi="Angsana New"/>
          <w:sz w:val="30"/>
          <w:szCs w:val="30"/>
        </w:rPr>
        <w:br/>
      </w:r>
      <w:r w:rsidRPr="006E7D8E">
        <w:rPr>
          <w:rFonts w:ascii="Angsana New" w:hAnsi="Angsana New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อีกทั้ง</w:t>
      </w:r>
      <w:r w:rsidR="00A66415">
        <w:rPr>
          <w:rFonts w:ascii="Angsana New" w:hAnsi="Angsana New"/>
          <w:sz w:val="30"/>
          <w:szCs w:val="30"/>
        </w:rPr>
        <w:br/>
      </w:r>
      <w:r w:rsidRPr="006E7D8E">
        <w:rPr>
          <w:rFonts w:ascii="Angsana New" w:hAnsi="Angsana New"/>
          <w:sz w:val="30"/>
          <w:szCs w:val="30"/>
          <w:cs/>
        </w:rPr>
        <w:t>ยังกำกับดูแลระดับการจ่ายเงินปันผลให้แก่ผู้ถือหุ้นสามัญ</w:t>
      </w:r>
    </w:p>
    <w:p w14:paraId="65B9EC5E" w14:textId="2EC94B4D" w:rsidR="000B3A17" w:rsidRDefault="000B3A17" w:rsidP="006F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19BE1DDC" w14:textId="62C44578" w:rsidR="00686A2E" w:rsidRPr="00C52C41" w:rsidRDefault="00DE37E8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7475B">
        <w:rPr>
          <w:rFonts w:ascii="Angsana New" w:hAnsi="Angsana New"/>
          <w:b/>
          <w:bCs/>
          <w:sz w:val="30"/>
          <w:szCs w:val="30"/>
        </w:rPr>
        <w:t>6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C67D93" w:rsidRDefault="00686A2E" w:rsidP="006F2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B0181B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B0181B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B3A17" w:rsidRPr="007B32AC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16D3711D" w:rsidR="000B3A17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14:paraId="01AE97C1" w14:textId="77777777" w:rsidR="000B3A17" w:rsidRPr="007B32AC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25BAF4DD" w:rsidR="000B3A17" w:rsidRDefault="0010463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0B3A17" w:rsidRPr="007B32AC" w14:paraId="790FA9E6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0B3A17" w:rsidRPr="003E5BB7" w:rsidRDefault="00312BCE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A17" w:rsidRPr="00C52C41" w14:paraId="5C68879C" w14:textId="31D680ED" w:rsidTr="000B3A17">
        <w:tc>
          <w:tcPr>
            <w:tcW w:w="5850" w:type="dxa"/>
          </w:tcPr>
          <w:p w14:paraId="4A6E4F91" w14:textId="77777777" w:rsidR="000B3A17" w:rsidRPr="00C52C41" w:rsidRDefault="000B3A17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0B3A17" w:rsidRPr="00C52C41" w:rsidRDefault="000B3A17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BCE" w:rsidRPr="00C52C41" w14:paraId="48A35BF0" w14:textId="19DFBDD8" w:rsidTr="000B3A17">
        <w:trPr>
          <w:trHeight w:val="299"/>
        </w:trPr>
        <w:tc>
          <w:tcPr>
            <w:tcW w:w="5850" w:type="dxa"/>
          </w:tcPr>
          <w:p w14:paraId="547A2593" w14:textId="485C4110" w:rsidR="00312BCE" w:rsidRPr="00C52C41" w:rsidRDefault="00312BCE" w:rsidP="0053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D0065DF" w14:textId="3B355DA2" w:rsidR="00312BCE" w:rsidRPr="005F4A02" w:rsidRDefault="0010463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270" w:type="dxa"/>
            <w:gridSpan w:val="2"/>
            <w:vAlign w:val="bottom"/>
          </w:tcPr>
          <w:p w14:paraId="43510450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61F44E9" w14:textId="07CABE9C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</w:tr>
      <w:tr w:rsidR="00312BCE" w:rsidRPr="007B32AC" w14:paraId="1F696BF6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32C28D8A" w14:textId="77777777" w:rsidR="00312BCE" w:rsidRPr="007B32AC" w:rsidRDefault="00312BCE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3C5485" w14:textId="77777777" w:rsidR="00312BCE" w:rsidRPr="007B32AC" w:rsidRDefault="00312BCE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312BCE" w:rsidRPr="007B32AC" w:rsidRDefault="00312BCE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2282497" w14:textId="77777777" w:rsidR="00312BCE" w:rsidRPr="007B32AC" w:rsidRDefault="00312BCE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12BCE" w:rsidRPr="0057423C" w14:paraId="38605115" w14:textId="41C0F667" w:rsidTr="000B3A17">
        <w:tc>
          <w:tcPr>
            <w:tcW w:w="5850" w:type="dxa"/>
          </w:tcPr>
          <w:p w14:paraId="4E620F58" w14:textId="4E50430E" w:rsidR="00312BCE" w:rsidRPr="00935250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710" w:type="dxa"/>
          </w:tcPr>
          <w:p w14:paraId="22F39383" w14:textId="77777777" w:rsidR="00312BCE" w:rsidRPr="00AC4BC9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6EDBAF" w14:textId="77777777" w:rsidR="00312BCE" w:rsidRPr="00AC4BC9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EEB346" w14:textId="77777777" w:rsidR="00312BCE" w:rsidRPr="00AC4BC9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BCE" w:rsidRPr="00C52C41" w14:paraId="2941F25C" w14:textId="44B49EC8" w:rsidTr="000B3A17">
        <w:tc>
          <w:tcPr>
            <w:tcW w:w="5850" w:type="dxa"/>
          </w:tcPr>
          <w:p w14:paraId="50389182" w14:textId="58357F55" w:rsidR="00312BCE" w:rsidRPr="007F1BFE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710" w:type="dxa"/>
          </w:tcPr>
          <w:p w14:paraId="2532F7E1" w14:textId="77777777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F5C2970" w14:textId="77777777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AE7816" w14:textId="77777777" w:rsidR="00312BCE" w:rsidRPr="00C52C41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BCE" w:rsidRPr="00C52C41" w14:paraId="326C549D" w14:textId="016A10A6" w:rsidTr="000B3A17">
        <w:tc>
          <w:tcPr>
            <w:tcW w:w="5850" w:type="dxa"/>
          </w:tcPr>
          <w:p w14:paraId="61FB6B64" w14:textId="145DB0B0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0D8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0553CF79" w14:textId="25819B04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B4AF6E5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EEBA43" w14:textId="6025EB53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</w:tr>
      <w:tr w:rsidR="00312BCE" w:rsidRPr="00C52C41" w14:paraId="02974BB2" w14:textId="65D95FE8" w:rsidTr="000B3A17">
        <w:tc>
          <w:tcPr>
            <w:tcW w:w="5850" w:type="dxa"/>
          </w:tcPr>
          <w:p w14:paraId="00F6CE53" w14:textId="248EC2F4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0D82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0D82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755FDFA" w14:textId="7824C164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8FD1FA9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B47273" w14:textId="076B53B4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14,74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12BCE" w:rsidRPr="00C52C41" w14:paraId="71EE9567" w14:textId="613BACF3" w:rsidTr="000B3A17">
        <w:tc>
          <w:tcPr>
            <w:tcW w:w="5850" w:type="dxa"/>
          </w:tcPr>
          <w:p w14:paraId="013F9BB3" w14:textId="77777777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351C0A79" w:rsidR="00312BCE" w:rsidRPr="0053487C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48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BED5779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5B9BDB6F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607D2" w:rsidRPr="00C52C41" w14:paraId="6935FF83" w14:textId="77777777" w:rsidTr="000607D2">
        <w:tc>
          <w:tcPr>
            <w:tcW w:w="5850" w:type="dxa"/>
          </w:tcPr>
          <w:p w14:paraId="17F0C052" w14:textId="77777777" w:rsidR="000607D2" w:rsidRPr="00C52C41" w:rsidRDefault="000607D2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A0EDB64" w14:textId="77777777" w:rsidR="000607D2" w:rsidRPr="0053487C" w:rsidRDefault="000607D2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7033762" w14:textId="77777777" w:rsidR="000607D2" w:rsidRPr="005F4A02" w:rsidRDefault="000607D2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70A34F" w14:textId="77777777" w:rsidR="000607D2" w:rsidRPr="005F4A02" w:rsidRDefault="000607D2" w:rsidP="006F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2BCE" w:rsidRPr="00C52C41" w14:paraId="6A3CBE65" w14:textId="73F6AD2E" w:rsidTr="005A70FA">
        <w:tc>
          <w:tcPr>
            <w:tcW w:w="5850" w:type="dxa"/>
          </w:tcPr>
          <w:p w14:paraId="3E989107" w14:textId="5AAA1651" w:rsidR="00312BCE" w:rsidRDefault="00312BCE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7E008E22" w14:textId="77777777" w:rsidR="00312BCE" w:rsidRPr="00AC4BC9" w:rsidRDefault="00312BCE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9B153" w14:textId="77777777" w:rsidR="00312BCE" w:rsidRPr="00C52C41" w:rsidRDefault="00312BCE" w:rsidP="00D83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312BCE" w:rsidRDefault="00312BCE" w:rsidP="00FF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BCE" w:rsidRPr="00C52C41" w14:paraId="72A6A753" w14:textId="5FF1FDE8" w:rsidTr="005A70FA">
        <w:tc>
          <w:tcPr>
            <w:tcW w:w="5850" w:type="dxa"/>
          </w:tcPr>
          <w:p w14:paraId="0128CB83" w14:textId="0FA532D3" w:rsidR="00312BCE" w:rsidRPr="002620CD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เกี่ยวกับการซื้อวัตถุดิบ</w:t>
            </w:r>
            <w:r w:rsidR="0053487C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1514096E" w14:textId="3E05275D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BA7437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92A3F" w14:textId="15543A9F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,963</w:t>
            </w:r>
          </w:p>
        </w:tc>
      </w:tr>
      <w:tr w:rsidR="00312BCE" w:rsidRPr="00C52C41" w14:paraId="3FF2048C" w14:textId="77777777" w:rsidTr="005A70FA">
        <w:tc>
          <w:tcPr>
            <w:tcW w:w="5850" w:type="dxa"/>
          </w:tcPr>
          <w:p w14:paraId="5ACF2E58" w14:textId="77777777" w:rsidR="00312BCE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312BCE" w:rsidRPr="00C52C41" w:rsidRDefault="00312BCE" w:rsidP="0053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433AEA76" w:rsidR="00312BCE" w:rsidRPr="005F4A02" w:rsidRDefault="0010463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186F5E4A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,342</w:t>
            </w:r>
          </w:p>
        </w:tc>
      </w:tr>
      <w:tr w:rsidR="00312BCE" w:rsidRPr="00C52C41" w14:paraId="795A6D9A" w14:textId="77777777" w:rsidTr="005A70FA">
        <w:tc>
          <w:tcPr>
            <w:tcW w:w="5850" w:type="dxa"/>
          </w:tcPr>
          <w:p w14:paraId="49A0CD89" w14:textId="7EAFD392" w:rsidR="00312BCE" w:rsidRDefault="00312BCE" w:rsidP="0053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จัดหาพลังงาน</w:t>
            </w:r>
          </w:p>
        </w:tc>
        <w:tc>
          <w:tcPr>
            <w:tcW w:w="1710" w:type="dxa"/>
            <w:vAlign w:val="bottom"/>
          </w:tcPr>
          <w:p w14:paraId="38F9CCBF" w14:textId="57B81FD9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309C44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E7D795" w14:textId="07D64577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27,772</w:t>
            </w:r>
          </w:p>
        </w:tc>
      </w:tr>
      <w:tr w:rsidR="00312BCE" w:rsidRPr="00C52C41" w14:paraId="577A7CD0" w14:textId="77777777" w:rsidTr="005A70FA">
        <w:tc>
          <w:tcPr>
            <w:tcW w:w="5850" w:type="dxa"/>
          </w:tcPr>
          <w:p w14:paraId="121D01A1" w14:textId="45C81313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77777777" w:rsidR="00312BCE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312BCE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BCE" w:rsidRPr="00C52C41" w14:paraId="0FC7FA91" w14:textId="77777777" w:rsidTr="005A70FA">
        <w:tc>
          <w:tcPr>
            <w:tcW w:w="5850" w:type="dxa"/>
          </w:tcPr>
          <w:p w14:paraId="141D0873" w14:textId="3D727373" w:rsidR="00312BCE" w:rsidRPr="002C53E6" w:rsidRDefault="00312BCE" w:rsidP="0053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0822A45A" w:rsidR="00312BCE" w:rsidRPr="005F4A02" w:rsidRDefault="0010463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312BC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857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4F0CF867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4A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12BCE" w:rsidRPr="00C52C41" w14:paraId="1A0DD032" w14:textId="77777777" w:rsidTr="005A70FA">
        <w:tc>
          <w:tcPr>
            <w:tcW w:w="5850" w:type="dxa"/>
          </w:tcPr>
          <w:p w14:paraId="3B0FBF5D" w14:textId="516C7E0C" w:rsidR="00312BCE" w:rsidRPr="00132529" w:rsidRDefault="00312BCE" w:rsidP="00534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bottom"/>
          </w:tcPr>
          <w:p w14:paraId="662D2C66" w14:textId="59428CA5" w:rsidR="00312BCE" w:rsidRPr="005F4A02" w:rsidRDefault="0010463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312BC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CB78D5" w14:textId="530417F3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A02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312BCE" w:rsidRPr="00C52C41" w14:paraId="08B25715" w14:textId="4EA2CA86" w:rsidTr="005A70FA">
        <w:trPr>
          <w:trHeight w:val="289"/>
        </w:trPr>
        <w:tc>
          <w:tcPr>
            <w:tcW w:w="5850" w:type="dxa"/>
          </w:tcPr>
          <w:p w14:paraId="7E6DFF54" w14:textId="77777777" w:rsidR="00312BCE" w:rsidRPr="00C52C41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342C" w14:textId="3F66234F" w:rsidR="00312BCE" w:rsidRPr="005F4A02" w:rsidRDefault="00104637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93</w:t>
            </w:r>
            <w:r w:rsidR="00312B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312BCE" w:rsidRPr="005F4A02" w:rsidRDefault="00312BCE" w:rsidP="00312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FFA4E" w14:textId="2A81D994" w:rsidR="00312BCE" w:rsidRPr="005F4A02" w:rsidRDefault="00312BCE" w:rsidP="005A7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</w:tbl>
    <w:p w14:paraId="2B480A13" w14:textId="40F5FC01" w:rsidR="00FD11AB" w:rsidRPr="00753FC1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="Arial"/>
        </w:rPr>
      </w:pPr>
    </w:p>
    <w:p w14:paraId="3A78CBC3" w14:textId="472DC58A" w:rsidR="00753FC1" w:rsidRDefault="00753FC1" w:rsidP="00952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53FC1" w:rsidSect="006C4095"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EC7A2" w14:textId="77777777" w:rsidR="004C3898" w:rsidRDefault="004C3898">
      <w:r>
        <w:separator/>
      </w:r>
    </w:p>
  </w:endnote>
  <w:endnote w:type="continuationSeparator" w:id="0">
    <w:p w14:paraId="47B49559" w14:textId="77777777" w:rsidR="004C3898" w:rsidRDefault="004C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78B94" w14:textId="77777777" w:rsidR="001F2F79" w:rsidRPr="00804CAF" w:rsidRDefault="001F2F79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3B2797E" w14:textId="77777777" w:rsidR="001F2F79" w:rsidRPr="00804CAF" w:rsidRDefault="001F2F79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EBB09E" w14:textId="77777777" w:rsidR="001F2F79" w:rsidRPr="001B16E3" w:rsidRDefault="001F2F79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AB42A" w14:textId="77777777" w:rsidR="004C3898" w:rsidRDefault="004C3898">
      <w:r>
        <w:separator/>
      </w:r>
    </w:p>
  </w:footnote>
  <w:footnote w:type="continuationSeparator" w:id="0">
    <w:p w14:paraId="68DFD571" w14:textId="77777777" w:rsidR="004C3898" w:rsidRDefault="004C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13642" w14:textId="77777777" w:rsidR="00E86405" w:rsidRPr="004C2CF4" w:rsidRDefault="00E86405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90B8254" w14:textId="77777777" w:rsidR="00E86405" w:rsidRDefault="00E86405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113335" w14:textId="7C37024C" w:rsidR="00E86405" w:rsidRDefault="00E86405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Pr="00104637">
      <w:rPr>
        <w:rFonts w:ascii="Angsana New" w:hAnsi="Angsana New" w:hint="cs"/>
        <w:b/>
        <w:bCs/>
        <w:sz w:val="32"/>
        <w:szCs w:val="32"/>
      </w:rPr>
      <w:t>4</w:t>
    </w:r>
  </w:p>
  <w:p w14:paraId="6676050A" w14:textId="77777777" w:rsidR="00E86405" w:rsidRPr="00985A84" w:rsidRDefault="00E86405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70824" w14:textId="77777777" w:rsidR="00E86405" w:rsidRPr="004C2CF4" w:rsidRDefault="00E86405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D904783" w14:textId="77777777" w:rsidR="00E86405" w:rsidRDefault="00E86405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614BB" w14:textId="2FF2197A" w:rsidR="00E86405" w:rsidRDefault="00E86405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Pr="00104637">
      <w:rPr>
        <w:rFonts w:ascii="Angsana New" w:hAnsi="Angsana New" w:hint="cs"/>
        <w:b/>
        <w:bCs/>
        <w:sz w:val="32"/>
        <w:szCs w:val="32"/>
      </w:rPr>
      <w:t>4</w:t>
    </w:r>
  </w:p>
  <w:p w14:paraId="0E75B942" w14:textId="1DF36BEB" w:rsidR="00E86405" w:rsidRDefault="00E86405" w:rsidP="0088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FB22E" w14:textId="49762E19" w:rsidR="00E86405" w:rsidRPr="004C2CF4" w:rsidRDefault="00E86405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1773377A" w14:textId="77777777" w:rsidR="00E86405" w:rsidRDefault="00E86405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5A852B" w14:textId="1C9FD594" w:rsidR="00E86405" w:rsidRDefault="00E86405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Pr="00104637">
      <w:rPr>
        <w:rFonts w:ascii="Angsana New" w:hAnsi="Angsana New" w:hint="cs"/>
        <w:b/>
        <w:bCs/>
        <w:sz w:val="32"/>
        <w:szCs w:val="32"/>
      </w:rPr>
      <w:t>4</w:t>
    </w:r>
  </w:p>
  <w:p w14:paraId="34F47FB7" w14:textId="77777777" w:rsidR="00E86405" w:rsidRPr="00985A84" w:rsidRDefault="00E86405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35C4012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7"/>
  </w:num>
  <w:num w:numId="15">
    <w:abstractNumId w:val="19"/>
  </w:num>
  <w:num w:numId="16">
    <w:abstractNumId w:val="21"/>
  </w:num>
  <w:num w:numId="17">
    <w:abstractNumId w:val="10"/>
  </w:num>
  <w:num w:numId="18">
    <w:abstractNumId w:val="24"/>
  </w:num>
  <w:num w:numId="19">
    <w:abstractNumId w:val="11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15"/>
  </w:num>
  <w:num w:numId="25">
    <w:abstractNumId w:val="28"/>
  </w:num>
  <w:num w:numId="26">
    <w:abstractNumId w:val="22"/>
  </w:num>
  <w:num w:numId="27">
    <w:abstractNumId w:val="12"/>
  </w:num>
  <w:num w:numId="28">
    <w:abstractNumId w:val="25"/>
  </w:num>
  <w:num w:numId="29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9"/>
    <w:rsid w:val="000139CB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78"/>
    <w:rsid w:val="00065DD4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4633"/>
    <w:rsid w:val="000758B9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B89"/>
    <w:rsid w:val="00081BFF"/>
    <w:rsid w:val="00081DF5"/>
    <w:rsid w:val="00081F2F"/>
    <w:rsid w:val="0008204C"/>
    <w:rsid w:val="00082359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644"/>
    <w:rsid w:val="000A5B44"/>
    <w:rsid w:val="000A5C03"/>
    <w:rsid w:val="000A6708"/>
    <w:rsid w:val="000A6820"/>
    <w:rsid w:val="000A69EC"/>
    <w:rsid w:val="000A7BC0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CD6"/>
    <w:rsid w:val="000D5FB8"/>
    <w:rsid w:val="000D63B7"/>
    <w:rsid w:val="000D6A7B"/>
    <w:rsid w:val="000D6F6B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BB0"/>
    <w:rsid w:val="00103173"/>
    <w:rsid w:val="0010320D"/>
    <w:rsid w:val="00103306"/>
    <w:rsid w:val="0010385F"/>
    <w:rsid w:val="00103E86"/>
    <w:rsid w:val="001041C0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B01"/>
    <w:rsid w:val="00113DA2"/>
    <w:rsid w:val="00114117"/>
    <w:rsid w:val="00114F4E"/>
    <w:rsid w:val="001158B9"/>
    <w:rsid w:val="00115C02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910"/>
    <w:rsid w:val="00142452"/>
    <w:rsid w:val="001429B0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D53"/>
    <w:rsid w:val="001625D4"/>
    <w:rsid w:val="001628EA"/>
    <w:rsid w:val="00163229"/>
    <w:rsid w:val="00164174"/>
    <w:rsid w:val="001641DC"/>
    <w:rsid w:val="00164567"/>
    <w:rsid w:val="001654E1"/>
    <w:rsid w:val="001658BF"/>
    <w:rsid w:val="00165D13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9C6"/>
    <w:rsid w:val="00193E06"/>
    <w:rsid w:val="00193F10"/>
    <w:rsid w:val="00194594"/>
    <w:rsid w:val="0019470C"/>
    <w:rsid w:val="00195279"/>
    <w:rsid w:val="00195474"/>
    <w:rsid w:val="00196027"/>
    <w:rsid w:val="001962E4"/>
    <w:rsid w:val="00196CC7"/>
    <w:rsid w:val="001972A3"/>
    <w:rsid w:val="00197594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35F0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2F79"/>
    <w:rsid w:val="001F33C3"/>
    <w:rsid w:val="001F35E5"/>
    <w:rsid w:val="001F374C"/>
    <w:rsid w:val="001F42FB"/>
    <w:rsid w:val="001F594D"/>
    <w:rsid w:val="001F63EB"/>
    <w:rsid w:val="001F6BE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CE2"/>
    <w:rsid w:val="00265E79"/>
    <w:rsid w:val="00266416"/>
    <w:rsid w:val="0027095B"/>
    <w:rsid w:val="00270C5F"/>
    <w:rsid w:val="00270C9A"/>
    <w:rsid w:val="00271286"/>
    <w:rsid w:val="00271FFE"/>
    <w:rsid w:val="002723F3"/>
    <w:rsid w:val="00272686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153D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BA6"/>
    <w:rsid w:val="002C5C0E"/>
    <w:rsid w:val="002C6401"/>
    <w:rsid w:val="002C65D3"/>
    <w:rsid w:val="002C6C6C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4C8"/>
    <w:rsid w:val="00347516"/>
    <w:rsid w:val="00347579"/>
    <w:rsid w:val="0035067C"/>
    <w:rsid w:val="0035099E"/>
    <w:rsid w:val="00350CB9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2428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7579"/>
    <w:rsid w:val="003A01FC"/>
    <w:rsid w:val="003A0726"/>
    <w:rsid w:val="003A0785"/>
    <w:rsid w:val="003A0E67"/>
    <w:rsid w:val="003A12A2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3672"/>
    <w:rsid w:val="003C4853"/>
    <w:rsid w:val="003C4E5B"/>
    <w:rsid w:val="003C5880"/>
    <w:rsid w:val="003C5BB8"/>
    <w:rsid w:val="003C7537"/>
    <w:rsid w:val="003C7B1B"/>
    <w:rsid w:val="003C7F0D"/>
    <w:rsid w:val="003D047D"/>
    <w:rsid w:val="003D070E"/>
    <w:rsid w:val="003D179B"/>
    <w:rsid w:val="003D1A11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E9C"/>
    <w:rsid w:val="0043332C"/>
    <w:rsid w:val="0043408D"/>
    <w:rsid w:val="004349F8"/>
    <w:rsid w:val="00434DEB"/>
    <w:rsid w:val="00435923"/>
    <w:rsid w:val="00435E85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E87"/>
    <w:rsid w:val="004449BD"/>
    <w:rsid w:val="00445625"/>
    <w:rsid w:val="00445AC6"/>
    <w:rsid w:val="00445B5E"/>
    <w:rsid w:val="00445F09"/>
    <w:rsid w:val="00445FA2"/>
    <w:rsid w:val="00446472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F81"/>
    <w:rsid w:val="004705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2D"/>
    <w:rsid w:val="0047406E"/>
    <w:rsid w:val="004743F7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4263"/>
    <w:rsid w:val="00494B7E"/>
    <w:rsid w:val="00494C4D"/>
    <w:rsid w:val="00494EA5"/>
    <w:rsid w:val="00495013"/>
    <w:rsid w:val="00495DEC"/>
    <w:rsid w:val="0049614E"/>
    <w:rsid w:val="00496D71"/>
    <w:rsid w:val="00497685"/>
    <w:rsid w:val="004A0C6D"/>
    <w:rsid w:val="004A176B"/>
    <w:rsid w:val="004A2B4C"/>
    <w:rsid w:val="004A345A"/>
    <w:rsid w:val="004A380F"/>
    <w:rsid w:val="004A395B"/>
    <w:rsid w:val="004A3974"/>
    <w:rsid w:val="004A3C1B"/>
    <w:rsid w:val="004A49B3"/>
    <w:rsid w:val="004A4A8A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310F"/>
    <w:rsid w:val="00503461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759D"/>
    <w:rsid w:val="0050770F"/>
    <w:rsid w:val="00507818"/>
    <w:rsid w:val="00507824"/>
    <w:rsid w:val="00507C9F"/>
    <w:rsid w:val="00510A43"/>
    <w:rsid w:val="00510E49"/>
    <w:rsid w:val="005111B5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A8A"/>
    <w:rsid w:val="00552216"/>
    <w:rsid w:val="005528AD"/>
    <w:rsid w:val="00554042"/>
    <w:rsid w:val="005543EE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ECB"/>
    <w:rsid w:val="00576FB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75"/>
    <w:rsid w:val="00594B7C"/>
    <w:rsid w:val="00594C47"/>
    <w:rsid w:val="00595919"/>
    <w:rsid w:val="00595A13"/>
    <w:rsid w:val="00595F98"/>
    <w:rsid w:val="0059615D"/>
    <w:rsid w:val="0059630E"/>
    <w:rsid w:val="0059651B"/>
    <w:rsid w:val="00596685"/>
    <w:rsid w:val="005967B2"/>
    <w:rsid w:val="00597390"/>
    <w:rsid w:val="005A0612"/>
    <w:rsid w:val="005A0665"/>
    <w:rsid w:val="005A0ADC"/>
    <w:rsid w:val="005A0BD1"/>
    <w:rsid w:val="005A1258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DA0"/>
    <w:rsid w:val="005C4F66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C3D"/>
    <w:rsid w:val="005E2138"/>
    <w:rsid w:val="005E243B"/>
    <w:rsid w:val="005E24FD"/>
    <w:rsid w:val="005E252C"/>
    <w:rsid w:val="005E2DD4"/>
    <w:rsid w:val="005E3D31"/>
    <w:rsid w:val="005E4444"/>
    <w:rsid w:val="005E5492"/>
    <w:rsid w:val="005E5B3E"/>
    <w:rsid w:val="005E5E2E"/>
    <w:rsid w:val="005E68EA"/>
    <w:rsid w:val="005E6D10"/>
    <w:rsid w:val="005E74AD"/>
    <w:rsid w:val="005E7502"/>
    <w:rsid w:val="005E75DB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A50"/>
    <w:rsid w:val="005F5ACD"/>
    <w:rsid w:val="005F5BAA"/>
    <w:rsid w:val="005F650A"/>
    <w:rsid w:val="005F65F4"/>
    <w:rsid w:val="005F7851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918"/>
    <w:rsid w:val="00626A7A"/>
    <w:rsid w:val="00626BDF"/>
    <w:rsid w:val="0062784C"/>
    <w:rsid w:val="00630B14"/>
    <w:rsid w:val="006316DA"/>
    <w:rsid w:val="00631757"/>
    <w:rsid w:val="006317C3"/>
    <w:rsid w:val="00631AE4"/>
    <w:rsid w:val="00631F5D"/>
    <w:rsid w:val="00631FAB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60C1"/>
    <w:rsid w:val="006362B4"/>
    <w:rsid w:val="00636D71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A30"/>
    <w:rsid w:val="00650E1F"/>
    <w:rsid w:val="006510CD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57DE5"/>
    <w:rsid w:val="006601C6"/>
    <w:rsid w:val="00660563"/>
    <w:rsid w:val="006605BB"/>
    <w:rsid w:val="00660AB2"/>
    <w:rsid w:val="00660CB0"/>
    <w:rsid w:val="00660FE2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703F"/>
    <w:rsid w:val="006772FA"/>
    <w:rsid w:val="00677B16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52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20EC"/>
    <w:rsid w:val="006B212B"/>
    <w:rsid w:val="006B2166"/>
    <w:rsid w:val="006B241D"/>
    <w:rsid w:val="006B27DE"/>
    <w:rsid w:val="006B2840"/>
    <w:rsid w:val="006B33B1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98D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C9F"/>
    <w:rsid w:val="006E5E7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DC9"/>
    <w:rsid w:val="00777067"/>
    <w:rsid w:val="00777163"/>
    <w:rsid w:val="007771AB"/>
    <w:rsid w:val="00777299"/>
    <w:rsid w:val="0077751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9C9"/>
    <w:rsid w:val="007A5C2D"/>
    <w:rsid w:val="007A5CD8"/>
    <w:rsid w:val="007A5E84"/>
    <w:rsid w:val="007A613F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7C0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217E"/>
    <w:rsid w:val="00822571"/>
    <w:rsid w:val="008226DE"/>
    <w:rsid w:val="00822A90"/>
    <w:rsid w:val="00822C77"/>
    <w:rsid w:val="00822D84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FB8"/>
    <w:rsid w:val="008461FB"/>
    <w:rsid w:val="00850E69"/>
    <w:rsid w:val="00851048"/>
    <w:rsid w:val="008512BC"/>
    <w:rsid w:val="008517DE"/>
    <w:rsid w:val="00851A86"/>
    <w:rsid w:val="0085220E"/>
    <w:rsid w:val="008524C0"/>
    <w:rsid w:val="008525A7"/>
    <w:rsid w:val="00852806"/>
    <w:rsid w:val="00852D4F"/>
    <w:rsid w:val="008542A2"/>
    <w:rsid w:val="00854834"/>
    <w:rsid w:val="00855279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785D"/>
    <w:rsid w:val="00897CC5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4B0"/>
    <w:rsid w:val="008A59E9"/>
    <w:rsid w:val="008A5FD1"/>
    <w:rsid w:val="008A6602"/>
    <w:rsid w:val="008A7434"/>
    <w:rsid w:val="008A7C18"/>
    <w:rsid w:val="008A7FB6"/>
    <w:rsid w:val="008B0272"/>
    <w:rsid w:val="008B0309"/>
    <w:rsid w:val="008B0365"/>
    <w:rsid w:val="008B0897"/>
    <w:rsid w:val="008B09F8"/>
    <w:rsid w:val="008B0DF0"/>
    <w:rsid w:val="008B0E8F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357"/>
    <w:rsid w:val="008F7427"/>
    <w:rsid w:val="008F788F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F63"/>
    <w:rsid w:val="00907C8B"/>
    <w:rsid w:val="00910402"/>
    <w:rsid w:val="00910739"/>
    <w:rsid w:val="00910D82"/>
    <w:rsid w:val="00911138"/>
    <w:rsid w:val="009113B5"/>
    <w:rsid w:val="009119FB"/>
    <w:rsid w:val="00911DEA"/>
    <w:rsid w:val="0091219B"/>
    <w:rsid w:val="0091236A"/>
    <w:rsid w:val="009130A2"/>
    <w:rsid w:val="00913139"/>
    <w:rsid w:val="009135BD"/>
    <w:rsid w:val="00913FA1"/>
    <w:rsid w:val="0091428D"/>
    <w:rsid w:val="00914353"/>
    <w:rsid w:val="009144A1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589"/>
    <w:rsid w:val="00930DE0"/>
    <w:rsid w:val="00931260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B2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3DE9"/>
    <w:rsid w:val="0097408B"/>
    <w:rsid w:val="00974610"/>
    <w:rsid w:val="00974F34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614"/>
    <w:rsid w:val="00995667"/>
    <w:rsid w:val="00995A1F"/>
    <w:rsid w:val="00995BBA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F0307"/>
    <w:rsid w:val="009F0796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828"/>
    <w:rsid w:val="00A61856"/>
    <w:rsid w:val="00A619CF"/>
    <w:rsid w:val="00A62328"/>
    <w:rsid w:val="00A6242B"/>
    <w:rsid w:val="00A62857"/>
    <w:rsid w:val="00A63857"/>
    <w:rsid w:val="00A63A06"/>
    <w:rsid w:val="00A63D21"/>
    <w:rsid w:val="00A64363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806B8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466C"/>
    <w:rsid w:val="00AA5767"/>
    <w:rsid w:val="00AA5ABF"/>
    <w:rsid w:val="00AA6189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8C0"/>
    <w:rsid w:val="00AE02B2"/>
    <w:rsid w:val="00AE0705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E91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8F"/>
    <w:rsid w:val="00B10EF6"/>
    <w:rsid w:val="00B11AAB"/>
    <w:rsid w:val="00B11DCB"/>
    <w:rsid w:val="00B11F4E"/>
    <w:rsid w:val="00B121A1"/>
    <w:rsid w:val="00B12576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5482"/>
    <w:rsid w:val="00B1564C"/>
    <w:rsid w:val="00B159C8"/>
    <w:rsid w:val="00B16794"/>
    <w:rsid w:val="00B16A83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119F"/>
    <w:rsid w:val="00B31568"/>
    <w:rsid w:val="00B31953"/>
    <w:rsid w:val="00B32035"/>
    <w:rsid w:val="00B32162"/>
    <w:rsid w:val="00B330B5"/>
    <w:rsid w:val="00B3374B"/>
    <w:rsid w:val="00B3486F"/>
    <w:rsid w:val="00B34A5D"/>
    <w:rsid w:val="00B34AB2"/>
    <w:rsid w:val="00B34E83"/>
    <w:rsid w:val="00B3571D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479A"/>
    <w:rsid w:val="00B44A8A"/>
    <w:rsid w:val="00B44C63"/>
    <w:rsid w:val="00B44DD5"/>
    <w:rsid w:val="00B44E1E"/>
    <w:rsid w:val="00B451F3"/>
    <w:rsid w:val="00B46120"/>
    <w:rsid w:val="00B46413"/>
    <w:rsid w:val="00B46472"/>
    <w:rsid w:val="00B47C6D"/>
    <w:rsid w:val="00B47CE6"/>
    <w:rsid w:val="00B47D98"/>
    <w:rsid w:val="00B5090E"/>
    <w:rsid w:val="00B50B99"/>
    <w:rsid w:val="00B51484"/>
    <w:rsid w:val="00B5195B"/>
    <w:rsid w:val="00B51993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12C9"/>
    <w:rsid w:val="00B618FE"/>
    <w:rsid w:val="00B6289D"/>
    <w:rsid w:val="00B628A2"/>
    <w:rsid w:val="00B63327"/>
    <w:rsid w:val="00B63B53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732D"/>
    <w:rsid w:val="00B77FC4"/>
    <w:rsid w:val="00B80F69"/>
    <w:rsid w:val="00B81711"/>
    <w:rsid w:val="00B819BE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745"/>
    <w:rsid w:val="00BB7765"/>
    <w:rsid w:val="00BB7B9B"/>
    <w:rsid w:val="00BB7CC1"/>
    <w:rsid w:val="00BC0385"/>
    <w:rsid w:val="00BC0DB7"/>
    <w:rsid w:val="00BC12D1"/>
    <w:rsid w:val="00BC1472"/>
    <w:rsid w:val="00BC1C8F"/>
    <w:rsid w:val="00BC1F56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832"/>
    <w:rsid w:val="00BD527D"/>
    <w:rsid w:val="00BD57BE"/>
    <w:rsid w:val="00BD620D"/>
    <w:rsid w:val="00BD62ED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E7FE5"/>
    <w:rsid w:val="00BF0415"/>
    <w:rsid w:val="00BF0AB3"/>
    <w:rsid w:val="00BF0B4D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37C0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7BC8"/>
    <w:rsid w:val="00C102CD"/>
    <w:rsid w:val="00C103CE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BD0"/>
    <w:rsid w:val="00C21EE2"/>
    <w:rsid w:val="00C22602"/>
    <w:rsid w:val="00C22633"/>
    <w:rsid w:val="00C22995"/>
    <w:rsid w:val="00C23869"/>
    <w:rsid w:val="00C239AB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820"/>
    <w:rsid w:val="00C52161"/>
    <w:rsid w:val="00C52544"/>
    <w:rsid w:val="00C528C9"/>
    <w:rsid w:val="00C52A51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6127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7337"/>
    <w:rsid w:val="00CD735C"/>
    <w:rsid w:val="00CD7448"/>
    <w:rsid w:val="00CD7523"/>
    <w:rsid w:val="00CD788D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4116"/>
    <w:rsid w:val="00CE44BE"/>
    <w:rsid w:val="00CE458E"/>
    <w:rsid w:val="00CE4698"/>
    <w:rsid w:val="00CE5B7A"/>
    <w:rsid w:val="00CE5C2C"/>
    <w:rsid w:val="00CE62B7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7BBF"/>
    <w:rsid w:val="00D27DE7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B1A"/>
    <w:rsid w:val="00D90245"/>
    <w:rsid w:val="00D902E3"/>
    <w:rsid w:val="00D90375"/>
    <w:rsid w:val="00D90475"/>
    <w:rsid w:val="00D90FF2"/>
    <w:rsid w:val="00D91C57"/>
    <w:rsid w:val="00D91F5A"/>
    <w:rsid w:val="00D9254A"/>
    <w:rsid w:val="00D92AB3"/>
    <w:rsid w:val="00D9507D"/>
    <w:rsid w:val="00D95087"/>
    <w:rsid w:val="00D95192"/>
    <w:rsid w:val="00D951D4"/>
    <w:rsid w:val="00D95976"/>
    <w:rsid w:val="00D96331"/>
    <w:rsid w:val="00D9647D"/>
    <w:rsid w:val="00D96B5E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30DE"/>
    <w:rsid w:val="00DA312E"/>
    <w:rsid w:val="00DA386B"/>
    <w:rsid w:val="00DA4091"/>
    <w:rsid w:val="00DA4093"/>
    <w:rsid w:val="00DA4D40"/>
    <w:rsid w:val="00DA4ED8"/>
    <w:rsid w:val="00DA4FE5"/>
    <w:rsid w:val="00DA500F"/>
    <w:rsid w:val="00DA5355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786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587"/>
    <w:rsid w:val="00E4569C"/>
    <w:rsid w:val="00E46119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767"/>
    <w:rsid w:val="00E65024"/>
    <w:rsid w:val="00E6567A"/>
    <w:rsid w:val="00E65871"/>
    <w:rsid w:val="00E65A12"/>
    <w:rsid w:val="00E65B20"/>
    <w:rsid w:val="00E65DD5"/>
    <w:rsid w:val="00E662C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1F7"/>
    <w:rsid w:val="00E753CF"/>
    <w:rsid w:val="00E75E45"/>
    <w:rsid w:val="00E7613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863"/>
    <w:rsid w:val="00F01A68"/>
    <w:rsid w:val="00F01CB8"/>
    <w:rsid w:val="00F01DFB"/>
    <w:rsid w:val="00F02553"/>
    <w:rsid w:val="00F029A1"/>
    <w:rsid w:val="00F02BF6"/>
    <w:rsid w:val="00F02C04"/>
    <w:rsid w:val="00F02E1F"/>
    <w:rsid w:val="00F0346E"/>
    <w:rsid w:val="00F03586"/>
    <w:rsid w:val="00F03B25"/>
    <w:rsid w:val="00F05594"/>
    <w:rsid w:val="00F05D92"/>
    <w:rsid w:val="00F066C9"/>
    <w:rsid w:val="00F068F1"/>
    <w:rsid w:val="00F105AA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3E3"/>
    <w:rsid w:val="00F53D5E"/>
    <w:rsid w:val="00F54ADB"/>
    <w:rsid w:val="00F5555D"/>
    <w:rsid w:val="00F55680"/>
    <w:rsid w:val="00F5569D"/>
    <w:rsid w:val="00F558DE"/>
    <w:rsid w:val="00F55DFA"/>
    <w:rsid w:val="00F5634E"/>
    <w:rsid w:val="00F5642C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6144"/>
    <w:rsid w:val="00F762C5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E26"/>
    <w:rsid w:val="00FA38ED"/>
    <w:rsid w:val="00FA40ED"/>
    <w:rsid w:val="00FA451F"/>
    <w:rsid w:val="00FA47DD"/>
    <w:rsid w:val="00FA48E0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664C"/>
    <w:rsid w:val="00FC69F7"/>
    <w:rsid w:val="00FC6CE3"/>
    <w:rsid w:val="00FC746D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hyperlink" Target="https://smelink.net/company/ns-og-energy-solutions-thailand-ltd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47</Pages>
  <Words>18819</Words>
  <Characters>79556</Characters>
  <Application>Microsoft Office Word</Application>
  <DocSecurity>0</DocSecurity>
  <Lines>662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98179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3</cp:revision>
  <cp:lastPrinted>2021-05-21T15:25:00Z</cp:lastPrinted>
  <dcterms:created xsi:type="dcterms:W3CDTF">2021-05-25T06:55:00Z</dcterms:created>
  <dcterms:modified xsi:type="dcterms:W3CDTF">2021-05-25T06:57:00Z</dcterms:modified>
</cp:coreProperties>
</file>