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5CD51" w14:textId="6E5041FC" w:rsidR="00AD3B26" w:rsidRPr="006470C6" w:rsidRDefault="00AD3B26" w:rsidP="006470C6">
      <w:pPr>
        <w:pStyle w:val="BodyText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6470C6" w:rsidRPr="006470C6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AA2670" w:rsidRPr="00AA267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</w:t>
      </w:r>
      <w:r w:rsidR="00AA2670" w:rsidRPr="00AA2670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AA2670" w:rsidRPr="00AA267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ทาพาโก้ จำกัด (มหาชน)</w:t>
      </w:r>
    </w:p>
    <w:p w14:paraId="77B2815A" w14:textId="1E742158" w:rsidR="003F16DE" w:rsidRPr="00D655A4" w:rsidRDefault="003F16DE" w:rsidP="006470C6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33857DB1" w14:textId="2670CBD9" w:rsidR="00A05F0A" w:rsidRPr="00C81B7C" w:rsidRDefault="00E114D3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9709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</w:t>
      </w:r>
      <w:r w:rsidR="00AA2670" w:rsidRPr="00B9709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</w:t>
      </w:r>
      <w:r w:rsidR="00AA2670" w:rsidRPr="00B9709D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="00AA2670" w:rsidRPr="00B9709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ทาพาโก้ จำกัด (มหาชน)</w:t>
      </w:r>
      <w:r w:rsidRPr="00B9709D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Pr="00B9709D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และบริษัทย่อย</w:t>
      </w:r>
      <w:r w:rsidRPr="00B9709D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A05F0A" w:rsidRPr="00B9709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ณ วันที่ </w:t>
      </w:r>
      <w:r w:rsidR="00E36C71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30 </w:t>
      </w:r>
      <w:r w:rsidR="00E36C71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เมษายน </w:t>
      </w:r>
      <w:r w:rsidR="00E36C71">
        <w:rPr>
          <w:rFonts w:ascii="Angsana New" w:hAnsi="Angsana New" w:cs="Angsana New"/>
          <w:spacing w:val="4"/>
          <w:sz w:val="32"/>
          <w:szCs w:val="32"/>
          <w:lang w:bidi="th-TH"/>
        </w:rPr>
        <w:t>2564</w:t>
      </w:r>
      <w:r w:rsidR="00A05F0A" w:rsidRPr="00B9709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B9709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และเฉพาะของบริษัท</w:t>
      </w:r>
      <w:r w:rsidR="00A05F0A" w:rsidRPr="00B9709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</w:t>
      </w:r>
      <w:r w:rsidR="00C81B7C" w:rsidRPr="00C81B7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สำหรับงวดสามเดือนและหกเดือนสิ้นสุดวันที่ </w:t>
      </w:r>
      <w:r w:rsidR="00C81B7C" w:rsidRPr="00C81B7C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30 </w:t>
      </w:r>
      <w:r w:rsidR="00C81B7C" w:rsidRPr="00C81B7C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เมษายน</w:t>
      </w:r>
      <w:r w:rsidR="00C81B7C" w:rsidRPr="00C81B7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</w:t>
      </w:r>
      <w:r w:rsidR="00C81B7C" w:rsidRPr="00C81B7C">
        <w:rPr>
          <w:rFonts w:ascii="Angsana New" w:hAnsi="Angsana New" w:cs="Angsana New"/>
          <w:spacing w:val="4"/>
          <w:sz w:val="32"/>
          <w:szCs w:val="32"/>
          <w:lang w:val="en-US" w:bidi="th-TH"/>
        </w:rPr>
        <w:t>256</w:t>
      </w:r>
      <w:r w:rsidR="0099406A">
        <w:rPr>
          <w:rFonts w:ascii="Angsana New" w:hAnsi="Angsana New" w:cs="Angsana New"/>
          <w:spacing w:val="4"/>
          <w:sz w:val="32"/>
          <w:szCs w:val="32"/>
          <w:lang w:val="en-US" w:bidi="th-TH"/>
        </w:rPr>
        <w:t>4</w:t>
      </w:r>
      <w:r w:rsidR="00C81B7C" w:rsidRPr="00C81B7C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 xml:space="preserve"> </w:t>
      </w:r>
      <w:r w:rsidR="00233EDD" w:rsidRPr="00C81B7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งบแสดงการเปลี่ยนแปลงส่วนของผู้</w:t>
      </w:r>
      <w:r w:rsidR="00233EDD" w:rsidRPr="00C81B7C">
        <w:rPr>
          <w:rFonts w:ascii="Angsana New" w:hAnsi="Angsana New" w:cs="Angsana New"/>
          <w:sz w:val="32"/>
          <w:szCs w:val="32"/>
          <w:cs/>
          <w:lang w:bidi="th-TH"/>
        </w:rPr>
        <w:t>ถือหุ้นรวม</w:t>
      </w:r>
      <w:r w:rsidRPr="00C81B7C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C81B7C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C81B7C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และงบกระแสเงินสดรวม</w:t>
      </w:r>
      <w:r w:rsidRPr="00C81B7C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C81B7C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C81B7C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E36C71" w:rsidRPr="00C81B7C">
        <w:rPr>
          <w:rFonts w:ascii="Angsana New" w:hAnsi="Angsana New" w:cs="Angsana New" w:hint="cs"/>
          <w:sz w:val="32"/>
          <w:szCs w:val="32"/>
          <w:cs/>
          <w:lang w:bidi="th-TH"/>
        </w:rPr>
        <w:t>หก</w:t>
      </w:r>
      <w:r w:rsidR="00233EDD" w:rsidRPr="00C81B7C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Pr="00C81B7C">
        <w:rPr>
          <w:rFonts w:ascii="Angsana New" w:hAnsi="Angsana New" w:cs="Angsana New"/>
          <w:sz w:val="32"/>
          <w:szCs w:val="32"/>
          <w:cs/>
          <w:lang w:bidi="th-TH"/>
        </w:rPr>
        <w:t xml:space="preserve">วันเดียวกันและหมายเหตุประกอบงบการเงินระหว่างกาลแบบย่อ </w:t>
      </w:r>
      <w:r w:rsidRPr="00C81B7C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Pr="00C81B7C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C81B7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ฉบับที่ </w:t>
      </w:r>
      <w:r w:rsidRPr="00C81B7C">
        <w:rPr>
          <w:rFonts w:ascii="Angsana New" w:hAnsi="Angsana New" w:cs="Angsana New"/>
          <w:spacing w:val="-6"/>
          <w:sz w:val="32"/>
          <w:szCs w:val="32"/>
          <w:lang w:val="en-US" w:bidi="th-TH"/>
        </w:rPr>
        <w:t>34</w:t>
      </w:r>
      <w:r w:rsidRPr="00C81B7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</w:t>
      </w:r>
      <w:r w:rsidRPr="00C81B7C">
        <w:rPr>
          <w:rFonts w:ascii="Angsana New" w:hAnsi="Angsana New" w:cs="Angsana New"/>
          <w:sz w:val="32"/>
          <w:szCs w:val="32"/>
          <w:cs/>
          <w:lang w:bidi="th-TH"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14:paraId="63B7B407" w14:textId="77777777" w:rsidR="00CD4D4E" w:rsidRPr="00D655A4" w:rsidRDefault="00CD4D4E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A6CDDAD" w14:textId="77777777" w:rsidR="009F08A5" w:rsidRPr="00A52E1B" w:rsidRDefault="009F08A5" w:rsidP="009F08A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D81390C" w14:textId="77777777" w:rsidR="009F08A5" w:rsidRPr="00B9709D" w:rsidRDefault="009F08A5" w:rsidP="009F08A5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21765D4C" w14:textId="4BE31350" w:rsidR="009F08A5" w:rsidRPr="00D655A4" w:rsidRDefault="009F08A5" w:rsidP="009F08A5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DD23C9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27076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Pr="00270767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="00D655A4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D655A4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270767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D655A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วิธีการสอบทานอื่น</w:t>
      </w:r>
      <w:r w:rsidRPr="00D655A4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D655A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D655A4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D655A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ทํา</w:t>
      </w:r>
      <w:r w:rsidRPr="0027076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ให้</w:t>
      </w:r>
      <w:r w:rsidRPr="00D655A4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D655A4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 xml:space="preserve">ตรวจสอบ </w:t>
      </w:r>
      <w:r w:rsidRPr="00D655A4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4B23A363" w14:textId="72691924" w:rsidR="0028089B" w:rsidRPr="00D655A4" w:rsidRDefault="0028089B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C437A7C" w14:textId="77777777" w:rsidR="00894EE5" w:rsidRPr="00A52E1B" w:rsidRDefault="00894EE5" w:rsidP="00894EE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43BED8DD" w14:textId="77777777" w:rsidR="00894EE5" w:rsidRPr="00B9709D" w:rsidRDefault="00894EE5" w:rsidP="00894EE5">
      <w:pPr>
        <w:spacing w:after="0" w:line="240" w:lineRule="auto"/>
        <w:jc w:val="thaiDistribute"/>
        <w:rPr>
          <w:rFonts w:ascii="Angsana New" w:hAnsi="Angsana New" w:cs="Angsana New"/>
          <w:spacing w:val="-2"/>
          <w:sz w:val="20"/>
        </w:rPr>
      </w:pPr>
    </w:p>
    <w:p w14:paraId="0B926CD5" w14:textId="34867C63" w:rsidR="00894EE5" w:rsidRDefault="00894EE5" w:rsidP="00894EE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65EA913" w14:textId="3EBCF70E" w:rsidR="00114177" w:rsidRDefault="00114177" w:rsidP="00894EE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25EAF7F" w14:textId="77777777" w:rsidR="00114177" w:rsidRPr="00A52E1B" w:rsidRDefault="00114177" w:rsidP="00894EE5">
      <w:pPr>
        <w:spacing w:after="0" w:line="240" w:lineRule="auto"/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14:paraId="5E20F5E7" w14:textId="77777777" w:rsidR="006E12E7" w:rsidRPr="006470C6" w:rsidRDefault="006E12E7" w:rsidP="006470C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เรื่องอื่น</w:t>
      </w:r>
    </w:p>
    <w:p w14:paraId="1AFEA72C" w14:textId="77777777" w:rsidR="006E12E7" w:rsidRPr="00901D84" w:rsidRDefault="006E12E7" w:rsidP="006470C6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5FC5A4E8" w14:textId="524C0F9F" w:rsidR="007C41D3" w:rsidRPr="00B456FE" w:rsidRDefault="007C41D3" w:rsidP="006470C6">
      <w:pPr>
        <w:spacing w:after="0" w:line="240" w:lineRule="auto"/>
        <w:jc w:val="thaiDistribute"/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</w:pPr>
      <w:r w:rsidRPr="00B456FE">
        <w:rPr>
          <w:rStyle w:val="normaltextrun"/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งบแสดงฐานะการเงินรวมของบริษัท</w:t>
      </w:r>
      <w:r w:rsidR="00B456FE" w:rsidRPr="00B456FE">
        <w:rPr>
          <w:rStyle w:val="normaltextrun"/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lang w:bidi="th-TH"/>
        </w:rPr>
        <w:t xml:space="preserve"> </w:t>
      </w:r>
      <w:r w:rsidRPr="00B456F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ทาพาโก้ </w:t>
      </w:r>
      <w:r w:rsidRPr="00B456FE">
        <w:rPr>
          <w:rStyle w:val="normaltextrun"/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จำกัด (มหาชน) และบริษัทย่อย และงบแสดงฐานะการเงิน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เฉพาะของบริษัท</w:t>
      </w:r>
      <w:r w:rsidR="00B456FE" w:rsidRPr="00B456FE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B456FE">
        <w:rPr>
          <w:rFonts w:ascii="Angsana New" w:hAnsi="Angsana New" w:cs="Angsana New"/>
          <w:sz w:val="32"/>
          <w:szCs w:val="32"/>
          <w:cs/>
          <w:lang w:bidi="th-TH"/>
        </w:rPr>
        <w:t xml:space="preserve">ทาพาโก้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จำกัด (มหาชน) ณ วันที่</w:t>
      </w:r>
      <w:r w:rsidR="00B456FE" w:rsidRPr="00B456FE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>31</w:t>
      </w:r>
      <w:r w:rsidR="00B456FE" w:rsidRPr="00B456FE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B456FE">
        <w:rPr>
          <w:rFonts w:ascii="Angsana New" w:hAnsi="Angsana New" w:cs="Angsana New" w:hint="cs"/>
          <w:sz w:val="32"/>
          <w:szCs w:val="32"/>
          <w:cs/>
          <w:lang w:bidi="th-TH"/>
        </w:rPr>
        <w:t>ตุลา</w:t>
      </w:r>
      <w:r w:rsidRPr="00B456FE">
        <w:rPr>
          <w:rFonts w:ascii="Angsana New" w:hAnsi="Angsana New" w:cs="Angsana New"/>
          <w:sz w:val="32"/>
          <w:szCs w:val="32"/>
          <w:cs/>
          <w:lang w:bidi="th-TH"/>
        </w:rPr>
        <w:t>คม</w:t>
      </w:r>
      <w:r w:rsidR="00B456FE" w:rsidRPr="00B456F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>256</w:t>
      </w:r>
      <w:r w:rsidR="002019CB"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>3</w:t>
      </w:r>
      <w:r w:rsidR="00B456FE" w:rsidRPr="00B456FE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ที่แสดงเป็นข้อมูลเปรียบเทียบตรวจสอบโดยผู้สอบบัญชีอื่น โดยแสดงความเห็นอย่างไม่มีเงื่อนไขลงวันที่</w:t>
      </w:r>
      <w:r w:rsidR="00B456FE" w:rsidRPr="00B456FE">
        <w:rPr>
          <w:rStyle w:val="normaltextrun"/>
          <w:rFonts w:ascii="Angsana New" w:hAnsi="Angsana New" w:cs="Angsana New" w:hint="cs"/>
          <w:color w:val="000000"/>
          <w:sz w:val="32"/>
          <w:szCs w:val="32"/>
          <w:shd w:val="clear" w:color="auto" w:fill="FFFFFF"/>
          <w:cs/>
          <w:lang w:bidi="th-TH"/>
        </w:rPr>
        <w:t xml:space="preserve"> </w:t>
      </w:r>
      <w:r w:rsidR="00B456FE" w:rsidRPr="00B456FE">
        <w:rPr>
          <w:rFonts w:ascii="Angsana New" w:hAnsi="Angsana New" w:cs="Angsana New" w:hint="cs"/>
          <w:sz w:val="32"/>
          <w:szCs w:val="32"/>
          <w:lang w:val="en-US" w:bidi="th-TH"/>
        </w:rPr>
        <w:t>30</w:t>
      </w:r>
      <w:r w:rsidRPr="00B456FE">
        <w:rPr>
          <w:rFonts w:ascii="Angsana New" w:hAnsi="Angsana New" w:cs="Angsana New"/>
          <w:sz w:val="32"/>
          <w:szCs w:val="32"/>
        </w:rPr>
        <w:t xml:space="preserve"> </w:t>
      </w:r>
      <w:r w:rsidRPr="00B456FE">
        <w:rPr>
          <w:rFonts w:ascii="Angsana New" w:hAnsi="Angsana New" w:cs="Angsana New" w:hint="cs"/>
          <w:sz w:val="32"/>
          <w:szCs w:val="32"/>
          <w:cs/>
          <w:lang w:bidi="th-TH"/>
        </w:rPr>
        <w:t>ธันวาคม</w:t>
      </w:r>
      <w:r w:rsidRPr="00B456FE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B456FE">
        <w:rPr>
          <w:rFonts w:ascii="Angsana New" w:hAnsi="Angsana New" w:cs="Angsana New"/>
          <w:sz w:val="32"/>
          <w:szCs w:val="32"/>
        </w:rPr>
        <w:t xml:space="preserve">2563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B456FE"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 xml:space="preserve">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สำหรับงวดสามเดือนและหกเดือนสิ้นสุดวันที่</w:t>
      </w:r>
      <w:r w:rsidR="00B456FE"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 xml:space="preserve"> </w:t>
      </w:r>
      <w:r w:rsidRPr="00B456FE">
        <w:rPr>
          <w:rFonts w:ascii="Angsana New" w:hAnsi="Angsana New" w:cs="Angsana New"/>
          <w:sz w:val="32"/>
          <w:szCs w:val="32"/>
          <w:lang w:bidi="th-TH"/>
        </w:rPr>
        <w:t xml:space="preserve">30 </w:t>
      </w:r>
      <w:r w:rsidRPr="00B456FE">
        <w:rPr>
          <w:rFonts w:ascii="Angsana New" w:hAnsi="Angsana New" w:cs="Angsana New" w:hint="cs"/>
          <w:sz w:val="32"/>
          <w:szCs w:val="32"/>
          <w:cs/>
          <w:lang w:bidi="th-TH"/>
        </w:rPr>
        <w:t>เมษายน</w:t>
      </w:r>
      <w:r w:rsidRPr="00B456FE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B456FE">
        <w:rPr>
          <w:rFonts w:ascii="Angsana New" w:hAnsi="Angsana New" w:cs="Angsana New"/>
          <w:sz w:val="32"/>
          <w:szCs w:val="32"/>
          <w:lang w:val="en-US" w:bidi="th-TH"/>
        </w:rPr>
        <w:t xml:space="preserve">2563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B456FE"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 xml:space="preserve">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สำหรับงวดหกเดือนสิ้นสุดวันเดียวกัน</w:t>
      </w:r>
      <w:r w:rsidR="00B456FE"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 xml:space="preserve">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สอบทานโดยผู้สอบบัญชีอื่น ซึ่งแสดงความเห็นอย่างไม่มีเงื่อนไข</w:t>
      </w:r>
      <w:r w:rsidR="00B456FE"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 xml:space="preserve"> </w:t>
      </w:r>
      <w:r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ตามรายงานลงวันที่</w:t>
      </w:r>
      <w:r w:rsidR="00B456FE" w:rsidRPr="00B456FE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 xml:space="preserve"> </w:t>
      </w:r>
      <w:r w:rsidRPr="00B456FE">
        <w:rPr>
          <w:rFonts w:ascii="Angsana New" w:hAnsi="Angsana New" w:cs="Angsana New"/>
          <w:sz w:val="32"/>
          <w:szCs w:val="32"/>
          <w:lang w:bidi="th-TH"/>
        </w:rPr>
        <w:t>15</w:t>
      </w:r>
      <w:r w:rsidRPr="00B456F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B456FE">
        <w:rPr>
          <w:rFonts w:ascii="Angsana New" w:hAnsi="Angsana New" w:cs="Angsana New" w:hint="cs"/>
          <w:sz w:val="32"/>
          <w:szCs w:val="32"/>
          <w:cs/>
          <w:lang w:val="en-US" w:bidi="th-TH"/>
        </w:rPr>
        <w:t>มิถุนายน</w:t>
      </w:r>
      <w:r w:rsidRPr="00B456F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B456FE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B456FE" w:rsidRPr="00B456FE">
        <w:rPr>
          <w:rFonts w:ascii="Angsana New" w:hAnsi="Angsana New" w:cs="Angsana New" w:hint="cs"/>
          <w:sz w:val="32"/>
          <w:szCs w:val="32"/>
          <w:lang w:val="en-US" w:bidi="th-TH"/>
        </w:rPr>
        <w:t>3</w:t>
      </w:r>
    </w:p>
    <w:p w14:paraId="4C92E6D2" w14:textId="0FD115D1" w:rsidR="007C41D3" w:rsidRDefault="007C41D3" w:rsidP="006470C6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</w:p>
    <w:p w14:paraId="633E9D09" w14:textId="741B3F41" w:rsidR="00B456FE" w:rsidRDefault="00B456FE" w:rsidP="006470C6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</w:p>
    <w:p w14:paraId="54568A69" w14:textId="77777777" w:rsidR="00B456FE" w:rsidRDefault="00B456FE" w:rsidP="006470C6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</w:p>
    <w:p w14:paraId="6DEE1F1D" w14:textId="77777777" w:rsidR="000B5415" w:rsidRPr="006470C6" w:rsidRDefault="000B5415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6470C6" w:rsidRDefault="004E0394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000E7D7" w14:textId="23827E5A" w:rsidR="007C5A37" w:rsidRPr="006470C6" w:rsidRDefault="007C5A37" w:rsidP="006470C6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D209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ศันสนีย์ </w:t>
      </w:r>
      <w:r w:rsidR="006F6E8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D209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6EA3765E" w:rsidR="00D20C85" w:rsidRPr="006470C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5E0C788C" w:rsidR="00D20C85" w:rsidRPr="006470C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D2091B" w:rsidRPr="006470C6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6470C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6470C6" w:rsidRDefault="00637EE6" w:rsidP="006470C6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6470C6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804809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804809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158956" w14:textId="6087B340" w:rsidR="00D15EA5" w:rsidRPr="006470C6" w:rsidRDefault="00B456FE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456FE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2019CB">
        <w:rPr>
          <w:rFonts w:ascii="Angsana New" w:hAnsi="Angsana New" w:cs="Angsana New"/>
          <w:sz w:val="32"/>
          <w:szCs w:val="32"/>
          <w:lang w:val="en-US" w:bidi="th-TH"/>
        </w:rPr>
        <w:t>4</w:t>
      </w:r>
      <w:r w:rsidR="00917F1E" w:rsidRPr="00804809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804809" w:rsidRPr="00804809">
        <w:rPr>
          <w:rFonts w:ascii="Angsana New" w:hAnsi="Angsana New" w:cs="Angsana New" w:hint="cs"/>
          <w:sz w:val="32"/>
          <w:szCs w:val="32"/>
          <w:cs/>
          <w:lang w:val="en-US" w:bidi="th-TH"/>
        </w:rPr>
        <w:t>มิถุนายน</w:t>
      </w:r>
      <w:r w:rsidR="00927590" w:rsidRPr="00804809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Pr="00B456FE">
        <w:rPr>
          <w:rFonts w:ascii="Angsana New" w:hAnsi="Angsana New" w:cs="Angsana New" w:hint="cs"/>
          <w:sz w:val="32"/>
          <w:szCs w:val="32"/>
          <w:lang w:val="en-US" w:bidi="th-TH"/>
        </w:rPr>
        <w:t>4</w:t>
      </w:r>
    </w:p>
    <w:sectPr w:rsidR="00D15EA5" w:rsidRPr="006470C6" w:rsidSect="006470C6">
      <w:headerReference w:type="even" r:id="rId11"/>
      <w:headerReference w:type="default" r:id="rId12"/>
      <w:headerReference w:type="first" r:id="rId13"/>
      <w:pgSz w:w="11907" w:h="16840" w:code="9"/>
      <w:pgMar w:top="2016" w:right="1008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6D3F4" w14:textId="77777777" w:rsidR="004E50E1" w:rsidRDefault="004E50E1">
      <w:r>
        <w:separator/>
      </w:r>
    </w:p>
  </w:endnote>
  <w:endnote w:type="continuationSeparator" w:id="0">
    <w:p w14:paraId="70F4C374" w14:textId="77777777" w:rsidR="004E50E1" w:rsidRDefault="004E5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35229" w14:textId="77777777" w:rsidR="004E50E1" w:rsidRDefault="004E50E1">
      <w:bookmarkStart w:id="0" w:name="_Hlk482348182"/>
      <w:bookmarkEnd w:id="0"/>
      <w:r>
        <w:separator/>
      </w:r>
    </w:p>
  </w:footnote>
  <w:footnote w:type="continuationSeparator" w:id="0">
    <w:p w14:paraId="5E1F9EEE" w14:textId="77777777" w:rsidR="004E50E1" w:rsidRDefault="004E5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79CC64EE" w:rsidR="00B63D0E" w:rsidRDefault="00B63D0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EBAF6" w14:textId="77777777" w:rsidR="00114177" w:rsidRDefault="00114177" w:rsidP="00114177">
    <w:pPr>
      <w:pStyle w:val="Header"/>
      <w:tabs>
        <w:tab w:val="clear" w:pos="8562"/>
        <w:tab w:val="left" w:pos="5328"/>
      </w:tabs>
      <w:spacing w:after="720"/>
      <w:rPr>
        <w:rFonts w:ascii="Angsana New" w:hAnsi="Angsana New" w:cs="Angsana New"/>
        <w:b w:val="0"/>
        <w:bCs/>
        <w:color w:val="auto"/>
        <w:sz w:val="40"/>
        <w:szCs w:val="40"/>
        <w:lang w:val="en-US" w:bidi="th-TH"/>
      </w:rPr>
    </w:pPr>
  </w:p>
  <w:p w14:paraId="443DFB24" w14:textId="77777777" w:rsidR="00114177" w:rsidRDefault="00114177" w:rsidP="00114177">
    <w:pPr>
      <w:pStyle w:val="Header"/>
      <w:tabs>
        <w:tab w:val="clear" w:pos="8562"/>
        <w:tab w:val="left" w:pos="5328"/>
      </w:tabs>
      <w:spacing w:after="720"/>
      <w:rPr>
        <w:rFonts w:ascii="Angsana New" w:hAnsi="Angsana New" w:cs="Angsana New"/>
        <w:b w:val="0"/>
        <w:bCs/>
        <w:color w:val="auto"/>
        <w:sz w:val="40"/>
        <w:szCs w:val="40"/>
        <w:lang w:bidi="th-TH"/>
      </w:rPr>
    </w:pPr>
  </w:p>
  <w:p w14:paraId="1B1B7861" w14:textId="4CA72B89" w:rsidR="00637EE6" w:rsidRPr="00A52E1B" w:rsidRDefault="00637EE6" w:rsidP="00D655A4">
    <w:pPr>
      <w:pStyle w:val="Header"/>
      <w:tabs>
        <w:tab w:val="clear" w:pos="8562"/>
        <w:tab w:val="left" w:pos="5328"/>
      </w:tabs>
      <w:spacing w:after="108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661"/>
    <w:rsid w:val="00024549"/>
    <w:rsid w:val="000248A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5415"/>
    <w:rsid w:val="000B65E3"/>
    <w:rsid w:val="000B7090"/>
    <w:rsid w:val="000E52CE"/>
    <w:rsid w:val="000F3AAB"/>
    <w:rsid w:val="000F6E25"/>
    <w:rsid w:val="001011DF"/>
    <w:rsid w:val="00107DF2"/>
    <w:rsid w:val="00112B69"/>
    <w:rsid w:val="00114177"/>
    <w:rsid w:val="001265E0"/>
    <w:rsid w:val="001316D3"/>
    <w:rsid w:val="00134B1D"/>
    <w:rsid w:val="001554CD"/>
    <w:rsid w:val="00155A91"/>
    <w:rsid w:val="001613E2"/>
    <w:rsid w:val="001632CA"/>
    <w:rsid w:val="0016459D"/>
    <w:rsid w:val="00167017"/>
    <w:rsid w:val="00171359"/>
    <w:rsid w:val="0019210D"/>
    <w:rsid w:val="001A3BFB"/>
    <w:rsid w:val="001A3C20"/>
    <w:rsid w:val="001B198C"/>
    <w:rsid w:val="001B7388"/>
    <w:rsid w:val="001C4696"/>
    <w:rsid w:val="001D2302"/>
    <w:rsid w:val="001D7BB3"/>
    <w:rsid w:val="001E12A6"/>
    <w:rsid w:val="001E498F"/>
    <w:rsid w:val="001F6068"/>
    <w:rsid w:val="002019CB"/>
    <w:rsid w:val="0022518C"/>
    <w:rsid w:val="002253F3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567B9"/>
    <w:rsid w:val="002608D9"/>
    <w:rsid w:val="0026182A"/>
    <w:rsid w:val="00270767"/>
    <w:rsid w:val="00277D58"/>
    <w:rsid w:val="00277EBE"/>
    <w:rsid w:val="0028089B"/>
    <w:rsid w:val="00281DAB"/>
    <w:rsid w:val="002838FB"/>
    <w:rsid w:val="00285249"/>
    <w:rsid w:val="002A252E"/>
    <w:rsid w:val="002A38CC"/>
    <w:rsid w:val="002B5A4A"/>
    <w:rsid w:val="002C623D"/>
    <w:rsid w:val="002D38CA"/>
    <w:rsid w:val="002D5A0F"/>
    <w:rsid w:val="002D6E25"/>
    <w:rsid w:val="002E02F4"/>
    <w:rsid w:val="002E7F1E"/>
    <w:rsid w:val="002F07EA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30AA1"/>
    <w:rsid w:val="00335E5B"/>
    <w:rsid w:val="00354F5D"/>
    <w:rsid w:val="00365ECE"/>
    <w:rsid w:val="003744DA"/>
    <w:rsid w:val="00381794"/>
    <w:rsid w:val="00384904"/>
    <w:rsid w:val="003A1389"/>
    <w:rsid w:val="003B4CCD"/>
    <w:rsid w:val="003B4DED"/>
    <w:rsid w:val="003B6737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070A"/>
    <w:rsid w:val="0041436D"/>
    <w:rsid w:val="00416281"/>
    <w:rsid w:val="00422353"/>
    <w:rsid w:val="00426915"/>
    <w:rsid w:val="00433F63"/>
    <w:rsid w:val="00435788"/>
    <w:rsid w:val="004359E6"/>
    <w:rsid w:val="00440CCC"/>
    <w:rsid w:val="00443CE3"/>
    <w:rsid w:val="0045224A"/>
    <w:rsid w:val="00452E5F"/>
    <w:rsid w:val="00452E7B"/>
    <w:rsid w:val="004546FA"/>
    <w:rsid w:val="004674F1"/>
    <w:rsid w:val="00481FE7"/>
    <w:rsid w:val="0048532C"/>
    <w:rsid w:val="0049103F"/>
    <w:rsid w:val="004A0DFE"/>
    <w:rsid w:val="004A3C62"/>
    <w:rsid w:val="004B7D44"/>
    <w:rsid w:val="004C0971"/>
    <w:rsid w:val="004C0C25"/>
    <w:rsid w:val="004C2111"/>
    <w:rsid w:val="004C732E"/>
    <w:rsid w:val="004C77BF"/>
    <w:rsid w:val="004D09F0"/>
    <w:rsid w:val="004D20AE"/>
    <w:rsid w:val="004D3578"/>
    <w:rsid w:val="004E0394"/>
    <w:rsid w:val="004E50E1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555D8"/>
    <w:rsid w:val="005627FF"/>
    <w:rsid w:val="00577D61"/>
    <w:rsid w:val="005822AC"/>
    <w:rsid w:val="005A213F"/>
    <w:rsid w:val="005A32CE"/>
    <w:rsid w:val="005A7C19"/>
    <w:rsid w:val="005A7FB3"/>
    <w:rsid w:val="005B405A"/>
    <w:rsid w:val="005B50CC"/>
    <w:rsid w:val="005B65F3"/>
    <w:rsid w:val="005C05BA"/>
    <w:rsid w:val="005C2CCB"/>
    <w:rsid w:val="005C6479"/>
    <w:rsid w:val="005C69FD"/>
    <w:rsid w:val="005D7025"/>
    <w:rsid w:val="005E252A"/>
    <w:rsid w:val="005E2719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470C6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A7394"/>
    <w:rsid w:val="006B06A2"/>
    <w:rsid w:val="006C2165"/>
    <w:rsid w:val="006C3D37"/>
    <w:rsid w:val="006C6376"/>
    <w:rsid w:val="006D6FF5"/>
    <w:rsid w:val="006E12E7"/>
    <w:rsid w:val="006F1B19"/>
    <w:rsid w:val="006F29ED"/>
    <w:rsid w:val="006F4F77"/>
    <w:rsid w:val="006F6E85"/>
    <w:rsid w:val="0070147C"/>
    <w:rsid w:val="007018A9"/>
    <w:rsid w:val="00706D05"/>
    <w:rsid w:val="00707EF9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3396"/>
    <w:rsid w:val="00775DA6"/>
    <w:rsid w:val="0078170A"/>
    <w:rsid w:val="00790956"/>
    <w:rsid w:val="0079502D"/>
    <w:rsid w:val="007A0755"/>
    <w:rsid w:val="007A31D9"/>
    <w:rsid w:val="007A74F9"/>
    <w:rsid w:val="007B05D4"/>
    <w:rsid w:val="007B694C"/>
    <w:rsid w:val="007C41D3"/>
    <w:rsid w:val="007C5A37"/>
    <w:rsid w:val="007D3F9A"/>
    <w:rsid w:val="007D41A1"/>
    <w:rsid w:val="008033D0"/>
    <w:rsid w:val="00803FB6"/>
    <w:rsid w:val="00804809"/>
    <w:rsid w:val="008059EF"/>
    <w:rsid w:val="008128F7"/>
    <w:rsid w:val="00812938"/>
    <w:rsid w:val="00827B71"/>
    <w:rsid w:val="00830DAC"/>
    <w:rsid w:val="0083134C"/>
    <w:rsid w:val="00832F51"/>
    <w:rsid w:val="00843100"/>
    <w:rsid w:val="0084327E"/>
    <w:rsid w:val="00847054"/>
    <w:rsid w:val="00850F25"/>
    <w:rsid w:val="008534AA"/>
    <w:rsid w:val="008719C2"/>
    <w:rsid w:val="00877FDF"/>
    <w:rsid w:val="00884FF7"/>
    <w:rsid w:val="00894ACE"/>
    <w:rsid w:val="00894EE5"/>
    <w:rsid w:val="008A5924"/>
    <w:rsid w:val="008A59C0"/>
    <w:rsid w:val="008B19D9"/>
    <w:rsid w:val="008B1FD3"/>
    <w:rsid w:val="008B204B"/>
    <w:rsid w:val="008B3FB4"/>
    <w:rsid w:val="008C49AE"/>
    <w:rsid w:val="008C4A90"/>
    <w:rsid w:val="008C59F7"/>
    <w:rsid w:val="008C625F"/>
    <w:rsid w:val="008E7687"/>
    <w:rsid w:val="008F0E3C"/>
    <w:rsid w:val="008F11FA"/>
    <w:rsid w:val="008F33AE"/>
    <w:rsid w:val="008F4ACA"/>
    <w:rsid w:val="00901D84"/>
    <w:rsid w:val="00912F98"/>
    <w:rsid w:val="00917F1E"/>
    <w:rsid w:val="00917FBB"/>
    <w:rsid w:val="009219CA"/>
    <w:rsid w:val="009223D3"/>
    <w:rsid w:val="00927590"/>
    <w:rsid w:val="00930E83"/>
    <w:rsid w:val="00931D7A"/>
    <w:rsid w:val="00935D8D"/>
    <w:rsid w:val="00942FE8"/>
    <w:rsid w:val="009437D8"/>
    <w:rsid w:val="00954B41"/>
    <w:rsid w:val="00957E70"/>
    <w:rsid w:val="00970DAB"/>
    <w:rsid w:val="0097321D"/>
    <w:rsid w:val="00986296"/>
    <w:rsid w:val="00992531"/>
    <w:rsid w:val="0099406A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8A5"/>
    <w:rsid w:val="009F6EDC"/>
    <w:rsid w:val="009F7FB5"/>
    <w:rsid w:val="00A035CE"/>
    <w:rsid w:val="00A0537F"/>
    <w:rsid w:val="00A05F0A"/>
    <w:rsid w:val="00A0602E"/>
    <w:rsid w:val="00A06C1F"/>
    <w:rsid w:val="00A07AB2"/>
    <w:rsid w:val="00A07FFA"/>
    <w:rsid w:val="00A11FB4"/>
    <w:rsid w:val="00A1550B"/>
    <w:rsid w:val="00A31026"/>
    <w:rsid w:val="00A3526A"/>
    <w:rsid w:val="00A35782"/>
    <w:rsid w:val="00A362F9"/>
    <w:rsid w:val="00A43EE6"/>
    <w:rsid w:val="00A52E1B"/>
    <w:rsid w:val="00A60F49"/>
    <w:rsid w:val="00A61E15"/>
    <w:rsid w:val="00A66F91"/>
    <w:rsid w:val="00A70229"/>
    <w:rsid w:val="00A918D1"/>
    <w:rsid w:val="00A93A9A"/>
    <w:rsid w:val="00AA2670"/>
    <w:rsid w:val="00AA5C16"/>
    <w:rsid w:val="00AB4F80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07F11"/>
    <w:rsid w:val="00B1324D"/>
    <w:rsid w:val="00B157E2"/>
    <w:rsid w:val="00B24A45"/>
    <w:rsid w:val="00B25B92"/>
    <w:rsid w:val="00B26948"/>
    <w:rsid w:val="00B34D51"/>
    <w:rsid w:val="00B36945"/>
    <w:rsid w:val="00B36A0E"/>
    <w:rsid w:val="00B36BA1"/>
    <w:rsid w:val="00B40D67"/>
    <w:rsid w:val="00B43C45"/>
    <w:rsid w:val="00B456FE"/>
    <w:rsid w:val="00B54981"/>
    <w:rsid w:val="00B54FCC"/>
    <w:rsid w:val="00B55EE8"/>
    <w:rsid w:val="00B56E6C"/>
    <w:rsid w:val="00B6226E"/>
    <w:rsid w:val="00B63D0E"/>
    <w:rsid w:val="00B758CE"/>
    <w:rsid w:val="00B83039"/>
    <w:rsid w:val="00B96121"/>
    <w:rsid w:val="00B9709D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3283"/>
    <w:rsid w:val="00C06939"/>
    <w:rsid w:val="00C21E3B"/>
    <w:rsid w:val="00C229F6"/>
    <w:rsid w:val="00C23EE0"/>
    <w:rsid w:val="00C35B1A"/>
    <w:rsid w:val="00C41C7D"/>
    <w:rsid w:val="00C502D2"/>
    <w:rsid w:val="00C54353"/>
    <w:rsid w:val="00C63023"/>
    <w:rsid w:val="00C63743"/>
    <w:rsid w:val="00C76C6C"/>
    <w:rsid w:val="00C80EC5"/>
    <w:rsid w:val="00C81B7C"/>
    <w:rsid w:val="00C86BB9"/>
    <w:rsid w:val="00C8772C"/>
    <w:rsid w:val="00CA34E3"/>
    <w:rsid w:val="00CA43FD"/>
    <w:rsid w:val="00CA716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91B"/>
    <w:rsid w:val="00D20C85"/>
    <w:rsid w:val="00D2100B"/>
    <w:rsid w:val="00D23E71"/>
    <w:rsid w:val="00D24220"/>
    <w:rsid w:val="00D3089E"/>
    <w:rsid w:val="00D31B87"/>
    <w:rsid w:val="00D31D7A"/>
    <w:rsid w:val="00D33E60"/>
    <w:rsid w:val="00D370D9"/>
    <w:rsid w:val="00D37B9F"/>
    <w:rsid w:val="00D430AD"/>
    <w:rsid w:val="00D460E7"/>
    <w:rsid w:val="00D63ABC"/>
    <w:rsid w:val="00D655A4"/>
    <w:rsid w:val="00D675F1"/>
    <w:rsid w:val="00D73B96"/>
    <w:rsid w:val="00D80807"/>
    <w:rsid w:val="00D86917"/>
    <w:rsid w:val="00D92F9A"/>
    <w:rsid w:val="00D9427D"/>
    <w:rsid w:val="00D96128"/>
    <w:rsid w:val="00DA1EBD"/>
    <w:rsid w:val="00DA2D3D"/>
    <w:rsid w:val="00DA36EE"/>
    <w:rsid w:val="00DA452E"/>
    <w:rsid w:val="00DA5128"/>
    <w:rsid w:val="00DB0D30"/>
    <w:rsid w:val="00DB167B"/>
    <w:rsid w:val="00DB308D"/>
    <w:rsid w:val="00DB5F40"/>
    <w:rsid w:val="00DB71AB"/>
    <w:rsid w:val="00DC0BBC"/>
    <w:rsid w:val="00DC4F24"/>
    <w:rsid w:val="00DD1E47"/>
    <w:rsid w:val="00DD61A9"/>
    <w:rsid w:val="00DD6EF1"/>
    <w:rsid w:val="00DE4958"/>
    <w:rsid w:val="00DF0ABD"/>
    <w:rsid w:val="00E029E8"/>
    <w:rsid w:val="00E04361"/>
    <w:rsid w:val="00E05104"/>
    <w:rsid w:val="00E064FD"/>
    <w:rsid w:val="00E1053A"/>
    <w:rsid w:val="00E114D3"/>
    <w:rsid w:val="00E26AF3"/>
    <w:rsid w:val="00E276E0"/>
    <w:rsid w:val="00E314EA"/>
    <w:rsid w:val="00E33FDA"/>
    <w:rsid w:val="00E36C71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D0D5A"/>
    <w:rsid w:val="00EE0F65"/>
    <w:rsid w:val="00EF1AAF"/>
    <w:rsid w:val="00F11892"/>
    <w:rsid w:val="00F246A1"/>
    <w:rsid w:val="00F27876"/>
    <w:rsid w:val="00F37917"/>
    <w:rsid w:val="00F5513E"/>
    <w:rsid w:val="00F63F3F"/>
    <w:rsid w:val="00F66FA5"/>
    <w:rsid w:val="00F70656"/>
    <w:rsid w:val="00F70C91"/>
    <w:rsid w:val="00F71678"/>
    <w:rsid w:val="00F71A70"/>
    <w:rsid w:val="00F730E3"/>
    <w:rsid w:val="00F755E9"/>
    <w:rsid w:val="00F909CD"/>
    <w:rsid w:val="00F974D1"/>
    <w:rsid w:val="00FA16E0"/>
    <w:rsid w:val="00FA3966"/>
    <w:rsid w:val="00FC1304"/>
    <w:rsid w:val="00FC4397"/>
    <w:rsid w:val="00FD05AD"/>
    <w:rsid w:val="00FD0666"/>
    <w:rsid w:val="00FD2155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7C4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93C8C0-4473-43A0-9881-116585836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FC09C-9864-433D-81A4-DF46608FF1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2018-11-09T06:02:00Z</cp:lastPrinted>
  <dcterms:created xsi:type="dcterms:W3CDTF">2021-06-14T15:14:00Z</dcterms:created>
  <dcterms:modified xsi:type="dcterms:W3CDTF">2021-06-14T15:14:00Z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