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21575C" w14:textId="7A078EBC" w:rsidR="00DB308D" w:rsidRDefault="00DB308D" w:rsidP="004C2111">
      <w:pPr>
        <w:pStyle w:val="Reference"/>
      </w:pPr>
    </w:p>
    <w:p w14:paraId="3C212862" w14:textId="44270DDB" w:rsidR="00DD1E47" w:rsidRPr="00742B6E" w:rsidRDefault="00DD1E47" w:rsidP="006771E8">
      <w:pPr>
        <w:pStyle w:val="BodyText"/>
        <w:rPr>
          <w:rFonts w:cstheme="minorBidi"/>
          <w:cs/>
          <w:lang w:bidi="th-TH"/>
        </w:rPr>
      </w:pPr>
    </w:p>
    <w:p w14:paraId="5F1707C6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11921E69" w14:textId="77777777" w:rsidR="00D15EA5" w:rsidRDefault="00D15EA5" w:rsidP="00D15EA5">
      <w:pPr>
        <w:pStyle w:val="BodyText"/>
      </w:pPr>
    </w:p>
    <w:p w14:paraId="2DA54FB4" w14:textId="1BFF7718" w:rsidR="00734D83" w:rsidRDefault="00734D83" w:rsidP="00C73BD4">
      <w:pPr>
        <w:pStyle w:val="BodyText"/>
        <w:spacing w:line="240" w:lineRule="auto"/>
        <w:rPr>
          <w:rFonts w:cstheme="minorBidi"/>
          <w:sz w:val="16"/>
          <w:szCs w:val="16"/>
          <w:lang w:bidi="th-TH"/>
        </w:rPr>
      </w:pPr>
    </w:p>
    <w:p w14:paraId="328895F5" w14:textId="7BEE00C7" w:rsidR="00AB5752" w:rsidRDefault="00AB5752" w:rsidP="00C73BD4">
      <w:pPr>
        <w:pStyle w:val="BodyText"/>
        <w:spacing w:line="240" w:lineRule="auto"/>
        <w:rPr>
          <w:rFonts w:cstheme="minorBidi"/>
          <w:sz w:val="16"/>
          <w:szCs w:val="16"/>
          <w:lang w:bidi="th-TH"/>
        </w:rPr>
      </w:pPr>
    </w:p>
    <w:p w14:paraId="74A0C262" w14:textId="77777777" w:rsidR="008229D0" w:rsidRDefault="008229D0" w:rsidP="00C73BD4">
      <w:pPr>
        <w:pStyle w:val="BodyText"/>
        <w:spacing w:line="240" w:lineRule="auto"/>
        <w:rPr>
          <w:rFonts w:cstheme="minorBidi"/>
          <w:sz w:val="16"/>
          <w:szCs w:val="16"/>
          <w:lang w:bidi="th-TH"/>
        </w:rPr>
      </w:pPr>
    </w:p>
    <w:p w14:paraId="7D52BD26" w14:textId="77777777" w:rsidR="00EC28AD" w:rsidRDefault="00EC28AD" w:rsidP="00EC28AD">
      <w:pPr>
        <w:pStyle w:val="BodyText"/>
        <w:spacing w:after="0" w:line="240" w:lineRule="auto"/>
        <w:rPr>
          <w:rFonts w:cstheme="minorBidi"/>
          <w:sz w:val="16"/>
          <w:szCs w:val="16"/>
          <w:lang w:bidi="th-TH"/>
        </w:rPr>
      </w:pPr>
    </w:p>
    <w:p w14:paraId="0BDC8B7D" w14:textId="2CEEC798" w:rsidR="008716BA" w:rsidRPr="00CD1879" w:rsidRDefault="00AD3B26" w:rsidP="00CD187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FB743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FB743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34D83" w:rsidRPr="00FB743C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FB743C" w:rsidRPr="00FB743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ผู้ถือหุ้นของบริษัท </w:t>
      </w:r>
      <w:proofErr w:type="spellStart"/>
      <w:r w:rsidR="00EB5E95" w:rsidRPr="00EB5E9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เซนต์</w:t>
      </w:r>
      <w:proofErr w:type="spellEnd"/>
      <w:r w:rsidR="00EB5E95" w:rsidRPr="00EB5E9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เมด</w:t>
      </w:r>
      <w:r w:rsidR="00E70B16" w:rsidRPr="00E70B1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E70B16" w:rsidRPr="00E70B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3B1A8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(มหาชน)</w:t>
      </w:r>
    </w:p>
    <w:p w14:paraId="31C17C5A" w14:textId="52D17903" w:rsidR="00AD3B26" w:rsidRPr="008A6ACA" w:rsidRDefault="00734D83" w:rsidP="005520C9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/>
          <w:sz w:val="28"/>
          <w:szCs w:val="28"/>
          <w:lang w:bidi="th-TH"/>
        </w:rPr>
        <w:tab/>
      </w:r>
      <w:r w:rsidR="000959DB" w:rsidRPr="008A6AC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(เดิมชื่อ “บริษัท </w:t>
      </w:r>
      <w:proofErr w:type="spellStart"/>
      <w:r w:rsidR="000959DB" w:rsidRPr="008A6AC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เซนต์</w:t>
      </w:r>
      <w:proofErr w:type="spellEnd"/>
      <w:r w:rsidR="000959DB" w:rsidRPr="008A6AC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เมด จำกัด</w:t>
      </w:r>
      <w:r w:rsidR="00084F8B" w:rsidRPr="008A6AC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”</w:t>
      </w:r>
      <w:r w:rsidR="000959DB" w:rsidRPr="008A6AC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)</w:t>
      </w:r>
    </w:p>
    <w:p w14:paraId="0098770E" w14:textId="77777777" w:rsidR="00084F8B" w:rsidRPr="00AD3B26" w:rsidRDefault="00084F8B" w:rsidP="005520C9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6CC5FAF" w14:textId="77777777" w:rsidR="003F16DE" w:rsidRPr="003F16DE" w:rsidRDefault="003F16DE" w:rsidP="00844EE8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497FB85B" w14:textId="75D8D02B" w:rsidR="003F16DE" w:rsidRDefault="003F16DE" w:rsidP="003F6B4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43D05798" w14:textId="0E938D47" w:rsidR="00280186" w:rsidRPr="00E71A52" w:rsidRDefault="00EB5E95" w:rsidP="005520C9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</w:pPr>
      <w:r w:rsidRPr="00EB5E95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ข้าพเจ้าได้ตรวจสอบงบการเงินรวม</w:t>
      </w:r>
      <w:bookmarkStart w:id="1" w:name="_Hlk29398862"/>
      <w:r w:rsidR="00EC28AD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และเฉพาะ</w:t>
      </w:r>
      <w:r w:rsidRPr="00EB5E95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ของ</w:t>
      </w:r>
      <w:r w:rsidRPr="00EB5E9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บริษัท</w:t>
      </w:r>
      <w:bookmarkEnd w:id="1"/>
      <w:r w:rsidRPr="00EB5E9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proofErr w:type="spellStart"/>
      <w:r w:rsidRPr="00EB5E9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เซนต์</w:t>
      </w:r>
      <w:proofErr w:type="spellEnd"/>
      <w:r w:rsidRPr="00EB5E9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เมด</w:t>
      </w:r>
      <w:r w:rsidRPr="00EB5E9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EB5E9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จำกัด</w:t>
      </w:r>
      <w:r w:rsidRPr="00EB5E9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3B1A8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(มหาชน) </w:t>
      </w:r>
      <w:r w:rsidRPr="00EB5E95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และบริษัทย่อย</w:t>
      </w:r>
      <w:r w:rsidR="00E71A52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 xml:space="preserve">            </w:t>
      </w:r>
      <w:r w:rsidR="003B1A8B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BF6B5F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(</w:t>
      </w:r>
      <w:r w:rsidR="00B2439E">
        <w:rPr>
          <w:rFonts w:ascii="Browallia New" w:eastAsia="Calibri" w:hAnsi="Browallia New" w:cs="Browallia New"/>
          <w:spacing w:val="-4"/>
          <w:sz w:val="28"/>
          <w:szCs w:val="28"/>
          <w:lang w:val="en-US" w:bidi="th-TH"/>
        </w:rPr>
        <w:t>“</w:t>
      </w:r>
      <w:r w:rsidR="00BF6B5F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กลุ่มบริษัท</w:t>
      </w:r>
      <w:r w:rsidR="00B2439E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>”</w:t>
      </w:r>
      <w:r w:rsidR="00BF6B5F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 xml:space="preserve">) </w:t>
      </w:r>
      <w:r w:rsidRPr="00EB5E95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ซึ่งประกอบ</w:t>
      </w: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>ด้ว</w:t>
      </w:r>
      <w:r w:rsidRPr="00ED41C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ย</w:t>
      </w:r>
      <w:r w:rsidR="001D0A5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งบแสดงฐานะการเงินรวม</w:t>
      </w:r>
      <w:r w:rsidR="00EC28AD" w:rsidRPr="00EC28A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ณ วันที่ </w:t>
      </w:r>
      <w:r w:rsidRPr="00ED41C8">
        <w:rPr>
          <w:rFonts w:ascii="Browallia New" w:eastAsia="Calibri" w:hAnsi="Browallia New" w:cs="Browallia New"/>
          <w:sz w:val="28"/>
          <w:szCs w:val="28"/>
        </w:rPr>
        <w:t>31</w:t>
      </w: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ธันวาคม </w:t>
      </w:r>
      <w:r w:rsidRPr="00ED41C8">
        <w:rPr>
          <w:rFonts w:ascii="Browallia New" w:eastAsia="Calibri" w:hAnsi="Browallia New" w:cs="Browallia New"/>
          <w:sz w:val="28"/>
          <w:szCs w:val="28"/>
        </w:rPr>
        <w:t>25</w:t>
      </w:r>
      <w:r>
        <w:rPr>
          <w:rFonts w:ascii="Browallia New" w:eastAsia="Calibri" w:hAnsi="Browallia New" w:cs="Browallia New"/>
          <w:sz w:val="28"/>
          <w:szCs w:val="28"/>
        </w:rPr>
        <w:t>6</w:t>
      </w:r>
      <w:r w:rsidR="005968E3">
        <w:rPr>
          <w:rFonts w:ascii="Browallia New" w:eastAsia="Calibri" w:hAnsi="Browallia New" w:cs="Browallia New"/>
          <w:sz w:val="28"/>
          <w:szCs w:val="28"/>
        </w:rPr>
        <w:t>3</w:t>
      </w:r>
      <w:r w:rsidRPr="00ED41C8">
        <w:rPr>
          <w:rFonts w:ascii="Browallia New" w:eastAsia="Calibri" w:hAnsi="Browallia New" w:cs="Browallia New"/>
          <w:sz w:val="28"/>
          <w:szCs w:val="28"/>
          <w:rtl/>
          <w:cs/>
        </w:rPr>
        <w:t xml:space="preserve"> </w:t>
      </w:r>
      <w:r w:rsidR="00E71A5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EC28AD" w:rsidRPr="00EC28A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งบแสดงการเปลี่ยนแปลงส่วนของ</w:t>
      </w:r>
      <w:r w:rsidR="008A6ACA">
        <w:rPr>
          <w:rFonts w:ascii="Browallia New" w:eastAsia="Calibri" w:hAnsi="Browallia New" w:cs="Browallia New"/>
          <w:sz w:val="28"/>
          <w:szCs w:val="28"/>
          <w:lang w:bidi="th-TH"/>
        </w:rPr>
        <w:t xml:space="preserve">             </w:t>
      </w: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ผู้ถือหุ้นรวม</w:t>
      </w:r>
      <w:r w:rsidR="00EC28AD" w:rsidRPr="00EC28A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และงบกระแสเงินสดรวม</w:t>
      </w:r>
      <w:r w:rsidR="00EC28AD" w:rsidRPr="00EC28A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สำหรับปีสิ้นสุดวันเดียวกัน และหมายเหตุ</w:t>
      </w:r>
      <w:r w:rsidRPr="00ED41C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ประกอบงบการเงินรวมถึงหมายเหตุ</w:t>
      </w: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สรุปนโยบายการบัญชีที่สำคัญ </w:t>
      </w:r>
    </w:p>
    <w:p w14:paraId="2ABD4893" w14:textId="77777777" w:rsidR="00280186" w:rsidRPr="00401B3F" w:rsidRDefault="00280186" w:rsidP="005520C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A95E786" w14:textId="53B6A256" w:rsidR="00CD4D4E" w:rsidRPr="00844EE8" w:rsidRDefault="00EB5E95" w:rsidP="00671C5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งบการเงินรวมและเฉพาะของบริษัทข้างต้นนี้แสดงฐานะการเงินรวม</w:t>
      </w:r>
      <w:r w:rsidR="009E031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และเฉพาะ</w:t>
      </w:r>
      <w:r w:rsidR="0083432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ของบริษัท</w:t>
      </w:r>
      <w:r w:rsidR="00DC791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proofErr w:type="spellStart"/>
      <w:r w:rsidR="00DC7911" w:rsidRPr="00EB5E9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เซนต์</w:t>
      </w:r>
      <w:proofErr w:type="spellEnd"/>
      <w:r w:rsidR="00DC7911" w:rsidRPr="00EB5E9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เมด</w:t>
      </w:r>
      <w:r w:rsidR="00DC7911" w:rsidRPr="00EB5E9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DC7911" w:rsidRPr="00EB5E9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จำกัด</w:t>
      </w:r>
      <w:r w:rsidR="00DC7911" w:rsidRPr="00EB5E9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6974A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(มหาชน) </w:t>
      </w:r>
      <w:r w:rsidR="00DC7911" w:rsidRPr="00EB5E95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และบริษัทย่อย</w:t>
      </w:r>
      <w:r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ED41C8">
        <w:rPr>
          <w:rFonts w:ascii="Browallia New" w:eastAsia="Calibri" w:hAnsi="Browallia New" w:cs="Browallia New"/>
          <w:sz w:val="28"/>
          <w:szCs w:val="28"/>
        </w:rPr>
        <w:t>31</w:t>
      </w: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ธันวาคม </w:t>
      </w:r>
      <w:r w:rsidRPr="00ED41C8">
        <w:rPr>
          <w:rFonts w:ascii="Browallia New" w:eastAsia="Calibri" w:hAnsi="Browallia New" w:cs="Browallia New"/>
          <w:sz w:val="28"/>
          <w:szCs w:val="28"/>
        </w:rPr>
        <w:t>25</w:t>
      </w:r>
      <w:r>
        <w:rPr>
          <w:rFonts w:ascii="Browallia New" w:eastAsia="Calibri" w:hAnsi="Browallia New" w:cs="Browallia New"/>
          <w:sz w:val="28"/>
          <w:szCs w:val="28"/>
        </w:rPr>
        <w:t>6</w:t>
      </w:r>
      <w:r w:rsidR="005968E3">
        <w:rPr>
          <w:rFonts w:ascii="Browallia New" w:eastAsia="Calibri" w:hAnsi="Browallia New" w:cs="Browallia New"/>
          <w:sz w:val="28"/>
          <w:szCs w:val="28"/>
        </w:rPr>
        <w:t>3</w:t>
      </w: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ผลการดำเนินงานรวม</w:t>
      </w:r>
      <w:r w:rsidR="00EC28AD" w:rsidRPr="00EC28A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ED41C8">
        <w:rPr>
          <w:rFonts w:ascii="Browallia New" w:eastAsia="Calibri" w:hAnsi="Browallia New" w:cs="Browallia New" w:hint="cs"/>
          <w:sz w:val="28"/>
          <w:szCs w:val="28"/>
          <w:rtl/>
          <w:cs/>
        </w:rPr>
        <w:t xml:space="preserve"> </w:t>
      </w: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และกระแสเงินสดรวม</w:t>
      </w:r>
      <w:r w:rsidR="00EC28AD" w:rsidRPr="00EC28A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>สำหรับปีสิ้นสุดวัน</w:t>
      </w:r>
      <w:r w:rsidR="00532F2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เดียวกัน </w:t>
      </w: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23DFDB65" w14:textId="77777777" w:rsidR="00CD4D4E" w:rsidRPr="00DB05F5" w:rsidRDefault="00CD4D4E" w:rsidP="00D55E1C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DF071C1" w14:textId="77777777" w:rsidR="003F16DE" w:rsidRPr="003F16DE" w:rsidRDefault="003F16DE" w:rsidP="003F6B4D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6C48DE90" w14:textId="77777777" w:rsidR="003F16DE" w:rsidRPr="003F6B4D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28F3844" w14:textId="7F73E175" w:rsidR="00CD4D4E" w:rsidRPr="003F16DE" w:rsidRDefault="00EB5E95" w:rsidP="003F16D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</w:t>
      </w:r>
      <w:r w:rsidR="00E8112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ได้กล่าว</w:t>
      </w:r>
      <w:r w:rsidR="00E81125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ไว้ใน</w:t>
      </w:r>
      <w:r w:rsidR="008A3FE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วรรค</w:t>
      </w:r>
      <w:r w:rsidR="006144F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 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</w:t>
      </w: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ของผู้สอบบัญชี</w:t>
      </w:r>
      <w:r w:rsidR="008A3FE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ต่อ</w:t>
      </w: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การตรวจสอบงบการเงิน</w:t>
      </w:r>
      <w:r w:rsidR="00D854B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</w:t>
      </w:r>
      <w:r w:rsidR="00D854B6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รายงานของข้าพเจ้า</w:t>
      </w:r>
      <w:r w:rsidR="00D854B6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ทั้งนี้</w:t>
      </w: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="008A6ACA">
        <w:rPr>
          <w:rFonts w:ascii="Browallia New" w:eastAsia="Calibri" w:hAnsi="Browallia New" w:cs="Browallia New"/>
          <w:sz w:val="28"/>
          <w:szCs w:val="28"/>
          <w:lang w:bidi="th-TH"/>
        </w:rPr>
        <w:t xml:space="preserve">  </w:t>
      </w: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ในส่วนที่เกี่ยวข้องกับการตรวจสอบงบการเงินรวมและเฉพาะของบริษัท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</w:t>
      </w:r>
      <w:r w:rsidR="008A3FE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้</w:t>
      </w:r>
      <w:r w:rsidR="00E30F2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รับ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มานั้น</w:t>
      </w:r>
      <w:r w:rsidRPr="00ED41C8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เพียงพอและเหมาะสมเพื่อใช้เป็นเกณฑ์ในการแสดงความเห็นของข้าพเจ้า</w:t>
      </w:r>
    </w:p>
    <w:p w14:paraId="3166398F" w14:textId="1BDBE433" w:rsidR="009275CE" w:rsidRDefault="009275CE" w:rsidP="00AF743D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645261D" w14:textId="58469DDD" w:rsidR="00B64B10" w:rsidRDefault="00B64B10" w:rsidP="00AF743D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822FC2E" w14:textId="613142D5" w:rsidR="002D403B" w:rsidRDefault="002D403B" w:rsidP="00AF743D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9DDC237" w14:textId="0B7093D9" w:rsidR="002D403B" w:rsidRDefault="002D403B" w:rsidP="00AF743D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8E49377" w14:textId="77777777" w:rsidR="002D403B" w:rsidRDefault="002D403B" w:rsidP="00AF743D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C76D2F7" w14:textId="4156E0D3" w:rsidR="008929FE" w:rsidRPr="004D06C0" w:rsidRDefault="006669BA" w:rsidP="008929FE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4D06C0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ข้อมูลและเหตุการณ์ที่เน้น</w:t>
      </w:r>
    </w:p>
    <w:p w14:paraId="5151F582" w14:textId="77777777" w:rsidR="008929FE" w:rsidRPr="004D06C0" w:rsidRDefault="008929FE" w:rsidP="008929FE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045052E" w14:textId="04A44C7A" w:rsidR="007C0912" w:rsidRDefault="00770EB7" w:rsidP="00EF522D">
      <w:pPr>
        <w:spacing w:after="0"/>
        <w:jc w:val="thaiDistribute"/>
        <w:rPr>
          <w:rFonts w:ascii="Browallia New" w:eastAsia="Calibri" w:hAnsi="Browallia New" w:cs="Browallia New"/>
          <w:spacing w:val="-4"/>
          <w:sz w:val="28"/>
          <w:szCs w:val="28"/>
          <w:cs/>
          <w:lang w:val="en-US" w:bidi="th-TH"/>
        </w:rPr>
      </w:pPr>
      <w:r w:rsidRPr="004D06C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โดยมิได้เป็นการแสดงความเห็นอย่างมีเงื่อนไข </w:t>
      </w:r>
      <w:r w:rsidR="00722A1F" w:rsidRPr="004D06C0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ข้าพเจ้าขอให้สังเกต</w:t>
      </w:r>
      <w:r w:rsidR="00701DC9" w:rsidRPr="004D06C0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</w:t>
      </w:r>
      <w:r w:rsidR="00701DC9" w:rsidRPr="004D06C0">
        <w:rPr>
          <w:rFonts w:ascii="Browallia New" w:hAnsi="Browallia New" w:cs="Browallia New" w:hint="cs"/>
          <w:sz w:val="28"/>
          <w:szCs w:val="28"/>
          <w:cs/>
        </w:rPr>
        <w:t>ตามที่อธิบายไว้ในหมายเหตุประกอบงบการเงินข้อ</w:t>
      </w:r>
      <w:r w:rsidR="00722A1F" w:rsidRPr="004D06C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041C6E" w:rsidRPr="004D06C0">
        <w:rPr>
          <w:rFonts w:ascii="Browallia New" w:hAnsi="Browallia New" w:cs="Browallia New" w:hint="cs"/>
          <w:sz w:val="28"/>
          <w:szCs w:val="28"/>
          <w:lang w:val="en-US" w:bidi="th-TH"/>
        </w:rPr>
        <w:t>5</w:t>
      </w:r>
      <w:r w:rsidR="00C86EF3" w:rsidRPr="004D06C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D349DF" w:rsidRPr="004D06C0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</w:t>
      </w:r>
      <w:r w:rsidR="00D349DF" w:rsidRPr="00616F17">
        <w:rPr>
          <w:rFonts w:ascii="Browallia New" w:hAnsi="Browallia New" w:cs="Browallia New"/>
          <w:sz w:val="28"/>
          <w:szCs w:val="28"/>
          <w:cs/>
          <w:lang w:bidi="th-TH"/>
        </w:rPr>
        <w:t>ของ</w:t>
      </w:r>
      <w:r w:rsidR="00D349DF" w:rsidRPr="00616F1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บริษัท </w:t>
      </w:r>
      <w:proofErr w:type="spellStart"/>
      <w:r w:rsidR="00D349DF" w:rsidRPr="00616F1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เซนต์</w:t>
      </w:r>
      <w:proofErr w:type="spellEnd"/>
      <w:r w:rsidR="00D349DF" w:rsidRPr="00616F1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เมด</w:t>
      </w:r>
      <w:r w:rsidR="00D349DF" w:rsidRPr="00616F17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D349DF" w:rsidRPr="00616F1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จำกัด</w:t>
      </w:r>
      <w:r w:rsidR="00D349DF" w:rsidRPr="00616F17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B64B1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(มหาชน) </w:t>
      </w:r>
      <w:r w:rsidR="00D349DF" w:rsidRPr="00616F1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และบริษัทย่อย สำหรับปีสิ้นสุดวันที่ </w:t>
      </w:r>
      <w:r w:rsidR="00D349DF" w:rsidRPr="00616F17">
        <w:rPr>
          <w:rFonts w:ascii="Browallia New" w:eastAsia="Calibri" w:hAnsi="Browallia New" w:cs="Browallia New"/>
          <w:spacing w:val="-4"/>
          <w:sz w:val="28"/>
          <w:szCs w:val="28"/>
          <w:lang w:val="en-US" w:bidi="th-TH"/>
        </w:rPr>
        <w:t xml:space="preserve">31 </w:t>
      </w:r>
      <w:r w:rsidR="00D349DF" w:rsidRPr="00616F17">
        <w:rPr>
          <w:rFonts w:ascii="Browallia New" w:eastAsia="Calibri" w:hAnsi="Browallia New" w:cs="Browallia New"/>
          <w:spacing w:val="-4"/>
          <w:sz w:val="28"/>
          <w:szCs w:val="28"/>
          <w:cs/>
          <w:lang w:val="en-US" w:bidi="th-TH"/>
        </w:rPr>
        <w:t xml:space="preserve">ธันวาคม </w:t>
      </w:r>
      <w:r w:rsidR="00D349DF" w:rsidRPr="00616F17">
        <w:rPr>
          <w:rFonts w:ascii="Browallia New" w:eastAsia="Calibri" w:hAnsi="Browallia New" w:cs="Browallia New"/>
          <w:spacing w:val="-4"/>
          <w:sz w:val="28"/>
          <w:szCs w:val="28"/>
          <w:lang w:val="en-US" w:bidi="th-TH"/>
        </w:rPr>
        <w:t>25</w:t>
      </w:r>
      <w:r w:rsidR="00B64B10">
        <w:rPr>
          <w:rFonts w:ascii="Browallia New" w:eastAsia="Calibri" w:hAnsi="Browallia New" w:cs="Browallia New"/>
          <w:spacing w:val="-4"/>
          <w:sz w:val="28"/>
          <w:szCs w:val="28"/>
          <w:lang w:val="en-US" w:bidi="th-TH"/>
        </w:rPr>
        <w:t>6</w:t>
      </w:r>
      <w:r w:rsidR="00D349DF" w:rsidRPr="00616F17">
        <w:rPr>
          <w:rFonts w:ascii="Browallia New" w:eastAsia="Calibri" w:hAnsi="Browallia New" w:cs="Browallia New"/>
          <w:spacing w:val="-4"/>
          <w:sz w:val="28"/>
          <w:szCs w:val="28"/>
          <w:lang w:val="en-US" w:bidi="th-TH"/>
        </w:rPr>
        <w:t>2</w:t>
      </w:r>
      <w:r w:rsidR="00CF5A3E" w:rsidRPr="00616F17">
        <w:rPr>
          <w:rFonts w:ascii="Browallia New" w:eastAsia="Calibri" w:hAnsi="Browallia New" w:cs="Browallia New"/>
          <w:spacing w:val="-4"/>
          <w:sz w:val="28"/>
          <w:szCs w:val="28"/>
          <w:cs/>
          <w:lang w:val="en-US" w:bidi="th-TH"/>
        </w:rPr>
        <w:t xml:space="preserve"> </w:t>
      </w:r>
      <w:r w:rsidR="00937E37">
        <w:rPr>
          <w:rFonts w:ascii="Browallia New" w:eastAsia="Calibri" w:hAnsi="Browallia New" w:cs="Browallia New" w:hint="cs"/>
          <w:spacing w:val="-4"/>
          <w:sz w:val="28"/>
          <w:szCs w:val="28"/>
          <w:cs/>
          <w:lang w:val="en-US" w:bidi="th-TH"/>
        </w:rPr>
        <w:t>ที่แสดงเป็นข้อมูลเปรียบเทียบได้มีการปรับปรุงใหม่</w:t>
      </w:r>
      <w:r w:rsidR="00781395" w:rsidRPr="00616F17">
        <w:rPr>
          <w:rFonts w:ascii="Browallia New" w:eastAsia="Calibri" w:hAnsi="Browallia New" w:cs="Browallia New"/>
          <w:spacing w:val="-4"/>
          <w:sz w:val="28"/>
          <w:szCs w:val="28"/>
          <w:cs/>
          <w:lang w:val="en-US" w:bidi="th-TH"/>
        </w:rPr>
        <w:t xml:space="preserve"> </w:t>
      </w:r>
      <w:r w:rsidR="00285C39" w:rsidRPr="00616F17">
        <w:rPr>
          <w:rFonts w:ascii="Browallia New" w:eastAsia="Calibri" w:hAnsi="Browallia New" w:cs="Browallia New"/>
          <w:spacing w:val="-4"/>
          <w:sz w:val="28"/>
          <w:szCs w:val="28"/>
          <w:cs/>
          <w:lang w:val="en-US" w:bidi="th-TH"/>
        </w:rPr>
        <w:t>เนื่องจาก</w:t>
      </w:r>
      <w:r w:rsidR="00A13E14" w:rsidRPr="00616F17">
        <w:rPr>
          <w:rFonts w:ascii="Browallia New" w:eastAsia="Calibri" w:hAnsi="Browallia New" w:cs="Browallia New"/>
          <w:spacing w:val="-4"/>
          <w:sz w:val="28"/>
          <w:szCs w:val="28"/>
          <w:cs/>
          <w:lang w:val="en-US" w:bidi="th-TH"/>
        </w:rPr>
        <w:t>ในระหว่าง</w:t>
      </w:r>
      <w:r w:rsidR="00C340E0" w:rsidRPr="00616F17">
        <w:rPr>
          <w:rFonts w:ascii="Browallia New" w:eastAsia="Calibri" w:hAnsi="Browallia New" w:cs="Browallia New"/>
          <w:spacing w:val="-4"/>
          <w:sz w:val="28"/>
          <w:szCs w:val="28"/>
          <w:cs/>
          <w:lang w:val="en-US" w:bidi="th-TH"/>
        </w:rPr>
        <w:t xml:space="preserve">ปี </w:t>
      </w:r>
      <w:r w:rsidR="00C340E0" w:rsidRPr="00616F17">
        <w:rPr>
          <w:rFonts w:ascii="Browallia New" w:eastAsia="Calibri" w:hAnsi="Browallia New" w:cs="Browallia New"/>
          <w:spacing w:val="-4"/>
          <w:sz w:val="28"/>
          <w:szCs w:val="28"/>
          <w:lang w:val="en-US" w:bidi="th-TH"/>
        </w:rPr>
        <w:t xml:space="preserve">2563 </w:t>
      </w:r>
      <w:r w:rsidR="00285C39" w:rsidRPr="00616F17">
        <w:rPr>
          <w:rFonts w:ascii="Browallia New" w:eastAsia="Calibri" w:hAnsi="Browallia New" w:cs="Browallia New"/>
          <w:spacing w:val="-4"/>
          <w:sz w:val="28"/>
          <w:szCs w:val="28"/>
          <w:cs/>
          <w:lang w:val="en-US" w:bidi="th-TH"/>
        </w:rPr>
        <w:t>ผู้บร</w:t>
      </w:r>
      <w:r w:rsidR="003227BC" w:rsidRPr="00616F17">
        <w:rPr>
          <w:rFonts w:ascii="Browallia New" w:eastAsia="Calibri" w:hAnsi="Browallia New" w:cs="Browallia New"/>
          <w:spacing w:val="-4"/>
          <w:sz w:val="28"/>
          <w:szCs w:val="28"/>
          <w:cs/>
          <w:lang w:val="en-US" w:bidi="th-TH"/>
        </w:rPr>
        <w:t>ิหารได้</w:t>
      </w:r>
      <w:r w:rsidR="00163EC4" w:rsidRPr="00616F17">
        <w:rPr>
          <w:rFonts w:ascii="Browallia New" w:eastAsia="Calibri" w:hAnsi="Browallia New" w:cs="Browallia New"/>
          <w:spacing w:val="-4"/>
          <w:sz w:val="28"/>
          <w:szCs w:val="28"/>
          <w:cs/>
          <w:lang w:val="en-US" w:bidi="th-TH"/>
        </w:rPr>
        <w:t>ทบทวน</w:t>
      </w:r>
      <w:r w:rsidR="00CA13F0">
        <w:rPr>
          <w:rFonts w:ascii="Browallia New" w:eastAsia="Calibri" w:hAnsi="Browallia New" w:cs="Browallia New" w:hint="cs"/>
          <w:spacing w:val="-4"/>
          <w:sz w:val="28"/>
          <w:szCs w:val="28"/>
          <w:cs/>
          <w:lang w:val="en-US" w:bidi="th-TH"/>
        </w:rPr>
        <w:t>รายการชำระบัญชีของบริษัท เอสเอ็มซี แอสเซ</w:t>
      </w:r>
      <w:proofErr w:type="spellStart"/>
      <w:r w:rsidR="00CA13F0">
        <w:rPr>
          <w:rFonts w:ascii="Browallia New" w:eastAsia="Calibri" w:hAnsi="Browallia New" w:cs="Browallia New" w:hint="cs"/>
          <w:spacing w:val="-4"/>
          <w:sz w:val="28"/>
          <w:szCs w:val="28"/>
          <w:cs/>
          <w:lang w:val="en-US" w:bidi="th-TH"/>
        </w:rPr>
        <w:t>็ท</w:t>
      </w:r>
      <w:proofErr w:type="spellEnd"/>
      <w:r w:rsidR="00CA13F0">
        <w:rPr>
          <w:rFonts w:ascii="Browallia New" w:eastAsia="Calibri" w:hAnsi="Browallia New" w:cs="Browallia New" w:hint="cs"/>
          <w:spacing w:val="-4"/>
          <w:sz w:val="28"/>
          <w:szCs w:val="28"/>
          <w:cs/>
          <w:lang w:val="en-US" w:bidi="th-TH"/>
        </w:rPr>
        <w:t xml:space="preserve"> จำกัด (บริษัทย่อย) </w:t>
      </w:r>
      <w:r w:rsidR="00BE73A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ในปี </w:t>
      </w:r>
      <w:r w:rsidR="00BE73AD">
        <w:rPr>
          <w:rFonts w:ascii="Browallia New" w:hAnsi="Browallia New" w:cs="Browallia New"/>
          <w:sz w:val="28"/>
          <w:szCs w:val="28"/>
          <w:lang w:val="en-US" w:bidi="th-TH"/>
        </w:rPr>
        <w:t>2560</w:t>
      </w:r>
      <w:r w:rsidR="00805B5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ซึ่งมีการโอนสินทรัพย์สุทธิทั้งหมดให้แก่บริษัทในราคาตามบัญชี</w:t>
      </w:r>
      <w:r w:rsidR="007E3E5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E30F2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 w:rsidR="007E3E5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บันทึกผลต่างระหว่างมูลค่า</w:t>
      </w:r>
      <w:r w:rsidR="00AA113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สินทรัพย์สุทธิ</w:t>
      </w:r>
      <w:r w:rsidR="007E3E5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</w:t>
      </w:r>
      <w:r w:rsidR="00AA113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</w:t>
      </w:r>
      <w:r w:rsidR="007E3E5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รับโอน</w:t>
      </w:r>
      <w:r w:rsidR="00165FD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กับ</w:t>
      </w:r>
      <w:r w:rsidR="007E3E5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เงินลงทุนในบริษัทย่อย</w:t>
      </w:r>
      <w:r w:rsidR="00165FD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และรายการคงเหลือ</w:t>
      </w:r>
      <w:r w:rsidR="00455E8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ระหว่างกันที่เกี่ยวข้อง</w:t>
      </w:r>
      <w:r w:rsidR="007E3E5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เป็น</w:t>
      </w:r>
      <w:r w:rsidR="00613045">
        <w:rPr>
          <w:rFonts w:ascii="Browallia New" w:eastAsia="Calibri" w:hAnsi="Browallia New" w:cs="Browallia New" w:hint="cs"/>
          <w:spacing w:val="-4"/>
          <w:sz w:val="28"/>
          <w:szCs w:val="28"/>
          <w:cs/>
          <w:lang w:val="en-US" w:bidi="th-TH"/>
        </w:rPr>
        <w:t>ส่วนต่ำจากการจัดโครงสร้างธุรกิจภายใต้การควบคุมเดียวกัน</w:t>
      </w:r>
      <w:r w:rsidR="00F065FB">
        <w:rPr>
          <w:rFonts w:ascii="Browallia New" w:eastAsia="Calibri" w:hAnsi="Browallia New" w:cs="Browallia New" w:hint="cs"/>
          <w:spacing w:val="-4"/>
          <w:sz w:val="28"/>
          <w:szCs w:val="28"/>
          <w:cs/>
          <w:lang w:val="en-US" w:bidi="th-TH"/>
        </w:rPr>
        <w:t>ในส่วนของผู้ถือหุ้น อย่างไรก็ตาม รายการดังกล่าวได้ถูกพิจารณาว่าเป็นการซื้อสินทรัพย์จากบริษัทย่อย บริษัทจึงได้ปรับปรุงมูลค่า</w:t>
      </w:r>
      <w:r w:rsidR="00455E8B">
        <w:rPr>
          <w:rFonts w:ascii="Browallia New" w:eastAsia="Calibri" w:hAnsi="Browallia New" w:cs="Browallia New" w:hint="cs"/>
          <w:spacing w:val="-4"/>
          <w:sz w:val="28"/>
          <w:szCs w:val="28"/>
          <w:cs/>
          <w:lang w:val="en-US" w:bidi="th-TH"/>
        </w:rPr>
        <w:t>ของ</w:t>
      </w:r>
      <w:r w:rsidR="00F065FB">
        <w:rPr>
          <w:rFonts w:ascii="Browallia New" w:eastAsia="Calibri" w:hAnsi="Browallia New" w:cs="Browallia New" w:hint="cs"/>
          <w:spacing w:val="-4"/>
          <w:sz w:val="28"/>
          <w:szCs w:val="28"/>
          <w:cs/>
          <w:lang w:val="en-US" w:bidi="th-TH"/>
        </w:rPr>
        <w:t>สินทรัพย์ที่ได้รับตามจำนวนที่จ่ายไปเพื่อให้ได้มาซึ่งสินทรัพย์นั้น</w:t>
      </w:r>
      <w:r w:rsidR="00521E4B" w:rsidRPr="004D06C0">
        <w:rPr>
          <w:rFonts w:ascii="Browallia New" w:eastAsia="Calibri" w:hAnsi="Browallia New" w:cs="Browallia New" w:hint="cs"/>
          <w:spacing w:val="-4"/>
          <w:sz w:val="28"/>
          <w:szCs w:val="28"/>
          <w:cs/>
          <w:lang w:val="en-US" w:bidi="th-TH"/>
        </w:rPr>
        <w:t xml:space="preserve"> </w:t>
      </w:r>
      <w:r w:rsidR="000A6EC6">
        <w:rPr>
          <w:rFonts w:ascii="Browallia New" w:eastAsia="Calibri" w:hAnsi="Browallia New" w:cs="Browallia New" w:hint="cs"/>
          <w:spacing w:val="-4"/>
          <w:sz w:val="28"/>
          <w:szCs w:val="28"/>
          <w:cs/>
          <w:lang w:val="en-US" w:bidi="th-TH"/>
        </w:rPr>
        <w:t>งบการเงินรวมและเฉพาะของบริษัทสำหรับปี</w:t>
      </w:r>
      <w:r w:rsidR="007E29B1">
        <w:rPr>
          <w:rFonts w:ascii="Browallia New" w:eastAsia="Calibri" w:hAnsi="Browallia New" w:cs="Browallia New" w:hint="cs"/>
          <w:spacing w:val="-4"/>
          <w:sz w:val="28"/>
          <w:szCs w:val="28"/>
          <w:cs/>
          <w:lang w:val="en-US" w:bidi="th-TH"/>
        </w:rPr>
        <w:t xml:space="preserve">สิ้นสุดวันที่ </w:t>
      </w:r>
      <w:r w:rsidR="007E29B1">
        <w:rPr>
          <w:rFonts w:ascii="Browallia New" w:eastAsia="Calibri" w:hAnsi="Browallia New" w:cs="Browallia New"/>
          <w:spacing w:val="-4"/>
          <w:sz w:val="28"/>
          <w:szCs w:val="28"/>
          <w:lang w:val="en-US" w:bidi="th-TH"/>
        </w:rPr>
        <w:t xml:space="preserve">31 </w:t>
      </w:r>
      <w:r w:rsidR="007E29B1">
        <w:rPr>
          <w:rFonts w:ascii="Browallia New" w:eastAsia="Calibri" w:hAnsi="Browallia New" w:cs="Browallia New" w:hint="cs"/>
          <w:spacing w:val="-4"/>
          <w:sz w:val="28"/>
          <w:szCs w:val="28"/>
          <w:cs/>
          <w:lang w:val="en-US" w:bidi="th-TH"/>
        </w:rPr>
        <w:t xml:space="preserve">ธันวาคม </w:t>
      </w:r>
      <w:r w:rsidR="007E29B1">
        <w:rPr>
          <w:rFonts w:ascii="Browallia New" w:eastAsia="Calibri" w:hAnsi="Browallia New" w:cs="Browallia New"/>
          <w:spacing w:val="-4"/>
          <w:sz w:val="28"/>
          <w:szCs w:val="28"/>
          <w:lang w:val="en-US" w:bidi="th-TH"/>
        </w:rPr>
        <w:t xml:space="preserve">2562 </w:t>
      </w:r>
      <w:r w:rsidR="007E29B1">
        <w:rPr>
          <w:rFonts w:ascii="Browallia New" w:eastAsia="Calibri" w:hAnsi="Browallia New" w:cs="Browallia New" w:hint="cs"/>
          <w:spacing w:val="-4"/>
          <w:sz w:val="28"/>
          <w:szCs w:val="28"/>
          <w:cs/>
          <w:lang w:val="en-US" w:bidi="th-TH"/>
        </w:rPr>
        <w:t>ที่แสดงเปรียบเทียบ</w:t>
      </w:r>
      <w:r w:rsidR="005847B3">
        <w:rPr>
          <w:rFonts w:ascii="Browallia New" w:eastAsia="Calibri" w:hAnsi="Browallia New" w:cs="Browallia New" w:hint="cs"/>
          <w:spacing w:val="-4"/>
          <w:sz w:val="28"/>
          <w:szCs w:val="28"/>
          <w:cs/>
          <w:lang w:val="en-US" w:bidi="th-TH"/>
        </w:rPr>
        <w:t xml:space="preserve"> ได้มีการปรับปรุง</w:t>
      </w:r>
      <w:r w:rsidR="00455E8B">
        <w:rPr>
          <w:rFonts w:ascii="Browallia New" w:eastAsia="Calibri" w:hAnsi="Browallia New" w:cs="Browallia New" w:hint="cs"/>
          <w:spacing w:val="-4"/>
          <w:sz w:val="28"/>
          <w:szCs w:val="28"/>
          <w:cs/>
          <w:lang w:val="en-US" w:bidi="th-TH"/>
        </w:rPr>
        <w:t>ผลกระทบที่เกิดขึ้น</w:t>
      </w:r>
      <w:r w:rsidR="00DB281E">
        <w:rPr>
          <w:rFonts w:ascii="Browallia New" w:eastAsia="Calibri" w:hAnsi="Browallia New" w:cs="Browallia New" w:hint="cs"/>
          <w:spacing w:val="-4"/>
          <w:sz w:val="28"/>
          <w:szCs w:val="28"/>
          <w:cs/>
          <w:lang w:val="en-US" w:bidi="th-TH"/>
        </w:rPr>
        <w:t>จากรายการดังกล่าวแล้ว</w:t>
      </w:r>
    </w:p>
    <w:p w14:paraId="56F3C490" w14:textId="60C8B63B" w:rsidR="004D1376" w:rsidRDefault="004D1376" w:rsidP="00BA4E7A">
      <w:pPr>
        <w:jc w:val="thaiDistribute"/>
        <w:rPr>
          <w:rFonts w:ascii="Browallia New" w:eastAsia="Calibri" w:hAnsi="Browallia New" w:cs="Browallia New"/>
          <w:spacing w:val="-4"/>
          <w:sz w:val="28"/>
          <w:szCs w:val="28"/>
          <w:lang w:val="en-US" w:bidi="th-TH"/>
        </w:rPr>
      </w:pPr>
    </w:p>
    <w:p w14:paraId="5D5AF275" w14:textId="7F842E63" w:rsidR="00BA4E7A" w:rsidRDefault="00BA4E7A" w:rsidP="00BA4E7A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D749FF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เรื่องอื่น</w:t>
      </w:r>
    </w:p>
    <w:p w14:paraId="05144DB2" w14:textId="77777777" w:rsidR="00BA4E7A" w:rsidRDefault="00BA4E7A" w:rsidP="00BA4E7A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F03E12F" w14:textId="5BC3D8E8" w:rsidR="004D1376" w:rsidRPr="004D06C0" w:rsidRDefault="00BA4E7A" w:rsidP="00BA4E7A">
      <w:pPr>
        <w:spacing w:after="0"/>
        <w:jc w:val="thaiDistribute"/>
        <w:rPr>
          <w:rFonts w:ascii="Browallia New" w:eastAsia="Calibri" w:hAnsi="Browallia New" w:cs="Browallia New"/>
          <w:spacing w:val="-4"/>
          <w:sz w:val="28"/>
          <w:szCs w:val="28"/>
          <w:lang w:val="en-US" w:bidi="th-TH"/>
        </w:rPr>
      </w:pP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</w:t>
      </w:r>
      <w:r w:rsidR="00DB281E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Pr="00563A6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บริษัท</w:t>
      </w:r>
      <w:r w:rsidRPr="00563A61">
        <w:rPr>
          <w:rFonts w:ascii="Browallia New" w:eastAsia="Calibri" w:hAnsi="Browallia New" w:cs="Browallia New" w:hint="cs"/>
          <w:sz w:val="28"/>
          <w:szCs w:val="28"/>
          <w:lang w:bidi="th-TH"/>
        </w:rPr>
        <w:t xml:space="preserve"> </w:t>
      </w:r>
      <w:proofErr w:type="spellStart"/>
      <w:r w:rsidR="00E4089C" w:rsidRPr="00E4089C">
        <w:rPr>
          <w:rFonts w:ascii="Browallia New" w:hAnsi="Browallia New" w:cs="Browallia New" w:hint="cs"/>
          <w:sz w:val="28"/>
          <w:szCs w:val="28"/>
          <w:cs/>
          <w:lang w:bidi="th-TH"/>
        </w:rPr>
        <w:t>เซนต์</w:t>
      </w:r>
      <w:proofErr w:type="spellEnd"/>
      <w:r w:rsidR="00E4089C" w:rsidRPr="00E4089C">
        <w:rPr>
          <w:rFonts w:ascii="Browallia New" w:hAnsi="Browallia New" w:cs="Browallia New" w:hint="cs"/>
          <w:sz w:val="28"/>
          <w:szCs w:val="28"/>
          <w:cs/>
          <w:lang w:bidi="th-TH"/>
        </w:rPr>
        <w:t>เมด</w:t>
      </w:r>
      <w:r w:rsidRPr="00563A6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จำกัด </w:t>
      </w:r>
      <w:r w:rsidR="00A37DDF">
        <w:rPr>
          <w:rFonts w:ascii="Browallia New" w:hAnsi="Browallia New" w:cs="Browallia New" w:hint="cs"/>
          <w:sz w:val="28"/>
          <w:szCs w:val="28"/>
          <w:cs/>
          <w:lang w:bidi="th-TH"/>
        </w:rPr>
        <w:t>(มหาชน)</w:t>
      </w:r>
      <w:r w:rsidR="00DB281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</w:t>
      </w: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สำหรับปีสิ้นสุดวันที่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24476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</w:t>
      </w:r>
      <w:r w:rsidRPr="00F66EC5">
        <w:rPr>
          <w:rFonts w:ascii="Browallia New" w:eastAsia="Browallia New" w:hAnsi="Browallia New" w:cs="Browallia New" w:hint="cs"/>
          <w:sz w:val="28"/>
          <w:szCs w:val="28"/>
          <w:lang w:bidi="th-TH"/>
        </w:rPr>
        <w:t xml:space="preserve">31 </w:t>
      </w:r>
      <w:r w:rsidRPr="00F66EC5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D7220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72207">
        <w:rPr>
          <w:rFonts w:ascii="Browallia New" w:hAnsi="Browallia New" w:cs="Browallia New"/>
          <w:sz w:val="28"/>
          <w:szCs w:val="28"/>
        </w:rPr>
        <w:t>256</w:t>
      </w:r>
      <w:r>
        <w:rPr>
          <w:rFonts w:ascii="Browallia New" w:hAnsi="Browallia New" w:cs="Browallia New"/>
          <w:sz w:val="28"/>
          <w:szCs w:val="28"/>
        </w:rPr>
        <w:t>2</w:t>
      </w:r>
      <w:r w:rsidRPr="00D72207">
        <w:rPr>
          <w:rFonts w:ascii="Browallia New" w:hAnsi="Browallia New" w:cs="Browallia New"/>
          <w:sz w:val="28"/>
          <w:szCs w:val="28"/>
        </w:rPr>
        <w:t xml:space="preserve"> </w:t>
      </w: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40754">
        <w:rPr>
          <w:rFonts w:ascii="Browallia New" w:hAnsi="Browallia New" w:cs="Browallia New" w:hint="cs"/>
          <w:sz w:val="28"/>
          <w:szCs w:val="28"/>
          <w:cs/>
          <w:lang w:bidi="th-TH"/>
        </w:rPr>
        <w:t>ตรวจสอบโดยผู้สอบบัญชีอื่นที่อยู่ในสำนักงานเดียวกับข้าพเจ้า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แสดงความเห็นอย่างไม่มีเงื่อนไข</w:t>
      </w:r>
      <w:r w:rsidR="00783CD6">
        <w:rPr>
          <w:rFonts w:ascii="Browallia New" w:hAnsi="Browallia New" w:cs="Browallia New" w:hint="cs"/>
          <w:sz w:val="28"/>
          <w:szCs w:val="28"/>
          <w:cs/>
          <w:lang w:bidi="th-TH"/>
        </w:rPr>
        <w:t>และเน้นให้สังเกตข้อมูลเพิ่มเติมเกี่ยวกับการปรับปรุงงบการเงินย้อนหลัง</w:t>
      </w:r>
      <w:r w:rsidR="00E4089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ตามรายงานลงวันที่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73435" w:rsidRPr="0035487E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="00073435">
        <w:rPr>
          <w:rFonts w:ascii="Browallia New" w:hAnsi="Browallia New" w:cs="Browallia New"/>
          <w:sz w:val="28"/>
          <w:szCs w:val="28"/>
          <w:lang w:val="en-US" w:bidi="th-TH"/>
        </w:rPr>
        <w:t xml:space="preserve">2 </w:t>
      </w:r>
      <w:r w:rsidR="0007343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ตุลาคม</w:t>
      </w:r>
      <w:r w:rsidR="00073435" w:rsidRPr="0035487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073435" w:rsidRPr="0035487E">
        <w:rPr>
          <w:rFonts w:ascii="Browallia New" w:hAnsi="Browallia New" w:cs="Browallia New"/>
          <w:sz w:val="28"/>
          <w:szCs w:val="28"/>
          <w:lang w:val="en-US" w:bidi="th-TH"/>
        </w:rPr>
        <w:t>2563</w:t>
      </w:r>
    </w:p>
    <w:p w14:paraId="391CEAF4" w14:textId="77777777" w:rsidR="008929FE" w:rsidRPr="00963600" w:rsidRDefault="008929FE" w:rsidP="00EE7576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FEDE14D" w14:textId="77777777" w:rsidR="006836AA" w:rsidRPr="00AC48F3" w:rsidRDefault="006836AA" w:rsidP="006836AA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รวมและเฉพาะของบริษัท</w:t>
      </w:r>
    </w:p>
    <w:p w14:paraId="23E91700" w14:textId="77777777" w:rsidR="006836AA" w:rsidRPr="00CB15BA" w:rsidRDefault="006836AA" w:rsidP="006836A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0240E2D" w14:textId="77777777" w:rsidR="006836AA" w:rsidRPr="00AC48F3" w:rsidRDefault="006836AA" w:rsidP="006836A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เหล่านี้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240B082" w14:textId="77777777" w:rsidR="006836AA" w:rsidRPr="00CB15BA" w:rsidRDefault="006836AA" w:rsidP="006836A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6C0551A" w14:textId="77777777" w:rsidR="006836AA" w:rsidRPr="00AC48F3" w:rsidRDefault="006836AA" w:rsidP="006836A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</w:r>
    </w:p>
    <w:p w14:paraId="5B8D932C" w14:textId="77777777" w:rsidR="006836AA" w:rsidRPr="00CB15BA" w:rsidRDefault="006836AA" w:rsidP="006836AA">
      <w:pPr>
        <w:spacing w:after="0" w:line="240" w:lineRule="auto"/>
        <w:jc w:val="thaiDistribute"/>
        <w:rPr>
          <w:rFonts w:ascii="Browallia New" w:eastAsia="Calibri" w:hAnsi="Browallia New" w:cs="Browallia New"/>
          <w:szCs w:val="18"/>
        </w:rPr>
      </w:pPr>
    </w:p>
    <w:p w14:paraId="6153D8D2" w14:textId="77777777" w:rsidR="006836AA" w:rsidRDefault="006836AA" w:rsidP="006836A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ผู้มีหน้าที่ในการกำกับดูแลมีหน้าที่ในการ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กำกับ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ดูแลกระบวนการในการจัดทำรายงานทางการเงินของ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</w:p>
    <w:p w14:paraId="68B1E852" w14:textId="67B5759E" w:rsidR="006836AA" w:rsidRDefault="006836AA" w:rsidP="006836AA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76E19EC" w14:textId="7F3CCB9C" w:rsidR="00ED378A" w:rsidRDefault="00ED378A" w:rsidP="006836AA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A5C2831" w14:textId="23247544" w:rsidR="002D403B" w:rsidRDefault="002D403B" w:rsidP="006836AA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8B376F0" w14:textId="27E6A8BC" w:rsidR="002D403B" w:rsidRDefault="002D403B" w:rsidP="006836AA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6E3FC14" w14:textId="77777777" w:rsidR="002D403B" w:rsidRDefault="002D403B" w:rsidP="006836AA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D8A3701" w14:textId="77777777" w:rsidR="00302F7E" w:rsidRPr="00CB15BA" w:rsidRDefault="00302F7E" w:rsidP="006836AA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C2A918C" w14:textId="77777777" w:rsidR="006836AA" w:rsidRPr="00AC48F3" w:rsidRDefault="006836AA" w:rsidP="006836AA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ความรับผิดชอบของผู้สอบบัญชีต่อการตรวจสอบงบการเงินรวมและเฉพาะของบริษัท</w:t>
      </w:r>
    </w:p>
    <w:p w14:paraId="581E4FB8" w14:textId="77777777" w:rsidR="006836AA" w:rsidRPr="00CB15BA" w:rsidRDefault="006836AA" w:rsidP="006836A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DE537F6" w14:textId="77777777" w:rsidR="006836AA" w:rsidRDefault="006836AA" w:rsidP="006836A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ลต่อการตัดสินใจทางเศรษฐกิจของผู้ใช้งบการเงินจากการใช้งบการเงินรวมและเฉพาะของบริษัท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เหล่านี้</w:t>
      </w:r>
    </w:p>
    <w:p w14:paraId="40B9DC96" w14:textId="77777777" w:rsidR="004D7B24" w:rsidRPr="00CB15BA" w:rsidRDefault="004D7B24" w:rsidP="006836A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3617FA7" w14:textId="2E48AB07" w:rsidR="00CB15BA" w:rsidRPr="00C84D28" w:rsidRDefault="006836AA" w:rsidP="006836A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65EF2D9" w14:textId="039721A3" w:rsidR="00CB15BA" w:rsidRDefault="00CB15BA" w:rsidP="006836AA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57F22389" w14:textId="77777777" w:rsidR="00CB15BA" w:rsidRPr="00656766" w:rsidRDefault="00CB15BA" w:rsidP="006836AA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6A3A13C9" w14:textId="5642ADE8" w:rsidR="006836AA" w:rsidRPr="006836AA" w:rsidRDefault="006836AA" w:rsidP="00BC5C0A">
      <w:pPr>
        <w:pStyle w:val="ListParagraph"/>
        <w:numPr>
          <w:ilvl w:val="0"/>
          <w:numId w:val="41"/>
        </w:numPr>
        <w:spacing w:after="0" w:line="240" w:lineRule="auto"/>
        <w:ind w:left="567" w:hanging="501"/>
        <w:jc w:val="thaiDistribute"/>
        <w:rPr>
          <w:rFonts w:ascii="Browallia New" w:hAnsi="Browallia New" w:cs="Browallia New"/>
          <w:sz w:val="28"/>
          <w:szCs w:val="28"/>
        </w:rPr>
      </w:pPr>
      <w:r w:rsidRPr="006836A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836AA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6836A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</w:t>
      </w:r>
      <w:r w:rsidR="002456B3">
        <w:rPr>
          <w:rFonts w:ascii="Browallia New" w:eastAsia="Calibri" w:hAnsi="Browallia New" w:cs="Browallia New"/>
          <w:sz w:val="28"/>
          <w:szCs w:val="28"/>
          <w:lang w:bidi="th-TH"/>
        </w:rPr>
        <w:t xml:space="preserve">            </w:t>
      </w:r>
      <w:r w:rsidRPr="006836AA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</w:t>
      </w:r>
      <w:r w:rsidRPr="006836AA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511608FE" w14:textId="77777777" w:rsidR="006836AA" w:rsidRPr="00A75E7C" w:rsidRDefault="006836AA" w:rsidP="002674F4">
      <w:pPr>
        <w:pStyle w:val="ListParagraph"/>
        <w:numPr>
          <w:ilvl w:val="0"/>
          <w:numId w:val="41"/>
        </w:numPr>
        <w:spacing w:after="0" w:line="240" w:lineRule="auto"/>
        <w:ind w:left="567" w:hanging="495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75E7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A75E7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A75E7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เพื่อออกแบบวิธีการตรวจสอบที่เหมาะสมกับสถานการณ์</w:t>
      </w:r>
      <w:r w:rsidRPr="00A75E7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A75E7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</w:t>
      </w:r>
      <w:r w:rsidRPr="00A75E7C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ควบคุมภายในของกลุ่มบริษัท</w:t>
      </w:r>
    </w:p>
    <w:p w14:paraId="5563E598" w14:textId="77777777" w:rsidR="006836AA" w:rsidRPr="00AC48F3" w:rsidRDefault="006836AA" w:rsidP="002674F4">
      <w:pPr>
        <w:numPr>
          <w:ilvl w:val="0"/>
          <w:numId w:val="37"/>
        </w:numPr>
        <w:spacing w:after="0" w:line="240" w:lineRule="auto"/>
        <w:ind w:left="567" w:hanging="486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746BD294" w14:textId="034A658F" w:rsidR="006836AA" w:rsidRDefault="006836AA" w:rsidP="002674F4">
      <w:pPr>
        <w:numPr>
          <w:ilvl w:val="0"/>
          <w:numId w:val="37"/>
        </w:numPr>
        <w:spacing w:after="0" w:line="240" w:lineRule="auto"/>
        <w:ind w:left="567" w:hanging="486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รวมและ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เฉพาะของบริษัท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5826CDB4" w14:textId="63AE596B" w:rsidR="002D403B" w:rsidRDefault="002D403B" w:rsidP="002D403B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2A94559" w14:textId="22D63B41" w:rsidR="002D403B" w:rsidRDefault="002D403B" w:rsidP="002D403B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FABF0E0" w14:textId="77777777" w:rsidR="002D403B" w:rsidRDefault="002D403B" w:rsidP="002D403B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677A7A37" w14:textId="77777777" w:rsidR="006836AA" w:rsidRPr="00AC48F3" w:rsidRDefault="006836AA" w:rsidP="006836AA">
      <w:pPr>
        <w:numPr>
          <w:ilvl w:val="0"/>
          <w:numId w:val="37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ประเมินการนำเสนอ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โครงสร้างและเนื้อหาของงบการเงินรวมและเฉพาะของบริษัทโดยรวม รวมถึงการเปิดเผยข้อมูลว่างบการเงินรวมและ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ฉพาะของบริษัทแสดงรายการและเหตุการณ์ในรูปแบบที่ทำให้มีการนำเสนอข้อมูลโดยถูกต้องตามที่ควร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60AF72F6" w14:textId="77777777" w:rsidR="006836AA" w:rsidRPr="00AC48F3" w:rsidRDefault="006836AA" w:rsidP="006836AA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</w:p>
    <w:p w14:paraId="65AE3191" w14:textId="77777777" w:rsidR="00C84D28" w:rsidRDefault="00C84D28" w:rsidP="006836A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F43E684" w14:textId="5FF92D7F" w:rsidR="007B5CE6" w:rsidRPr="000C61F7" w:rsidRDefault="006836AA" w:rsidP="006836A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ในเรื่องต่างๆ ที่สำคัญซึ่งรวมถึง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รวมถึงข้อบกพร่องที่มี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นัยสำคัญในระบบการควบคุมภายในหาก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7121A925" w14:textId="77777777" w:rsidR="0025533A" w:rsidRDefault="0025533A" w:rsidP="00B806D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3493C49" w14:textId="77777777" w:rsidR="00D422CB" w:rsidRDefault="00D422CB" w:rsidP="00B50537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32A68587" w14:textId="77777777" w:rsidR="001F69FA" w:rsidRDefault="001F69FA" w:rsidP="00B50537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1802134C" w14:textId="0F2E9C31" w:rsidR="004C77BF" w:rsidRPr="008F0DD2" w:rsidRDefault="002D5904" w:rsidP="004C77BF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 w:rsidRPr="002D5904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นางสาวอมรจิต</w:t>
      </w:r>
      <w:r w:rsidRPr="002D590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2D5904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เบ้าหล่อเพชร</w:t>
      </w:r>
    </w:p>
    <w:p w14:paraId="22AAF7B8" w14:textId="77777777" w:rsidR="004C77BF" w:rsidRPr="004C77BF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3EE0EA9" w14:textId="7B3DFDB9" w:rsidR="004C77BF" w:rsidRPr="00ED660B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="002D5904">
        <w:rPr>
          <w:rFonts w:ascii="Browallia New" w:hAnsi="Browallia New" w:cs="Browallia New"/>
          <w:sz w:val="28"/>
          <w:szCs w:val="28"/>
          <w:lang w:bidi="th-TH"/>
        </w:rPr>
        <w:t xml:space="preserve"> 10853</w:t>
      </w:r>
    </w:p>
    <w:p w14:paraId="2EB52171" w14:textId="57FA39D9" w:rsidR="004C77BF" w:rsidRDefault="004C77BF" w:rsidP="004C77BF">
      <w:pPr>
        <w:spacing w:after="0" w:line="240" w:lineRule="auto"/>
        <w:rPr>
          <w:rFonts w:ascii="Browallia New" w:hAnsi="Browallia New" w:cs="Browallia New"/>
          <w:sz w:val="24"/>
          <w:szCs w:val="24"/>
        </w:rPr>
      </w:pPr>
    </w:p>
    <w:p w14:paraId="358A1120" w14:textId="05C32387" w:rsidR="00A27366" w:rsidRPr="00E4082D" w:rsidRDefault="00E4082D" w:rsidP="004C77BF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E4082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E4082D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E4082D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5D0C0CB" w14:textId="77777777" w:rsidR="004C77BF" w:rsidRPr="004C77BF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481164B" w14:textId="76962BEE" w:rsidR="00D15EA5" w:rsidRDefault="00D41C35" w:rsidP="001F69FA">
      <w:pPr>
        <w:spacing w:after="0" w:line="240" w:lineRule="auto"/>
      </w:pPr>
      <w:r w:rsidRPr="00D41C35">
        <w:rPr>
          <w:rFonts w:ascii="Browallia New" w:hAnsi="Browallia New" w:cs="Browallia New"/>
          <w:sz w:val="28"/>
          <w:szCs w:val="28"/>
          <w:lang w:val="en-US" w:bidi="th-TH"/>
        </w:rPr>
        <w:t xml:space="preserve">25 </w:t>
      </w:r>
      <w:r w:rsidRPr="00D41C3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กุมภาพันธ์</w:t>
      </w:r>
      <w:r w:rsidR="002D5904" w:rsidRPr="00D41C35">
        <w:rPr>
          <w:rFonts w:ascii="Browallia New" w:hAnsi="Browallia New" w:cs="Browallia New"/>
          <w:sz w:val="28"/>
          <w:szCs w:val="28"/>
          <w:lang w:val="en-US" w:bidi="th-TH"/>
        </w:rPr>
        <w:t xml:space="preserve"> 2564</w:t>
      </w: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08078B" w14:textId="77777777" w:rsidR="008C1902" w:rsidRDefault="008C1902">
      <w:r>
        <w:separator/>
      </w:r>
    </w:p>
  </w:endnote>
  <w:endnote w:type="continuationSeparator" w:id="0">
    <w:p w14:paraId="1B69F190" w14:textId="77777777" w:rsidR="008C1902" w:rsidRDefault="008C1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2FD555" w14:textId="77777777" w:rsidR="008C1902" w:rsidRDefault="008C1902">
      <w:bookmarkStart w:id="0" w:name="_Hlk482348182"/>
      <w:bookmarkEnd w:id="0"/>
      <w:r>
        <w:separator/>
      </w:r>
    </w:p>
  </w:footnote>
  <w:footnote w:type="continuationSeparator" w:id="0">
    <w:p w14:paraId="159F238B" w14:textId="77777777" w:rsidR="008C1902" w:rsidRDefault="008C1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DE58BC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4BEEB4" w14:textId="45BB2F04" w:rsidR="00B63D0E" w:rsidRDefault="00B63D0E" w:rsidP="00D96128">
    <w:pPr>
      <w:pStyle w:val="Header"/>
      <w:jc w:val="right"/>
    </w:pPr>
  </w:p>
  <w:p w14:paraId="1B1129EA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E1791C" w14:textId="77777777" w:rsidR="00D15EA5" w:rsidRDefault="00D15EA5" w:rsidP="005520C9">
    <w:pPr>
      <w:pStyle w:val="Header"/>
      <w:tabs>
        <w:tab w:val="clear" w:pos="8562"/>
        <w:tab w:val="left" w:pos="5328"/>
      </w:tabs>
      <w:spacing w:after="1200"/>
    </w:pPr>
  </w:p>
  <w:p w14:paraId="40EFD1CE" w14:textId="4F30F50F" w:rsidR="00D15EA5" w:rsidRPr="003376AC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4B50B33D" w14:textId="1602DB30" w:rsidR="00D460E7" w:rsidRDefault="00D460E7" w:rsidP="00D15EA5">
    <w:pPr>
      <w:pStyle w:val="Header"/>
    </w:pPr>
    <w:bookmarkStart w:id="2" w:name="Footer3_tbl"/>
    <w:bookmarkEnd w:id="2"/>
  </w:p>
  <w:p w14:paraId="71F8F81C" w14:textId="68FE2B2D" w:rsidR="00D460E7" w:rsidRPr="001470C8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2D26F8A"/>
    <w:multiLevelType w:val="hybridMultilevel"/>
    <w:tmpl w:val="89BC59D4"/>
    <w:lvl w:ilvl="0" w:tplc="A88ECE7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0C8E54DA"/>
    <w:multiLevelType w:val="hybridMultilevel"/>
    <w:tmpl w:val="8AAC9344"/>
    <w:lvl w:ilvl="0" w:tplc="11A2C49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0" w15:restartNumberingAfterBreak="0">
    <w:nsid w:val="1A933704"/>
    <w:multiLevelType w:val="multilevel"/>
    <w:tmpl w:val="8460F8B0"/>
    <w:numStyleLink w:val="GTTableBullets"/>
  </w:abstractNum>
  <w:abstractNum w:abstractNumId="11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2" w15:restartNumberingAfterBreak="0">
    <w:nsid w:val="235B21F8"/>
    <w:multiLevelType w:val="multilevel"/>
    <w:tmpl w:val="FAE6F968"/>
    <w:numStyleLink w:val="GTListBullet"/>
  </w:abstractNum>
  <w:abstractNum w:abstractNumId="13" w15:restartNumberingAfterBreak="0">
    <w:nsid w:val="2A0717AD"/>
    <w:multiLevelType w:val="hybridMultilevel"/>
    <w:tmpl w:val="200843CA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35C91C25"/>
    <w:multiLevelType w:val="multilevel"/>
    <w:tmpl w:val="98FC98AC"/>
    <w:numStyleLink w:val="GTListNumber"/>
  </w:abstractNum>
  <w:abstractNum w:abstractNumId="16" w15:restartNumberingAfterBreak="0">
    <w:nsid w:val="3BA976CF"/>
    <w:multiLevelType w:val="multilevel"/>
    <w:tmpl w:val="98FC98AC"/>
    <w:numStyleLink w:val="GTListNumber"/>
  </w:abstractNum>
  <w:abstractNum w:abstractNumId="17" w15:restartNumberingAfterBreak="0">
    <w:nsid w:val="48053ACB"/>
    <w:multiLevelType w:val="hybridMultilevel"/>
    <w:tmpl w:val="3B2C7142"/>
    <w:lvl w:ilvl="0" w:tplc="9C1C83E4">
      <w:numFmt w:val="bullet"/>
      <w:lvlText w:val="•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5DDB5E6E"/>
    <w:multiLevelType w:val="multilevel"/>
    <w:tmpl w:val="FAE6F968"/>
    <w:numStyleLink w:val="GTListBullet"/>
  </w:abstractNum>
  <w:abstractNum w:abstractNumId="20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1" w15:restartNumberingAfterBreak="0">
    <w:nsid w:val="6D4425AF"/>
    <w:multiLevelType w:val="hybridMultilevel"/>
    <w:tmpl w:val="2D36E024"/>
    <w:lvl w:ilvl="0" w:tplc="698ECCBE">
      <w:numFmt w:val="bullet"/>
      <w:lvlText w:val="•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46C9D"/>
    <w:multiLevelType w:val="hybridMultilevel"/>
    <w:tmpl w:val="8F38F27C"/>
    <w:lvl w:ilvl="0" w:tplc="37C8769A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A7189B"/>
    <w:multiLevelType w:val="hybridMultilevel"/>
    <w:tmpl w:val="749C055E"/>
    <w:lvl w:ilvl="0" w:tplc="3D262B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9"/>
  </w:num>
  <w:num w:numId="6">
    <w:abstractNumId w:val="6"/>
  </w:num>
  <w:num w:numId="7">
    <w:abstractNumId w:val="14"/>
  </w:num>
  <w:num w:numId="8">
    <w:abstractNumId w:val="24"/>
  </w:num>
  <w:num w:numId="9">
    <w:abstractNumId w:val="6"/>
  </w:num>
  <w:num w:numId="10">
    <w:abstractNumId w:val="20"/>
  </w:num>
  <w:num w:numId="11">
    <w:abstractNumId w:val="18"/>
  </w:num>
  <w:num w:numId="12">
    <w:abstractNumId w:val="4"/>
  </w:num>
  <w:num w:numId="13">
    <w:abstractNumId w:val="11"/>
  </w:num>
  <w:num w:numId="14">
    <w:abstractNumId w:val="10"/>
  </w:num>
  <w:num w:numId="15">
    <w:abstractNumId w:val="11"/>
  </w:num>
  <w:num w:numId="16">
    <w:abstractNumId w:val="12"/>
  </w:num>
  <w:num w:numId="17">
    <w:abstractNumId w:val="15"/>
  </w:num>
  <w:num w:numId="18">
    <w:abstractNumId w:val="20"/>
  </w:num>
  <w:num w:numId="19">
    <w:abstractNumId w:val="18"/>
  </w:num>
  <w:num w:numId="20">
    <w:abstractNumId w:val="4"/>
  </w:num>
  <w:num w:numId="21">
    <w:abstractNumId w:val="11"/>
  </w:num>
  <w:num w:numId="22">
    <w:abstractNumId w:val="10"/>
  </w:num>
  <w:num w:numId="23">
    <w:abstractNumId w:val="10"/>
  </w:num>
  <w:num w:numId="24">
    <w:abstractNumId w:val="10"/>
  </w:num>
  <w:num w:numId="25">
    <w:abstractNumId w:val="11"/>
  </w:num>
  <w:num w:numId="26">
    <w:abstractNumId w:val="11"/>
  </w:num>
  <w:num w:numId="27">
    <w:abstractNumId w:val="11"/>
  </w:num>
  <w:num w:numId="28">
    <w:abstractNumId w:val="19"/>
  </w:num>
  <w:num w:numId="29">
    <w:abstractNumId w:val="19"/>
  </w:num>
  <w:num w:numId="30">
    <w:abstractNumId w:val="19"/>
  </w:num>
  <w:num w:numId="31">
    <w:abstractNumId w:val="16"/>
  </w:num>
  <w:num w:numId="32">
    <w:abstractNumId w:val="16"/>
  </w:num>
  <w:num w:numId="33">
    <w:abstractNumId w:val="16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8"/>
  </w:num>
  <w:num w:numId="37">
    <w:abstractNumId w:val="7"/>
  </w:num>
  <w:num w:numId="38">
    <w:abstractNumId w:val="21"/>
  </w:num>
  <w:num w:numId="39">
    <w:abstractNumId w:val="17"/>
  </w:num>
  <w:num w:numId="40">
    <w:abstractNumId w:val="13"/>
  </w:num>
  <w:num w:numId="41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932"/>
    <w:rsid w:val="000043DC"/>
    <w:rsid w:val="00004B8D"/>
    <w:rsid w:val="000162B0"/>
    <w:rsid w:val="0003023B"/>
    <w:rsid w:val="00031D17"/>
    <w:rsid w:val="00033A29"/>
    <w:rsid w:val="00034890"/>
    <w:rsid w:val="0004096F"/>
    <w:rsid w:val="00041C6E"/>
    <w:rsid w:val="00044ACE"/>
    <w:rsid w:val="0004550E"/>
    <w:rsid w:val="00052614"/>
    <w:rsid w:val="000611BB"/>
    <w:rsid w:val="000628F4"/>
    <w:rsid w:val="000671F6"/>
    <w:rsid w:val="000723F7"/>
    <w:rsid w:val="00073435"/>
    <w:rsid w:val="00073D7C"/>
    <w:rsid w:val="00074485"/>
    <w:rsid w:val="00075FAE"/>
    <w:rsid w:val="000828F1"/>
    <w:rsid w:val="00082F35"/>
    <w:rsid w:val="00082F59"/>
    <w:rsid w:val="00084855"/>
    <w:rsid w:val="00084F8B"/>
    <w:rsid w:val="00085991"/>
    <w:rsid w:val="000905D1"/>
    <w:rsid w:val="00093688"/>
    <w:rsid w:val="00094333"/>
    <w:rsid w:val="000959DB"/>
    <w:rsid w:val="00097FAB"/>
    <w:rsid w:val="000A1957"/>
    <w:rsid w:val="000A1C9A"/>
    <w:rsid w:val="000A1EBF"/>
    <w:rsid w:val="000A38D9"/>
    <w:rsid w:val="000A6EC6"/>
    <w:rsid w:val="000B65E3"/>
    <w:rsid w:val="000B7090"/>
    <w:rsid w:val="000C0829"/>
    <w:rsid w:val="000C2A8B"/>
    <w:rsid w:val="000C61F7"/>
    <w:rsid w:val="000D3508"/>
    <w:rsid w:val="000D5E3E"/>
    <w:rsid w:val="000D7B58"/>
    <w:rsid w:val="000E4593"/>
    <w:rsid w:val="000E52CE"/>
    <w:rsid w:val="000E5FCE"/>
    <w:rsid w:val="000E79C6"/>
    <w:rsid w:val="000F1C7B"/>
    <w:rsid w:val="000F3AAB"/>
    <w:rsid w:val="000F6E25"/>
    <w:rsid w:val="001011DF"/>
    <w:rsid w:val="00102F22"/>
    <w:rsid w:val="00112B69"/>
    <w:rsid w:val="0012528E"/>
    <w:rsid w:val="0012679B"/>
    <w:rsid w:val="001316D3"/>
    <w:rsid w:val="00134B1D"/>
    <w:rsid w:val="00140E27"/>
    <w:rsid w:val="00141AAA"/>
    <w:rsid w:val="00146077"/>
    <w:rsid w:val="001470C8"/>
    <w:rsid w:val="001512B6"/>
    <w:rsid w:val="00154758"/>
    <w:rsid w:val="001554CD"/>
    <w:rsid w:val="00155A91"/>
    <w:rsid w:val="001613E2"/>
    <w:rsid w:val="00161520"/>
    <w:rsid w:val="00163EC4"/>
    <w:rsid w:val="00163F48"/>
    <w:rsid w:val="0016459D"/>
    <w:rsid w:val="00165155"/>
    <w:rsid w:val="00165FD1"/>
    <w:rsid w:val="00167017"/>
    <w:rsid w:val="001705A0"/>
    <w:rsid w:val="001716F2"/>
    <w:rsid w:val="00171A7F"/>
    <w:rsid w:val="00176338"/>
    <w:rsid w:val="001847B2"/>
    <w:rsid w:val="0018765D"/>
    <w:rsid w:val="0019210D"/>
    <w:rsid w:val="001935A0"/>
    <w:rsid w:val="001967B0"/>
    <w:rsid w:val="001A26D9"/>
    <w:rsid w:val="001A3909"/>
    <w:rsid w:val="001A3BFB"/>
    <w:rsid w:val="001A3C20"/>
    <w:rsid w:val="001A4CA5"/>
    <w:rsid w:val="001A50FD"/>
    <w:rsid w:val="001A6F3D"/>
    <w:rsid w:val="001B198C"/>
    <w:rsid w:val="001B7388"/>
    <w:rsid w:val="001C3E42"/>
    <w:rsid w:val="001D05A3"/>
    <w:rsid w:val="001D0A5D"/>
    <w:rsid w:val="001D0F13"/>
    <w:rsid w:val="001D2302"/>
    <w:rsid w:val="001D7BB3"/>
    <w:rsid w:val="001E046D"/>
    <w:rsid w:val="001E12A6"/>
    <w:rsid w:val="001E498F"/>
    <w:rsid w:val="001F39CB"/>
    <w:rsid w:val="001F3B76"/>
    <w:rsid w:val="001F69FA"/>
    <w:rsid w:val="001F70E8"/>
    <w:rsid w:val="001F7BC7"/>
    <w:rsid w:val="00205B33"/>
    <w:rsid w:val="002213FA"/>
    <w:rsid w:val="00221877"/>
    <w:rsid w:val="00223D83"/>
    <w:rsid w:val="0022518C"/>
    <w:rsid w:val="00230CB4"/>
    <w:rsid w:val="00236949"/>
    <w:rsid w:val="00237A7E"/>
    <w:rsid w:val="00241F16"/>
    <w:rsid w:val="0024436B"/>
    <w:rsid w:val="0024476E"/>
    <w:rsid w:val="002456B3"/>
    <w:rsid w:val="00247969"/>
    <w:rsid w:val="0025226A"/>
    <w:rsid w:val="00252B5E"/>
    <w:rsid w:val="00254EA1"/>
    <w:rsid w:val="0025533A"/>
    <w:rsid w:val="00255F15"/>
    <w:rsid w:val="0026182A"/>
    <w:rsid w:val="002674F4"/>
    <w:rsid w:val="00274C3B"/>
    <w:rsid w:val="00277EBE"/>
    <w:rsid w:val="00280186"/>
    <w:rsid w:val="00282914"/>
    <w:rsid w:val="00282F05"/>
    <w:rsid w:val="002838FB"/>
    <w:rsid w:val="00285249"/>
    <w:rsid w:val="00285C39"/>
    <w:rsid w:val="002A252E"/>
    <w:rsid w:val="002B4691"/>
    <w:rsid w:val="002B5A4A"/>
    <w:rsid w:val="002C623D"/>
    <w:rsid w:val="002D1A8E"/>
    <w:rsid w:val="002D403B"/>
    <w:rsid w:val="002D5904"/>
    <w:rsid w:val="002D5A0F"/>
    <w:rsid w:val="002D6E25"/>
    <w:rsid w:val="002E02F4"/>
    <w:rsid w:val="002E0E05"/>
    <w:rsid w:val="002E3BED"/>
    <w:rsid w:val="002E50C3"/>
    <w:rsid w:val="002E7F1E"/>
    <w:rsid w:val="002F04EA"/>
    <w:rsid w:val="002F2DEB"/>
    <w:rsid w:val="002F3903"/>
    <w:rsid w:val="002F4975"/>
    <w:rsid w:val="002F4A52"/>
    <w:rsid w:val="002F7D90"/>
    <w:rsid w:val="0030026A"/>
    <w:rsid w:val="00301CCD"/>
    <w:rsid w:val="00302F7E"/>
    <w:rsid w:val="00303A32"/>
    <w:rsid w:val="00305173"/>
    <w:rsid w:val="00317B94"/>
    <w:rsid w:val="00321A76"/>
    <w:rsid w:val="003227BC"/>
    <w:rsid w:val="0032479A"/>
    <w:rsid w:val="00330AA1"/>
    <w:rsid w:val="00332E88"/>
    <w:rsid w:val="00333406"/>
    <w:rsid w:val="00335E5B"/>
    <w:rsid w:val="003376AC"/>
    <w:rsid w:val="0034107F"/>
    <w:rsid w:val="0034359B"/>
    <w:rsid w:val="00343D96"/>
    <w:rsid w:val="00345DA5"/>
    <w:rsid w:val="00350D99"/>
    <w:rsid w:val="0035487E"/>
    <w:rsid w:val="00354F5D"/>
    <w:rsid w:val="00365233"/>
    <w:rsid w:val="00365ECE"/>
    <w:rsid w:val="00365F89"/>
    <w:rsid w:val="003744DA"/>
    <w:rsid w:val="00383CC3"/>
    <w:rsid w:val="00384904"/>
    <w:rsid w:val="003879FC"/>
    <w:rsid w:val="003B1A8B"/>
    <w:rsid w:val="003B43A3"/>
    <w:rsid w:val="003B4868"/>
    <w:rsid w:val="003B4CCD"/>
    <w:rsid w:val="003B4DED"/>
    <w:rsid w:val="003B750C"/>
    <w:rsid w:val="003C07D2"/>
    <w:rsid w:val="003C109C"/>
    <w:rsid w:val="003C12C5"/>
    <w:rsid w:val="003C27EF"/>
    <w:rsid w:val="003C32E9"/>
    <w:rsid w:val="003C3898"/>
    <w:rsid w:val="003C421A"/>
    <w:rsid w:val="003D2605"/>
    <w:rsid w:val="003D28D6"/>
    <w:rsid w:val="003D3A88"/>
    <w:rsid w:val="003D64D6"/>
    <w:rsid w:val="003E02C0"/>
    <w:rsid w:val="003E034A"/>
    <w:rsid w:val="003E374F"/>
    <w:rsid w:val="003E3E21"/>
    <w:rsid w:val="003F16DE"/>
    <w:rsid w:val="003F5C13"/>
    <w:rsid w:val="003F6B4D"/>
    <w:rsid w:val="003F7046"/>
    <w:rsid w:val="00401B3F"/>
    <w:rsid w:val="004078C6"/>
    <w:rsid w:val="00416281"/>
    <w:rsid w:val="004163C1"/>
    <w:rsid w:val="00422353"/>
    <w:rsid w:val="004227AB"/>
    <w:rsid w:val="00426915"/>
    <w:rsid w:val="0042738C"/>
    <w:rsid w:val="00431844"/>
    <w:rsid w:val="00433F63"/>
    <w:rsid w:val="00435788"/>
    <w:rsid w:val="004359E6"/>
    <w:rsid w:val="00437E70"/>
    <w:rsid w:val="00443CE3"/>
    <w:rsid w:val="00451BA8"/>
    <w:rsid w:val="00452E7B"/>
    <w:rsid w:val="004546FA"/>
    <w:rsid w:val="00455E8B"/>
    <w:rsid w:val="004570F1"/>
    <w:rsid w:val="00467F86"/>
    <w:rsid w:val="00475234"/>
    <w:rsid w:val="00477F14"/>
    <w:rsid w:val="00481FE7"/>
    <w:rsid w:val="00484FA4"/>
    <w:rsid w:val="0048532C"/>
    <w:rsid w:val="0049103F"/>
    <w:rsid w:val="00496CD9"/>
    <w:rsid w:val="004A0DFE"/>
    <w:rsid w:val="004A31FE"/>
    <w:rsid w:val="004A34B9"/>
    <w:rsid w:val="004A3C62"/>
    <w:rsid w:val="004A5773"/>
    <w:rsid w:val="004C0971"/>
    <w:rsid w:val="004C0C25"/>
    <w:rsid w:val="004C2111"/>
    <w:rsid w:val="004C732E"/>
    <w:rsid w:val="004C77BF"/>
    <w:rsid w:val="004D0182"/>
    <w:rsid w:val="004D06C0"/>
    <w:rsid w:val="004D1376"/>
    <w:rsid w:val="004D1612"/>
    <w:rsid w:val="004D1A38"/>
    <w:rsid w:val="004D20AE"/>
    <w:rsid w:val="004D3578"/>
    <w:rsid w:val="004D6665"/>
    <w:rsid w:val="004D6DBA"/>
    <w:rsid w:val="004D7B24"/>
    <w:rsid w:val="004E20CD"/>
    <w:rsid w:val="004E6FEE"/>
    <w:rsid w:val="004F0D28"/>
    <w:rsid w:val="004F1A16"/>
    <w:rsid w:val="004F207F"/>
    <w:rsid w:val="004F20CA"/>
    <w:rsid w:val="004F3CA5"/>
    <w:rsid w:val="004F4EB2"/>
    <w:rsid w:val="004F5D91"/>
    <w:rsid w:val="0050212F"/>
    <w:rsid w:val="00504329"/>
    <w:rsid w:val="005070FA"/>
    <w:rsid w:val="005165EA"/>
    <w:rsid w:val="0052186A"/>
    <w:rsid w:val="00521E4B"/>
    <w:rsid w:val="005269DA"/>
    <w:rsid w:val="005321DA"/>
    <w:rsid w:val="005323D9"/>
    <w:rsid w:val="00532F2F"/>
    <w:rsid w:val="00534B11"/>
    <w:rsid w:val="00542CA8"/>
    <w:rsid w:val="00544D0C"/>
    <w:rsid w:val="00547541"/>
    <w:rsid w:val="00551365"/>
    <w:rsid w:val="005520C9"/>
    <w:rsid w:val="0055304A"/>
    <w:rsid w:val="00557DD4"/>
    <w:rsid w:val="005627FF"/>
    <w:rsid w:val="0057132E"/>
    <w:rsid w:val="00577D61"/>
    <w:rsid w:val="005822AC"/>
    <w:rsid w:val="005847B3"/>
    <w:rsid w:val="00585C52"/>
    <w:rsid w:val="005968E3"/>
    <w:rsid w:val="00596C40"/>
    <w:rsid w:val="005A3624"/>
    <w:rsid w:val="005B2169"/>
    <w:rsid w:val="005B23D9"/>
    <w:rsid w:val="005B405A"/>
    <w:rsid w:val="005B72B4"/>
    <w:rsid w:val="005C2C8F"/>
    <w:rsid w:val="005C2CCB"/>
    <w:rsid w:val="005C6479"/>
    <w:rsid w:val="005C655F"/>
    <w:rsid w:val="005C69FD"/>
    <w:rsid w:val="005D1953"/>
    <w:rsid w:val="005D7025"/>
    <w:rsid w:val="005D7F4F"/>
    <w:rsid w:val="005E24EB"/>
    <w:rsid w:val="005E258F"/>
    <w:rsid w:val="005E2D67"/>
    <w:rsid w:val="005E5578"/>
    <w:rsid w:val="005E5900"/>
    <w:rsid w:val="005F0F89"/>
    <w:rsid w:val="005F2D3B"/>
    <w:rsid w:val="005F4D62"/>
    <w:rsid w:val="006016AB"/>
    <w:rsid w:val="00610ED7"/>
    <w:rsid w:val="00612D86"/>
    <w:rsid w:val="00613045"/>
    <w:rsid w:val="006144F3"/>
    <w:rsid w:val="00614B89"/>
    <w:rsid w:val="00616F17"/>
    <w:rsid w:val="00620314"/>
    <w:rsid w:val="00620CE3"/>
    <w:rsid w:val="00621086"/>
    <w:rsid w:val="00623A41"/>
    <w:rsid w:val="00626F05"/>
    <w:rsid w:val="00631010"/>
    <w:rsid w:val="006332AA"/>
    <w:rsid w:val="006365A1"/>
    <w:rsid w:val="00636AA2"/>
    <w:rsid w:val="006408A3"/>
    <w:rsid w:val="00645E49"/>
    <w:rsid w:val="006560B1"/>
    <w:rsid w:val="00656766"/>
    <w:rsid w:val="0066378E"/>
    <w:rsid w:val="00666764"/>
    <w:rsid w:val="0066694B"/>
    <w:rsid w:val="006669BA"/>
    <w:rsid w:val="0066751C"/>
    <w:rsid w:val="00667DB6"/>
    <w:rsid w:val="00671C5C"/>
    <w:rsid w:val="0067280D"/>
    <w:rsid w:val="00673323"/>
    <w:rsid w:val="00676B24"/>
    <w:rsid w:val="006771E8"/>
    <w:rsid w:val="00677C01"/>
    <w:rsid w:val="0068032D"/>
    <w:rsid w:val="006836AA"/>
    <w:rsid w:val="00683CC7"/>
    <w:rsid w:val="00692CA5"/>
    <w:rsid w:val="006932D7"/>
    <w:rsid w:val="006974A3"/>
    <w:rsid w:val="006975D0"/>
    <w:rsid w:val="006A0DBE"/>
    <w:rsid w:val="006A6F92"/>
    <w:rsid w:val="006B06A2"/>
    <w:rsid w:val="006B228B"/>
    <w:rsid w:val="006B36C1"/>
    <w:rsid w:val="006B4792"/>
    <w:rsid w:val="006B574F"/>
    <w:rsid w:val="006B5F38"/>
    <w:rsid w:val="006C25B8"/>
    <w:rsid w:val="006C3D37"/>
    <w:rsid w:val="006C521C"/>
    <w:rsid w:val="006C55F1"/>
    <w:rsid w:val="006C6376"/>
    <w:rsid w:val="006D6FF5"/>
    <w:rsid w:val="006E7022"/>
    <w:rsid w:val="006F0449"/>
    <w:rsid w:val="006F0B52"/>
    <w:rsid w:val="006F1B19"/>
    <w:rsid w:val="006F29ED"/>
    <w:rsid w:val="006F4F77"/>
    <w:rsid w:val="0070147C"/>
    <w:rsid w:val="00701DC9"/>
    <w:rsid w:val="007121E5"/>
    <w:rsid w:val="00714FD6"/>
    <w:rsid w:val="007222B2"/>
    <w:rsid w:val="00722A1F"/>
    <w:rsid w:val="007265F7"/>
    <w:rsid w:val="0073049D"/>
    <w:rsid w:val="00731894"/>
    <w:rsid w:val="00732285"/>
    <w:rsid w:val="00734D83"/>
    <w:rsid w:val="00736664"/>
    <w:rsid w:val="00742B6E"/>
    <w:rsid w:val="00746796"/>
    <w:rsid w:val="00746D91"/>
    <w:rsid w:val="0075492D"/>
    <w:rsid w:val="0075598A"/>
    <w:rsid w:val="00761813"/>
    <w:rsid w:val="0076483A"/>
    <w:rsid w:val="00770EB7"/>
    <w:rsid w:val="00771B85"/>
    <w:rsid w:val="00775DA6"/>
    <w:rsid w:val="00776678"/>
    <w:rsid w:val="00777085"/>
    <w:rsid w:val="00777271"/>
    <w:rsid w:val="00781395"/>
    <w:rsid w:val="0078170A"/>
    <w:rsid w:val="00783CD6"/>
    <w:rsid w:val="00790956"/>
    <w:rsid w:val="00794908"/>
    <w:rsid w:val="0079502D"/>
    <w:rsid w:val="007A02ED"/>
    <w:rsid w:val="007A0755"/>
    <w:rsid w:val="007A190E"/>
    <w:rsid w:val="007A31D9"/>
    <w:rsid w:val="007A45CE"/>
    <w:rsid w:val="007A74F9"/>
    <w:rsid w:val="007A7BAA"/>
    <w:rsid w:val="007B1AE4"/>
    <w:rsid w:val="007B3D95"/>
    <w:rsid w:val="007B5CE6"/>
    <w:rsid w:val="007C0912"/>
    <w:rsid w:val="007C0F49"/>
    <w:rsid w:val="007D41A1"/>
    <w:rsid w:val="007E29B1"/>
    <w:rsid w:val="007E3E5E"/>
    <w:rsid w:val="007F5352"/>
    <w:rsid w:val="007F5EF9"/>
    <w:rsid w:val="008033D0"/>
    <w:rsid w:val="00803FB6"/>
    <w:rsid w:val="008059EF"/>
    <w:rsid w:val="00805B5F"/>
    <w:rsid w:val="008128F7"/>
    <w:rsid w:val="00812938"/>
    <w:rsid w:val="008138AA"/>
    <w:rsid w:val="00813E75"/>
    <w:rsid w:val="00816021"/>
    <w:rsid w:val="00821496"/>
    <w:rsid w:val="008229D0"/>
    <w:rsid w:val="00824DDF"/>
    <w:rsid w:val="00827B71"/>
    <w:rsid w:val="00830DAC"/>
    <w:rsid w:val="0083134C"/>
    <w:rsid w:val="00832F51"/>
    <w:rsid w:val="0083432E"/>
    <w:rsid w:val="008413C0"/>
    <w:rsid w:val="00843100"/>
    <w:rsid w:val="00844EE8"/>
    <w:rsid w:val="00845E6B"/>
    <w:rsid w:val="00847054"/>
    <w:rsid w:val="00850F25"/>
    <w:rsid w:val="008534AA"/>
    <w:rsid w:val="00856527"/>
    <w:rsid w:val="0086575E"/>
    <w:rsid w:val="008716BA"/>
    <w:rsid w:val="008719C2"/>
    <w:rsid w:val="008738A2"/>
    <w:rsid w:val="00884FF7"/>
    <w:rsid w:val="008929FE"/>
    <w:rsid w:val="00894ACE"/>
    <w:rsid w:val="00896B86"/>
    <w:rsid w:val="008A3FE0"/>
    <w:rsid w:val="008A4967"/>
    <w:rsid w:val="008A6ACA"/>
    <w:rsid w:val="008A6C1A"/>
    <w:rsid w:val="008B19D9"/>
    <w:rsid w:val="008B1FD3"/>
    <w:rsid w:val="008B204B"/>
    <w:rsid w:val="008C105E"/>
    <w:rsid w:val="008C1146"/>
    <w:rsid w:val="008C1645"/>
    <w:rsid w:val="008C1902"/>
    <w:rsid w:val="008C49AE"/>
    <w:rsid w:val="008C59F7"/>
    <w:rsid w:val="008D091F"/>
    <w:rsid w:val="008D19B6"/>
    <w:rsid w:val="008D438A"/>
    <w:rsid w:val="008D5608"/>
    <w:rsid w:val="008D6B91"/>
    <w:rsid w:val="008E6DD5"/>
    <w:rsid w:val="008E74A7"/>
    <w:rsid w:val="008E7687"/>
    <w:rsid w:val="008F0150"/>
    <w:rsid w:val="008F0DD2"/>
    <w:rsid w:val="008F0E3C"/>
    <w:rsid w:val="008F11FA"/>
    <w:rsid w:val="008F33AE"/>
    <w:rsid w:val="008F4ACA"/>
    <w:rsid w:val="008F697C"/>
    <w:rsid w:val="00907143"/>
    <w:rsid w:val="00907F0D"/>
    <w:rsid w:val="00910892"/>
    <w:rsid w:val="00912F98"/>
    <w:rsid w:val="00917FBB"/>
    <w:rsid w:val="00920474"/>
    <w:rsid w:val="009219CA"/>
    <w:rsid w:val="009223D3"/>
    <w:rsid w:val="009275CE"/>
    <w:rsid w:val="00931BDB"/>
    <w:rsid w:val="00931D7A"/>
    <w:rsid w:val="00935D8D"/>
    <w:rsid w:val="0093677D"/>
    <w:rsid w:val="00937E37"/>
    <w:rsid w:val="00940452"/>
    <w:rsid w:val="00942FE8"/>
    <w:rsid w:val="00946B9D"/>
    <w:rsid w:val="0095157A"/>
    <w:rsid w:val="009529B2"/>
    <w:rsid w:val="00953A63"/>
    <w:rsid w:val="00957E70"/>
    <w:rsid w:val="00957EC8"/>
    <w:rsid w:val="009600FF"/>
    <w:rsid w:val="00963600"/>
    <w:rsid w:val="009646B1"/>
    <w:rsid w:val="009705B2"/>
    <w:rsid w:val="00970DAB"/>
    <w:rsid w:val="0097321D"/>
    <w:rsid w:val="00974DCC"/>
    <w:rsid w:val="00992531"/>
    <w:rsid w:val="00995CD5"/>
    <w:rsid w:val="00995DD6"/>
    <w:rsid w:val="00997AF6"/>
    <w:rsid w:val="009A1787"/>
    <w:rsid w:val="009A4F5A"/>
    <w:rsid w:val="009A5261"/>
    <w:rsid w:val="009A5C5B"/>
    <w:rsid w:val="009A6528"/>
    <w:rsid w:val="009A7590"/>
    <w:rsid w:val="009B1F44"/>
    <w:rsid w:val="009B4573"/>
    <w:rsid w:val="009C002A"/>
    <w:rsid w:val="009C0569"/>
    <w:rsid w:val="009D065D"/>
    <w:rsid w:val="009D097D"/>
    <w:rsid w:val="009D0DE2"/>
    <w:rsid w:val="009D3462"/>
    <w:rsid w:val="009D3623"/>
    <w:rsid w:val="009D3952"/>
    <w:rsid w:val="009D3F27"/>
    <w:rsid w:val="009D4499"/>
    <w:rsid w:val="009D6775"/>
    <w:rsid w:val="009D7ACA"/>
    <w:rsid w:val="009E0319"/>
    <w:rsid w:val="009E278C"/>
    <w:rsid w:val="009E7535"/>
    <w:rsid w:val="009F6EDC"/>
    <w:rsid w:val="009F719F"/>
    <w:rsid w:val="00A035CE"/>
    <w:rsid w:val="00A0537F"/>
    <w:rsid w:val="00A0602E"/>
    <w:rsid w:val="00A06C1F"/>
    <w:rsid w:val="00A07FFA"/>
    <w:rsid w:val="00A11FB4"/>
    <w:rsid w:val="00A13E14"/>
    <w:rsid w:val="00A152D5"/>
    <w:rsid w:val="00A1550B"/>
    <w:rsid w:val="00A22BBE"/>
    <w:rsid w:val="00A27366"/>
    <w:rsid w:val="00A30127"/>
    <w:rsid w:val="00A316F5"/>
    <w:rsid w:val="00A33AC8"/>
    <w:rsid w:val="00A33CD2"/>
    <w:rsid w:val="00A35782"/>
    <w:rsid w:val="00A362F9"/>
    <w:rsid w:val="00A37DDF"/>
    <w:rsid w:val="00A41945"/>
    <w:rsid w:val="00A43EE6"/>
    <w:rsid w:val="00A443E5"/>
    <w:rsid w:val="00A52857"/>
    <w:rsid w:val="00A535E4"/>
    <w:rsid w:val="00A53F29"/>
    <w:rsid w:val="00A576DA"/>
    <w:rsid w:val="00A60F49"/>
    <w:rsid w:val="00A61E15"/>
    <w:rsid w:val="00A636F6"/>
    <w:rsid w:val="00A66A29"/>
    <w:rsid w:val="00A66F91"/>
    <w:rsid w:val="00A70229"/>
    <w:rsid w:val="00A70964"/>
    <w:rsid w:val="00A726EA"/>
    <w:rsid w:val="00A7575B"/>
    <w:rsid w:val="00A75E7C"/>
    <w:rsid w:val="00A833B6"/>
    <w:rsid w:val="00A87360"/>
    <w:rsid w:val="00A918D1"/>
    <w:rsid w:val="00A93A9A"/>
    <w:rsid w:val="00A957C2"/>
    <w:rsid w:val="00AA113E"/>
    <w:rsid w:val="00AA1648"/>
    <w:rsid w:val="00AA2997"/>
    <w:rsid w:val="00AA5C16"/>
    <w:rsid w:val="00AB5752"/>
    <w:rsid w:val="00AB7566"/>
    <w:rsid w:val="00AB78DD"/>
    <w:rsid w:val="00AC31D4"/>
    <w:rsid w:val="00AC6055"/>
    <w:rsid w:val="00AC6098"/>
    <w:rsid w:val="00AC657B"/>
    <w:rsid w:val="00AC6B74"/>
    <w:rsid w:val="00AD3B26"/>
    <w:rsid w:val="00AE0190"/>
    <w:rsid w:val="00AE0619"/>
    <w:rsid w:val="00AE2BF6"/>
    <w:rsid w:val="00AE3370"/>
    <w:rsid w:val="00AE4719"/>
    <w:rsid w:val="00AE64CA"/>
    <w:rsid w:val="00AF09EA"/>
    <w:rsid w:val="00AF7092"/>
    <w:rsid w:val="00AF743D"/>
    <w:rsid w:val="00B02D90"/>
    <w:rsid w:val="00B03EC3"/>
    <w:rsid w:val="00B0723D"/>
    <w:rsid w:val="00B07D2C"/>
    <w:rsid w:val="00B1324D"/>
    <w:rsid w:val="00B157E2"/>
    <w:rsid w:val="00B210E2"/>
    <w:rsid w:val="00B22258"/>
    <w:rsid w:val="00B2439E"/>
    <w:rsid w:val="00B24A45"/>
    <w:rsid w:val="00B25B92"/>
    <w:rsid w:val="00B26948"/>
    <w:rsid w:val="00B26D7E"/>
    <w:rsid w:val="00B325D8"/>
    <w:rsid w:val="00B338B1"/>
    <w:rsid w:val="00B34D51"/>
    <w:rsid w:val="00B36A0E"/>
    <w:rsid w:val="00B36BA1"/>
    <w:rsid w:val="00B40D67"/>
    <w:rsid w:val="00B43C45"/>
    <w:rsid w:val="00B445FD"/>
    <w:rsid w:val="00B44C83"/>
    <w:rsid w:val="00B45EA4"/>
    <w:rsid w:val="00B50537"/>
    <w:rsid w:val="00B55EE8"/>
    <w:rsid w:val="00B56E6C"/>
    <w:rsid w:val="00B614AB"/>
    <w:rsid w:val="00B63D0E"/>
    <w:rsid w:val="00B64B10"/>
    <w:rsid w:val="00B65D24"/>
    <w:rsid w:val="00B75F8C"/>
    <w:rsid w:val="00B806D6"/>
    <w:rsid w:val="00B81166"/>
    <w:rsid w:val="00B83039"/>
    <w:rsid w:val="00B86572"/>
    <w:rsid w:val="00B87A76"/>
    <w:rsid w:val="00B922EC"/>
    <w:rsid w:val="00B92A2A"/>
    <w:rsid w:val="00BA15C9"/>
    <w:rsid w:val="00BA4E7A"/>
    <w:rsid w:val="00BA5B00"/>
    <w:rsid w:val="00BB1459"/>
    <w:rsid w:val="00BB1A07"/>
    <w:rsid w:val="00BB253C"/>
    <w:rsid w:val="00BB6DAD"/>
    <w:rsid w:val="00BB7346"/>
    <w:rsid w:val="00BC1555"/>
    <w:rsid w:val="00BC2B9E"/>
    <w:rsid w:val="00BC2DF7"/>
    <w:rsid w:val="00BC5C0A"/>
    <w:rsid w:val="00BC60A9"/>
    <w:rsid w:val="00BC745D"/>
    <w:rsid w:val="00BC7461"/>
    <w:rsid w:val="00BE0C8A"/>
    <w:rsid w:val="00BE1388"/>
    <w:rsid w:val="00BE334D"/>
    <w:rsid w:val="00BE4988"/>
    <w:rsid w:val="00BE73AD"/>
    <w:rsid w:val="00BF1C24"/>
    <w:rsid w:val="00BF1C74"/>
    <w:rsid w:val="00BF2BA9"/>
    <w:rsid w:val="00BF3E47"/>
    <w:rsid w:val="00BF5E73"/>
    <w:rsid w:val="00BF6B5F"/>
    <w:rsid w:val="00BF6C75"/>
    <w:rsid w:val="00C01E1E"/>
    <w:rsid w:val="00C029A2"/>
    <w:rsid w:val="00C06939"/>
    <w:rsid w:val="00C216A7"/>
    <w:rsid w:val="00C21E3B"/>
    <w:rsid w:val="00C22DF6"/>
    <w:rsid w:val="00C244F8"/>
    <w:rsid w:val="00C25BC3"/>
    <w:rsid w:val="00C30CD3"/>
    <w:rsid w:val="00C30E85"/>
    <w:rsid w:val="00C340E0"/>
    <w:rsid w:val="00C3426B"/>
    <w:rsid w:val="00C35B1A"/>
    <w:rsid w:val="00C41C7D"/>
    <w:rsid w:val="00C437E5"/>
    <w:rsid w:val="00C4480E"/>
    <w:rsid w:val="00C63023"/>
    <w:rsid w:val="00C63743"/>
    <w:rsid w:val="00C6518E"/>
    <w:rsid w:val="00C73AA1"/>
    <w:rsid w:val="00C73BD4"/>
    <w:rsid w:val="00C76C6C"/>
    <w:rsid w:val="00C80EC5"/>
    <w:rsid w:val="00C82A60"/>
    <w:rsid w:val="00C84D28"/>
    <w:rsid w:val="00C86BB9"/>
    <w:rsid w:val="00C86EF3"/>
    <w:rsid w:val="00C8772C"/>
    <w:rsid w:val="00C93A56"/>
    <w:rsid w:val="00CA13F0"/>
    <w:rsid w:val="00CA43FD"/>
    <w:rsid w:val="00CA6AED"/>
    <w:rsid w:val="00CB15BA"/>
    <w:rsid w:val="00CB18EB"/>
    <w:rsid w:val="00CB441E"/>
    <w:rsid w:val="00CC06C2"/>
    <w:rsid w:val="00CC5161"/>
    <w:rsid w:val="00CC72E9"/>
    <w:rsid w:val="00CD1879"/>
    <w:rsid w:val="00CD25C2"/>
    <w:rsid w:val="00CD4D4E"/>
    <w:rsid w:val="00CD78E6"/>
    <w:rsid w:val="00CE24E5"/>
    <w:rsid w:val="00CE3565"/>
    <w:rsid w:val="00CE36A7"/>
    <w:rsid w:val="00CE41DB"/>
    <w:rsid w:val="00CE4BBC"/>
    <w:rsid w:val="00CE4D96"/>
    <w:rsid w:val="00CF5A3E"/>
    <w:rsid w:val="00D078C4"/>
    <w:rsid w:val="00D15EA5"/>
    <w:rsid w:val="00D2100B"/>
    <w:rsid w:val="00D24220"/>
    <w:rsid w:val="00D3089E"/>
    <w:rsid w:val="00D31D7A"/>
    <w:rsid w:val="00D327FD"/>
    <w:rsid w:val="00D33E60"/>
    <w:rsid w:val="00D34589"/>
    <w:rsid w:val="00D349DF"/>
    <w:rsid w:val="00D36CF8"/>
    <w:rsid w:val="00D41C35"/>
    <w:rsid w:val="00D422CB"/>
    <w:rsid w:val="00D4251A"/>
    <w:rsid w:val="00D430AD"/>
    <w:rsid w:val="00D44DDE"/>
    <w:rsid w:val="00D460E7"/>
    <w:rsid w:val="00D55E1C"/>
    <w:rsid w:val="00D56AB5"/>
    <w:rsid w:val="00D63ABC"/>
    <w:rsid w:val="00D675F1"/>
    <w:rsid w:val="00D723E2"/>
    <w:rsid w:val="00D73B96"/>
    <w:rsid w:val="00D75CBE"/>
    <w:rsid w:val="00D80807"/>
    <w:rsid w:val="00D854B6"/>
    <w:rsid w:val="00D86917"/>
    <w:rsid w:val="00D87F2E"/>
    <w:rsid w:val="00D92F9A"/>
    <w:rsid w:val="00D9427D"/>
    <w:rsid w:val="00D96128"/>
    <w:rsid w:val="00DA2D3D"/>
    <w:rsid w:val="00DA36EE"/>
    <w:rsid w:val="00DA452E"/>
    <w:rsid w:val="00DA5128"/>
    <w:rsid w:val="00DB05F5"/>
    <w:rsid w:val="00DB281E"/>
    <w:rsid w:val="00DB308D"/>
    <w:rsid w:val="00DB5F40"/>
    <w:rsid w:val="00DB7BC5"/>
    <w:rsid w:val="00DC7911"/>
    <w:rsid w:val="00DD1E47"/>
    <w:rsid w:val="00DD4340"/>
    <w:rsid w:val="00DD4A62"/>
    <w:rsid w:val="00DD4C5B"/>
    <w:rsid w:val="00DD5B95"/>
    <w:rsid w:val="00DD61A9"/>
    <w:rsid w:val="00DD6EF1"/>
    <w:rsid w:val="00DD7DEC"/>
    <w:rsid w:val="00DE4958"/>
    <w:rsid w:val="00DE714A"/>
    <w:rsid w:val="00DF2F8C"/>
    <w:rsid w:val="00DF4AF2"/>
    <w:rsid w:val="00DF5CA9"/>
    <w:rsid w:val="00DF6338"/>
    <w:rsid w:val="00E01A16"/>
    <w:rsid w:val="00E0333C"/>
    <w:rsid w:val="00E04361"/>
    <w:rsid w:val="00E064FD"/>
    <w:rsid w:val="00E07F00"/>
    <w:rsid w:val="00E07F93"/>
    <w:rsid w:val="00E1004E"/>
    <w:rsid w:val="00E1053A"/>
    <w:rsid w:val="00E14838"/>
    <w:rsid w:val="00E26AF3"/>
    <w:rsid w:val="00E26BFE"/>
    <w:rsid w:val="00E276E0"/>
    <w:rsid w:val="00E30F24"/>
    <w:rsid w:val="00E314EA"/>
    <w:rsid w:val="00E329A1"/>
    <w:rsid w:val="00E33FDA"/>
    <w:rsid w:val="00E34E52"/>
    <w:rsid w:val="00E34E53"/>
    <w:rsid w:val="00E35C0B"/>
    <w:rsid w:val="00E406D5"/>
    <w:rsid w:val="00E4082D"/>
    <w:rsid w:val="00E4089C"/>
    <w:rsid w:val="00E45124"/>
    <w:rsid w:val="00E462BA"/>
    <w:rsid w:val="00E56701"/>
    <w:rsid w:val="00E62754"/>
    <w:rsid w:val="00E64D2D"/>
    <w:rsid w:val="00E65192"/>
    <w:rsid w:val="00E70B16"/>
    <w:rsid w:val="00E71A52"/>
    <w:rsid w:val="00E76F2C"/>
    <w:rsid w:val="00E774AB"/>
    <w:rsid w:val="00E81125"/>
    <w:rsid w:val="00E86B53"/>
    <w:rsid w:val="00E9110B"/>
    <w:rsid w:val="00EA2B6F"/>
    <w:rsid w:val="00EA7945"/>
    <w:rsid w:val="00EB3478"/>
    <w:rsid w:val="00EB4B39"/>
    <w:rsid w:val="00EB5E95"/>
    <w:rsid w:val="00EB6FE3"/>
    <w:rsid w:val="00EB7D2B"/>
    <w:rsid w:val="00EC23A2"/>
    <w:rsid w:val="00EC28AD"/>
    <w:rsid w:val="00EC34D4"/>
    <w:rsid w:val="00EC4DF6"/>
    <w:rsid w:val="00EC6D60"/>
    <w:rsid w:val="00EC7234"/>
    <w:rsid w:val="00ED1D8D"/>
    <w:rsid w:val="00ED378A"/>
    <w:rsid w:val="00ED3EBE"/>
    <w:rsid w:val="00ED3F97"/>
    <w:rsid w:val="00ED5D1C"/>
    <w:rsid w:val="00ED660B"/>
    <w:rsid w:val="00ED70B3"/>
    <w:rsid w:val="00EE0F65"/>
    <w:rsid w:val="00EE7576"/>
    <w:rsid w:val="00EF2AE2"/>
    <w:rsid w:val="00EF417C"/>
    <w:rsid w:val="00EF522D"/>
    <w:rsid w:val="00F04058"/>
    <w:rsid w:val="00F065FB"/>
    <w:rsid w:val="00F22808"/>
    <w:rsid w:val="00F23BC2"/>
    <w:rsid w:val="00F246A1"/>
    <w:rsid w:val="00F249F3"/>
    <w:rsid w:val="00F30E7B"/>
    <w:rsid w:val="00F3222E"/>
    <w:rsid w:val="00F34A52"/>
    <w:rsid w:val="00F34DD0"/>
    <w:rsid w:val="00F35970"/>
    <w:rsid w:val="00F37917"/>
    <w:rsid w:val="00F422E1"/>
    <w:rsid w:val="00F4668D"/>
    <w:rsid w:val="00F50922"/>
    <w:rsid w:val="00F5513E"/>
    <w:rsid w:val="00F5538C"/>
    <w:rsid w:val="00F61CA8"/>
    <w:rsid w:val="00F63F3F"/>
    <w:rsid w:val="00F66FA5"/>
    <w:rsid w:val="00F71091"/>
    <w:rsid w:val="00F71678"/>
    <w:rsid w:val="00F71A70"/>
    <w:rsid w:val="00F725E2"/>
    <w:rsid w:val="00F72CE3"/>
    <w:rsid w:val="00F730E3"/>
    <w:rsid w:val="00F755E9"/>
    <w:rsid w:val="00F76733"/>
    <w:rsid w:val="00F80C55"/>
    <w:rsid w:val="00F80EB0"/>
    <w:rsid w:val="00F83388"/>
    <w:rsid w:val="00F84190"/>
    <w:rsid w:val="00F8567B"/>
    <w:rsid w:val="00F909CD"/>
    <w:rsid w:val="00F974D1"/>
    <w:rsid w:val="00FA16E0"/>
    <w:rsid w:val="00FA6325"/>
    <w:rsid w:val="00FB2D1F"/>
    <w:rsid w:val="00FB3082"/>
    <w:rsid w:val="00FB3E96"/>
    <w:rsid w:val="00FB4C4E"/>
    <w:rsid w:val="00FB743C"/>
    <w:rsid w:val="00FC0D1D"/>
    <w:rsid w:val="00FC1304"/>
    <w:rsid w:val="00FC218D"/>
    <w:rsid w:val="00FC2BA0"/>
    <w:rsid w:val="00FC4397"/>
    <w:rsid w:val="00FC4BE4"/>
    <w:rsid w:val="00FC6696"/>
    <w:rsid w:val="00FC719B"/>
    <w:rsid w:val="00FC7710"/>
    <w:rsid w:val="00FD05AD"/>
    <w:rsid w:val="00FD0666"/>
    <w:rsid w:val="00FD3EAC"/>
    <w:rsid w:val="00FD65A0"/>
    <w:rsid w:val="00FD6E97"/>
    <w:rsid w:val="00FD7295"/>
    <w:rsid w:val="00FE2187"/>
    <w:rsid w:val="00FE320C"/>
    <w:rsid w:val="00F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0CB0903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F767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AA2F6B05A10948B98C08DB04F195CA" ma:contentTypeVersion="8" ma:contentTypeDescription="Create a new document." ma:contentTypeScope="" ma:versionID="2134050356e7bd9ec22865b307fd9bbe">
  <xsd:schema xmlns:xsd="http://www.w3.org/2001/XMLSchema" xmlns:xs="http://www.w3.org/2001/XMLSchema" xmlns:p="http://schemas.microsoft.com/office/2006/metadata/properties" xmlns:ns2="c663971d-084a-498e-8a3c-0679b09b6236" targetNamespace="http://schemas.microsoft.com/office/2006/metadata/properties" ma:root="true" ma:fieldsID="88d749b3bad52e814c93ef082b321215" ns2:_="">
    <xsd:import namespace="c663971d-084a-498e-8a3c-0679b09b62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63971d-084a-498e-8a3c-0679b09b6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4B979F-0C45-4702-A35E-E623CF171A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65C9BC-C754-4F74-BDED-3809E13B1D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C9E7DC-47D4-42E5-B908-A3F5E513EB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63971d-084a-498e-8a3c-0679b09b62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D41DA7-09FF-40F4-8E0F-98F2CCC2BE4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772</TotalTime>
  <Pages>4</Pages>
  <Words>1086</Words>
  <Characters>6192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7264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Pornarin Jarudech</cp:lastModifiedBy>
  <cp:revision>455</cp:revision>
  <cp:lastPrinted>2021-03-03T13:57:00Z</cp:lastPrinted>
  <dcterms:created xsi:type="dcterms:W3CDTF">2018-04-19T03:12:00Z</dcterms:created>
  <dcterms:modified xsi:type="dcterms:W3CDTF">2021-03-04T06:35:00Z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0x01010006AA2F6B05A10948B98C08DB04F195CA</vt:lpwstr>
  </property>
</Properties>
</file>