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B4CFF3" w14:textId="49AD37D9" w:rsidR="00FD0E79" w:rsidRPr="00E72888" w:rsidRDefault="009F6D69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4886"/>
        </w:tabs>
        <w:spacing w:line="240" w:lineRule="auto"/>
        <w:ind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72888">
        <w:rPr>
          <w:rFonts w:ascii="Browallia New" w:hAnsi="Browallia New" w:cs="Browallia New"/>
          <w:b/>
          <w:bCs/>
          <w:sz w:val="28"/>
          <w:szCs w:val="28"/>
          <w:cs/>
        </w:rPr>
        <w:t>บริษัท</w:t>
      </w:r>
      <w:r w:rsidRPr="00E72888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proofErr w:type="spellStart"/>
      <w:r w:rsidR="00F76929" w:rsidRPr="00E72888">
        <w:rPr>
          <w:rFonts w:ascii="Browallia New" w:hAnsi="Browallia New" w:cs="Browallia New"/>
          <w:b/>
          <w:bCs/>
          <w:sz w:val="28"/>
          <w:szCs w:val="28"/>
          <w:cs/>
        </w:rPr>
        <w:t>เซนต์</w:t>
      </w:r>
      <w:proofErr w:type="spellEnd"/>
      <w:r w:rsidR="00F76929" w:rsidRPr="00E72888">
        <w:rPr>
          <w:rFonts w:ascii="Browallia New" w:hAnsi="Browallia New" w:cs="Browallia New"/>
          <w:b/>
          <w:bCs/>
          <w:sz w:val="28"/>
          <w:szCs w:val="28"/>
          <w:cs/>
        </w:rPr>
        <w:t xml:space="preserve">เมด </w:t>
      </w:r>
      <w:r w:rsidRPr="00E72888">
        <w:rPr>
          <w:rFonts w:ascii="Browallia New" w:hAnsi="Browallia New" w:cs="Browallia New"/>
          <w:b/>
          <w:bCs/>
          <w:sz w:val="28"/>
          <w:szCs w:val="28"/>
          <w:cs/>
        </w:rPr>
        <w:t>จำกัด</w:t>
      </w:r>
      <w:r w:rsidR="008F281C" w:rsidRPr="00E72888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="006973A5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(มหาชน) </w:t>
      </w:r>
      <w:r w:rsidR="008F281C" w:rsidRPr="00E72888">
        <w:rPr>
          <w:rFonts w:ascii="Browallia New" w:hAnsi="Browallia New" w:cs="Browallia New" w:hint="cs"/>
          <w:b/>
          <w:bCs/>
          <w:sz w:val="28"/>
          <w:szCs w:val="28"/>
          <w:cs/>
        </w:rPr>
        <w:t>และบริษัทย่อย</w:t>
      </w:r>
    </w:p>
    <w:p w14:paraId="0559A662" w14:textId="1CA97926" w:rsidR="0035077A" w:rsidRDefault="0035077A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5077A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35077A">
        <w:rPr>
          <w:rFonts w:ascii="Browallia New" w:hAnsi="Browallia New" w:cs="Browallia New"/>
          <w:b/>
          <w:bCs/>
          <w:sz w:val="28"/>
          <w:szCs w:val="28"/>
          <w:cs/>
        </w:rPr>
        <w:t xml:space="preserve">เดิมชื่อ "บริษัท </w:t>
      </w:r>
      <w:proofErr w:type="spellStart"/>
      <w:r w:rsidRPr="0035077A">
        <w:rPr>
          <w:rFonts w:ascii="Browallia New" w:hAnsi="Browallia New" w:cs="Browallia New"/>
          <w:b/>
          <w:bCs/>
          <w:sz w:val="28"/>
          <w:szCs w:val="28"/>
          <w:cs/>
        </w:rPr>
        <w:t>เซนต์</w:t>
      </w:r>
      <w:proofErr w:type="spellEnd"/>
      <w:r w:rsidRPr="0035077A">
        <w:rPr>
          <w:rFonts w:ascii="Browallia New" w:hAnsi="Browallia New" w:cs="Browallia New"/>
          <w:b/>
          <w:bCs/>
          <w:sz w:val="28"/>
          <w:szCs w:val="28"/>
          <w:cs/>
        </w:rPr>
        <w:t>เมด จำกัด")</w:t>
      </w:r>
    </w:p>
    <w:p w14:paraId="64B4CFF4" w14:textId="51B0C3F0" w:rsidR="00280A5D" w:rsidRPr="00E72888" w:rsidRDefault="009F6D69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72888">
        <w:rPr>
          <w:rFonts w:ascii="Browallia New" w:hAnsi="Browallia New" w:cs="Browallia New"/>
          <w:b/>
          <w:bCs/>
          <w:sz w:val="28"/>
          <w:szCs w:val="28"/>
          <w:cs/>
        </w:rPr>
        <w:t>หมายเหตุประกอบงบการเงิน</w:t>
      </w:r>
    </w:p>
    <w:p w14:paraId="64B4CFF5" w14:textId="040DE082" w:rsidR="009F6D69" w:rsidRPr="00EE0F86" w:rsidRDefault="005F484A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2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E72888">
        <w:rPr>
          <w:rFonts w:ascii="Browallia New" w:hAnsi="Browallia New" w:cs="Browallia New" w:hint="cs"/>
          <w:b/>
          <w:bCs/>
          <w:sz w:val="28"/>
          <w:szCs w:val="28"/>
          <w:cs/>
        </w:rPr>
        <w:t>สำหรับปีสิ้นสุด</w:t>
      </w:r>
      <w:r w:rsidR="009F6D69" w:rsidRPr="00E72888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9223FD" w:rsidRPr="00E72888">
        <w:rPr>
          <w:rFonts w:ascii="Browallia New" w:hAnsi="Browallia New" w:cs="Browallia New"/>
          <w:b/>
          <w:bCs/>
          <w:sz w:val="28"/>
          <w:szCs w:val="28"/>
        </w:rPr>
        <w:t xml:space="preserve">31 </w:t>
      </w:r>
      <w:r w:rsidR="009223FD" w:rsidRPr="00E72888">
        <w:rPr>
          <w:rFonts w:ascii="Browallia New" w:hAnsi="Browallia New" w:cs="Browallia New"/>
          <w:b/>
          <w:bCs/>
          <w:sz w:val="28"/>
          <w:szCs w:val="28"/>
          <w:cs/>
        </w:rPr>
        <w:t xml:space="preserve">ธันวาคม </w:t>
      </w:r>
      <w:r w:rsidR="00D957E8" w:rsidRPr="00E72888">
        <w:rPr>
          <w:rFonts w:ascii="Browallia New" w:hAnsi="Browallia New" w:cs="Browallia New"/>
          <w:b/>
          <w:bCs/>
          <w:sz w:val="28"/>
          <w:szCs w:val="28"/>
          <w:lang w:val="en-GB"/>
        </w:rPr>
        <w:t>25</w:t>
      </w:r>
      <w:r w:rsidR="00DF24A6" w:rsidRPr="00E72888">
        <w:rPr>
          <w:rFonts w:ascii="Browallia New" w:hAnsi="Browallia New" w:cs="Browallia New"/>
          <w:b/>
          <w:bCs/>
          <w:sz w:val="28"/>
          <w:szCs w:val="28"/>
          <w:lang w:val="en-GB"/>
        </w:rPr>
        <w:t>6</w:t>
      </w:r>
      <w:r w:rsidR="00DB5368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</w:p>
    <w:p w14:paraId="64B4CFF6" w14:textId="77777777" w:rsidR="009F6D69" w:rsidRPr="00E72888" w:rsidRDefault="009F6D69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4B4CFF7" w14:textId="77777777" w:rsidR="009F6D69" w:rsidRPr="002D3E3E" w:rsidRDefault="009F6D69" w:rsidP="00124879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D3E3E">
        <w:rPr>
          <w:rFonts w:ascii="Browallia New" w:hAnsi="Browallia New" w:cs="Browallia New"/>
          <w:b/>
          <w:bCs/>
          <w:sz w:val="28"/>
          <w:szCs w:val="28"/>
          <w:cs/>
        </w:rPr>
        <w:t>ข้อมูลทั่วไป</w:t>
      </w:r>
    </w:p>
    <w:p w14:paraId="64B4CFF8" w14:textId="77777777" w:rsidR="009F6D69" w:rsidRPr="00E72888" w:rsidRDefault="009F6D69" w:rsidP="00124879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2A65276" w14:textId="755B0CC1" w:rsidR="00E31140" w:rsidRPr="00FE5B49" w:rsidRDefault="009F6D69" w:rsidP="00B77DB6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E7CC3">
        <w:rPr>
          <w:rFonts w:ascii="Browallia New" w:hAnsi="Browallia New" w:cs="Browallia New"/>
          <w:sz w:val="28"/>
          <w:szCs w:val="28"/>
          <w:cs/>
        </w:rPr>
        <w:t xml:space="preserve">บริษัท </w:t>
      </w:r>
      <w:proofErr w:type="spellStart"/>
      <w:r w:rsidR="00FA091B" w:rsidRPr="00FE5B49">
        <w:rPr>
          <w:rFonts w:ascii="Browallia New" w:hAnsi="Browallia New" w:cs="Browallia New" w:hint="cs"/>
          <w:sz w:val="28"/>
          <w:szCs w:val="28"/>
          <w:cs/>
        </w:rPr>
        <w:t>เซนต์</w:t>
      </w:r>
      <w:proofErr w:type="spellEnd"/>
      <w:r w:rsidR="00FA091B" w:rsidRPr="00FE5B49">
        <w:rPr>
          <w:rFonts w:ascii="Browallia New" w:hAnsi="Browallia New" w:cs="Browallia New" w:hint="cs"/>
          <w:sz w:val="28"/>
          <w:szCs w:val="28"/>
          <w:cs/>
        </w:rPr>
        <w:t>เมด</w:t>
      </w:r>
      <w:r w:rsidR="00F76929" w:rsidRPr="00CE7CC3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00B0A" w:rsidRPr="00CE7CC3">
        <w:rPr>
          <w:rFonts w:ascii="Browallia New" w:hAnsi="Browallia New" w:cs="Browallia New"/>
          <w:sz w:val="28"/>
          <w:szCs w:val="28"/>
          <w:cs/>
        </w:rPr>
        <w:t>จำกั</w:t>
      </w:r>
      <w:r w:rsidR="00E42D0C" w:rsidRPr="00CE7CC3">
        <w:rPr>
          <w:rFonts w:ascii="Browallia New" w:hAnsi="Browallia New" w:cs="Browallia New" w:hint="cs"/>
          <w:sz w:val="28"/>
          <w:szCs w:val="28"/>
          <w:cs/>
        </w:rPr>
        <w:t>ด</w:t>
      </w:r>
      <w:r w:rsidR="00280A5D" w:rsidRPr="00CE7CC3">
        <w:rPr>
          <w:rFonts w:ascii="Browallia New" w:hAnsi="Browallia New" w:cs="Browallia New"/>
          <w:sz w:val="28"/>
          <w:szCs w:val="28"/>
        </w:rPr>
        <w:t xml:space="preserve"> </w:t>
      </w:r>
      <w:r w:rsidR="00B77D98" w:rsidRPr="00CE7CC3">
        <w:rPr>
          <w:rFonts w:ascii="Browallia New" w:hAnsi="Browallia New" w:cs="Browallia New"/>
          <w:sz w:val="28"/>
          <w:szCs w:val="28"/>
          <w:cs/>
        </w:rPr>
        <w:t>ได้</w:t>
      </w:r>
      <w:r w:rsidRPr="00CE7CC3">
        <w:rPr>
          <w:rFonts w:ascii="Browallia New" w:hAnsi="Browallia New" w:cs="Browallia New"/>
          <w:sz w:val="28"/>
          <w:szCs w:val="28"/>
          <w:cs/>
        </w:rPr>
        <w:t>จดทะเบียนเป็นบริษัทจำกัด</w:t>
      </w:r>
      <w:r w:rsidR="00B77DB6" w:rsidRPr="00CE7CC3">
        <w:rPr>
          <w:rFonts w:ascii="Browallia New" w:hAnsi="Browallia New" w:cs="Browallia New"/>
          <w:sz w:val="28"/>
          <w:szCs w:val="28"/>
        </w:rPr>
        <w:t xml:space="preserve"> </w:t>
      </w:r>
      <w:r w:rsidR="004B4AD4" w:rsidRPr="00CE7CC3">
        <w:rPr>
          <w:rFonts w:ascii="Browallia New" w:hAnsi="Browallia New" w:cs="Browallia New"/>
          <w:sz w:val="28"/>
          <w:szCs w:val="28"/>
          <w:cs/>
        </w:rPr>
        <w:t>ตามประมวล</w:t>
      </w:r>
      <w:r w:rsidR="00924D56" w:rsidRPr="00CE7CC3">
        <w:rPr>
          <w:rFonts w:ascii="Browallia New" w:hAnsi="Browallia New" w:cs="Browallia New"/>
          <w:sz w:val="28"/>
          <w:szCs w:val="28"/>
          <w:cs/>
        </w:rPr>
        <w:t>ก</w:t>
      </w:r>
      <w:r w:rsidR="00924D56" w:rsidRPr="00CE7CC3">
        <w:rPr>
          <w:rFonts w:ascii="Browallia New" w:hAnsi="Browallia New" w:cs="Browallia New" w:hint="cs"/>
          <w:sz w:val="28"/>
          <w:szCs w:val="28"/>
          <w:cs/>
        </w:rPr>
        <w:t>ฎ</w:t>
      </w:r>
      <w:r w:rsidR="00B77D98" w:rsidRPr="00CE7CC3">
        <w:rPr>
          <w:rFonts w:ascii="Browallia New" w:hAnsi="Browallia New" w:cs="Browallia New"/>
          <w:sz w:val="28"/>
          <w:szCs w:val="28"/>
          <w:cs/>
        </w:rPr>
        <w:t>หมายแพ่งและพาณิชย์</w:t>
      </w:r>
      <w:r w:rsidR="0084276E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="0084276E">
        <w:rPr>
          <w:rFonts w:ascii="Browallia New" w:hAnsi="Browallia New" w:cs="Browallia New"/>
          <w:sz w:val="28"/>
          <w:szCs w:val="28"/>
        </w:rPr>
        <w:t xml:space="preserve">3 </w:t>
      </w:r>
      <w:r w:rsidR="0084276E">
        <w:rPr>
          <w:rFonts w:ascii="Browallia New" w:hAnsi="Browallia New" w:cs="Browallia New" w:hint="cs"/>
          <w:sz w:val="28"/>
          <w:szCs w:val="28"/>
          <w:cs/>
        </w:rPr>
        <w:t xml:space="preserve">กุมภาพันธ์ </w:t>
      </w:r>
      <w:r w:rsidR="0084276E">
        <w:rPr>
          <w:rFonts w:ascii="Browallia New" w:hAnsi="Browallia New" w:cs="Browallia New"/>
          <w:sz w:val="28"/>
          <w:szCs w:val="28"/>
        </w:rPr>
        <w:t>2554</w:t>
      </w:r>
      <w:r w:rsidR="00B77D98" w:rsidRPr="00CE7CC3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8138E" w:rsidRPr="00CE7CC3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920832" w:rsidRPr="00CE7CC3">
        <w:rPr>
          <w:rFonts w:ascii="Browallia New" w:hAnsi="Browallia New" w:cs="Browallia New" w:hint="cs"/>
          <w:sz w:val="28"/>
          <w:szCs w:val="28"/>
          <w:cs/>
        </w:rPr>
        <w:t xml:space="preserve">ได้จดทะเบียนแปรสภาพเป็นบริษัทมหาชนจำกัด </w:t>
      </w:r>
      <w:r w:rsidR="007E58C5" w:rsidRPr="00CE7CC3">
        <w:rPr>
          <w:rFonts w:ascii="Browallia New" w:hAnsi="Browallia New" w:cs="Browallia New" w:hint="cs"/>
          <w:sz w:val="28"/>
          <w:szCs w:val="28"/>
          <w:cs/>
        </w:rPr>
        <w:t xml:space="preserve">กับกระทรวงพาณิชย์ </w:t>
      </w:r>
      <w:r w:rsidR="007E58C5" w:rsidRPr="000B7A52">
        <w:rPr>
          <w:rFonts w:ascii="Browallia New" w:hAnsi="Browallia New" w:cs="Browallia New" w:hint="cs"/>
          <w:sz w:val="28"/>
          <w:szCs w:val="28"/>
          <w:cs/>
        </w:rPr>
        <w:t>เมื่อวันที่</w:t>
      </w:r>
      <w:r w:rsidR="00633DCD" w:rsidRPr="000B7A52">
        <w:rPr>
          <w:rFonts w:ascii="Browallia New" w:hAnsi="Browallia New" w:cs="Browallia New"/>
          <w:sz w:val="28"/>
          <w:szCs w:val="28"/>
        </w:rPr>
        <w:t xml:space="preserve"> 1 </w:t>
      </w:r>
      <w:r w:rsidR="00633DCD" w:rsidRPr="000B7A52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="000B7A52">
        <w:rPr>
          <w:rFonts w:ascii="Browallia New" w:hAnsi="Browallia New" w:cs="Browallia New"/>
          <w:sz w:val="28"/>
          <w:szCs w:val="28"/>
        </w:rPr>
        <w:t>2563</w:t>
      </w:r>
      <w:r w:rsidR="007E58C5" w:rsidRPr="00CE7CC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E32750">
        <w:rPr>
          <w:rFonts w:ascii="Browallia New" w:hAnsi="Browallia New" w:cs="Browallia New" w:hint="cs"/>
          <w:sz w:val="28"/>
          <w:szCs w:val="28"/>
          <w:cs/>
        </w:rPr>
        <w:t xml:space="preserve">              </w:t>
      </w:r>
      <w:r w:rsidR="007E58C5" w:rsidRPr="00CE7CC3">
        <w:rPr>
          <w:rFonts w:ascii="Browallia New" w:hAnsi="Browallia New" w:cs="Browallia New" w:hint="cs"/>
          <w:sz w:val="28"/>
          <w:szCs w:val="28"/>
          <w:cs/>
        </w:rPr>
        <w:t>โดยเปลี่ยนชื่อ</w:t>
      </w:r>
      <w:r w:rsidR="00046299" w:rsidRPr="00CE7CC3">
        <w:rPr>
          <w:rFonts w:ascii="Browallia New" w:hAnsi="Browallia New" w:cs="Browallia New" w:hint="cs"/>
          <w:sz w:val="28"/>
          <w:szCs w:val="28"/>
          <w:cs/>
        </w:rPr>
        <w:t xml:space="preserve">เป็น </w:t>
      </w:r>
      <w:r w:rsidR="00046299" w:rsidRPr="00CE7CC3">
        <w:rPr>
          <w:rFonts w:ascii="Browallia New" w:hAnsi="Browallia New" w:cs="Browallia New"/>
          <w:sz w:val="28"/>
          <w:szCs w:val="28"/>
        </w:rPr>
        <w:t>“</w:t>
      </w:r>
      <w:r w:rsidR="00046299" w:rsidRPr="00CE7CC3">
        <w:rPr>
          <w:rFonts w:ascii="Browallia New" w:hAnsi="Browallia New" w:cs="Browallia New" w:hint="cs"/>
          <w:sz w:val="28"/>
          <w:szCs w:val="28"/>
          <w:cs/>
        </w:rPr>
        <w:t xml:space="preserve">บริษัท </w:t>
      </w:r>
      <w:proofErr w:type="spellStart"/>
      <w:r w:rsidR="00046299" w:rsidRPr="00CE7CC3">
        <w:rPr>
          <w:rFonts w:ascii="Browallia New" w:hAnsi="Browallia New" w:cs="Browallia New" w:hint="cs"/>
          <w:sz w:val="28"/>
          <w:szCs w:val="28"/>
          <w:cs/>
        </w:rPr>
        <w:t>เซนต์</w:t>
      </w:r>
      <w:proofErr w:type="spellEnd"/>
      <w:r w:rsidR="00046299" w:rsidRPr="00CE7CC3">
        <w:rPr>
          <w:rFonts w:ascii="Browallia New" w:hAnsi="Browallia New" w:cs="Browallia New" w:hint="cs"/>
          <w:sz w:val="28"/>
          <w:szCs w:val="28"/>
          <w:cs/>
        </w:rPr>
        <w:t>เมด จำกัด (มหาชน)</w:t>
      </w:r>
      <w:r w:rsidR="00046299" w:rsidRPr="00CE7CC3">
        <w:rPr>
          <w:rFonts w:ascii="Browallia New" w:hAnsi="Browallia New" w:cs="Browallia New"/>
          <w:sz w:val="28"/>
          <w:szCs w:val="28"/>
        </w:rPr>
        <w:t xml:space="preserve">” </w:t>
      </w:r>
      <w:r w:rsidR="00BE29B2" w:rsidRPr="00CE7CC3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CE7CC3">
        <w:rPr>
          <w:rFonts w:ascii="Browallia New" w:hAnsi="Browallia New" w:cs="Browallia New"/>
          <w:sz w:val="28"/>
          <w:szCs w:val="28"/>
          <w:cs/>
        </w:rPr>
        <w:t>ดำเนินธุรกิจ</w:t>
      </w:r>
      <w:r w:rsidR="007A6477" w:rsidRPr="00FE5B49">
        <w:rPr>
          <w:rFonts w:ascii="Browallia New" w:hAnsi="Browallia New" w:cs="Browallia New" w:hint="cs"/>
          <w:sz w:val="28"/>
          <w:szCs w:val="28"/>
          <w:cs/>
        </w:rPr>
        <w:t>นำเข้าและจำหน่ายเครื่องมือแพทย์</w:t>
      </w:r>
      <w:r w:rsidR="009223FD" w:rsidRPr="00FE5B4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32750">
        <w:rPr>
          <w:rFonts w:ascii="Browallia New" w:hAnsi="Browallia New" w:cs="Browallia New" w:hint="cs"/>
          <w:sz w:val="28"/>
          <w:szCs w:val="28"/>
          <w:cs/>
        </w:rPr>
        <w:t xml:space="preserve">            </w:t>
      </w:r>
      <w:r w:rsidR="00447C7A" w:rsidRPr="00E32750">
        <w:rPr>
          <w:rFonts w:ascii="Browallia New" w:hAnsi="Browallia New" w:cs="Browallia New"/>
          <w:spacing w:val="-6"/>
          <w:sz w:val="28"/>
          <w:szCs w:val="28"/>
          <w:cs/>
        </w:rPr>
        <w:t>ที่อยู่ของบริษัทตั้งอยู่</w:t>
      </w:r>
      <w:r w:rsidR="00B77D98" w:rsidRPr="00E32750">
        <w:rPr>
          <w:rFonts w:ascii="Browallia New" w:hAnsi="Browallia New" w:cs="Browallia New"/>
          <w:spacing w:val="-6"/>
          <w:sz w:val="28"/>
          <w:szCs w:val="28"/>
          <w:cs/>
        </w:rPr>
        <w:t>เลขที่</w:t>
      </w:r>
      <w:r w:rsidRPr="00E32750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BA0499" w:rsidRPr="00E32750">
        <w:rPr>
          <w:rFonts w:ascii="Browallia New" w:hAnsi="Browallia New" w:cs="Browallia New"/>
          <w:spacing w:val="-6"/>
          <w:sz w:val="28"/>
          <w:szCs w:val="28"/>
        </w:rPr>
        <w:t>222,</w:t>
      </w:r>
      <w:r w:rsidR="00BA0499" w:rsidRPr="00E32750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="00BA0499" w:rsidRPr="00E32750">
        <w:rPr>
          <w:rFonts w:ascii="Browallia New" w:hAnsi="Browallia New" w:cs="Browallia New"/>
          <w:spacing w:val="-6"/>
          <w:sz w:val="28"/>
          <w:szCs w:val="28"/>
        </w:rPr>
        <w:t xml:space="preserve">222/1-2 </w:t>
      </w:r>
      <w:r w:rsidR="00BA0499" w:rsidRPr="00E32750">
        <w:rPr>
          <w:rFonts w:ascii="Browallia New" w:hAnsi="Browallia New" w:cs="Browallia New" w:hint="cs"/>
          <w:spacing w:val="-6"/>
          <w:sz w:val="28"/>
          <w:szCs w:val="28"/>
          <w:cs/>
        </w:rPr>
        <w:t>อาคาร</w:t>
      </w:r>
      <w:proofErr w:type="spellStart"/>
      <w:r w:rsidR="00BA0499" w:rsidRPr="00E32750">
        <w:rPr>
          <w:rFonts w:ascii="Browallia New" w:hAnsi="Browallia New" w:cs="Browallia New" w:hint="cs"/>
          <w:spacing w:val="-6"/>
          <w:sz w:val="28"/>
          <w:szCs w:val="28"/>
          <w:cs/>
        </w:rPr>
        <w:t>เว</w:t>
      </w:r>
      <w:proofErr w:type="spellEnd"/>
      <w:r w:rsidR="00BA0499" w:rsidRPr="00E32750">
        <w:rPr>
          <w:rFonts w:ascii="Browallia New" w:hAnsi="Browallia New" w:cs="Browallia New" w:hint="cs"/>
          <w:spacing w:val="-6"/>
          <w:sz w:val="28"/>
          <w:szCs w:val="28"/>
          <w:cs/>
        </w:rPr>
        <w:t>สต์อิน คอมเพล</w:t>
      </w:r>
      <w:proofErr w:type="spellStart"/>
      <w:r w:rsidR="00BA0499" w:rsidRPr="00E32750">
        <w:rPr>
          <w:rFonts w:ascii="Browallia New" w:hAnsi="Browallia New" w:cs="Browallia New" w:hint="cs"/>
          <w:spacing w:val="-6"/>
          <w:sz w:val="28"/>
          <w:szCs w:val="28"/>
          <w:cs/>
        </w:rPr>
        <w:t>็กซ์</w:t>
      </w:r>
      <w:proofErr w:type="spellEnd"/>
      <w:r w:rsidR="00BA0499" w:rsidRPr="00E32750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ชั้นที่ </w:t>
      </w:r>
      <w:r w:rsidR="00BA0499" w:rsidRPr="00E32750">
        <w:rPr>
          <w:rFonts w:ascii="Browallia New" w:hAnsi="Browallia New" w:cs="Browallia New"/>
          <w:spacing w:val="-6"/>
          <w:sz w:val="28"/>
          <w:szCs w:val="28"/>
        </w:rPr>
        <w:t xml:space="preserve">10 </w:t>
      </w:r>
      <w:r w:rsidR="00BA0499" w:rsidRPr="00E32750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หมู่ที่ </w:t>
      </w:r>
      <w:r w:rsidR="00BA0499" w:rsidRPr="00E32750">
        <w:rPr>
          <w:rFonts w:ascii="Browallia New" w:hAnsi="Browallia New" w:cs="Browallia New"/>
          <w:spacing w:val="-6"/>
          <w:sz w:val="28"/>
          <w:szCs w:val="28"/>
        </w:rPr>
        <w:t xml:space="preserve">1 </w:t>
      </w:r>
      <w:r w:rsidR="00BA0499" w:rsidRPr="00E32750">
        <w:rPr>
          <w:rFonts w:ascii="Browallia New" w:hAnsi="Browallia New" w:cs="Browallia New" w:hint="cs"/>
          <w:spacing w:val="-6"/>
          <w:sz w:val="28"/>
          <w:szCs w:val="28"/>
          <w:cs/>
        </w:rPr>
        <w:t>ถนนรัตนา</w:t>
      </w:r>
      <w:proofErr w:type="spellStart"/>
      <w:r w:rsidR="00BA0499" w:rsidRPr="00E32750">
        <w:rPr>
          <w:rFonts w:ascii="Browallia New" w:hAnsi="Browallia New" w:cs="Browallia New" w:hint="cs"/>
          <w:spacing w:val="-6"/>
          <w:sz w:val="28"/>
          <w:szCs w:val="28"/>
          <w:cs/>
        </w:rPr>
        <w:t>ธิเบ</w:t>
      </w:r>
      <w:proofErr w:type="spellEnd"/>
      <w:r w:rsidR="00BA0499" w:rsidRPr="00E32750">
        <w:rPr>
          <w:rFonts w:ascii="Browallia New" w:hAnsi="Browallia New" w:cs="Browallia New" w:hint="cs"/>
          <w:spacing w:val="-6"/>
          <w:sz w:val="28"/>
          <w:szCs w:val="28"/>
          <w:cs/>
        </w:rPr>
        <w:t>ศร์ ตำบลบางรักใหญ่</w:t>
      </w:r>
      <w:r w:rsidR="00BA0499" w:rsidRPr="00CE7CC3">
        <w:rPr>
          <w:rFonts w:ascii="Browallia New" w:hAnsi="Browallia New" w:cs="Browallia New" w:hint="cs"/>
          <w:sz w:val="28"/>
          <w:szCs w:val="28"/>
          <w:cs/>
        </w:rPr>
        <w:t xml:space="preserve"> อำเภอบางบัวทอง</w:t>
      </w:r>
      <w:r w:rsidR="00BA0499" w:rsidRPr="00FE5B49">
        <w:rPr>
          <w:rFonts w:ascii="Browallia New" w:hAnsi="Browallia New" w:cs="Browallia New" w:hint="cs"/>
          <w:sz w:val="28"/>
          <w:szCs w:val="28"/>
          <w:cs/>
        </w:rPr>
        <w:t xml:space="preserve"> จังหวัดนนทบุรี</w:t>
      </w:r>
      <w:r w:rsidR="00F13EBD" w:rsidRPr="00FE5B49">
        <w:rPr>
          <w:rFonts w:ascii="Browallia New" w:hAnsi="Browallia New" w:cs="Browallia New"/>
          <w:sz w:val="28"/>
          <w:szCs w:val="28"/>
        </w:rPr>
        <w:t xml:space="preserve"> </w:t>
      </w:r>
    </w:p>
    <w:p w14:paraId="7D589B6D" w14:textId="77777777" w:rsidR="00E31140" w:rsidRPr="00FE5B49" w:rsidRDefault="00E31140" w:rsidP="00B77DB6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64B4CFF9" w14:textId="308E1CCB" w:rsidR="009F6D69" w:rsidRPr="005B6837" w:rsidRDefault="00E31140" w:rsidP="00B77DB6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E5B49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>
        <w:rPr>
          <w:rFonts w:ascii="Browallia New" w:hAnsi="Browallia New" w:cs="Browallia New"/>
          <w:sz w:val="28"/>
          <w:szCs w:val="28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>
        <w:rPr>
          <w:rFonts w:ascii="Browallia New" w:hAnsi="Browallia New" w:cs="Browallia New"/>
          <w:sz w:val="28"/>
          <w:szCs w:val="28"/>
        </w:rPr>
        <w:t xml:space="preserve">2563 </w:t>
      </w:r>
      <w:r w:rsidR="005E55D6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="00E32750">
        <w:rPr>
          <w:rFonts w:ascii="Browallia New" w:hAnsi="Browallia New" w:cs="Browallia New"/>
          <w:sz w:val="28"/>
          <w:szCs w:val="28"/>
        </w:rPr>
        <w:t>2562</w:t>
      </w:r>
      <w:r w:rsidR="00E3275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4A7194" w:rsidRPr="00FE5B49">
        <w:rPr>
          <w:rFonts w:ascii="Browallia New" w:hAnsi="Browallia New" w:cs="Browallia New" w:hint="cs"/>
          <w:sz w:val="28"/>
          <w:szCs w:val="28"/>
          <w:cs/>
        </w:rPr>
        <w:t>ครอบครัว</w:t>
      </w:r>
      <w:r w:rsidR="004A7194" w:rsidRPr="00CE7CC3">
        <w:rPr>
          <w:rFonts w:ascii="Browallia New" w:hAnsi="Browallia New" w:cs="Browallia New" w:hint="cs"/>
          <w:sz w:val="28"/>
          <w:szCs w:val="28"/>
          <w:cs/>
        </w:rPr>
        <w:t>บุญประสิทธิ์และครอบครัววสุศุทธิกุลกานต์</w:t>
      </w:r>
      <w:r w:rsidR="00506340" w:rsidRPr="00CE7CC3">
        <w:rPr>
          <w:rFonts w:ascii="Browallia New" w:hAnsi="Browallia New" w:cs="Browallia New"/>
          <w:sz w:val="28"/>
          <w:szCs w:val="28"/>
        </w:rPr>
        <w:t xml:space="preserve"> </w:t>
      </w:r>
      <w:r w:rsidR="004A7194" w:rsidRPr="00FE5B49">
        <w:rPr>
          <w:rFonts w:ascii="Browallia New" w:hAnsi="Browallia New" w:cs="Browallia New"/>
          <w:sz w:val="28"/>
          <w:szCs w:val="28"/>
          <w:cs/>
        </w:rPr>
        <w:t>เป็นผู้ถือหุ้นรายใหญ่</w:t>
      </w:r>
      <w:r w:rsidR="004A7194" w:rsidRPr="00FE5B49">
        <w:rPr>
          <w:rFonts w:ascii="Browallia New" w:hAnsi="Browallia New" w:cs="Browallia New"/>
          <w:sz w:val="28"/>
          <w:szCs w:val="28"/>
        </w:rPr>
        <w:t xml:space="preserve"> </w:t>
      </w:r>
      <w:r w:rsidR="00E32750">
        <w:rPr>
          <w:rFonts w:ascii="Browallia New" w:hAnsi="Browallia New" w:cs="Browallia New" w:hint="cs"/>
          <w:sz w:val="28"/>
          <w:szCs w:val="28"/>
          <w:cs/>
        </w:rPr>
        <w:t xml:space="preserve">      </w:t>
      </w:r>
      <w:r w:rsidR="009E5BFC" w:rsidRPr="00FE5B49">
        <w:rPr>
          <w:rFonts w:ascii="Browallia New" w:hAnsi="Browallia New" w:cs="Browallia New" w:hint="cs"/>
          <w:sz w:val="28"/>
          <w:szCs w:val="28"/>
          <w:cs/>
        </w:rPr>
        <w:t>โดยถือหุ้น</w:t>
      </w:r>
      <w:r w:rsidR="00693A78" w:rsidRPr="00FE5B49">
        <w:rPr>
          <w:rFonts w:ascii="Browallia New" w:hAnsi="Browallia New" w:cs="Browallia New"/>
          <w:sz w:val="28"/>
          <w:szCs w:val="28"/>
        </w:rPr>
        <w:t xml:space="preserve"> </w:t>
      </w:r>
      <w:r w:rsidR="009E5BFC" w:rsidRPr="00FE5B49">
        <w:rPr>
          <w:rFonts w:ascii="Browallia New" w:hAnsi="Browallia New" w:cs="Browallia New" w:hint="cs"/>
          <w:sz w:val="28"/>
          <w:szCs w:val="28"/>
          <w:cs/>
        </w:rPr>
        <w:t xml:space="preserve">ร้อยละ </w:t>
      </w:r>
      <w:r w:rsidR="009E5BFC" w:rsidRPr="00FE5B49">
        <w:rPr>
          <w:rFonts w:ascii="Browallia New" w:hAnsi="Browallia New" w:cs="Browallia New"/>
          <w:sz w:val="28"/>
          <w:szCs w:val="28"/>
        </w:rPr>
        <w:t xml:space="preserve">24 </w:t>
      </w:r>
      <w:r w:rsidR="009E5BFC" w:rsidRPr="00FE5B49">
        <w:rPr>
          <w:rFonts w:ascii="Browallia New" w:hAnsi="Browallia New" w:cs="Browallia New" w:hint="cs"/>
          <w:sz w:val="28"/>
          <w:szCs w:val="28"/>
          <w:cs/>
        </w:rPr>
        <w:t xml:space="preserve">และร้อยละ </w:t>
      </w:r>
      <w:r w:rsidR="009E5BFC" w:rsidRPr="00FE5B49">
        <w:rPr>
          <w:rFonts w:ascii="Browallia New" w:hAnsi="Browallia New" w:cs="Browallia New"/>
          <w:sz w:val="28"/>
          <w:szCs w:val="28"/>
        </w:rPr>
        <w:t xml:space="preserve">24 </w:t>
      </w:r>
      <w:r w:rsidR="009E5BFC" w:rsidRPr="00FE5B49">
        <w:rPr>
          <w:rFonts w:ascii="Browallia New" w:hAnsi="Browallia New" w:cs="Browallia New" w:hint="cs"/>
          <w:sz w:val="28"/>
          <w:szCs w:val="28"/>
          <w:cs/>
        </w:rPr>
        <w:t>ตามลำดับ</w:t>
      </w:r>
      <w:r w:rsidR="005B6837" w:rsidRPr="00FE5B49">
        <w:rPr>
          <w:rFonts w:ascii="Browallia New" w:hAnsi="Browallia New" w:cs="Browallia New"/>
          <w:sz w:val="28"/>
          <w:szCs w:val="28"/>
        </w:rPr>
        <w:t xml:space="preserve"> </w:t>
      </w:r>
    </w:p>
    <w:p w14:paraId="64B4D00F" w14:textId="77777777" w:rsidR="00B70EA8" w:rsidRPr="00D70F44" w:rsidRDefault="00B70EA8" w:rsidP="00FE5B49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64B4D010" w14:textId="7B5680F3" w:rsidR="00E73858" w:rsidRPr="002D3E3E" w:rsidRDefault="00E73858" w:rsidP="00124879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41"/>
        </w:tabs>
        <w:ind w:left="423" w:hanging="423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2D3E3E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เกณฑ์การจัดทำงบการเงิน</w:t>
      </w:r>
    </w:p>
    <w:p w14:paraId="64B4D011" w14:textId="77777777" w:rsidR="00F1106B" w:rsidRPr="00FE5B49" w:rsidRDefault="00F1106B" w:rsidP="00FE5B49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4B4D012" w14:textId="3B352B44" w:rsidR="00F1106B" w:rsidRPr="006429B2" w:rsidRDefault="00DF4B10" w:rsidP="00FE5B49">
      <w:pPr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480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283271">
        <w:rPr>
          <w:rFonts w:ascii="Browallia New" w:hAnsi="Browallia New" w:cs="Browallia New"/>
          <w:sz w:val="28"/>
          <w:szCs w:val="28"/>
          <w:cs/>
          <w:lang w:val="th-TH"/>
        </w:rPr>
        <w:t>เกณฑ์</w:t>
      </w:r>
      <w:r w:rsidR="00E73858" w:rsidRPr="00283271">
        <w:rPr>
          <w:rFonts w:ascii="Browallia New" w:hAnsi="Browallia New" w:cs="Browallia New"/>
          <w:sz w:val="28"/>
          <w:szCs w:val="28"/>
          <w:cs/>
        </w:rPr>
        <w:t>ใน</w:t>
      </w:r>
      <w:r w:rsidR="00E73858" w:rsidRPr="00283271">
        <w:rPr>
          <w:rFonts w:ascii="Browallia New" w:hAnsi="Browallia New" w:cs="Browallia New"/>
          <w:sz w:val="28"/>
          <w:szCs w:val="28"/>
          <w:cs/>
          <w:lang w:eastAsia="zh-CN"/>
        </w:rPr>
        <w:t>การถือปฏิบัติ</w:t>
      </w:r>
    </w:p>
    <w:p w14:paraId="01C9A0EE" w14:textId="77777777" w:rsidR="006429B2" w:rsidRPr="00552944" w:rsidRDefault="006429B2" w:rsidP="006429B2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782E33A3" w14:textId="77777777" w:rsidR="00552944" w:rsidRPr="00CE7CC3" w:rsidRDefault="00552944" w:rsidP="00552944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CE7CC3">
        <w:rPr>
          <w:rFonts w:ascii="Browallia New" w:hAnsi="Browallia New" w:cs="Browallia New"/>
          <w:sz w:val="28"/>
          <w:szCs w:val="28"/>
          <w:cs/>
        </w:rPr>
        <w:t>งบการเงินนี้ได้จัดทำขึ้นตามมาตรฐานการรายงานทางการเงิน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โดยจัดทำเป็นทางการเป็นภาษาไทย การแปลงบการเงินฉบับนี้เป็นภาษาอื่นให้ยึดถืองบการเงินที่จัดทำขึ้นเป็นภาษาไทยเป็นเกณฑ์</w:t>
      </w:r>
    </w:p>
    <w:p w14:paraId="1F7FFA90" w14:textId="77777777" w:rsidR="00552944" w:rsidRPr="00CE7CC3" w:rsidRDefault="00552944" w:rsidP="00552944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0BBC3404" w14:textId="77777777" w:rsidR="00552944" w:rsidRPr="00CE7CC3" w:rsidRDefault="00552944" w:rsidP="00552944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CE7CC3">
        <w:rPr>
          <w:rFonts w:ascii="Browallia New" w:hAnsi="Browallia New" w:cs="Browallia New"/>
          <w:sz w:val="28"/>
          <w:szCs w:val="28"/>
          <w:cs/>
        </w:rPr>
        <w:t>งบการเงินรวมและงบการเงินเฉพาะบริษัทได้จัดทำขึ้นโดยใช้เกณฑ์ราคาทุนเดิม เว้นแต่จะเปิดเผยเป็นอย่างอื่นเป็นการเฉพาะ</w:t>
      </w:r>
    </w:p>
    <w:p w14:paraId="4E243ECA" w14:textId="77777777" w:rsidR="00552944" w:rsidRPr="00CE7CC3" w:rsidRDefault="00552944" w:rsidP="00552944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5A5A02B1" w14:textId="7ECBC8B6" w:rsidR="00F63637" w:rsidRDefault="00552944" w:rsidP="00B77DB6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CE7CC3">
        <w:rPr>
          <w:rFonts w:ascii="Browallia New" w:hAnsi="Browallia New" w:cs="Browallia New"/>
          <w:sz w:val="28"/>
          <w:szCs w:val="28"/>
          <w:cs/>
        </w:rPr>
        <w:t xml:space="preserve">การจัดทำงบการเงินให้สอดคล้องกับมาตรฐานการรายงานทางการเงิน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และบริษัทย่อยไปถือปฏิบัติ การเปิดเผยเรื่องการใช้ดุลยพินิจของผู้บริหาร หรือความซับซ้อน หรือข้อสมมติฐานและประมาณการที่มีนัยสำคัญต่องบการเงินรวมได้เปิดเผยในหมายเหตุประกอบงบการเงิน ข้อ </w:t>
      </w:r>
      <w:r w:rsidR="00770DC7" w:rsidRPr="00CE7CC3">
        <w:rPr>
          <w:rFonts w:ascii="Browallia New" w:hAnsi="Browallia New" w:cs="Browallia New"/>
          <w:sz w:val="28"/>
          <w:szCs w:val="28"/>
        </w:rPr>
        <w:t>4</w:t>
      </w:r>
    </w:p>
    <w:p w14:paraId="3471F57B" w14:textId="1A01578F" w:rsidR="00F63637" w:rsidRDefault="00F63637" w:rsidP="00552944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4088CB09" w14:textId="5AE1FA0D" w:rsidR="005F74AF" w:rsidRDefault="005F74AF" w:rsidP="00552944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2A42A023" w14:textId="59062944" w:rsidR="005F74AF" w:rsidRDefault="005F74AF" w:rsidP="00552944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5C6A0BA4" w14:textId="6B4D68AB" w:rsidR="005F74AF" w:rsidRDefault="005F74AF" w:rsidP="00552944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13B55D03" w14:textId="2FBDFD5B" w:rsidR="005F74AF" w:rsidRDefault="005F74AF" w:rsidP="00552944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26AD478E" w14:textId="609ECE9A" w:rsidR="005F74AF" w:rsidRDefault="005F74AF" w:rsidP="00552944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5636DD26" w14:textId="77777777" w:rsidR="005F74AF" w:rsidRPr="00552944" w:rsidRDefault="005F74AF" w:rsidP="00582915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5AA4F02" w14:textId="6C8C57F8" w:rsidR="00F80480" w:rsidRDefault="00F80480" w:rsidP="00B92C66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896" w:hanging="446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CE7CC3">
        <w:rPr>
          <w:rFonts w:ascii="Browallia New" w:hAnsi="Browallia New" w:cs="Browallia New"/>
          <w:sz w:val="28"/>
          <w:szCs w:val="28"/>
          <w:cs/>
          <w:lang w:val="th-TH"/>
        </w:rPr>
        <w:lastRenderedPageBreak/>
        <w:t>เกณฑ์ในการจัดทำงบการเงินรวม</w:t>
      </w:r>
    </w:p>
    <w:p w14:paraId="42705063" w14:textId="77777777" w:rsidR="005B34CA" w:rsidRPr="00B92C66" w:rsidRDefault="005B34CA" w:rsidP="00B92C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96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6081B30D" w14:textId="693E7FF4" w:rsidR="00252758" w:rsidRDefault="005B34CA" w:rsidP="00B92C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96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CE7CC3">
        <w:rPr>
          <w:rFonts w:ascii="Browallia New" w:hAnsi="Browallia New" w:cs="Browallia New"/>
          <w:sz w:val="28"/>
          <w:szCs w:val="28"/>
          <w:cs/>
          <w:lang w:val="th-TH"/>
        </w:rPr>
        <w:t xml:space="preserve">งบการเงินรวมนี้ประกอบด้วยงบการเงินของบริษัท </w:t>
      </w:r>
      <w:proofErr w:type="spellStart"/>
      <w:r w:rsidRPr="00CE7CC3">
        <w:rPr>
          <w:rFonts w:ascii="Browallia New" w:hAnsi="Browallia New" w:cs="Browallia New"/>
          <w:sz w:val="28"/>
          <w:szCs w:val="28"/>
          <w:cs/>
          <w:lang w:val="th-TH"/>
        </w:rPr>
        <w:t>เซนต์</w:t>
      </w:r>
      <w:proofErr w:type="spellEnd"/>
      <w:r w:rsidRPr="00CE7CC3">
        <w:rPr>
          <w:rFonts w:ascii="Browallia New" w:hAnsi="Browallia New" w:cs="Browallia New"/>
          <w:sz w:val="28"/>
          <w:szCs w:val="28"/>
          <w:cs/>
          <w:lang w:val="th-TH"/>
        </w:rPr>
        <w:t>เมด</w:t>
      </w:r>
      <w:r w:rsidRPr="00CE7CC3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Pr="00CE7CC3">
        <w:rPr>
          <w:rFonts w:ascii="Browallia New" w:hAnsi="Browallia New" w:cs="Browallia New"/>
          <w:sz w:val="28"/>
          <w:szCs w:val="28"/>
          <w:cs/>
          <w:lang w:val="th-TH"/>
        </w:rPr>
        <w:t>จำกัด (มหาชน) และบริษัทย่อยที่บริษัทมีอำนาจควบคุมหรือถือหุ้นเกินกว่าร้อยละ</w:t>
      </w:r>
      <w:r w:rsidR="00760162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</w:t>
      </w:r>
      <w:r w:rsidR="00760162" w:rsidRPr="00B92C66">
        <w:rPr>
          <w:rFonts w:ascii="Browallia New" w:hAnsi="Browallia New" w:cs="Browallia New"/>
          <w:sz w:val="28"/>
          <w:szCs w:val="28"/>
          <w:lang w:val="th-TH"/>
        </w:rPr>
        <w:t>50</w:t>
      </w:r>
      <w:r w:rsidRPr="00CE7CC3">
        <w:rPr>
          <w:rFonts w:ascii="Browallia New" w:hAnsi="Browallia New" w:cs="Browallia New"/>
          <w:sz w:val="28"/>
          <w:szCs w:val="28"/>
          <w:cs/>
          <w:lang w:val="th-TH"/>
        </w:rPr>
        <w:t xml:space="preserve"> ของหุ้นที่มีสิทธิออกเสียง ดังต่อไปนี้</w:t>
      </w:r>
    </w:p>
    <w:p w14:paraId="1DBF91D4" w14:textId="594A31DA" w:rsidR="000608C4" w:rsidRPr="00B92C66" w:rsidRDefault="000608C4" w:rsidP="00B92C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96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tbl>
      <w:tblPr>
        <w:tblW w:w="8388" w:type="dxa"/>
        <w:tblInd w:w="9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6"/>
        <w:gridCol w:w="180"/>
        <w:gridCol w:w="900"/>
        <w:gridCol w:w="90"/>
        <w:gridCol w:w="900"/>
        <w:gridCol w:w="90"/>
        <w:gridCol w:w="900"/>
        <w:gridCol w:w="90"/>
        <w:gridCol w:w="2682"/>
      </w:tblGrid>
      <w:tr w:rsidR="00914194" w:rsidRPr="00E72888" w14:paraId="3A9E79DC" w14:textId="77777777" w:rsidTr="00633DCD">
        <w:tc>
          <w:tcPr>
            <w:tcW w:w="2556" w:type="dxa"/>
          </w:tcPr>
          <w:p w14:paraId="24AA96C9" w14:textId="77777777" w:rsidR="00914194" w:rsidRPr="00E72888" w:rsidRDefault="00914194" w:rsidP="00633DCD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3F675AB0" w14:textId="77777777" w:rsidR="00914194" w:rsidRPr="00E72888" w:rsidRDefault="00914194" w:rsidP="00633DCD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B0ED838" w14:textId="5C37F841" w:rsidR="00914194" w:rsidRPr="00E72888" w:rsidRDefault="00914194" w:rsidP="00633DCD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2888">
              <w:rPr>
                <w:rFonts w:ascii="Browallia New" w:hAnsi="Browallia New" w:cs="Browallia New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90" w:type="dxa"/>
          </w:tcPr>
          <w:p w14:paraId="0389C4B9" w14:textId="77777777" w:rsidR="00914194" w:rsidRPr="00E72888" w:rsidRDefault="00914194" w:rsidP="00633DCD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14:paraId="574CA1BB" w14:textId="23B63F6C" w:rsidR="00914194" w:rsidRPr="00E72888" w:rsidRDefault="00914194" w:rsidP="00633DCD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2888">
              <w:rPr>
                <w:rFonts w:ascii="Browallia New" w:hAnsi="Browallia New" w:cs="Browallia New" w:hint="cs"/>
                <w:sz w:val="22"/>
                <w:szCs w:val="22"/>
                <w:cs/>
              </w:rPr>
              <w:t>สัดส่วน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ในการถือหุ้น</w:t>
            </w:r>
            <w:r w:rsidRPr="00E72888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(ร้อยละ)</w:t>
            </w:r>
          </w:p>
        </w:tc>
        <w:tc>
          <w:tcPr>
            <w:tcW w:w="90" w:type="dxa"/>
          </w:tcPr>
          <w:p w14:paraId="31E56970" w14:textId="77777777" w:rsidR="00914194" w:rsidRPr="00E72888" w:rsidRDefault="00914194" w:rsidP="00633DCD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82" w:type="dxa"/>
          </w:tcPr>
          <w:p w14:paraId="490AB3BF" w14:textId="77777777" w:rsidR="00914194" w:rsidRPr="00E72888" w:rsidRDefault="00914194" w:rsidP="00633DCD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14194" w:rsidRPr="00E72888" w14:paraId="6FC0631A" w14:textId="77777777" w:rsidTr="00633DCD">
        <w:tc>
          <w:tcPr>
            <w:tcW w:w="2556" w:type="dxa"/>
            <w:tcBorders>
              <w:bottom w:val="single" w:sz="4" w:space="0" w:color="auto"/>
            </w:tcBorders>
          </w:tcPr>
          <w:p w14:paraId="6CB5ADBC" w14:textId="77777777" w:rsidR="00914194" w:rsidRPr="00E72888" w:rsidRDefault="00914194" w:rsidP="00633DCD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2888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80" w:type="dxa"/>
          </w:tcPr>
          <w:p w14:paraId="10D6E3B6" w14:textId="77777777" w:rsidR="00914194" w:rsidRPr="00E72888" w:rsidRDefault="00914194" w:rsidP="00633DCD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EEA6B80" w14:textId="6C281FAA" w:rsidR="00914194" w:rsidRPr="00E72888" w:rsidRDefault="00914194" w:rsidP="00633DCD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90" w:type="dxa"/>
          </w:tcPr>
          <w:p w14:paraId="222AD1B0" w14:textId="77777777" w:rsidR="00914194" w:rsidRPr="00E72888" w:rsidRDefault="00914194" w:rsidP="00633DCD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BB0BA7" w14:textId="77777777" w:rsidR="00914194" w:rsidRPr="00E72888" w:rsidRDefault="00914194" w:rsidP="00633DCD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72888">
              <w:rPr>
                <w:rFonts w:ascii="Browallia New" w:hAnsi="Browallia New" w:cs="Browallia New"/>
                <w:sz w:val="22"/>
                <w:szCs w:val="22"/>
              </w:rPr>
              <w:t>2</w:t>
            </w:r>
            <w:r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E72888">
              <w:rPr>
                <w:rFonts w:ascii="Browallia New" w:hAnsi="Browallia New" w:cs="Browallia New"/>
                <w:sz w:val="22"/>
                <w:szCs w:val="22"/>
              </w:rPr>
              <w:t>6</w:t>
            </w:r>
            <w:r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90" w:type="dxa"/>
          </w:tcPr>
          <w:p w14:paraId="25BAE0C8" w14:textId="77777777" w:rsidR="00914194" w:rsidRPr="00E72888" w:rsidRDefault="00914194" w:rsidP="00633DCD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D4E2DB4" w14:textId="77777777" w:rsidR="00914194" w:rsidRPr="00E72888" w:rsidRDefault="00914194" w:rsidP="00633DCD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72888">
              <w:rPr>
                <w:rFonts w:ascii="Browallia New" w:hAnsi="Browallia New" w:cs="Browallia New"/>
                <w:sz w:val="22"/>
                <w:szCs w:val="22"/>
              </w:rPr>
              <w:t>2</w:t>
            </w:r>
            <w:r>
              <w:rPr>
                <w:rFonts w:ascii="Browallia New" w:hAnsi="Browallia New" w:cs="Browallia New"/>
                <w:sz w:val="22"/>
                <w:szCs w:val="22"/>
              </w:rPr>
              <w:t>562</w:t>
            </w:r>
          </w:p>
        </w:tc>
        <w:tc>
          <w:tcPr>
            <w:tcW w:w="90" w:type="dxa"/>
          </w:tcPr>
          <w:p w14:paraId="0B3C0C17" w14:textId="77777777" w:rsidR="00914194" w:rsidRPr="00E72888" w:rsidRDefault="00914194" w:rsidP="00633DCD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82" w:type="dxa"/>
            <w:tcBorders>
              <w:bottom w:val="single" w:sz="4" w:space="0" w:color="auto"/>
            </w:tcBorders>
          </w:tcPr>
          <w:p w14:paraId="19A87C97" w14:textId="77777777" w:rsidR="00914194" w:rsidRPr="00E72888" w:rsidRDefault="00914194" w:rsidP="00633DCD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72888">
              <w:rPr>
                <w:rFonts w:ascii="Browallia New" w:hAnsi="Browallia New" w:cs="Browallia New"/>
                <w:sz w:val="22"/>
                <w:szCs w:val="22"/>
                <w:cs/>
              </w:rPr>
              <w:t>ลักษณะธุรกิจ</w:t>
            </w:r>
          </w:p>
        </w:tc>
      </w:tr>
      <w:tr w:rsidR="00914194" w:rsidRPr="00E72888" w14:paraId="62C91381" w14:textId="77777777" w:rsidTr="00633DCD">
        <w:tc>
          <w:tcPr>
            <w:tcW w:w="2556" w:type="dxa"/>
            <w:tcBorders>
              <w:top w:val="single" w:sz="4" w:space="0" w:color="auto"/>
            </w:tcBorders>
          </w:tcPr>
          <w:p w14:paraId="42A6C9C4" w14:textId="77777777" w:rsidR="00914194" w:rsidRPr="00E72888" w:rsidRDefault="00914194" w:rsidP="00633DCD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80" w:type="dxa"/>
          </w:tcPr>
          <w:p w14:paraId="13973EA5" w14:textId="77777777" w:rsidR="00914194" w:rsidRPr="00E72888" w:rsidRDefault="00914194" w:rsidP="00633DCD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C4AFCA3" w14:textId="77777777" w:rsidR="00914194" w:rsidRPr="00E72888" w:rsidRDefault="00914194" w:rsidP="00633DCD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" w:type="dxa"/>
          </w:tcPr>
          <w:p w14:paraId="53CAB1A3" w14:textId="77777777" w:rsidR="00914194" w:rsidRPr="00E72888" w:rsidRDefault="00914194" w:rsidP="00633DCD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20D8B70" w14:textId="77777777" w:rsidR="00914194" w:rsidRPr="00E72888" w:rsidRDefault="00914194" w:rsidP="00633DCD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CAB1DA0" w14:textId="77777777" w:rsidR="00914194" w:rsidRPr="00E72888" w:rsidRDefault="00914194" w:rsidP="00633DCD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B9C9070" w14:textId="77777777" w:rsidR="00914194" w:rsidRPr="00E72888" w:rsidRDefault="00914194" w:rsidP="00633DCD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05E08B4" w14:textId="77777777" w:rsidR="00914194" w:rsidRPr="00E72888" w:rsidRDefault="00914194" w:rsidP="00633DCD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82" w:type="dxa"/>
            <w:tcBorders>
              <w:top w:val="single" w:sz="4" w:space="0" w:color="auto"/>
            </w:tcBorders>
          </w:tcPr>
          <w:p w14:paraId="4280D06F" w14:textId="77777777" w:rsidR="00914194" w:rsidRPr="00E72888" w:rsidRDefault="00914194" w:rsidP="00633DCD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11" w:hanging="211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14194" w:rsidRPr="00E72888" w14:paraId="6E66B8F9" w14:textId="77777777" w:rsidTr="00DE7B70">
        <w:tc>
          <w:tcPr>
            <w:tcW w:w="2556" w:type="dxa"/>
          </w:tcPr>
          <w:p w14:paraId="56FE2C41" w14:textId="77777777" w:rsidR="00914194" w:rsidRPr="00E72888" w:rsidRDefault="00914194" w:rsidP="00633DCD">
            <w:pPr>
              <w:tabs>
                <w:tab w:val="left" w:pos="360"/>
              </w:tabs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7288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บริษัท </w:t>
            </w:r>
            <w:proofErr w:type="spellStart"/>
            <w:r w:rsidRPr="00E7288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เซนต์</w:t>
            </w:r>
            <w:proofErr w:type="spellEnd"/>
            <w:r w:rsidRPr="00E7288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เมดิคอล เทรด</w:t>
            </w:r>
            <w:proofErr w:type="spellStart"/>
            <w:r w:rsidRPr="00E7288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ดิ้ง</w:t>
            </w:r>
            <w:proofErr w:type="spellEnd"/>
            <w:r w:rsidRPr="00E7288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จำกัด</w:t>
            </w:r>
          </w:p>
        </w:tc>
        <w:tc>
          <w:tcPr>
            <w:tcW w:w="180" w:type="dxa"/>
          </w:tcPr>
          <w:p w14:paraId="6FF4A522" w14:textId="77777777" w:rsidR="00914194" w:rsidRPr="00E72888" w:rsidRDefault="00914194" w:rsidP="00633DCD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76FFC4B" w14:textId="77777777" w:rsidR="00914194" w:rsidRPr="00E72888" w:rsidRDefault="00914194" w:rsidP="00633DCD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2888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 ไทย</w:t>
            </w:r>
          </w:p>
        </w:tc>
        <w:tc>
          <w:tcPr>
            <w:tcW w:w="90" w:type="dxa"/>
          </w:tcPr>
          <w:p w14:paraId="3E2E954C" w14:textId="77777777" w:rsidR="00914194" w:rsidRPr="00E72888" w:rsidRDefault="00914194" w:rsidP="00633DCD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C226C76" w14:textId="7D88CB11" w:rsidR="00914194" w:rsidRPr="00E72888" w:rsidRDefault="00FE5B49" w:rsidP="007F4471">
            <w:pPr>
              <w:tabs>
                <w:tab w:val="clear" w:pos="680"/>
                <w:tab w:val="clear" w:pos="907"/>
                <w:tab w:val="left" w:pos="162"/>
                <w:tab w:val="left" w:pos="99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100</w:t>
            </w:r>
            <w:r w:rsidR="00914194" w:rsidRPr="00E72888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00</w:t>
            </w:r>
          </w:p>
        </w:tc>
        <w:tc>
          <w:tcPr>
            <w:tcW w:w="90" w:type="dxa"/>
          </w:tcPr>
          <w:p w14:paraId="6FA7BB43" w14:textId="77777777" w:rsidR="00914194" w:rsidRPr="00E72888" w:rsidRDefault="00914194" w:rsidP="007F4471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0C7F5B9" w14:textId="77777777" w:rsidR="00914194" w:rsidRPr="00E72888" w:rsidRDefault="00914194" w:rsidP="007F4471">
            <w:pPr>
              <w:tabs>
                <w:tab w:val="clear" w:pos="680"/>
                <w:tab w:val="clear" w:pos="907"/>
                <w:tab w:val="left" w:pos="162"/>
                <w:tab w:val="left" w:pos="99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72888">
              <w:rPr>
                <w:rFonts w:ascii="Browallia New" w:hAnsi="Browallia New" w:cs="Browallia New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0" w:type="dxa"/>
          </w:tcPr>
          <w:p w14:paraId="622A81C3" w14:textId="77777777" w:rsidR="00914194" w:rsidRPr="00E72888" w:rsidRDefault="00914194" w:rsidP="00633DCD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82" w:type="dxa"/>
          </w:tcPr>
          <w:p w14:paraId="13C10197" w14:textId="467C1E73" w:rsidR="00914194" w:rsidRPr="00E72888" w:rsidRDefault="00914194" w:rsidP="00D154D7">
            <w:pPr>
              <w:tabs>
                <w:tab w:val="left" w:pos="162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2888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จำหน่ายเครื่องมือแพทย์</w:t>
            </w:r>
          </w:p>
        </w:tc>
      </w:tr>
    </w:tbl>
    <w:p w14:paraId="252866ED" w14:textId="77777777" w:rsidR="005F74AF" w:rsidRPr="00B92C66" w:rsidRDefault="005F74AF" w:rsidP="00B92C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96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5CA9C40B" w14:textId="33CB9BE5" w:rsidR="005D7C37" w:rsidRPr="00B92C66" w:rsidRDefault="005D7C37" w:rsidP="00B92C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96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B92C66">
        <w:rPr>
          <w:rFonts w:ascii="Browallia New" w:hAnsi="Browallia New" w:cs="Browallia New"/>
          <w:sz w:val="28"/>
          <w:szCs w:val="28"/>
          <w:cs/>
          <w:lang w:val="th-TH"/>
        </w:rPr>
        <w:t>รายการบัญชีระหว่างบริษั</w:t>
      </w:r>
      <w:r w:rsidRPr="00B92C66">
        <w:rPr>
          <w:rFonts w:ascii="Browallia New" w:hAnsi="Browallia New" w:cs="Browallia New" w:hint="cs"/>
          <w:sz w:val="28"/>
          <w:szCs w:val="28"/>
          <w:cs/>
          <w:lang w:val="th-TH"/>
        </w:rPr>
        <w:t>ทและบ</w:t>
      </w:r>
      <w:r w:rsidRPr="00B92C66">
        <w:rPr>
          <w:rFonts w:ascii="Browallia New" w:hAnsi="Browallia New" w:cs="Browallia New"/>
          <w:sz w:val="28"/>
          <w:szCs w:val="28"/>
          <w:cs/>
          <w:lang w:val="th-TH"/>
        </w:rPr>
        <w:t>ริษัทย่อยได้ถูกตัดรายการในการทำงบการเงินรวมแล้ว</w:t>
      </w:r>
    </w:p>
    <w:p w14:paraId="77D2CB22" w14:textId="77777777" w:rsidR="005D7C37" w:rsidRPr="00B92C66" w:rsidRDefault="005D7C37" w:rsidP="00B92C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96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57306960" w14:textId="766ED354" w:rsidR="00C95BE6" w:rsidRPr="00B92C66" w:rsidRDefault="005D7C37" w:rsidP="00B92C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96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B92C66">
        <w:rPr>
          <w:rFonts w:ascii="Browallia New" w:hAnsi="Browallia New" w:cs="Browallia New"/>
          <w:sz w:val="28"/>
          <w:szCs w:val="28"/>
          <w:cs/>
          <w:lang w:val="th-TH"/>
        </w:rPr>
        <w:t>งบการเงินรวมนี้ได้จัดทำขึ้นโดยใช้นโยบายบัญชีเช่นเดียวกันสำหรับรายการบัญชีที่เหมือนกันหรือเหตุการณ์ทางบัญชีที่คล้ายคลึงกันสำหรับการจัดทำงบการเงินของบริษัท</w:t>
      </w:r>
    </w:p>
    <w:p w14:paraId="24DE8706" w14:textId="77777777" w:rsidR="00914194" w:rsidRPr="00B92C66" w:rsidRDefault="00914194" w:rsidP="00B92C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96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2B819F2E" w14:textId="2CE31A91" w:rsidR="00E15BCA" w:rsidRPr="00B92C66" w:rsidRDefault="00E15BCA" w:rsidP="00B92C66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896" w:hanging="446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B92C66">
        <w:rPr>
          <w:rFonts w:ascii="Browallia New" w:hAnsi="Browallia New" w:cs="Browallia New" w:hint="cs"/>
          <w:sz w:val="28"/>
          <w:szCs w:val="28"/>
          <w:cs/>
          <w:lang w:val="th-TH"/>
        </w:rPr>
        <w:t>ผลกระทบจาก</w:t>
      </w:r>
      <w:r w:rsidRPr="00B92C66">
        <w:rPr>
          <w:rFonts w:ascii="Browallia New" w:hAnsi="Browallia New" w:cs="Browallia New"/>
          <w:sz w:val="28"/>
          <w:szCs w:val="28"/>
          <w:cs/>
          <w:lang w:val="th-TH" w:bidi="ar-SA"/>
        </w:rPr>
        <w:t>การแพร่ระบาดของเชื้อไวรัสโคโรน่า</w:t>
      </w:r>
      <w:r w:rsidRPr="00B92C66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Pr="00B92C66">
        <w:rPr>
          <w:rFonts w:ascii="Browallia New" w:hAnsi="Browallia New" w:cs="Browallia New"/>
          <w:sz w:val="28"/>
          <w:szCs w:val="28"/>
          <w:lang w:val="th-TH"/>
        </w:rPr>
        <w:t>2019</w:t>
      </w:r>
      <w:r w:rsidRPr="00B92C66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</w:t>
      </w:r>
    </w:p>
    <w:p w14:paraId="2BB9CF56" w14:textId="77777777" w:rsidR="00F07F69" w:rsidRPr="00B92C66" w:rsidRDefault="00F07F69" w:rsidP="00B92C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96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1DBDC284" w14:textId="72E5AA7A" w:rsidR="00503484" w:rsidRPr="00B92C66" w:rsidRDefault="00503484" w:rsidP="00B92C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96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B92C66">
        <w:rPr>
          <w:rFonts w:ascii="Browallia New" w:hAnsi="Browallia New" w:cs="Browallia New"/>
          <w:sz w:val="28"/>
          <w:szCs w:val="28"/>
          <w:cs/>
          <w:lang w:val="th-TH"/>
        </w:rPr>
        <w:t>สถานการณ์การแพร่ระบาดของโรคติดเชื้อไวรัสโค</w:t>
      </w:r>
      <w:proofErr w:type="spellStart"/>
      <w:r w:rsidRPr="00B92C66">
        <w:rPr>
          <w:rFonts w:ascii="Browallia New" w:hAnsi="Browallia New" w:cs="Browallia New"/>
          <w:sz w:val="28"/>
          <w:szCs w:val="28"/>
          <w:cs/>
          <w:lang w:val="th-TH"/>
        </w:rPr>
        <w:t>โร</w:t>
      </w:r>
      <w:proofErr w:type="spellEnd"/>
      <w:r w:rsidRPr="00B92C66">
        <w:rPr>
          <w:rFonts w:ascii="Browallia New" w:hAnsi="Browallia New" w:cs="Browallia New"/>
          <w:sz w:val="28"/>
          <w:szCs w:val="28"/>
          <w:cs/>
          <w:lang w:val="th-TH"/>
        </w:rPr>
        <w:t xml:space="preserve">นา </w:t>
      </w:r>
      <w:r w:rsidRPr="00B92C66">
        <w:rPr>
          <w:rFonts w:ascii="Browallia New" w:hAnsi="Browallia New" w:cs="Browallia New"/>
          <w:sz w:val="28"/>
          <w:szCs w:val="28"/>
          <w:lang w:val="th-TH"/>
        </w:rPr>
        <w:t xml:space="preserve">2019 (“COVID-19”) </w:t>
      </w:r>
      <w:r w:rsidRPr="00B92C66">
        <w:rPr>
          <w:rFonts w:ascii="Browallia New" w:hAnsi="Browallia New" w:cs="Browallia New"/>
          <w:sz w:val="28"/>
          <w:szCs w:val="28"/>
          <w:cs/>
          <w:lang w:val="th-TH"/>
        </w:rPr>
        <w:t xml:space="preserve"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ซึ่งฝ่ายบริหารของบริษัทและบริษัทย่อย (“กลุ่มบริษัท”) </w:t>
      </w:r>
      <w:r w:rsidR="008B05C3" w:rsidRPr="00B92C66">
        <w:rPr>
          <w:rFonts w:ascii="Browallia New" w:hAnsi="Browallia New" w:cs="Browallia New" w:hint="cs"/>
          <w:sz w:val="28"/>
          <w:szCs w:val="28"/>
          <w:cs/>
          <w:lang w:val="th-TH"/>
        </w:rPr>
        <w:t>ได้</w:t>
      </w:r>
      <w:r w:rsidR="006D0CC8" w:rsidRPr="00B92C66">
        <w:rPr>
          <w:rFonts w:ascii="Browallia New" w:hAnsi="Browallia New" w:cs="Browallia New"/>
          <w:sz w:val="28"/>
          <w:szCs w:val="28"/>
          <w:cs/>
          <w:lang w:val="th-TH"/>
        </w:rPr>
        <w:t>ติดตามความคืบหน้าของสถานการณ์ดังกล่าว</w:t>
      </w:r>
      <w:r w:rsidR="002E46AC" w:rsidRPr="00B92C66">
        <w:rPr>
          <w:rFonts w:ascii="Browallia New" w:hAnsi="Browallia New" w:cs="Browallia New" w:hint="cs"/>
          <w:sz w:val="28"/>
          <w:szCs w:val="28"/>
          <w:cs/>
          <w:lang w:val="th-TH"/>
        </w:rPr>
        <w:t>เพื่อประเมินผลกระทบ</w:t>
      </w:r>
      <w:r w:rsidR="00FF232B" w:rsidRPr="00B92C66">
        <w:rPr>
          <w:rFonts w:ascii="Browallia New" w:hAnsi="Browallia New" w:cs="Browallia New" w:hint="cs"/>
          <w:sz w:val="28"/>
          <w:szCs w:val="28"/>
          <w:cs/>
          <w:lang w:val="th-TH"/>
        </w:rPr>
        <w:t>ที่อาจเกิดขึ้นต่อมูลค่า</w:t>
      </w:r>
      <w:r w:rsidR="00D353FA">
        <w:rPr>
          <w:rFonts w:ascii="Browallia New" w:hAnsi="Browallia New" w:cs="Browallia New" w:hint="cs"/>
          <w:sz w:val="28"/>
          <w:szCs w:val="28"/>
          <w:cs/>
          <w:lang w:val="th-TH"/>
        </w:rPr>
        <w:t>ของ</w:t>
      </w:r>
      <w:r w:rsidR="00FF232B" w:rsidRPr="00B92C66">
        <w:rPr>
          <w:rFonts w:ascii="Browallia New" w:hAnsi="Browallia New" w:cs="Browallia New" w:hint="cs"/>
          <w:sz w:val="28"/>
          <w:szCs w:val="28"/>
          <w:cs/>
          <w:lang w:val="th-TH"/>
        </w:rPr>
        <w:t>สินทรัพย์</w:t>
      </w:r>
      <w:r w:rsidR="00D353FA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</w:t>
      </w:r>
      <w:r w:rsidRPr="00B92C66">
        <w:rPr>
          <w:rFonts w:ascii="Browallia New" w:hAnsi="Browallia New" w:cs="Browallia New"/>
          <w:sz w:val="28"/>
          <w:szCs w:val="28"/>
          <w:cs/>
          <w:lang w:val="th-TH"/>
        </w:rPr>
        <w:t>ประมาณการหนี้สินและหนี้สินที่อาจจะเกิดขึ้น</w:t>
      </w:r>
      <w:r w:rsidR="00D353FA">
        <w:rPr>
          <w:rFonts w:ascii="Browallia New" w:hAnsi="Browallia New" w:cs="Browallia New" w:hint="cs"/>
          <w:sz w:val="28"/>
          <w:szCs w:val="28"/>
          <w:cs/>
          <w:lang w:val="th-TH"/>
        </w:rPr>
        <w:t>อย่างสม่ำเสมอ</w:t>
      </w:r>
    </w:p>
    <w:p w14:paraId="6F586067" w14:textId="77777777" w:rsidR="00503484" w:rsidRPr="00B92C66" w:rsidRDefault="00503484" w:rsidP="00B92C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96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31145A03" w14:textId="7AF935E7" w:rsidR="00814ACA" w:rsidRPr="00B92C66" w:rsidRDefault="00814ACA" w:rsidP="00B92C66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896" w:hanging="446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B92C66">
        <w:rPr>
          <w:rFonts w:ascii="Browallia New" w:hAnsi="Browallia New" w:cs="Browallia New"/>
          <w:sz w:val="28"/>
          <w:szCs w:val="28"/>
          <w:cs/>
          <w:lang w:val="th-TH"/>
        </w:rPr>
        <w:t xml:space="preserve">มาตรฐานการรายงานทางการเงิน การตีความมาตรฐานและแนวปฏิบัติทางบัญชีที่ประกาศใช้ใหม่และมีการเปลี่ยนแปลงที่เริ่มในหรือวันที่ </w:t>
      </w:r>
      <w:r w:rsidRPr="00B92C66">
        <w:rPr>
          <w:rFonts w:ascii="Browallia New" w:hAnsi="Browallia New" w:cs="Browallia New"/>
          <w:sz w:val="28"/>
          <w:szCs w:val="28"/>
          <w:lang w:val="th-TH"/>
        </w:rPr>
        <w:t xml:space="preserve">1 </w:t>
      </w:r>
      <w:r w:rsidRPr="00B92C66">
        <w:rPr>
          <w:rFonts w:ascii="Browallia New" w:hAnsi="Browallia New" w:cs="Browallia New"/>
          <w:sz w:val="28"/>
          <w:szCs w:val="28"/>
          <w:cs/>
          <w:lang w:val="th-TH"/>
        </w:rPr>
        <w:t xml:space="preserve">มกราคม </w:t>
      </w:r>
      <w:r w:rsidRPr="00B92C66">
        <w:rPr>
          <w:rFonts w:ascii="Browallia New" w:hAnsi="Browallia New" w:cs="Browallia New"/>
          <w:sz w:val="28"/>
          <w:szCs w:val="28"/>
          <w:lang w:val="th-TH"/>
        </w:rPr>
        <w:t>2563</w:t>
      </w:r>
    </w:p>
    <w:p w14:paraId="56A73251" w14:textId="77777777" w:rsidR="00DD5FC5" w:rsidRPr="00B92C66" w:rsidRDefault="00DD5FC5" w:rsidP="00B92C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96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409FD29F" w14:textId="77777777" w:rsidR="00DD5FC5" w:rsidRPr="00B92C66" w:rsidRDefault="00DD5FC5" w:rsidP="00DD5FC5">
      <w:pPr>
        <w:pStyle w:val="CordiaNew"/>
        <w:numPr>
          <w:ilvl w:val="2"/>
          <w:numId w:val="23"/>
        </w:numPr>
        <w:tabs>
          <w:tab w:val="clear" w:pos="4153"/>
          <w:tab w:val="left" w:pos="426"/>
        </w:tabs>
        <w:ind w:left="1503" w:hanging="594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B92C66">
        <w:rPr>
          <w:rFonts w:ascii="Browallia New" w:hAnsi="Browallia New" w:cs="Browallia New"/>
          <w:sz w:val="28"/>
          <w:szCs w:val="28"/>
          <w:u w:val="single"/>
          <w:cs/>
          <w:lang w:val="th-TH"/>
        </w:rPr>
        <w:t>มาตรฐานการรายงานทางการเงินที่เกี่ยวข้องกับกลุ่ม</w:t>
      </w:r>
      <w:r w:rsidRPr="00B92C66">
        <w:rPr>
          <w:rFonts w:ascii="Browallia New" w:hAnsi="Browallia New" w:cs="Browallia New"/>
          <w:sz w:val="28"/>
          <w:szCs w:val="28"/>
          <w:u w:val="single"/>
          <w:cs/>
        </w:rPr>
        <w:t xml:space="preserve"> </w:t>
      </w:r>
      <w:r w:rsidRPr="00B92C66">
        <w:rPr>
          <w:rFonts w:ascii="Browallia New" w:hAnsi="Browallia New" w:cs="Browallia New"/>
          <w:sz w:val="28"/>
          <w:szCs w:val="28"/>
          <w:u w:val="single"/>
        </w:rPr>
        <w:t>“</w:t>
      </w:r>
      <w:r w:rsidRPr="00B92C66">
        <w:rPr>
          <w:rFonts w:ascii="Browallia New" w:hAnsi="Browallia New" w:cs="Browallia New"/>
          <w:sz w:val="28"/>
          <w:szCs w:val="28"/>
          <w:u w:val="single"/>
          <w:cs/>
          <w:lang w:val="th-TH"/>
        </w:rPr>
        <w:t>เครื่องมือทางการเงิน”</w:t>
      </w:r>
      <w:r w:rsidRPr="00B92C66">
        <w:rPr>
          <w:rFonts w:ascii="Browallia New" w:hAnsi="Browallia New" w:cs="Browallia New"/>
          <w:color w:val="auto"/>
          <w:sz w:val="28"/>
          <w:szCs w:val="28"/>
          <w:lang w:val="th-TH"/>
        </w:rPr>
        <w:t xml:space="preserve">  </w:t>
      </w:r>
    </w:p>
    <w:p w14:paraId="4E5FFC9F" w14:textId="77777777" w:rsidR="00DD5FC5" w:rsidRPr="00B92C66" w:rsidRDefault="00DD5FC5" w:rsidP="00B92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03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7850" w:type="dxa"/>
        <w:tblInd w:w="14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3"/>
        <w:gridCol w:w="3827"/>
      </w:tblGrid>
      <w:tr w:rsidR="00DD5FC5" w:rsidRPr="00B92C66" w14:paraId="3ED55BA1" w14:textId="77777777" w:rsidTr="00633DCD">
        <w:tc>
          <w:tcPr>
            <w:tcW w:w="4023" w:type="dxa"/>
          </w:tcPr>
          <w:p w14:paraId="536B4EF4" w14:textId="77777777" w:rsidR="00DD5FC5" w:rsidRPr="00B92C66" w:rsidRDefault="00DD5FC5" w:rsidP="00633DCD">
            <w:pPr>
              <w:ind w:left="-50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92C66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มาตรฐานการรายงานทางการเงิน ฉบับที่ </w:t>
            </w:r>
            <w:r w:rsidRPr="00B92C66">
              <w:rPr>
                <w:rFonts w:ascii="Browallia New" w:hAnsi="Browallia New" w:cs="Browallia New"/>
                <w:sz w:val="28"/>
                <w:szCs w:val="28"/>
                <w:lang w:val="th-TH"/>
              </w:rPr>
              <w:t>9</w:t>
            </w:r>
          </w:p>
        </w:tc>
        <w:tc>
          <w:tcPr>
            <w:tcW w:w="3827" w:type="dxa"/>
          </w:tcPr>
          <w:p w14:paraId="56C0D5C2" w14:textId="77777777" w:rsidR="00DD5FC5" w:rsidRPr="00B92C66" w:rsidRDefault="00DD5FC5" w:rsidP="00633DCD">
            <w:pPr>
              <w:ind w:left="-50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92C66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เครื่องมือทางการเงิน</w:t>
            </w:r>
          </w:p>
        </w:tc>
      </w:tr>
      <w:tr w:rsidR="00DD5FC5" w:rsidRPr="00B92C66" w14:paraId="3071DCE9" w14:textId="77777777" w:rsidTr="00633DCD">
        <w:tc>
          <w:tcPr>
            <w:tcW w:w="4023" w:type="dxa"/>
          </w:tcPr>
          <w:p w14:paraId="1A28F566" w14:textId="77777777" w:rsidR="00DD5FC5" w:rsidRPr="00B92C66" w:rsidRDefault="00DD5FC5" w:rsidP="00633DCD">
            <w:pPr>
              <w:ind w:left="-50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92C66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มาตรฐานการรายงานทางการเงิน ฉบับที่ </w:t>
            </w:r>
            <w:r w:rsidRPr="00B92C66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3827" w:type="dxa"/>
          </w:tcPr>
          <w:p w14:paraId="305B0F97" w14:textId="77777777" w:rsidR="00DD5FC5" w:rsidRPr="00B92C66" w:rsidRDefault="00DD5FC5" w:rsidP="00633DCD">
            <w:pPr>
              <w:ind w:left="-5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92C66">
              <w:rPr>
                <w:rFonts w:ascii="Browallia New" w:hAnsi="Browallia New" w:cs="Browallia New"/>
                <w:sz w:val="28"/>
                <w:szCs w:val="28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DD5FC5" w:rsidRPr="00B92C66" w14:paraId="2909C2A9" w14:textId="77777777" w:rsidTr="00633DCD">
        <w:tc>
          <w:tcPr>
            <w:tcW w:w="4023" w:type="dxa"/>
          </w:tcPr>
          <w:p w14:paraId="1B34B44F" w14:textId="77777777" w:rsidR="00DD5FC5" w:rsidRPr="00B92C66" w:rsidRDefault="00DD5FC5" w:rsidP="00633DCD">
            <w:pPr>
              <w:ind w:left="-50"/>
              <w:rPr>
                <w:rFonts w:ascii="Browallia New" w:hAnsi="Browallia New" w:cs="Browallia New"/>
                <w:sz w:val="28"/>
                <w:szCs w:val="28"/>
              </w:rPr>
            </w:pPr>
            <w:r w:rsidRPr="00B92C66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มาตรฐานการบัญชี ฉบับที่ </w:t>
            </w:r>
            <w:r w:rsidRPr="00B92C66">
              <w:rPr>
                <w:rFonts w:ascii="Browallia New" w:hAnsi="Browallia New" w:cs="Browallia New"/>
                <w:sz w:val="28"/>
                <w:szCs w:val="28"/>
              </w:rPr>
              <w:t>32</w:t>
            </w:r>
          </w:p>
        </w:tc>
        <w:tc>
          <w:tcPr>
            <w:tcW w:w="3827" w:type="dxa"/>
          </w:tcPr>
          <w:p w14:paraId="4FF5F01F" w14:textId="77777777" w:rsidR="00DD5FC5" w:rsidRPr="00B92C66" w:rsidRDefault="00DD5FC5" w:rsidP="00633DCD">
            <w:pPr>
              <w:ind w:left="-5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92C66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การแสดงรายการสำหรับเครื่องมือทางการเงิน</w:t>
            </w:r>
          </w:p>
        </w:tc>
      </w:tr>
      <w:tr w:rsidR="00DD5FC5" w:rsidRPr="00B92C66" w14:paraId="42653270" w14:textId="77777777" w:rsidTr="00633DCD">
        <w:tc>
          <w:tcPr>
            <w:tcW w:w="4023" w:type="dxa"/>
          </w:tcPr>
          <w:p w14:paraId="767D885C" w14:textId="77777777" w:rsidR="00DD5FC5" w:rsidRPr="00B92C66" w:rsidRDefault="00DD5FC5" w:rsidP="00633DCD">
            <w:pPr>
              <w:ind w:left="-36"/>
              <w:rPr>
                <w:rFonts w:ascii="Browallia New" w:hAnsi="Browallia New" w:cs="Browallia New"/>
                <w:sz w:val="28"/>
                <w:szCs w:val="28"/>
              </w:rPr>
            </w:pPr>
            <w:r w:rsidRPr="00B92C66">
              <w:rPr>
                <w:rFonts w:ascii="Browallia New" w:hAnsi="Browallia New" w:cs="Browallia New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  <w:p w14:paraId="48E52FC0" w14:textId="77777777" w:rsidR="00DD5FC5" w:rsidRPr="00B92C66" w:rsidRDefault="00DD5FC5" w:rsidP="00633DCD">
            <w:pPr>
              <w:ind w:left="-50"/>
              <w:rPr>
                <w:rFonts w:ascii="Browallia New" w:hAnsi="Browallia New" w:cs="Browallia New"/>
                <w:sz w:val="28"/>
                <w:szCs w:val="28"/>
              </w:rPr>
            </w:pPr>
            <w:r w:rsidRPr="00B92C66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B92C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ฉบับที่ </w:t>
            </w:r>
            <w:r w:rsidRPr="00B92C66">
              <w:rPr>
                <w:rFonts w:ascii="Browallia New" w:hAnsi="Browallia New" w:cs="Browallia New"/>
                <w:sz w:val="28"/>
                <w:szCs w:val="28"/>
              </w:rPr>
              <w:t>16</w:t>
            </w:r>
          </w:p>
        </w:tc>
        <w:tc>
          <w:tcPr>
            <w:tcW w:w="3827" w:type="dxa"/>
          </w:tcPr>
          <w:p w14:paraId="1B65BC2F" w14:textId="77777777" w:rsidR="00DD5FC5" w:rsidRPr="00B92C66" w:rsidRDefault="00DD5FC5" w:rsidP="00633DCD">
            <w:pPr>
              <w:ind w:left="-50"/>
              <w:rPr>
                <w:rFonts w:ascii="Browallia New" w:hAnsi="Browallia New" w:cs="Browallia New"/>
                <w:sz w:val="28"/>
                <w:szCs w:val="28"/>
              </w:rPr>
            </w:pPr>
            <w:r w:rsidRPr="00B92C66">
              <w:rPr>
                <w:rFonts w:ascii="Browallia New" w:hAnsi="Browallia New" w:cs="Browallia New"/>
                <w:sz w:val="28"/>
                <w:szCs w:val="28"/>
                <w:cs/>
              </w:rPr>
              <w:t>การป้องกันความเสี่ยงของเงินลงทุนสุทธิใน</w:t>
            </w:r>
          </w:p>
          <w:p w14:paraId="28F10BFA" w14:textId="77777777" w:rsidR="00DD5FC5" w:rsidRPr="00B92C66" w:rsidRDefault="00DD5FC5" w:rsidP="00633DCD">
            <w:pPr>
              <w:ind w:left="-50"/>
              <w:rPr>
                <w:rFonts w:ascii="Browallia New" w:hAnsi="Browallia New" w:cs="Browallia New"/>
                <w:sz w:val="28"/>
                <w:szCs w:val="28"/>
              </w:rPr>
            </w:pPr>
            <w:r w:rsidRPr="00B92C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หน่วยงานต่างประเทศ</w:t>
            </w:r>
          </w:p>
        </w:tc>
      </w:tr>
      <w:tr w:rsidR="00DD5FC5" w:rsidRPr="00B92C66" w14:paraId="20AF3CC4" w14:textId="77777777" w:rsidTr="00633DCD">
        <w:tc>
          <w:tcPr>
            <w:tcW w:w="4023" w:type="dxa"/>
          </w:tcPr>
          <w:p w14:paraId="3F4CCA81" w14:textId="77777777" w:rsidR="00DD5FC5" w:rsidRPr="00B92C66" w:rsidRDefault="00DD5FC5" w:rsidP="00633DCD">
            <w:pPr>
              <w:ind w:left="-50"/>
              <w:rPr>
                <w:rFonts w:ascii="Browallia New" w:hAnsi="Browallia New" w:cs="Browallia New"/>
                <w:sz w:val="28"/>
                <w:szCs w:val="28"/>
              </w:rPr>
            </w:pPr>
            <w:r w:rsidRPr="00B92C66">
              <w:rPr>
                <w:rFonts w:ascii="Browallia New" w:hAnsi="Browallia New" w:cs="Browallia New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  <w:p w14:paraId="00018C36" w14:textId="77777777" w:rsidR="00DD5FC5" w:rsidRPr="00B92C66" w:rsidRDefault="00DD5FC5" w:rsidP="00633DCD">
            <w:pPr>
              <w:ind w:left="-50"/>
              <w:rPr>
                <w:rFonts w:ascii="Browallia New" w:hAnsi="Browallia New" w:cs="Browallia New"/>
                <w:sz w:val="28"/>
                <w:szCs w:val="28"/>
              </w:rPr>
            </w:pPr>
            <w:r w:rsidRPr="00B92C6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ฉบับที่ </w:t>
            </w:r>
            <w:r w:rsidRPr="00B92C66">
              <w:rPr>
                <w:rFonts w:ascii="Browallia New" w:hAnsi="Browallia New" w:cs="Browallia New"/>
                <w:sz w:val="28"/>
                <w:szCs w:val="28"/>
              </w:rPr>
              <w:t>19</w:t>
            </w:r>
          </w:p>
        </w:tc>
        <w:tc>
          <w:tcPr>
            <w:tcW w:w="3827" w:type="dxa"/>
          </w:tcPr>
          <w:p w14:paraId="566CA2D2" w14:textId="77777777" w:rsidR="00DD5FC5" w:rsidRPr="00B92C66" w:rsidRDefault="00DD5FC5" w:rsidP="00633DCD">
            <w:pPr>
              <w:ind w:left="-50"/>
              <w:rPr>
                <w:rFonts w:ascii="Browallia New" w:hAnsi="Browallia New" w:cs="Browallia New"/>
                <w:sz w:val="28"/>
                <w:szCs w:val="28"/>
              </w:rPr>
            </w:pPr>
            <w:r w:rsidRPr="00B92C66">
              <w:rPr>
                <w:rFonts w:ascii="Browallia New" w:hAnsi="Browallia New" w:cs="Browallia New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DBAF0CF" w14:textId="77777777" w:rsidR="00DD5FC5" w:rsidRPr="00B92C66" w:rsidRDefault="00DD5FC5" w:rsidP="00B92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03"/>
        <w:jc w:val="thaiDistribute"/>
        <w:rPr>
          <w:rFonts w:ascii="Browallia New" w:hAnsi="Browallia New" w:cs="Browallia New"/>
          <w:sz w:val="28"/>
          <w:szCs w:val="28"/>
        </w:rPr>
      </w:pPr>
    </w:p>
    <w:p w14:paraId="07B52B97" w14:textId="2626F397" w:rsidR="00DD5FC5" w:rsidRPr="00B92C66" w:rsidRDefault="00732360" w:rsidP="00B92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03"/>
        <w:jc w:val="thaiDistribute"/>
        <w:rPr>
          <w:rFonts w:ascii="Browallia New" w:hAnsi="Browallia New" w:cs="Browallia New"/>
          <w:sz w:val="28"/>
          <w:szCs w:val="28"/>
        </w:rPr>
      </w:pPr>
      <w:r w:rsidRPr="00B92C66">
        <w:rPr>
          <w:rFonts w:ascii="Browallia New" w:hAnsi="Browallia New" w:cs="Browallia New"/>
          <w:sz w:val="28"/>
          <w:szCs w:val="28"/>
          <w:cs/>
        </w:rPr>
        <w:t>มาตรฐานการรายงานทางการเงินดังกล่าว</w:t>
      </w:r>
      <w:r w:rsidR="00DD5FC5" w:rsidRPr="00B92C66">
        <w:rPr>
          <w:rFonts w:ascii="Browallia New" w:hAnsi="Browallia New" w:cs="Browallia New"/>
          <w:sz w:val="28"/>
          <w:szCs w:val="28"/>
          <w:cs/>
        </w:rPr>
        <w:t>มีการกำหนดหลักการใหม่เกี่ยวกับการจัดประเภทรายการและการวัดมูลค่าของสินทรัพย์ทางการเงินและหนี้สินทางการเงิน วิธีการคำนวณการด้อยค่าของเครื่องมือทางการเงิน และการบัญชีป้องกันความเสี่ยง แทนการใช้มาตรฐานการบัญชี แนวปฏิบัติทางการบัญชี และการตีความมาตรฐานการบัญชีที่เกี่ยวข้องกับเครื่องมือทางการเงินที่เคยมีผลบังคับใช้</w:t>
      </w:r>
    </w:p>
    <w:p w14:paraId="0FEEC203" w14:textId="5F8C0F5D" w:rsidR="00793FA2" w:rsidRPr="00B92C66" w:rsidRDefault="00793FA2" w:rsidP="00B92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03"/>
        <w:jc w:val="thaiDistribute"/>
        <w:rPr>
          <w:rFonts w:ascii="Browallia New" w:hAnsi="Browallia New" w:cs="Browallia New"/>
          <w:sz w:val="28"/>
          <w:szCs w:val="28"/>
        </w:rPr>
      </w:pPr>
    </w:p>
    <w:p w14:paraId="18595612" w14:textId="77777777" w:rsidR="00DD5FC5" w:rsidRPr="00CE7CC3" w:rsidRDefault="00DD5FC5" w:rsidP="00B92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03"/>
        <w:jc w:val="thaiDistribute"/>
        <w:rPr>
          <w:rFonts w:ascii="Browallia New" w:hAnsi="Browallia New" w:cs="Browallia New"/>
          <w:sz w:val="28"/>
          <w:szCs w:val="28"/>
        </w:rPr>
      </w:pPr>
      <w:r w:rsidRPr="00CE7CC3">
        <w:rPr>
          <w:rFonts w:ascii="Browallia New" w:hAnsi="Browallia New" w:cs="Browallia New"/>
          <w:sz w:val="28"/>
          <w:szCs w:val="28"/>
          <w:cs/>
        </w:rPr>
        <w:lastRenderedPageBreak/>
        <w:t>ผู้บริหารขอ</w:t>
      </w:r>
      <w:r w:rsidRPr="00CE7CC3">
        <w:rPr>
          <w:rFonts w:ascii="Browallia New" w:hAnsi="Browallia New" w:cs="Browallia New" w:hint="cs"/>
          <w:sz w:val="28"/>
          <w:szCs w:val="28"/>
          <w:cs/>
        </w:rPr>
        <w:t>งบริษัทและบริษัทย่อย</w:t>
      </w:r>
      <w:r w:rsidRPr="00CE7CC3">
        <w:rPr>
          <w:rFonts w:ascii="Browallia New" w:hAnsi="Browallia New" w:cs="Browallia New"/>
          <w:sz w:val="28"/>
          <w:szCs w:val="28"/>
          <w:cs/>
        </w:rPr>
        <w:t>ได้ประเมินผลกระทบ</w:t>
      </w:r>
      <w:r w:rsidRPr="00CE7CC3">
        <w:rPr>
          <w:rFonts w:ascii="Browallia New" w:hAnsi="Browallia New" w:cs="Browallia New" w:hint="cs"/>
          <w:sz w:val="28"/>
          <w:szCs w:val="28"/>
          <w:cs/>
        </w:rPr>
        <w:t>ของมาตรฐานการรายงานทางการเงินที่เกี่ยวข้องกับกลุ่มเครื่องมือทางการเงิน</w:t>
      </w:r>
      <w:r w:rsidRPr="00CE7CC3">
        <w:rPr>
          <w:rFonts w:ascii="Browallia New" w:hAnsi="Browallia New" w:cs="Browallia New"/>
          <w:sz w:val="28"/>
          <w:szCs w:val="28"/>
          <w:cs/>
        </w:rPr>
        <w:t>ต่องบการเงิน</w:t>
      </w:r>
      <w:r w:rsidRPr="00CE7CC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CE7CC3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3647B40D" w14:textId="77777777" w:rsidR="00DD5FC5" w:rsidRPr="00CE7CC3" w:rsidRDefault="00DD5FC5" w:rsidP="00B92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03"/>
        <w:jc w:val="thaiDistribute"/>
        <w:rPr>
          <w:rFonts w:ascii="Browallia New" w:hAnsi="Browallia New" w:cs="Browallia New"/>
          <w:sz w:val="28"/>
          <w:szCs w:val="28"/>
        </w:rPr>
      </w:pPr>
    </w:p>
    <w:p w14:paraId="77D32372" w14:textId="77777777" w:rsidR="00DD5FC5" w:rsidRPr="00CE7CC3" w:rsidRDefault="00DD5FC5" w:rsidP="00F22FD9">
      <w:pPr>
        <w:pStyle w:val="ListParagraph"/>
        <w:numPr>
          <w:ilvl w:val="0"/>
          <w:numId w:val="27"/>
        </w:numPr>
        <w:tabs>
          <w:tab w:val="clear" w:pos="907"/>
          <w:tab w:val="left" w:pos="924"/>
        </w:tabs>
        <w:ind w:left="1881" w:hanging="324"/>
        <w:jc w:val="thaiDistribute"/>
        <w:rPr>
          <w:rFonts w:ascii="Browallia New" w:hAnsi="Browallia New" w:cs="Browallia New"/>
          <w:sz w:val="28"/>
          <w:szCs w:val="28"/>
        </w:rPr>
      </w:pPr>
      <w:r w:rsidRPr="00CE7CC3">
        <w:rPr>
          <w:rFonts w:ascii="Browallia New" w:hAnsi="Browallia New" w:cs="Browallia New"/>
          <w:sz w:val="28"/>
          <w:szCs w:val="28"/>
          <w:cs/>
        </w:rPr>
        <w:t>การจัดประเภทรายการ</w:t>
      </w:r>
      <w:r w:rsidRPr="00CE7CC3">
        <w:rPr>
          <w:rFonts w:ascii="Browallia New" w:hAnsi="Browallia New" w:cs="Browallia New" w:hint="cs"/>
          <w:sz w:val="28"/>
          <w:szCs w:val="28"/>
          <w:cs/>
        </w:rPr>
        <w:t>และการวัดมูลค่าของสินทรัพย์และหนี้สินทางการเงิน</w:t>
      </w:r>
    </w:p>
    <w:p w14:paraId="7A03CC9D" w14:textId="77777777" w:rsidR="00DD5FC5" w:rsidRPr="00CE7CC3" w:rsidRDefault="00DD5FC5" w:rsidP="00DD5FC5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881"/>
        <w:jc w:val="thaiDistribute"/>
        <w:rPr>
          <w:rFonts w:ascii="Browallia New" w:hAnsi="Browallia New" w:cs="Browallia New"/>
          <w:sz w:val="28"/>
          <w:szCs w:val="28"/>
        </w:rPr>
      </w:pPr>
    </w:p>
    <w:p w14:paraId="7ECD9B24" w14:textId="77777777" w:rsidR="00DD5FC5" w:rsidRPr="00CE7CC3" w:rsidRDefault="00DD5FC5" w:rsidP="00DD5FC5">
      <w:pPr>
        <w:tabs>
          <w:tab w:val="clear" w:pos="227"/>
          <w:tab w:val="clear" w:pos="680"/>
          <w:tab w:val="clear" w:pos="907"/>
        </w:tabs>
        <w:spacing w:line="240" w:lineRule="auto"/>
        <w:ind w:left="1881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E7CC3">
        <w:rPr>
          <w:rFonts w:ascii="Browallia New" w:hAnsi="Browallia New" w:cs="Browallia New"/>
          <w:sz w:val="28"/>
          <w:szCs w:val="28"/>
          <w:u w:val="single"/>
          <w:cs/>
        </w:rPr>
        <w:t>สินทรัพย์ทางการเงิน</w:t>
      </w:r>
      <w:r w:rsidRPr="00CE7CC3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30C5BAE0" w14:textId="77777777" w:rsidR="00DD5FC5" w:rsidRPr="00CC4495" w:rsidRDefault="00DD5FC5" w:rsidP="00CC44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</w:tabs>
        <w:spacing w:line="240" w:lineRule="auto"/>
        <w:ind w:left="1882"/>
        <w:jc w:val="thaiDistribute"/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</w:p>
    <w:p w14:paraId="2C9EF486" w14:textId="77777777" w:rsidR="00DD5FC5" w:rsidRPr="00CC4495" w:rsidRDefault="00DD5FC5" w:rsidP="00CC44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</w:tabs>
        <w:spacing w:line="240" w:lineRule="auto"/>
        <w:ind w:left="1882"/>
        <w:jc w:val="thaiDistribute"/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  <w:r w:rsidRPr="00CC4495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 xml:space="preserve">สินทรัพย์ทางการเงินประเภทตราสารหนี้แบ่งการจัดประเภทรายการและวัดมูลค่าเป็น </w:t>
      </w:r>
      <w:r w:rsidRPr="00CC4495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 xml:space="preserve">3 </w:t>
      </w:r>
      <w:r w:rsidRPr="00CC4495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วิธี ได้แก่ (</w:t>
      </w:r>
      <w:r w:rsidRPr="00CC4495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 xml:space="preserve">1) </w:t>
      </w:r>
      <w:r w:rsidRPr="00CC4495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วิธีราคาทุนตัดจำหน่าย (</w:t>
      </w:r>
      <w:r w:rsidRPr="00CC4495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 xml:space="preserve">2) </w:t>
      </w:r>
      <w:r w:rsidRPr="00CC4495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วิธีมูลค่ายุติธรรมผ่านกำไรหรือขาดทุน และ (</w:t>
      </w:r>
      <w:r w:rsidRPr="00CC4495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 xml:space="preserve">3) </w:t>
      </w:r>
      <w:r w:rsidRPr="00CC4495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วิธีมูลค่ายุติธรรมผ่านกำไรขาดทุนเบ็ดเสร็จอื่น ตามลักษณะโมเดลธุรกิจของบริษัทและบริษัทย่อยในการบริหารจัดการสินทรัพย์ทางการเงิน และตามลักษณะของกระแสเงินสดตามสัญญาของสินทรัพย์ทางการเงินนั้น ๆ</w:t>
      </w:r>
    </w:p>
    <w:p w14:paraId="691787A7" w14:textId="77777777" w:rsidR="00DD5FC5" w:rsidRPr="00CC4495" w:rsidRDefault="00DD5FC5" w:rsidP="00CC44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</w:tabs>
        <w:spacing w:line="240" w:lineRule="auto"/>
        <w:ind w:left="1882"/>
        <w:jc w:val="thaiDistribute"/>
        <w:rPr>
          <w:rStyle w:val="normaltextrun"/>
          <w:rFonts w:ascii="Browallia New" w:hAnsi="Browallia New" w:cs="Browallia New"/>
          <w:sz w:val="28"/>
          <w:szCs w:val="28"/>
        </w:rPr>
      </w:pPr>
    </w:p>
    <w:p w14:paraId="46BBFCBE" w14:textId="77777777" w:rsidR="00DD5FC5" w:rsidRPr="00CC4495" w:rsidRDefault="00DD5FC5" w:rsidP="00CC44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</w:tabs>
        <w:spacing w:line="240" w:lineRule="auto"/>
        <w:ind w:left="1882"/>
        <w:jc w:val="thaiDistribute"/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  <w:r w:rsidRPr="00CC4495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สินทรัพย์ทางการเงินวัดมูลค่าด้วยวิธีราคาทุนตัดจำหน่าย การคำนวณดอกเบี้ยรับที่เกี่ยวข้องใช้วิธีอัตราดอกเบี้ยที่แท้จริงและบันทึกเป็นรายได้ในงบกำไรขาดทุน</w:t>
      </w:r>
    </w:p>
    <w:p w14:paraId="34DBCE28" w14:textId="77777777" w:rsidR="00DD5FC5" w:rsidRPr="00CC4495" w:rsidRDefault="00DD5FC5" w:rsidP="00CC44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</w:tabs>
        <w:spacing w:line="240" w:lineRule="auto"/>
        <w:ind w:left="1882"/>
        <w:jc w:val="thaiDistribute"/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</w:p>
    <w:p w14:paraId="514260D9" w14:textId="18476790" w:rsidR="00DD5FC5" w:rsidRPr="00CC4495" w:rsidRDefault="00DD5FC5" w:rsidP="00CC44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</w:tabs>
        <w:spacing w:line="240" w:lineRule="auto"/>
        <w:ind w:left="1882"/>
        <w:jc w:val="thaiDistribute"/>
        <w:rPr>
          <w:rStyle w:val="normaltextrun"/>
          <w:rFonts w:ascii="Browallia New" w:hAnsi="Browallia New" w:cs="Browallia New"/>
          <w:sz w:val="28"/>
          <w:szCs w:val="28"/>
        </w:rPr>
      </w:pPr>
      <w:r w:rsidRPr="00CC4495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สินทรัพย์ทางการเงินประเภทตราสารทุนต้องวัดมูลค่าด้วยวิธีมูลค่ายุติธรรมผ่านกำไรหรือขาดทุน โดยบริษัทและบริษัทย่อยเลือกรับรู้สินทรัพย์ทางการเงินดังกล่าว ด้วยวิธีมูลค่ายุติธรรมผ่านกำไรขาดทุนเบ็ดเสร็จอื่นได้ โดยไม่สามารถโอนไปเป็นกำไรหรือขาดทุนในภายหลัง</w:t>
      </w:r>
    </w:p>
    <w:p w14:paraId="7A8A5093" w14:textId="77777777" w:rsidR="00DD5FC5" w:rsidRPr="00CC4495" w:rsidRDefault="00DD5FC5" w:rsidP="00CC44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</w:tabs>
        <w:spacing w:line="240" w:lineRule="auto"/>
        <w:ind w:left="1882"/>
        <w:jc w:val="thaiDistribute"/>
        <w:rPr>
          <w:rStyle w:val="normaltextrun"/>
          <w:rFonts w:ascii="Browallia New" w:hAnsi="Browallia New" w:cs="Browallia New"/>
          <w:sz w:val="28"/>
          <w:szCs w:val="28"/>
        </w:rPr>
      </w:pPr>
    </w:p>
    <w:p w14:paraId="27421F40" w14:textId="77777777" w:rsidR="00DD5FC5" w:rsidRPr="00CC4495" w:rsidRDefault="00DD5FC5" w:rsidP="00CC44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</w:tabs>
        <w:spacing w:line="240" w:lineRule="auto"/>
        <w:ind w:left="1882"/>
        <w:jc w:val="thaiDistribute"/>
        <w:rPr>
          <w:rStyle w:val="normaltextrun"/>
          <w:rFonts w:ascii="Browallia New" w:hAnsi="Browallia New" w:cs="Browallia New"/>
          <w:color w:val="000000"/>
          <w:sz w:val="28"/>
          <w:szCs w:val="28"/>
          <w:u w:val="single"/>
          <w:shd w:val="clear" w:color="auto" w:fill="FFFFFF"/>
        </w:rPr>
      </w:pPr>
      <w:r w:rsidRPr="00CC4495">
        <w:rPr>
          <w:rStyle w:val="normaltextrun"/>
          <w:rFonts w:ascii="Browallia New" w:hAnsi="Browallia New" w:cs="Browallia New"/>
          <w:color w:val="000000"/>
          <w:sz w:val="28"/>
          <w:szCs w:val="28"/>
          <w:u w:val="single"/>
          <w:shd w:val="clear" w:color="auto" w:fill="FFFFFF"/>
          <w:cs/>
        </w:rPr>
        <w:t>หนี้สินทางการเงิน</w:t>
      </w:r>
      <w:r w:rsidRPr="00CC4495">
        <w:rPr>
          <w:rStyle w:val="normaltextrun"/>
          <w:rFonts w:ascii="Browallia New" w:hAnsi="Browallia New" w:cs="Browallia New"/>
          <w:color w:val="000000"/>
          <w:sz w:val="28"/>
          <w:szCs w:val="28"/>
          <w:u w:val="single"/>
          <w:shd w:val="clear" w:color="auto" w:fill="FFFFFF"/>
        </w:rPr>
        <w:t xml:space="preserve"> </w:t>
      </w:r>
    </w:p>
    <w:p w14:paraId="2EB599DE" w14:textId="77777777" w:rsidR="00DD5FC5" w:rsidRPr="00CC4495" w:rsidRDefault="00DD5FC5" w:rsidP="00CC44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</w:tabs>
        <w:spacing w:line="240" w:lineRule="auto"/>
        <w:ind w:left="1882"/>
        <w:jc w:val="thaiDistribute"/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</w:p>
    <w:p w14:paraId="07DC954C" w14:textId="77777777" w:rsidR="00DD5FC5" w:rsidRPr="00CC4495" w:rsidRDefault="00DD5FC5" w:rsidP="00CC44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</w:tabs>
        <w:spacing w:line="240" w:lineRule="auto"/>
        <w:ind w:left="1882"/>
        <w:jc w:val="thaiDistribute"/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  <w:r w:rsidRPr="00CC4495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หนี้สินทางการเงินจัดประเภทรายการและวัดมูลค่าด้วยวิธีราคาทุนตัดจำหน่าย ให้คำนวณดอกเบี้ยจ่ายที่เกี่ยวข้องโดยใช้วิธีอัตราดอกเบี้ยที่แท้จริงและบันทึกเป็นค่าใช้จ่ายในงบกำไรขาดทุน</w:t>
      </w:r>
    </w:p>
    <w:p w14:paraId="34582834" w14:textId="77777777" w:rsidR="00DD5FC5" w:rsidRPr="00CC4495" w:rsidRDefault="00DD5FC5" w:rsidP="00CC44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</w:tabs>
        <w:spacing w:line="240" w:lineRule="auto"/>
        <w:ind w:left="1882"/>
        <w:jc w:val="thaiDistribute"/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</w:p>
    <w:p w14:paraId="350B1115" w14:textId="77777777" w:rsidR="00DD5FC5" w:rsidRPr="00CC4495" w:rsidRDefault="00DD5FC5" w:rsidP="00CC44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</w:tabs>
        <w:spacing w:line="240" w:lineRule="auto"/>
        <w:ind w:left="1882"/>
        <w:jc w:val="thaiDistribute"/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  <w:r w:rsidRPr="00CC4495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หนี้สินอนุพันธ์จัดประเภทและวัดมูลค่าด้วยวิธีมูลค่ายุติธรรมผ่านกำไรหรือขาดทุน ยกเว้น สัญญาอนุพันธ์ที่ใช้สำหรับการบัญชีป้องกันความเสี่ยง จะวัดมูลค่าด้วยวิธีมูลค่ายุติธรรมผ่านกำไรขาดทุนเบ็ดเสร็จอื่น</w:t>
      </w:r>
    </w:p>
    <w:p w14:paraId="1AC2C1D2" w14:textId="65A2C0CA" w:rsidR="00E84C67" w:rsidRPr="00CC4495" w:rsidRDefault="00E84C67" w:rsidP="00CC44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</w:tabs>
        <w:spacing w:line="240" w:lineRule="auto"/>
        <w:ind w:left="1882"/>
        <w:jc w:val="thaiDistribute"/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</w:p>
    <w:p w14:paraId="2FCAF627" w14:textId="1851F7CF" w:rsidR="00CD6C3B" w:rsidRPr="00CC4495" w:rsidRDefault="00CD6C3B" w:rsidP="00CC44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</w:tabs>
        <w:spacing w:line="240" w:lineRule="auto"/>
        <w:ind w:left="1882"/>
        <w:jc w:val="thaiDistribute"/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</w:p>
    <w:p w14:paraId="1B9C782C" w14:textId="5CBAFDC2" w:rsidR="00CD6C3B" w:rsidRPr="00CC4495" w:rsidRDefault="00CD6C3B" w:rsidP="00CC44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</w:tabs>
        <w:spacing w:line="240" w:lineRule="auto"/>
        <w:ind w:left="1882"/>
        <w:jc w:val="thaiDistribute"/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</w:p>
    <w:p w14:paraId="0CA5EA26" w14:textId="54147225" w:rsidR="00CD6C3B" w:rsidRPr="00CC4495" w:rsidRDefault="00CD6C3B" w:rsidP="00CC44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</w:tabs>
        <w:spacing w:line="240" w:lineRule="auto"/>
        <w:ind w:left="1882"/>
        <w:jc w:val="thaiDistribute"/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</w:p>
    <w:p w14:paraId="2F6BD414" w14:textId="56B3C68D" w:rsidR="00CD6C3B" w:rsidRPr="00CC4495" w:rsidRDefault="00CD6C3B" w:rsidP="00CC44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</w:tabs>
        <w:spacing w:line="240" w:lineRule="auto"/>
        <w:ind w:left="1882"/>
        <w:jc w:val="thaiDistribute"/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</w:p>
    <w:p w14:paraId="49D4ED68" w14:textId="08A494FD" w:rsidR="00CD6C3B" w:rsidRPr="00CC4495" w:rsidRDefault="00CD6C3B" w:rsidP="00CC44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</w:tabs>
        <w:spacing w:line="240" w:lineRule="auto"/>
        <w:ind w:left="1882"/>
        <w:jc w:val="thaiDistribute"/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</w:p>
    <w:p w14:paraId="2CF45819" w14:textId="34E474AD" w:rsidR="00CD6C3B" w:rsidRPr="00CC4495" w:rsidRDefault="00CD6C3B" w:rsidP="00CC44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</w:tabs>
        <w:spacing w:line="240" w:lineRule="auto"/>
        <w:ind w:left="1882"/>
        <w:jc w:val="thaiDistribute"/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</w:p>
    <w:p w14:paraId="3B5CD02A" w14:textId="72AAA163" w:rsidR="00CD6C3B" w:rsidRPr="00CC4495" w:rsidRDefault="00CD6C3B" w:rsidP="00CC44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</w:tabs>
        <w:spacing w:line="240" w:lineRule="auto"/>
        <w:ind w:left="1882"/>
        <w:jc w:val="thaiDistribute"/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</w:p>
    <w:p w14:paraId="16FE53C5" w14:textId="35E06956" w:rsidR="00CD6C3B" w:rsidRPr="00CC4495" w:rsidRDefault="00CD6C3B" w:rsidP="00CC44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</w:tabs>
        <w:spacing w:line="240" w:lineRule="auto"/>
        <w:ind w:left="1882"/>
        <w:jc w:val="thaiDistribute"/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</w:p>
    <w:p w14:paraId="7D35C7A1" w14:textId="13385EF5" w:rsidR="00CD6C3B" w:rsidRPr="00CC4495" w:rsidRDefault="00CD6C3B" w:rsidP="00CC44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</w:tabs>
        <w:spacing w:line="240" w:lineRule="auto"/>
        <w:ind w:left="1882"/>
        <w:jc w:val="thaiDistribute"/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</w:p>
    <w:p w14:paraId="749F8D08" w14:textId="27F2564E" w:rsidR="00CD6C3B" w:rsidRPr="00CC4495" w:rsidRDefault="00CD6C3B" w:rsidP="00CC44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</w:tabs>
        <w:spacing w:line="240" w:lineRule="auto"/>
        <w:ind w:left="1882"/>
        <w:jc w:val="thaiDistribute"/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</w:p>
    <w:p w14:paraId="2DB40D25" w14:textId="77777777" w:rsidR="00CD6C3B" w:rsidRPr="00CC4495" w:rsidRDefault="00CD6C3B" w:rsidP="00CC44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</w:tabs>
        <w:spacing w:line="240" w:lineRule="auto"/>
        <w:ind w:left="1882"/>
        <w:jc w:val="thaiDistribute"/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</w:p>
    <w:p w14:paraId="4EA7190B" w14:textId="0EFE68DF" w:rsidR="00DD5FC5" w:rsidRDefault="00B71F75" w:rsidP="00DD5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81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CE7CC3">
        <w:rPr>
          <w:rFonts w:ascii="Browallia New" w:hAnsi="Browallia New" w:cs="Browallia New"/>
          <w:sz w:val="28"/>
          <w:szCs w:val="28"/>
          <w:cs/>
          <w:lang w:val="th-TH"/>
        </w:rPr>
        <w:t>การจัดประเภท การวัดมูลค่า</w:t>
      </w:r>
      <w:r w:rsidR="00DD5FC5" w:rsidRPr="00CE7CC3">
        <w:rPr>
          <w:rFonts w:ascii="Browallia New" w:hAnsi="Browallia New" w:cs="Browallia New"/>
          <w:sz w:val="28"/>
          <w:szCs w:val="28"/>
          <w:cs/>
          <w:lang w:val="th-TH"/>
        </w:rPr>
        <w:t>ภายใต้มาตรฐานเดิมและ</w:t>
      </w:r>
      <w:r w:rsidR="00DD5FC5" w:rsidRPr="00CE7CC3">
        <w:rPr>
          <w:rFonts w:ascii="Browallia New" w:hAnsi="Browallia New" w:cs="Browallia New" w:hint="cs"/>
          <w:sz w:val="28"/>
          <w:szCs w:val="28"/>
          <w:cs/>
          <w:lang w:val="th-TH"/>
        </w:rPr>
        <w:t>มาตรฐานการรายงานทางการเงิน ฉบับที่</w:t>
      </w:r>
      <w:r w:rsidR="00DD5FC5" w:rsidRPr="00CE7CC3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</w:rPr>
        <w:t xml:space="preserve"> </w:t>
      </w:r>
      <w:r w:rsidR="00DD5FC5" w:rsidRPr="00CE7CC3">
        <w:t>9</w:t>
      </w:r>
      <w:r w:rsidR="00DD5FC5" w:rsidRPr="00CE7CC3">
        <w:rPr>
          <w:rFonts w:ascii="Browallia New" w:hAnsi="Browallia New" w:cs="Browallia New"/>
          <w:sz w:val="28"/>
          <w:szCs w:val="28"/>
          <w:cs/>
          <w:lang w:val="th-TH"/>
        </w:rPr>
        <w:t xml:space="preserve"> 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="00DD5FC5" w:rsidRPr="00CE7CC3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</w:t>
      </w:r>
      <w:r w:rsidR="00DD5FC5" w:rsidRPr="00CE7CC3">
        <w:rPr>
          <w:rFonts w:ascii="Browallia New" w:hAnsi="Browallia New" w:cs="Browallia New"/>
          <w:sz w:val="28"/>
          <w:szCs w:val="28"/>
        </w:rPr>
        <w:t xml:space="preserve"> </w:t>
      </w:r>
      <w:r w:rsidR="00DD5FC5" w:rsidRPr="00CE7CC3">
        <w:rPr>
          <w:rFonts w:ascii="Browallia New" w:hAnsi="Browallia New" w:cs="Browallia New"/>
          <w:sz w:val="28"/>
          <w:szCs w:val="28"/>
          <w:cs/>
          <w:lang w:val="th-TH"/>
        </w:rPr>
        <w:t xml:space="preserve">ณ วันที่ </w:t>
      </w:r>
      <w:r w:rsidR="00DD5FC5" w:rsidRPr="00CE7CC3">
        <w:t xml:space="preserve">1 </w:t>
      </w:r>
      <w:r w:rsidR="00DD5FC5" w:rsidRPr="00CE7CC3">
        <w:rPr>
          <w:rFonts w:ascii="Browallia New" w:hAnsi="Browallia New" w:cs="Browallia New"/>
          <w:sz w:val="28"/>
          <w:szCs w:val="28"/>
          <w:cs/>
          <w:lang w:val="th-TH"/>
        </w:rPr>
        <w:t xml:space="preserve">มกราคม </w:t>
      </w:r>
      <w:r w:rsidR="00DD5FC5" w:rsidRPr="00CE7CC3">
        <w:t>2563</w:t>
      </w:r>
      <w:r w:rsidR="00DD5FC5" w:rsidRPr="00CE7CC3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มีดังต่อไปนี้</w:t>
      </w:r>
    </w:p>
    <w:p w14:paraId="4140A670" w14:textId="77777777" w:rsidR="003B7B8D" w:rsidRPr="00D30934" w:rsidRDefault="003B7B8D" w:rsidP="00783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81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Style w:val="TableGrid"/>
        <w:tblW w:w="7468" w:type="dxa"/>
        <w:tblInd w:w="1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394"/>
        <w:gridCol w:w="18"/>
        <w:gridCol w:w="1599"/>
        <w:gridCol w:w="18"/>
        <w:gridCol w:w="1541"/>
        <w:gridCol w:w="18"/>
      </w:tblGrid>
      <w:tr w:rsidR="00DD5FC5" w:rsidRPr="00571C75" w14:paraId="344141CD" w14:textId="77777777" w:rsidTr="00633DCD">
        <w:tc>
          <w:tcPr>
            <w:tcW w:w="7468" w:type="dxa"/>
            <w:gridSpan w:val="7"/>
          </w:tcPr>
          <w:p w14:paraId="5C7CA134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0" w:name="_Hlk37950053"/>
            <w:r w:rsidRPr="00571C7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571C75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571C75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DD5FC5" w:rsidRPr="00571C75" w14:paraId="221D20E7" w14:textId="77777777" w:rsidTr="00633DCD">
        <w:tc>
          <w:tcPr>
            <w:tcW w:w="7468" w:type="dxa"/>
            <w:gridSpan w:val="7"/>
          </w:tcPr>
          <w:p w14:paraId="46861D41" w14:textId="77777777" w:rsidR="00DD5FC5" w:rsidRPr="00571C75" w:rsidRDefault="00DD5FC5" w:rsidP="00633DC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D5FC5" w:rsidRPr="00571C75" w14:paraId="0B65C1D6" w14:textId="77777777" w:rsidTr="00633DCD">
        <w:tc>
          <w:tcPr>
            <w:tcW w:w="4292" w:type="dxa"/>
            <w:gridSpan w:val="3"/>
            <w:vAlign w:val="bottom"/>
          </w:tcPr>
          <w:p w14:paraId="52841309" w14:textId="77777777" w:rsidR="00DD5FC5" w:rsidRPr="00571C75" w:rsidRDefault="00DD5FC5" w:rsidP="00633DC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การจัดประเภทตามมาตรฐานเดิม </w:t>
            </w:r>
          </w:p>
          <w:p w14:paraId="2FDB274C" w14:textId="77777777" w:rsidR="00DD5FC5" w:rsidRPr="00571C75" w:rsidRDefault="00DD5FC5" w:rsidP="00633DC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571C75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571C7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ธันวาคม </w:t>
            </w:r>
            <w:r w:rsidRPr="00571C75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3176" w:type="dxa"/>
            <w:gridSpan w:val="4"/>
            <w:vAlign w:val="bottom"/>
          </w:tcPr>
          <w:p w14:paraId="057F5F16" w14:textId="77777777" w:rsidR="00DD5FC5" w:rsidRPr="00571C75" w:rsidRDefault="00DD5FC5" w:rsidP="00633DC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  <w:cs/>
              </w:rPr>
              <w:t>การจัดประเภทตามมาตรฐาน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</w:t>
            </w:r>
            <w:r w:rsidRPr="00571C7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Pr="00571C75">
              <w:rPr>
                <w:rFonts w:ascii="Browallia New" w:hAnsi="Browallia New" w:cs="Browallia New"/>
                <w:sz w:val="28"/>
                <w:szCs w:val="28"/>
              </w:rPr>
              <w:t xml:space="preserve">9 </w:t>
            </w:r>
          </w:p>
          <w:p w14:paraId="026F859E" w14:textId="77777777" w:rsidR="00DD5FC5" w:rsidRPr="00571C75" w:rsidRDefault="00DD5FC5" w:rsidP="00633DC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571C75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571C7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571C75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</w:tr>
      <w:tr w:rsidR="00DD5FC5" w:rsidRPr="00571C75" w14:paraId="5BBCD54E" w14:textId="77777777" w:rsidTr="00633DCD">
        <w:tc>
          <w:tcPr>
            <w:tcW w:w="2880" w:type="dxa"/>
            <w:vAlign w:val="bottom"/>
          </w:tcPr>
          <w:p w14:paraId="59C9F480" w14:textId="77777777" w:rsidR="00DD5FC5" w:rsidRPr="00571C75" w:rsidRDefault="00DD5FC5" w:rsidP="00633DC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1412" w:type="dxa"/>
            <w:gridSpan w:val="2"/>
            <w:vAlign w:val="bottom"/>
          </w:tcPr>
          <w:p w14:paraId="33B5C774" w14:textId="77777777" w:rsidR="00DD5FC5" w:rsidRPr="00571C75" w:rsidRDefault="00DD5FC5" w:rsidP="00633DC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617" w:type="dxa"/>
            <w:gridSpan w:val="2"/>
            <w:vAlign w:val="bottom"/>
          </w:tcPr>
          <w:p w14:paraId="5FB18C73" w14:textId="77777777" w:rsidR="00DD5FC5" w:rsidRPr="00571C75" w:rsidRDefault="00DD5FC5" w:rsidP="00633DC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59" w:type="dxa"/>
            <w:gridSpan w:val="2"/>
            <w:vAlign w:val="bottom"/>
          </w:tcPr>
          <w:p w14:paraId="3965F36A" w14:textId="77777777" w:rsidR="00DD5FC5" w:rsidRPr="00571C75" w:rsidRDefault="00DD5FC5" w:rsidP="00633DC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  <w:p w14:paraId="173808F8" w14:textId="77777777" w:rsidR="00DD5FC5" w:rsidRPr="00571C75" w:rsidRDefault="00DD5FC5" w:rsidP="00633DC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</w:t>
            </w:r>
          </w:p>
        </w:tc>
      </w:tr>
      <w:tr w:rsidR="00DD5FC5" w:rsidRPr="00571C75" w14:paraId="1422E455" w14:textId="77777777" w:rsidTr="00633DCD">
        <w:tc>
          <w:tcPr>
            <w:tcW w:w="4292" w:type="dxa"/>
            <w:gridSpan w:val="3"/>
          </w:tcPr>
          <w:p w14:paraId="764FE88D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17" w:type="dxa"/>
            <w:gridSpan w:val="2"/>
          </w:tcPr>
          <w:p w14:paraId="7299538B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14:paraId="7F26F21B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D5FC5" w:rsidRPr="00571C75" w14:paraId="6FC9133A" w14:textId="77777777" w:rsidTr="00633DCD">
        <w:tc>
          <w:tcPr>
            <w:tcW w:w="2880" w:type="dxa"/>
          </w:tcPr>
          <w:p w14:paraId="199E415C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2" w:type="dxa"/>
            <w:gridSpan w:val="2"/>
            <w:vAlign w:val="bottom"/>
          </w:tcPr>
          <w:p w14:paraId="673E2DE7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>27,639</w:t>
            </w:r>
          </w:p>
        </w:tc>
        <w:tc>
          <w:tcPr>
            <w:tcW w:w="1617" w:type="dxa"/>
            <w:gridSpan w:val="2"/>
          </w:tcPr>
          <w:p w14:paraId="5773DBB2" w14:textId="6F86BB1A" w:rsidR="00DD5FC5" w:rsidRPr="00571C75" w:rsidRDefault="00DD5FC5" w:rsidP="008D2B86">
            <w:pPr>
              <w:tabs>
                <w:tab w:val="clear" w:pos="907"/>
                <w:tab w:val="left" w:pos="1225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="00F72E3C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8D2B86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71C7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12C02145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>27,639</w:t>
            </w:r>
          </w:p>
        </w:tc>
      </w:tr>
      <w:tr w:rsidR="00DD5FC5" w:rsidRPr="00571C75" w14:paraId="0C656A81" w14:textId="77777777" w:rsidTr="00633DCD">
        <w:tc>
          <w:tcPr>
            <w:tcW w:w="2880" w:type="dxa"/>
          </w:tcPr>
          <w:p w14:paraId="0FF39CFF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12" w:type="dxa"/>
            <w:gridSpan w:val="2"/>
            <w:vAlign w:val="bottom"/>
          </w:tcPr>
          <w:p w14:paraId="0FDA9F1B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>99,083</w:t>
            </w:r>
          </w:p>
        </w:tc>
        <w:tc>
          <w:tcPr>
            <w:tcW w:w="1617" w:type="dxa"/>
            <w:gridSpan w:val="2"/>
          </w:tcPr>
          <w:p w14:paraId="511698B0" w14:textId="3C90265A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="00F72E3C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8D2B86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71C7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6AEC7585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>99,083</w:t>
            </w:r>
          </w:p>
        </w:tc>
      </w:tr>
      <w:tr w:rsidR="00DD5FC5" w:rsidRPr="00571C75" w14:paraId="0201B1F7" w14:textId="77777777" w:rsidTr="00633DCD">
        <w:tc>
          <w:tcPr>
            <w:tcW w:w="2880" w:type="dxa"/>
          </w:tcPr>
          <w:p w14:paraId="29B37BA8" w14:textId="77777777" w:rsidR="00DD5FC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เงินฝากธนาคารที่มีข้อจำกัดใน</w:t>
            </w:r>
          </w:p>
          <w:p w14:paraId="659B96A0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571C75">
              <w:rPr>
                <w:rFonts w:ascii="Browallia New" w:hAnsi="Browallia New" w:cs="Browallia New"/>
                <w:sz w:val="28"/>
                <w:szCs w:val="28"/>
                <w:cs/>
              </w:rPr>
              <w:t>การใช้</w:t>
            </w:r>
          </w:p>
        </w:tc>
        <w:tc>
          <w:tcPr>
            <w:tcW w:w="1412" w:type="dxa"/>
            <w:gridSpan w:val="2"/>
            <w:vAlign w:val="bottom"/>
          </w:tcPr>
          <w:p w14:paraId="1CEE539D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>15,000</w:t>
            </w:r>
          </w:p>
        </w:tc>
        <w:tc>
          <w:tcPr>
            <w:tcW w:w="1617" w:type="dxa"/>
            <w:gridSpan w:val="2"/>
          </w:tcPr>
          <w:p w14:paraId="731F5AEC" w14:textId="77777777" w:rsidR="00A34AFC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  <w:p w14:paraId="7E0A7F8E" w14:textId="5A3AA243" w:rsidR="00DD5FC5" w:rsidRPr="00571C75" w:rsidRDefault="00A34AFC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="00DD5FC5" w:rsidRPr="00571C75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F72E3C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8D2B86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DD5FC5" w:rsidRPr="00571C7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73CC5C66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>15,000</w:t>
            </w:r>
          </w:p>
        </w:tc>
      </w:tr>
      <w:tr w:rsidR="00DD5FC5" w:rsidRPr="00571C75" w14:paraId="42678F07" w14:textId="77777777" w:rsidTr="00633DCD">
        <w:trPr>
          <w:trHeight w:val="60"/>
        </w:trPr>
        <w:tc>
          <w:tcPr>
            <w:tcW w:w="2880" w:type="dxa"/>
          </w:tcPr>
          <w:p w14:paraId="1614FC6B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412" w:type="dxa"/>
            <w:gridSpan w:val="2"/>
            <w:vAlign w:val="bottom"/>
          </w:tcPr>
          <w:p w14:paraId="3E244461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>2,446</w:t>
            </w:r>
          </w:p>
        </w:tc>
        <w:tc>
          <w:tcPr>
            <w:tcW w:w="1617" w:type="dxa"/>
            <w:gridSpan w:val="2"/>
          </w:tcPr>
          <w:p w14:paraId="10600DDD" w14:textId="7EB9E790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="00F72E3C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8D2B86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71C7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50009BD8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>2,446</w:t>
            </w:r>
          </w:p>
        </w:tc>
      </w:tr>
      <w:tr w:rsidR="00DD5FC5" w:rsidRPr="00571C75" w14:paraId="06692882" w14:textId="77777777" w:rsidTr="003C1CB2">
        <w:trPr>
          <w:trHeight w:val="60"/>
        </w:trPr>
        <w:tc>
          <w:tcPr>
            <w:tcW w:w="2880" w:type="dxa"/>
          </w:tcPr>
          <w:p w14:paraId="19E6C60E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12" w:type="dxa"/>
            <w:gridSpan w:val="2"/>
            <w:vAlign w:val="bottom"/>
          </w:tcPr>
          <w:p w14:paraId="4548B7A4" w14:textId="77777777" w:rsidR="00DD5FC5" w:rsidRPr="00571C75" w:rsidRDefault="00DD5FC5" w:rsidP="00633DC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>1,270</w:t>
            </w:r>
          </w:p>
        </w:tc>
        <w:tc>
          <w:tcPr>
            <w:tcW w:w="1617" w:type="dxa"/>
            <w:gridSpan w:val="2"/>
          </w:tcPr>
          <w:p w14:paraId="11B9DD08" w14:textId="795B703E" w:rsidR="00DD5FC5" w:rsidRPr="00571C75" w:rsidRDefault="00DD5FC5" w:rsidP="00633DC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="00F72E3C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8D2B86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71C7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22613634" w14:textId="77777777" w:rsidR="00DD5FC5" w:rsidRPr="00571C75" w:rsidRDefault="00DD5FC5" w:rsidP="00633DC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>1,270</w:t>
            </w:r>
          </w:p>
        </w:tc>
      </w:tr>
      <w:tr w:rsidR="00DD5FC5" w:rsidRPr="00571C75" w14:paraId="741A96F2" w14:textId="77777777" w:rsidTr="003C1CB2">
        <w:tc>
          <w:tcPr>
            <w:tcW w:w="2880" w:type="dxa"/>
          </w:tcPr>
          <w:p w14:paraId="0B43BEDF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12" w:type="dxa"/>
            <w:gridSpan w:val="2"/>
            <w:vAlign w:val="bottom"/>
          </w:tcPr>
          <w:p w14:paraId="40FE3AF7" w14:textId="77777777" w:rsidR="00DD5FC5" w:rsidRPr="00571C75" w:rsidRDefault="00DD5FC5" w:rsidP="003C1CB2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>145,438</w:t>
            </w:r>
          </w:p>
        </w:tc>
        <w:tc>
          <w:tcPr>
            <w:tcW w:w="1617" w:type="dxa"/>
            <w:gridSpan w:val="2"/>
          </w:tcPr>
          <w:p w14:paraId="7428FA48" w14:textId="28781CC3" w:rsidR="00DD5FC5" w:rsidRPr="00571C75" w:rsidRDefault="00DD5FC5" w:rsidP="008D2B86">
            <w:pPr>
              <w:pBdr>
                <w:bottom w:val="single" w:sz="12" w:space="1" w:color="auto"/>
              </w:pBdr>
              <w:tabs>
                <w:tab w:val="clear" w:pos="907"/>
                <w:tab w:val="left" w:pos="1225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="00F72E3C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8D2B86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71C7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63169337" w14:textId="77777777" w:rsidR="00DD5FC5" w:rsidRPr="00571C75" w:rsidRDefault="00DD5FC5" w:rsidP="003C1CB2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>145,438</w:t>
            </w:r>
          </w:p>
        </w:tc>
      </w:tr>
      <w:tr w:rsidR="00DD5FC5" w:rsidRPr="00571C75" w14:paraId="64677D08" w14:textId="77777777" w:rsidTr="003C1CB2">
        <w:tc>
          <w:tcPr>
            <w:tcW w:w="2880" w:type="dxa"/>
          </w:tcPr>
          <w:p w14:paraId="3B1DA652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2" w:type="dxa"/>
            <w:gridSpan w:val="2"/>
          </w:tcPr>
          <w:p w14:paraId="7B825A8C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7" w:type="dxa"/>
            <w:gridSpan w:val="2"/>
          </w:tcPr>
          <w:p w14:paraId="52D8A6FE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14:paraId="5C8B3B1C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D5FC5" w:rsidRPr="00571C75" w14:paraId="1824A81D" w14:textId="77777777" w:rsidTr="00633DCD">
        <w:tc>
          <w:tcPr>
            <w:tcW w:w="4292" w:type="dxa"/>
            <w:gridSpan w:val="3"/>
          </w:tcPr>
          <w:p w14:paraId="71349044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17" w:type="dxa"/>
            <w:gridSpan w:val="2"/>
          </w:tcPr>
          <w:p w14:paraId="088F8448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14:paraId="04D27023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D5FC5" w:rsidRPr="00571C75" w14:paraId="1610BAFA" w14:textId="77777777" w:rsidTr="00C04B9F">
        <w:tc>
          <w:tcPr>
            <w:tcW w:w="2880" w:type="dxa"/>
          </w:tcPr>
          <w:p w14:paraId="51521941" w14:textId="77777777" w:rsidR="00DD5FC5" w:rsidRDefault="00DD5FC5" w:rsidP="00633DCD">
            <w:pPr>
              <w:tabs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เงินกู้ยืมระยะสั้นจากสถาบัน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559FBFB5" w14:textId="77777777" w:rsidR="00DD5FC5" w:rsidRPr="00571C75" w:rsidRDefault="00DD5FC5" w:rsidP="00633DCD">
            <w:pPr>
              <w:tabs>
                <w:tab w:val="clear" w:pos="454"/>
                <w:tab w:val="left" w:pos="336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571C75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412" w:type="dxa"/>
            <w:gridSpan w:val="2"/>
            <w:vAlign w:val="bottom"/>
          </w:tcPr>
          <w:p w14:paraId="6C8A6E93" w14:textId="77777777" w:rsidR="00DD5FC5" w:rsidRPr="00571C75" w:rsidRDefault="00DD5FC5" w:rsidP="00C04B9F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>122,167</w:t>
            </w:r>
          </w:p>
        </w:tc>
        <w:tc>
          <w:tcPr>
            <w:tcW w:w="1617" w:type="dxa"/>
            <w:gridSpan w:val="2"/>
            <w:vAlign w:val="bottom"/>
          </w:tcPr>
          <w:p w14:paraId="15C0E5DB" w14:textId="1FAA6AF8" w:rsidR="00DD5FC5" w:rsidRPr="00571C75" w:rsidRDefault="00DD5FC5" w:rsidP="008D2B86">
            <w:pPr>
              <w:tabs>
                <w:tab w:val="clear" w:pos="907"/>
                <w:tab w:val="left" w:pos="1225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="00F72E3C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A70CF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71C7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243EBE21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>122,167</w:t>
            </w:r>
          </w:p>
        </w:tc>
      </w:tr>
      <w:tr w:rsidR="00DD5FC5" w:rsidRPr="00571C75" w14:paraId="55482FCE" w14:textId="77777777" w:rsidTr="00633DCD">
        <w:tc>
          <w:tcPr>
            <w:tcW w:w="2880" w:type="dxa"/>
          </w:tcPr>
          <w:p w14:paraId="1AE1CB22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12" w:type="dxa"/>
            <w:gridSpan w:val="2"/>
          </w:tcPr>
          <w:p w14:paraId="633AA7AC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>49,626</w:t>
            </w:r>
          </w:p>
        </w:tc>
        <w:tc>
          <w:tcPr>
            <w:tcW w:w="1617" w:type="dxa"/>
            <w:gridSpan w:val="2"/>
          </w:tcPr>
          <w:p w14:paraId="5C3F66E5" w14:textId="4DF5E9B6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="00924625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BE6964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71C7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075B513C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>49,626</w:t>
            </w:r>
          </w:p>
        </w:tc>
      </w:tr>
      <w:tr w:rsidR="00DD5FC5" w:rsidRPr="00571C75" w14:paraId="4E688BEA" w14:textId="77777777" w:rsidTr="00C04B9F">
        <w:tc>
          <w:tcPr>
            <w:tcW w:w="2880" w:type="dxa"/>
          </w:tcPr>
          <w:p w14:paraId="4D5ED6D7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412" w:type="dxa"/>
            <w:gridSpan w:val="2"/>
            <w:vAlign w:val="bottom"/>
          </w:tcPr>
          <w:p w14:paraId="4A64CA40" w14:textId="77777777" w:rsidR="00DD5FC5" w:rsidRPr="00571C75" w:rsidRDefault="00DD5FC5" w:rsidP="00C04B9F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>771</w:t>
            </w:r>
          </w:p>
        </w:tc>
        <w:tc>
          <w:tcPr>
            <w:tcW w:w="1617" w:type="dxa"/>
            <w:gridSpan w:val="2"/>
            <w:vAlign w:val="bottom"/>
          </w:tcPr>
          <w:p w14:paraId="17AFD26B" w14:textId="77777777" w:rsidR="00DD5FC5" w:rsidRPr="00571C75" w:rsidRDefault="00DD5FC5" w:rsidP="00C04B9F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>771</w:t>
            </w:r>
          </w:p>
        </w:tc>
        <w:tc>
          <w:tcPr>
            <w:tcW w:w="1559" w:type="dxa"/>
            <w:gridSpan w:val="2"/>
            <w:vAlign w:val="bottom"/>
          </w:tcPr>
          <w:p w14:paraId="4F280C31" w14:textId="0AAA3976" w:rsidR="00DD5FC5" w:rsidRPr="00571C75" w:rsidRDefault="00DD5FC5" w:rsidP="00C04B9F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="00A70CF0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571C7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D5FC5" w:rsidRPr="00571C75" w14:paraId="7E74D9B5" w14:textId="77777777" w:rsidTr="000C4147">
        <w:tc>
          <w:tcPr>
            <w:tcW w:w="2880" w:type="dxa"/>
          </w:tcPr>
          <w:p w14:paraId="1BCC813A" w14:textId="77777777" w:rsidR="00DD5FC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เงินกู้ยืมระยะยาวจาก</w:t>
            </w:r>
          </w:p>
          <w:p w14:paraId="0F865328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571C75">
              <w:rPr>
                <w:rFonts w:ascii="Browallia New" w:hAnsi="Browallia New" w:cs="Browalli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412" w:type="dxa"/>
            <w:gridSpan w:val="2"/>
            <w:vAlign w:val="bottom"/>
          </w:tcPr>
          <w:p w14:paraId="2F30EB24" w14:textId="77777777" w:rsidR="00DD5FC5" w:rsidRPr="00571C75" w:rsidRDefault="00DD5FC5" w:rsidP="000C4147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>8,442</w:t>
            </w:r>
          </w:p>
        </w:tc>
        <w:tc>
          <w:tcPr>
            <w:tcW w:w="1617" w:type="dxa"/>
            <w:gridSpan w:val="2"/>
            <w:vAlign w:val="bottom"/>
          </w:tcPr>
          <w:p w14:paraId="02B9941B" w14:textId="088FD15F" w:rsidR="00DD5FC5" w:rsidRPr="00571C75" w:rsidRDefault="00DD5FC5" w:rsidP="000C4147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0C4147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="00F72E3C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A70CF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71C7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247382FD" w14:textId="77777777" w:rsidR="00DD5FC5" w:rsidRPr="00571C75" w:rsidRDefault="00DD5FC5" w:rsidP="000C4147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>8,442</w:t>
            </w:r>
          </w:p>
        </w:tc>
      </w:tr>
      <w:tr w:rsidR="00DD5FC5" w:rsidRPr="00571C75" w14:paraId="7D427009" w14:textId="77777777" w:rsidTr="00C04B9F">
        <w:tc>
          <w:tcPr>
            <w:tcW w:w="2880" w:type="dxa"/>
          </w:tcPr>
          <w:p w14:paraId="63D0F5A1" w14:textId="72B0D8D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</w:t>
            </w:r>
            <w:r w:rsidR="00F73D24">
              <w:rPr>
                <w:rFonts w:ascii="Browallia New" w:hAnsi="Browallia New" w:cs="Browallia New" w:hint="cs"/>
                <w:sz w:val="28"/>
                <w:szCs w:val="28"/>
                <w:cs/>
              </w:rPr>
              <w:t>า</w:t>
            </w:r>
            <w:r w:rsidR="009D318F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412" w:type="dxa"/>
            <w:gridSpan w:val="2"/>
            <w:vAlign w:val="bottom"/>
          </w:tcPr>
          <w:p w14:paraId="626C0B83" w14:textId="77777777" w:rsidR="00DD5FC5" w:rsidRPr="00571C75" w:rsidRDefault="00DD5FC5" w:rsidP="00C04B9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>2,007</w:t>
            </w:r>
          </w:p>
        </w:tc>
        <w:tc>
          <w:tcPr>
            <w:tcW w:w="1617" w:type="dxa"/>
            <w:gridSpan w:val="2"/>
            <w:vAlign w:val="bottom"/>
          </w:tcPr>
          <w:p w14:paraId="66027B40" w14:textId="3F03EFC6" w:rsidR="00DD5FC5" w:rsidRPr="00571C75" w:rsidRDefault="00DD5FC5" w:rsidP="00C04B9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="00F72E3C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A70CF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571C7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083F3E37" w14:textId="77777777" w:rsidR="00DD5FC5" w:rsidRPr="00571C75" w:rsidRDefault="00DD5FC5" w:rsidP="00C04B9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>2,007</w:t>
            </w:r>
          </w:p>
        </w:tc>
      </w:tr>
      <w:tr w:rsidR="00DD5FC5" w:rsidRPr="00571C75" w14:paraId="7C2B52AC" w14:textId="77777777" w:rsidTr="00C04B9F">
        <w:tc>
          <w:tcPr>
            <w:tcW w:w="2880" w:type="dxa"/>
          </w:tcPr>
          <w:p w14:paraId="78D101FA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bookmarkStart w:id="1" w:name="_Hlk37251359"/>
            <w:r w:rsidRPr="00571C7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12" w:type="dxa"/>
            <w:gridSpan w:val="2"/>
            <w:vAlign w:val="bottom"/>
          </w:tcPr>
          <w:p w14:paraId="0545C5A4" w14:textId="77777777" w:rsidR="00DD5FC5" w:rsidRPr="00571C75" w:rsidRDefault="00DD5FC5" w:rsidP="00E977BC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>183,013</w:t>
            </w:r>
          </w:p>
        </w:tc>
        <w:tc>
          <w:tcPr>
            <w:tcW w:w="1617" w:type="dxa"/>
            <w:gridSpan w:val="2"/>
            <w:vAlign w:val="bottom"/>
          </w:tcPr>
          <w:p w14:paraId="60BBD4C1" w14:textId="77777777" w:rsidR="00DD5FC5" w:rsidRPr="00571C75" w:rsidRDefault="00DD5FC5" w:rsidP="00E977BC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>771</w:t>
            </w:r>
          </w:p>
        </w:tc>
        <w:tc>
          <w:tcPr>
            <w:tcW w:w="1559" w:type="dxa"/>
            <w:gridSpan w:val="2"/>
            <w:vAlign w:val="bottom"/>
          </w:tcPr>
          <w:p w14:paraId="20DDE873" w14:textId="77777777" w:rsidR="00DD5FC5" w:rsidRPr="00571C75" w:rsidRDefault="00DD5FC5" w:rsidP="00E977BC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</w:rPr>
              <w:t>182,242</w:t>
            </w:r>
          </w:p>
        </w:tc>
      </w:tr>
      <w:tr w:rsidR="00DD5FC5" w:rsidRPr="00571C75" w14:paraId="1F537FF1" w14:textId="77777777" w:rsidTr="00633DCD">
        <w:tc>
          <w:tcPr>
            <w:tcW w:w="2880" w:type="dxa"/>
          </w:tcPr>
          <w:p w14:paraId="250F9AF4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2" w:type="dxa"/>
            <w:gridSpan w:val="2"/>
            <w:vAlign w:val="bottom"/>
          </w:tcPr>
          <w:p w14:paraId="62B84FE4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7" w:type="dxa"/>
            <w:gridSpan w:val="2"/>
          </w:tcPr>
          <w:p w14:paraId="53DDC215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7D6B7AD0" w14:textId="77777777" w:rsidR="00DD5FC5" w:rsidRPr="00571C7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B7B8D" w:rsidRPr="00571C75" w14:paraId="0571D466" w14:textId="77777777" w:rsidTr="00633DCD">
        <w:tc>
          <w:tcPr>
            <w:tcW w:w="2880" w:type="dxa"/>
          </w:tcPr>
          <w:p w14:paraId="5AABD831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2" w:type="dxa"/>
            <w:gridSpan w:val="2"/>
            <w:vAlign w:val="bottom"/>
          </w:tcPr>
          <w:p w14:paraId="0D91C478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7" w:type="dxa"/>
            <w:gridSpan w:val="2"/>
          </w:tcPr>
          <w:p w14:paraId="2C2ADBF4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0344E780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B7B8D" w:rsidRPr="00571C75" w14:paraId="72B81D76" w14:textId="77777777" w:rsidTr="00633DCD">
        <w:tc>
          <w:tcPr>
            <w:tcW w:w="2880" w:type="dxa"/>
          </w:tcPr>
          <w:p w14:paraId="7112687E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2" w:type="dxa"/>
            <w:gridSpan w:val="2"/>
            <w:vAlign w:val="bottom"/>
          </w:tcPr>
          <w:p w14:paraId="6A3FA40E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7" w:type="dxa"/>
            <w:gridSpan w:val="2"/>
          </w:tcPr>
          <w:p w14:paraId="268597B6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6E19E6CC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B7B8D" w:rsidRPr="00571C75" w14:paraId="3DAC96E9" w14:textId="77777777" w:rsidTr="00633DCD">
        <w:tc>
          <w:tcPr>
            <w:tcW w:w="2880" w:type="dxa"/>
          </w:tcPr>
          <w:p w14:paraId="668A2919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2" w:type="dxa"/>
            <w:gridSpan w:val="2"/>
            <w:vAlign w:val="bottom"/>
          </w:tcPr>
          <w:p w14:paraId="5D5785F0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7" w:type="dxa"/>
            <w:gridSpan w:val="2"/>
          </w:tcPr>
          <w:p w14:paraId="01BA2A93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5DFFE978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B7B8D" w:rsidRPr="00571C75" w14:paraId="091A5532" w14:textId="77777777" w:rsidTr="00633DCD">
        <w:tc>
          <w:tcPr>
            <w:tcW w:w="2880" w:type="dxa"/>
          </w:tcPr>
          <w:p w14:paraId="5C257134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2" w:type="dxa"/>
            <w:gridSpan w:val="2"/>
            <w:vAlign w:val="bottom"/>
          </w:tcPr>
          <w:p w14:paraId="2374BAF3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7" w:type="dxa"/>
            <w:gridSpan w:val="2"/>
          </w:tcPr>
          <w:p w14:paraId="5034B4B3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11050841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B7B8D" w:rsidRPr="00571C75" w14:paraId="11F94FB0" w14:textId="77777777" w:rsidTr="00633DCD">
        <w:tc>
          <w:tcPr>
            <w:tcW w:w="2880" w:type="dxa"/>
          </w:tcPr>
          <w:p w14:paraId="2EBCD698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2" w:type="dxa"/>
            <w:gridSpan w:val="2"/>
            <w:vAlign w:val="bottom"/>
          </w:tcPr>
          <w:p w14:paraId="1D815971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7" w:type="dxa"/>
            <w:gridSpan w:val="2"/>
          </w:tcPr>
          <w:p w14:paraId="0650FDD3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6C263CD9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B7B8D" w:rsidRPr="00571C75" w14:paraId="653CB963" w14:textId="77777777" w:rsidTr="00633DCD">
        <w:tc>
          <w:tcPr>
            <w:tcW w:w="2880" w:type="dxa"/>
          </w:tcPr>
          <w:p w14:paraId="2472DA59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2" w:type="dxa"/>
            <w:gridSpan w:val="2"/>
            <w:vAlign w:val="bottom"/>
          </w:tcPr>
          <w:p w14:paraId="652F3FC7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7" w:type="dxa"/>
            <w:gridSpan w:val="2"/>
          </w:tcPr>
          <w:p w14:paraId="60AE9F04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2617419C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B7B8D" w:rsidRPr="00571C75" w14:paraId="4719CB8E" w14:textId="77777777" w:rsidTr="00633DCD">
        <w:tc>
          <w:tcPr>
            <w:tcW w:w="2880" w:type="dxa"/>
          </w:tcPr>
          <w:p w14:paraId="5409BC3D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2" w:type="dxa"/>
            <w:gridSpan w:val="2"/>
            <w:vAlign w:val="bottom"/>
          </w:tcPr>
          <w:p w14:paraId="14874355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7" w:type="dxa"/>
            <w:gridSpan w:val="2"/>
          </w:tcPr>
          <w:p w14:paraId="242EDF2F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3534D69B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B7B8D" w:rsidRPr="00571C75" w14:paraId="3F446A6B" w14:textId="77777777" w:rsidTr="00633DCD">
        <w:tc>
          <w:tcPr>
            <w:tcW w:w="2880" w:type="dxa"/>
          </w:tcPr>
          <w:p w14:paraId="43A2D8DB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2" w:type="dxa"/>
            <w:gridSpan w:val="2"/>
            <w:vAlign w:val="bottom"/>
          </w:tcPr>
          <w:p w14:paraId="59663455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7" w:type="dxa"/>
            <w:gridSpan w:val="2"/>
          </w:tcPr>
          <w:p w14:paraId="40F27480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306C2140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B7B8D" w:rsidRPr="00571C75" w14:paraId="36A27002" w14:textId="77777777" w:rsidTr="00633DCD">
        <w:tc>
          <w:tcPr>
            <w:tcW w:w="2880" w:type="dxa"/>
          </w:tcPr>
          <w:p w14:paraId="52257391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2" w:type="dxa"/>
            <w:gridSpan w:val="2"/>
            <w:vAlign w:val="bottom"/>
          </w:tcPr>
          <w:p w14:paraId="01CF5706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7" w:type="dxa"/>
            <w:gridSpan w:val="2"/>
          </w:tcPr>
          <w:p w14:paraId="0A4A3063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5B2F0A13" w14:textId="77777777" w:rsidR="003B7B8D" w:rsidRPr="00571C75" w:rsidRDefault="003B7B8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84C67" w:rsidRPr="00571C75" w14:paraId="72ABE03C" w14:textId="77777777" w:rsidTr="00633DCD">
        <w:tc>
          <w:tcPr>
            <w:tcW w:w="2880" w:type="dxa"/>
          </w:tcPr>
          <w:p w14:paraId="2690D5E5" w14:textId="77777777" w:rsidR="00E84C67" w:rsidRPr="00571C75" w:rsidRDefault="00E84C67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2" w:type="dxa"/>
            <w:gridSpan w:val="2"/>
            <w:vAlign w:val="bottom"/>
          </w:tcPr>
          <w:p w14:paraId="1D6A8357" w14:textId="77777777" w:rsidR="00E84C67" w:rsidRPr="00571C75" w:rsidRDefault="00E84C67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7" w:type="dxa"/>
            <w:gridSpan w:val="2"/>
          </w:tcPr>
          <w:p w14:paraId="1A3D6F95" w14:textId="77777777" w:rsidR="00E84C67" w:rsidRPr="00571C75" w:rsidRDefault="00E84C67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41EE6BD7" w14:textId="77777777" w:rsidR="00E84C67" w:rsidRPr="00571C75" w:rsidRDefault="00E84C67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bookmarkEnd w:id="0"/>
      <w:bookmarkEnd w:id="1"/>
      <w:tr w:rsidR="00DD5FC5" w:rsidRPr="005E3C16" w14:paraId="3971FE98" w14:textId="77777777" w:rsidTr="00633DCD">
        <w:trPr>
          <w:gridAfter w:val="1"/>
          <w:wAfter w:w="18" w:type="dxa"/>
        </w:trPr>
        <w:tc>
          <w:tcPr>
            <w:tcW w:w="7450" w:type="dxa"/>
            <w:gridSpan w:val="6"/>
          </w:tcPr>
          <w:p w14:paraId="615FF61F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5E3C16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5E3C16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DD5FC5" w:rsidRPr="005E3C16" w14:paraId="05D03D6B" w14:textId="77777777" w:rsidTr="00633DCD">
        <w:trPr>
          <w:gridAfter w:val="1"/>
          <w:wAfter w:w="18" w:type="dxa"/>
        </w:trPr>
        <w:tc>
          <w:tcPr>
            <w:tcW w:w="7450" w:type="dxa"/>
            <w:gridSpan w:val="6"/>
          </w:tcPr>
          <w:p w14:paraId="6540E64E" w14:textId="77777777" w:rsidR="00DD5FC5" w:rsidRPr="005E3C16" w:rsidRDefault="00DD5FC5" w:rsidP="00633DC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D5FC5" w:rsidRPr="005E3C16" w14:paraId="2F740168" w14:textId="77777777" w:rsidTr="00633DCD">
        <w:trPr>
          <w:gridAfter w:val="1"/>
          <w:wAfter w:w="18" w:type="dxa"/>
        </w:trPr>
        <w:tc>
          <w:tcPr>
            <w:tcW w:w="4274" w:type="dxa"/>
            <w:gridSpan w:val="2"/>
            <w:vAlign w:val="bottom"/>
          </w:tcPr>
          <w:p w14:paraId="20D0E7BF" w14:textId="77777777" w:rsidR="00DD5FC5" w:rsidRPr="005E3C16" w:rsidRDefault="00DD5FC5" w:rsidP="00633DC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การจัดประเภทตามมาตรฐานเดิม </w:t>
            </w:r>
          </w:p>
          <w:p w14:paraId="095754DE" w14:textId="77777777" w:rsidR="00DD5FC5" w:rsidRPr="005E3C16" w:rsidRDefault="00DD5FC5" w:rsidP="00633DC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5E3C16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5E3C1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ธันวาคม </w:t>
            </w:r>
            <w:r w:rsidRPr="005E3C16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3176" w:type="dxa"/>
            <w:gridSpan w:val="4"/>
            <w:vAlign w:val="bottom"/>
          </w:tcPr>
          <w:p w14:paraId="765F9140" w14:textId="77777777" w:rsidR="00DD5FC5" w:rsidRPr="005E3C16" w:rsidRDefault="00DD5FC5" w:rsidP="00633DC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  <w:cs/>
              </w:rPr>
              <w:t>การจัดประเภทตามมาตรฐาน</w:t>
            </w:r>
          </w:p>
          <w:p w14:paraId="4B5444D4" w14:textId="77777777" w:rsidR="00DD5FC5" w:rsidRPr="005E3C16" w:rsidRDefault="00DD5FC5" w:rsidP="00633DC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Pr="005E3C16">
              <w:rPr>
                <w:rFonts w:ascii="Browallia New" w:hAnsi="Browallia New" w:cs="Browallia New"/>
                <w:sz w:val="28"/>
                <w:szCs w:val="28"/>
              </w:rPr>
              <w:t xml:space="preserve">9 </w:t>
            </w:r>
          </w:p>
          <w:p w14:paraId="7AE1472A" w14:textId="77777777" w:rsidR="00DD5FC5" w:rsidRPr="005E3C16" w:rsidRDefault="00DD5FC5" w:rsidP="00633DC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5E3C16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5E3C1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5E3C16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</w:tr>
      <w:tr w:rsidR="00DD5FC5" w:rsidRPr="005E3C16" w14:paraId="4ABCB441" w14:textId="77777777" w:rsidTr="00633DCD">
        <w:trPr>
          <w:gridAfter w:val="1"/>
          <w:wAfter w:w="18" w:type="dxa"/>
        </w:trPr>
        <w:tc>
          <w:tcPr>
            <w:tcW w:w="2880" w:type="dxa"/>
            <w:vAlign w:val="bottom"/>
          </w:tcPr>
          <w:p w14:paraId="1066C308" w14:textId="77777777" w:rsidR="00DD5FC5" w:rsidRPr="005E3C16" w:rsidRDefault="00DD5FC5" w:rsidP="00633DC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1394" w:type="dxa"/>
            <w:vAlign w:val="bottom"/>
          </w:tcPr>
          <w:p w14:paraId="5154D1FD" w14:textId="77777777" w:rsidR="00DD5FC5" w:rsidRPr="005E3C16" w:rsidRDefault="00DD5FC5" w:rsidP="00633DC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617" w:type="dxa"/>
            <w:gridSpan w:val="2"/>
            <w:vAlign w:val="bottom"/>
          </w:tcPr>
          <w:p w14:paraId="3E08A6B6" w14:textId="77777777" w:rsidR="00DD5FC5" w:rsidRPr="005E3C16" w:rsidRDefault="00DD5FC5" w:rsidP="00633DC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59" w:type="dxa"/>
            <w:gridSpan w:val="2"/>
            <w:vAlign w:val="bottom"/>
          </w:tcPr>
          <w:p w14:paraId="6CF058C0" w14:textId="77777777" w:rsidR="00DD5FC5" w:rsidRPr="005E3C16" w:rsidRDefault="00DD5FC5" w:rsidP="00633DC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  <w:p w14:paraId="5B89A646" w14:textId="77777777" w:rsidR="00DD5FC5" w:rsidRPr="005E3C16" w:rsidRDefault="00DD5FC5" w:rsidP="00633DC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</w:t>
            </w:r>
          </w:p>
        </w:tc>
      </w:tr>
      <w:tr w:rsidR="00DD5FC5" w:rsidRPr="005E3C16" w14:paraId="7B9E40D3" w14:textId="77777777" w:rsidTr="00633DCD">
        <w:trPr>
          <w:gridAfter w:val="1"/>
          <w:wAfter w:w="18" w:type="dxa"/>
        </w:trPr>
        <w:tc>
          <w:tcPr>
            <w:tcW w:w="4274" w:type="dxa"/>
            <w:gridSpan w:val="2"/>
          </w:tcPr>
          <w:p w14:paraId="445BFFE0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17" w:type="dxa"/>
            <w:gridSpan w:val="2"/>
          </w:tcPr>
          <w:p w14:paraId="1873FB2F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14:paraId="34780681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D5FC5" w:rsidRPr="005E3C16" w14:paraId="251B2B12" w14:textId="77777777" w:rsidTr="00633DCD">
        <w:trPr>
          <w:gridAfter w:val="1"/>
          <w:wAfter w:w="18" w:type="dxa"/>
        </w:trPr>
        <w:tc>
          <w:tcPr>
            <w:tcW w:w="2880" w:type="dxa"/>
          </w:tcPr>
          <w:p w14:paraId="0129E72D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94" w:type="dxa"/>
            <w:vAlign w:val="bottom"/>
          </w:tcPr>
          <w:p w14:paraId="3F965B07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>25,617</w:t>
            </w:r>
          </w:p>
        </w:tc>
        <w:tc>
          <w:tcPr>
            <w:tcW w:w="1617" w:type="dxa"/>
            <w:gridSpan w:val="2"/>
            <w:vAlign w:val="bottom"/>
          </w:tcPr>
          <w:p w14:paraId="062EDF6F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 xml:space="preserve">             -</w:t>
            </w:r>
          </w:p>
        </w:tc>
        <w:tc>
          <w:tcPr>
            <w:tcW w:w="1559" w:type="dxa"/>
            <w:gridSpan w:val="2"/>
            <w:vAlign w:val="bottom"/>
          </w:tcPr>
          <w:p w14:paraId="4F3E53A1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>25,617</w:t>
            </w:r>
          </w:p>
        </w:tc>
      </w:tr>
      <w:tr w:rsidR="00DD5FC5" w:rsidRPr="005E3C16" w14:paraId="62F98512" w14:textId="77777777" w:rsidTr="00633DCD">
        <w:trPr>
          <w:gridAfter w:val="1"/>
          <w:wAfter w:w="18" w:type="dxa"/>
        </w:trPr>
        <w:tc>
          <w:tcPr>
            <w:tcW w:w="2880" w:type="dxa"/>
          </w:tcPr>
          <w:p w14:paraId="1E501461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94" w:type="dxa"/>
            <w:vAlign w:val="bottom"/>
          </w:tcPr>
          <w:p w14:paraId="012A819E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>99,083</w:t>
            </w:r>
          </w:p>
        </w:tc>
        <w:tc>
          <w:tcPr>
            <w:tcW w:w="1617" w:type="dxa"/>
            <w:gridSpan w:val="2"/>
            <w:vAlign w:val="bottom"/>
          </w:tcPr>
          <w:p w14:paraId="56BB3C99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 xml:space="preserve">             -</w:t>
            </w:r>
          </w:p>
        </w:tc>
        <w:tc>
          <w:tcPr>
            <w:tcW w:w="1559" w:type="dxa"/>
            <w:gridSpan w:val="2"/>
            <w:vAlign w:val="bottom"/>
          </w:tcPr>
          <w:p w14:paraId="6810AE3F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>99,083</w:t>
            </w:r>
          </w:p>
        </w:tc>
      </w:tr>
      <w:tr w:rsidR="00DD5FC5" w:rsidRPr="005E3C16" w14:paraId="0A1D435F" w14:textId="77777777" w:rsidTr="00633DCD">
        <w:trPr>
          <w:gridAfter w:val="1"/>
          <w:wAfter w:w="18" w:type="dxa"/>
        </w:trPr>
        <w:tc>
          <w:tcPr>
            <w:tcW w:w="2880" w:type="dxa"/>
          </w:tcPr>
          <w:p w14:paraId="1972E9BE" w14:textId="77777777" w:rsidR="00DD5FC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เงินฝากธนาคารที่มีข้อจำกัดใน</w:t>
            </w:r>
          </w:p>
          <w:p w14:paraId="687DEE92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5E3C16">
              <w:rPr>
                <w:rFonts w:ascii="Browallia New" w:hAnsi="Browallia New" w:cs="Browallia New"/>
                <w:sz w:val="28"/>
                <w:szCs w:val="28"/>
                <w:cs/>
              </w:rPr>
              <w:t>การใช้</w:t>
            </w:r>
          </w:p>
        </w:tc>
        <w:tc>
          <w:tcPr>
            <w:tcW w:w="1394" w:type="dxa"/>
            <w:vAlign w:val="bottom"/>
          </w:tcPr>
          <w:p w14:paraId="42363AFE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>15,000</w:t>
            </w:r>
          </w:p>
        </w:tc>
        <w:tc>
          <w:tcPr>
            <w:tcW w:w="1617" w:type="dxa"/>
            <w:gridSpan w:val="2"/>
            <w:vAlign w:val="bottom"/>
          </w:tcPr>
          <w:p w14:paraId="358207F4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 xml:space="preserve">             -</w:t>
            </w:r>
          </w:p>
        </w:tc>
        <w:tc>
          <w:tcPr>
            <w:tcW w:w="1559" w:type="dxa"/>
            <w:gridSpan w:val="2"/>
            <w:vAlign w:val="bottom"/>
          </w:tcPr>
          <w:p w14:paraId="5877E1C6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>15,000</w:t>
            </w:r>
          </w:p>
        </w:tc>
      </w:tr>
      <w:tr w:rsidR="00DD5FC5" w:rsidRPr="005E3C16" w14:paraId="619388A2" w14:textId="77777777" w:rsidTr="00633DCD">
        <w:trPr>
          <w:gridAfter w:val="1"/>
          <w:wAfter w:w="18" w:type="dxa"/>
        </w:trPr>
        <w:tc>
          <w:tcPr>
            <w:tcW w:w="2880" w:type="dxa"/>
          </w:tcPr>
          <w:p w14:paraId="1FAE5035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394" w:type="dxa"/>
            <w:vAlign w:val="bottom"/>
          </w:tcPr>
          <w:p w14:paraId="7D47B9AC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>2,446</w:t>
            </w:r>
          </w:p>
        </w:tc>
        <w:tc>
          <w:tcPr>
            <w:tcW w:w="1617" w:type="dxa"/>
            <w:gridSpan w:val="2"/>
            <w:vAlign w:val="bottom"/>
          </w:tcPr>
          <w:p w14:paraId="43AAF312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 xml:space="preserve">             -</w:t>
            </w:r>
          </w:p>
        </w:tc>
        <w:tc>
          <w:tcPr>
            <w:tcW w:w="1559" w:type="dxa"/>
            <w:gridSpan w:val="2"/>
            <w:vAlign w:val="bottom"/>
          </w:tcPr>
          <w:p w14:paraId="103BCF7C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>2,446</w:t>
            </w:r>
          </w:p>
        </w:tc>
      </w:tr>
      <w:tr w:rsidR="00DD5FC5" w:rsidRPr="005E3C16" w14:paraId="7A9A548E" w14:textId="77777777" w:rsidTr="00633DCD">
        <w:trPr>
          <w:gridAfter w:val="1"/>
          <w:wAfter w:w="18" w:type="dxa"/>
          <w:trHeight w:val="114"/>
        </w:trPr>
        <w:tc>
          <w:tcPr>
            <w:tcW w:w="2880" w:type="dxa"/>
          </w:tcPr>
          <w:p w14:paraId="73ED9EB7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394" w:type="dxa"/>
            <w:vAlign w:val="bottom"/>
          </w:tcPr>
          <w:p w14:paraId="7DEED9F3" w14:textId="77777777" w:rsidR="00DD5FC5" w:rsidRPr="005E3C16" w:rsidRDefault="00DD5FC5" w:rsidP="00633DC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>1,270</w:t>
            </w:r>
          </w:p>
        </w:tc>
        <w:tc>
          <w:tcPr>
            <w:tcW w:w="1617" w:type="dxa"/>
            <w:gridSpan w:val="2"/>
          </w:tcPr>
          <w:p w14:paraId="4F2C28B3" w14:textId="77777777" w:rsidR="00DD5FC5" w:rsidRPr="005E3C16" w:rsidRDefault="00DD5FC5" w:rsidP="00633DC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 xml:space="preserve">             -</w:t>
            </w:r>
          </w:p>
        </w:tc>
        <w:tc>
          <w:tcPr>
            <w:tcW w:w="1559" w:type="dxa"/>
            <w:gridSpan w:val="2"/>
            <w:vAlign w:val="bottom"/>
          </w:tcPr>
          <w:p w14:paraId="6C224ABE" w14:textId="77777777" w:rsidR="00DD5FC5" w:rsidRPr="005E3C16" w:rsidRDefault="00DD5FC5" w:rsidP="00633DC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>1,270</w:t>
            </w:r>
          </w:p>
        </w:tc>
      </w:tr>
      <w:tr w:rsidR="00DD5FC5" w:rsidRPr="005E3C16" w14:paraId="59ADBE0B" w14:textId="77777777" w:rsidTr="00633DCD">
        <w:trPr>
          <w:gridAfter w:val="1"/>
          <w:wAfter w:w="18" w:type="dxa"/>
        </w:trPr>
        <w:tc>
          <w:tcPr>
            <w:tcW w:w="2880" w:type="dxa"/>
          </w:tcPr>
          <w:p w14:paraId="0DAABD68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vAlign w:val="bottom"/>
          </w:tcPr>
          <w:p w14:paraId="6A30EEF5" w14:textId="77777777" w:rsidR="00DD5FC5" w:rsidRPr="005E3C16" w:rsidRDefault="00DD5FC5" w:rsidP="00FF164B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>143,416</w:t>
            </w:r>
          </w:p>
        </w:tc>
        <w:tc>
          <w:tcPr>
            <w:tcW w:w="1617" w:type="dxa"/>
            <w:gridSpan w:val="2"/>
            <w:vAlign w:val="bottom"/>
          </w:tcPr>
          <w:p w14:paraId="724C2556" w14:textId="77777777" w:rsidR="00DD5FC5" w:rsidRPr="005E3C16" w:rsidRDefault="00DD5FC5" w:rsidP="00FF164B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 xml:space="preserve">             -</w:t>
            </w:r>
          </w:p>
        </w:tc>
        <w:tc>
          <w:tcPr>
            <w:tcW w:w="1559" w:type="dxa"/>
            <w:gridSpan w:val="2"/>
            <w:vAlign w:val="bottom"/>
          </w:tcPr>
          <w:p w14:paraId="6E414981" w14:textId="77777777" w:rsidR="00DD5FC5" w:rsidRPr="005E3C16" w:rsidRDefault="00DD5FC5" w:rsidP="00FF164B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>143,416</w:t>
            </w:r>
          </w:p>
        </w:tc>
      </w:tr>
      <w:tr w:rsidR="00DD5FC5" w:rsidRPr="005E3C16" w14:paraId="593C6B1A" w14:textId="77777777" w:rsidTr="00633DCD">
        <w:trPr>
          <w:gridAfter w:val="1"/>
          <w:wAfter w:w="18" w:type="dxa"/>
        </w:trPr>
        <w:tc>
          <w:tcPr>
            <w:tcW w:w="2880" w:type="dxa"/>
          </w:tcPr>
          <w:p w14:paraId="7960804A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94" w:type="dxa"/>
          </w:tcPr>
          <w:p w14:paraId="06267DFD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7" w:type="dxa"/>
            <w:gridSpan w:val="2"/>
          </w:tcPr>
          <w:p w14:paraId="0DBC03FE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14:paraId="00F1D9C7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D5FC5" w:rsidRPr="005E3C16" w14:paraId="034C5C52" w14:textId="77777777" w:rsidTr="00633DCD">
        <w:trPr>
          <w:gridAfter w:val="1"/>
          <w:wAfter w:w="18" w:type="dxa"/>
        </w:trPr>
        <w:tc>
          <w:tcPr>
            <w:tcW w:w="4274" w:type="dxa"/>
            <w:gridSpan w:val="2"/>
          </w:tcPr>
          <w:p w14:paraId="7DE5AD0B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17" w:type="dxa"/>
            <w:gridSpan w:val="2"/>
          </w:tcPr>
          <w:p w14:paraId="6F2C7A2D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14:paraId="185801DE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D5FC5" w:rsidRPr="005E3C16" w14:paraId="59635530" w14:textId="77777777" w:rsidTr="00633DCD">
        <w:trPr>
          <w:gridAfter w:val="1"/>
          <w:wAfter w:w="18" w:type="dxa"/>
        </w:trPr>
        <w:tc>
          <w:tcPr>
            <w:tcW w:w="2880" w:type="dxa"/>
          </w:tcPr>
          <w:p w14:paraId="237E71E2" w14:textId="77777777" w:rsidR="00DD5FC5" w:rsidRDefault="00DD5FC5" w:rsidP="00633DCD">
            <w:pPr>
              <w:tabs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</w:t>
            </w:r>
          </w:p>
          <w:p w14:paraId="44E3B881" w14:textId="77777777" w:rsidR="00DD5FC5" w:rsidRPr="005E3C16" w:rsidRDefault="00DD5FC5" w:rsidP="00633DCD">
            <w:pPr>
              <w:tabs>
                <w:tab w:val="clear" w:pos="227"/>
                <w:tab w:val="left" w:pos="246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5E3C16">
              <w:rPr>
                <w:rFonts w:ascii="Browallia New" w:hAnsi="Browallia New" w:cs="Browalli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94" w:type="dxa"/>
            <w:vAlign w:val="bottom"/>
          </w:tcPr>
          <w:p w14:paraId="6F2A0FB1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>122,167</w:t>
            </w:r>
          </w:p>
        </w:tc>
        <w:tc>
          <w:tcPr>
            <w:tcW w:w="1617" w:type="dxa"/>
            <w:gridSpan w:val="2"/>
            <w:vAlign w:val="bottom"/>
          </w:tcPr>
          <w:p w14:paraId="3BA8E98B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 xml:space="preserve">               -</w:t>
            </w:r>
          </w:p>
        </w:tc>
        <w:tc>
          <w:tcPr>
            <w:tcW w:w="1559" w:type="dxa"/>
            <w:gridSpan w:val="2"/>
            <w:vAlign w:val="bottom"/>
          </w:tcPr>
          <w:p w14:paraId="5A14573B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>122,167</w:t>
            </w:r>
          </w:p>
        </w:tc>
      </w:tr>
      <w:tr w:rsidR="00DD5FC5" w:rsidRPr="005E3C16" w14:paraId="4F6A13AD" w14:textId="77777777" w:rsidTr="00633DCD">
        <w:trPr>
          <w:gridAfter w:val="1"/>
          <w:wAfter w:w="18" w:type="dxa"/>
        </w:trPr>
        <w:tc>
          <w:tcPr>
            <w:tcW w:w="2880" w:type="dxa"/>
          </w:tcPr>
          <w:p w14:paraId="52C7FBB6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94" w:type="dxa"/>
            <w:vAlign w:val="bottom"/>
          </w:tcPr>
          <w:p w14:paraId="5D1056D2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>49,597</w:t>
            </w:r>
          </w:p>
        </w:tc>
        <w:tc>
          <w:tcPr>
            <w:tcW w:w="1617" w:type="dxa"/>
            <w:gridSpan w:val="2"/>
            <w:vAlign w:val="bottom"/>
          </w:tcPr>
          <w:p w14:paraId="56DFB118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 xml:space="preserve">               -</w:t>
            </w:r>
          </w:p>
        </w:tc>
        <w:tc>
          <w:tcPr>
            <w:tcW w:w="1559" w:type="dxa"/>
            <w:gridSpan w:val="2"/>
            <w:vAlign w:val="bottom"/>
          </w:tcPr>
          <w:p w14:paraId="5E99DAC1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>49,597</w:t>
            </w:r>
          </w:p>
        </w:tc>
      </w:tr>
      <w:tr w:rsidR="00DD5FC5" w:rsidRPr="005E3C16" w14:paraId="54326547" w14:textId="77777777" w:rsidTr="00633DCD">
        <w:trPr>
          <w:gridAfter w:val="1"/>
          <w:wAfter w:w="18" w:type="dxa"/>
        </w:trPr>
        <w:tc>
          <w:tcPr>
            <w:tcW w:w="2880" w:type="dxa"/>
          </w:tcPr>
          <w:p w14:paraId="3381AD77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เงินกู้ยืมจากบริษัทย่อย</w:t>
            </w:r>
          </w:p>
        </w:tc>
        <w:tc>
          <w:tcPr>
            <w:tcW w:w="1394" w:type="dxa"/>
            <w:vAlign w:val="bottom"/>
          </w:tcPr>
          <w:p w14:paraId="10E86B00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>10,000</w:t>
            </w:r>
          </w:p>
        </w:tc>
        <w:tc>
          <w:tcPr>
            <w:tcW w:w="1617" w:type="dxa"/>
            <w:gridSpan w:val="2"/>
            <w:vAlign w:val="bottom"/>
          </w:tcPr>
          <w:p w14:paraId="3F5D9E64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 xml:space="preserve">               -</w:t>
            </w:r>
          </w:p>
        </w:tc>
        <w:tc>
          <w:tcPr>
            <w:tcW w:w="1559" w:type="dxa"/>
            <w:gridSpan w:val="2"/>
            <w:vAlign w:val="bottom"/>
          </w:tcPr>
          <w:p w14:paraId="05922F6F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>10,000</w:t>
            </w:r>
          </w:p>
        </w:tc>
      </w:tr>
      <w:tr w:rsidR="00DD5FC5" w:rsidRPr="005E3C16" w14:paraId="528D3E30" w14:textId="77777777" w:rsidTr="002A4701">
        <w:trPr>
          <w:gridAfter w:val="1"/>
          <w:wAfter w:w="18" w:type="dxa"/>
        </w:trPr>
        <w:tc>
          <w:tcPr>
            <w:tcW w:w="2880" w:type="dxa"/>
          </w:tcPr>
          <w:p w14:paraId="2C643839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394" w:type="dxa"/>
            <w:vAlign w:val="bottom"/>
          </w:tcPr>
          <w:p w14:paraId="1BCDBDF9" w14:textId="77777777" w:rsidR="00DD5FC5" w:rsidRPr="005E3C16" w:rsidRDefault="00DD5FC5" w:rsidP="002A4701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>771</w:t>
            </w:r>
          </w:p>
        </w:tc>
        <w:tc>
          <w:tcPr>
            <w:tcW w:w="1617" w:type="dxa"/>
            <w:gridSpan w:val="2"/>
            <w:vAlign w:val="bottom"/>
          </w:tcPr>
          <w:p w14:paraId="3EFDB613" w14:textId="77777777" w:rsidR="00DD5FC5" w:rsidRPr="005E3C16" w:rsidRDefault="00DD5FC5" w:rsidP="002A4701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>771</w:t>
            </w:r>
          </w:p>
        </w:tc>
        <w:tc>
          <w:tcPr>
            <w:tcW w:w="1559" w:type="dxa"/>
            <w:gridSpan w:val="2"/>
            <w:vAlign w:val="bottom"/>
          </w:tcPr>
          <w:p w14:paraId="263ECEB8" w14:textId="33565650" w:rsidR="00DD5FC5" w:rsidRPr="005E3C16" w:rsidRDefault="00DD5FC5" w:rsidP="002A4701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 xml:space="preserve">            -</w:t>
            </w:r>
          </w:p>
        </w:tc>
      </w:tr>
      <w:tr w:rsidR="00DD5FC5" w:rsidRPr="005E3C16" w14:paraId="41DAB211" w14:textId="77777777" w:rsidTr="00633DCD">
        <w:trPr>
          <w:gridAfter w:val="1"/>
          <w:wAfter w:w="18" w:type="dxa"/>
        </w:trPr>
        <w:tc>
          <w:tcPr>
            <w:tcW w:w="2880" w:type="dxa"/>
          </w:tcPr>
          <w:p w14:paraId="0F978D02" w14:textId="77777777" w:rsidR="00DD5FC5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เงินกู้ยืมระยะยาวจาก</w:t>
            </w:r>
          </w:p>
          <w:p w14:paraId="440949D6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5E3C16">
              <w:rPr>
                <w:rFonts w:ascii="Browallia New" w:hAnsi="Browallia New" w:cs="Browalli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94" w:type="dxa"/>
            <w:vAlign w:val="bottom"/>
          </w:tcPr>
          <w:p w14:paraId="336274DA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>8,442</w:t>
            </w:r>
          </w:p>
        </w:tc>
        <w:tc>
          <w:tcPr>
            <w:tcW w:w="1617" w:type="dxa"/>
            <w:gridSpan w:val="2"/>
            <w:vAlign w:val="bottom"/>
          </w:tcPr>
          <w:p w14:paraId="6329AE6D" w14:textId="77777777" w:rsidR="00DD5FC5" w:rsidRPr="005E3C16" w:rsidRDefault="00DD5FC5" w:rsidP="00633DCD">
            <w:pPr>
              <w:tabs>
                <w:tab w:val="clear" w:pos="680"/>
                <w:tab w:val="clear" w:pos="907"/>
                <w:tab w:val="left" w:pos="65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 xml:space="preserve">                -</w:t>
            </w:r>
          </w:p>
        </w:tc>
        <w:tc>
          <w:tcPr>
            <w:tcW w:w="1559" w:type="dxa"/>
            <w:gridSpan w:val="2"/>
            <w:vAlign w:val="bottom"/>
          </w:tcPr>
          <w:p w14:paraId="511586A1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>8,442</w:t>
            </w:r>
          </w:p>
        </w:tc>
      </w:tr>
      <w:tr w:rsidR="00DD5FC5" w:rsidRPr="005E3C16" w14:paraId="57B3DE7F" w14:textId="77777777" w:rsidTr="00633DCD">
        <w:trPr>
          <w:gridAfter w:val="1"/>
          <w:wAfter w:w="18" w:type="dxa"/>
        </w:trPr>
        <w:tc>
          <w:tcPr>
            <w:tcW w:w="2880" w:type="dxa"/>
          </w:tcPr>
          <w:p w14:paraId="7DEE1F5F" w14:textId="58B6D223" w:rsidR="00DD5FC5" w:rsidRPr="005E3C16" w:rsidRDefault="004C146D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1C75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าการเงิน</w:t>
            </w:r>
          </w:p>
        </w:tc>
        <w:tc>
          <w:tcPr>
            <w:tcW w:w="1394" w:type="dxa"/>
            <w:vAlign w:val="bottom"/>
          </w:tcPr>
          <w:p w14:paraId="3336809D" w14:textId="77777777" w:rsidR="00DD5FC5" w:rsidRPr="005E3C16" w:rsidRDefault="00DD5FC5" w:rsidP="00633DC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>2,007</w:t>
            </w:r>
          </w:p>
        </w:tc>
        <w:tc>
          <w:tcPr>
            <w:tcW w:w="1617" w:type="dxa"/>
            <w:gridSpan w:val="2"/>
            <w:vAlign w:val="bottom"/>
          </w:tcPr>
          <w:p w14:paraId="4CF0DFAD" w14:textId="77777777" w:rsidR="00DD5FC5" w:rsidRPr="005E3C16" w:rsidRDefault="00DD5FC5" w:rsidP="00633DC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 xml:space="preserve">                -</w:t>
            </w:r>
          </w:p>
        </w:tc>
        <w:tc>
          <w:tcPr>
            <w:tcW w:w="1559" w:type="dxa"/>
            <w:gridSpan w:val="2"/>
            <w:vAlign w:val="bottom"/>
          </w:tcPr>
          <w:p w14:paraId="4FC1C51E" w14:textId="77777777" w:rsidR="00DD5FC5" w:rsidRPr="005E3C16" w:rsidRDefault="00DD5FC5" w:rsidP="00633DC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>2,007</w:t>
            </w:r>
          </w:p>
        </w:tc>
      </w:tr>
      <w:tr w:rsidR="00DD5FC5" w:rsidRPr="005E3C16" w14:paraId="1E22B0C1" w14:textId="77777777" w:rsidTr="00633DCD">
        <w:trPr>
          <w:gridAfter w:val="1"/>
          <w:wAfter w:w="18" w:type="dxa"/>
        </w:trPr>
        <w:tc>
          <w:tcPr>
            <w:tcW w:w="2880" w:type="dxa"/>
          </w:tcPr>
          <w:p w14:paraId="2A6B9CBC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vAlign w:val="bottom"/>
          </w:tcPr>
          <w:p w14:paraId="7D688FAA" w14:textId="77777777" w:rsidR="00DD5FC5" w:rsidRPr="005E3C16" w:rsidRDefault="00DD5FC5" w:rsidP="004F5A1D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>192,984</w:t>
            </w:r>
          </w:p>
        </w:tc>
        <w:tc>
          <w:tcPr>
            <w:tcW w:w="1617" w:type="dxa"/>
            <w:gridSpan w:val="2"/>
          </w:tcPr>
          <w:p w14:paraId="2F5C75E1" w14:textId="77777777" w:rsidR="00DD5FC5" w:rsidRPr="005E3C16" w:rsidRDefault="00DD5FC5" w:rsidP="004F5A1D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>771</w:t>
            </w:r>
          </w:p>
        </w:tc>
        <w:tc>
          <w:tcPr>
            <w:tcW w:w="1559" w:type="dxa"/>
            <w:gridSpan w:val="2"/>
            <w:vAlign w:val="bottom"/>
          </w:tcPr>
          <w:p w14:paraId="0922FBCE" w14:textId="77777777" w:rsidR="00DD5FC5" w:rsidRPr="005E3C16" w:rsidRDefault="00DD5FC5" w:rsidP="004F5A1D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E3C16">
              <w:rPr>
                <w:rFonts w:ascii="Browallia New" w:hAnsi="Browallia New" w:cs="Browallia New"/>
                <w:sz w:val="28"/>
                <w:szCs w:val="28"/>
              </w:rPr>
              <w:t>192,213</w:t>
            </w:r>
          </w:p>
        </w:tc>
      </w:tr>
      <w:tr w:rsidR="00DD5FC5" w:rsidRPr="005E3C16" w14:paraId="7D97E9BE" w14:textId="77777777" w:rsidTr="00633DCD">
        <w:trPr>
          <w:gridAfter w:val="1"/>
          <w:wAfter w:w="18" w:type="dxa"/>
        </w:trPr>
        <w:tc>
          <w:tcPr>
            <w:tcW w:w="2880" w:type="dxa"/>
          </w:tcPr>
          <w:p w14:paraId="33E3A851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94" w:type="dxa"/>
            <w:vAlign w:val="bottom"/>
          </w:tcPr>
          <w:p w14:paraId="3FBCFADA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7" w:type="dxa"/>
            <w:gridSpan w:val="2"/>
          </w:tcPr>
          <w:p w14:paraId="4FF0455A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4FA16476" w14:textId="77777777" w:rsidR="00DD5FC5" w:rsidRPr="005E3C16" w:rsidRDefault="00DD5FC5" w:rsidP="00633DCD">
            <w:pPr>
              <w:tabs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</w:tbl>
    <w:p w14:paraId="47EF06EC" w14:textId="77777777" w:rsidR="00DD5FC5" w:rsidRPr="00FD0570" w:rsidRDefault="00DD5FC5" w:rsidP="00DD5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81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37E970F7" w14:textId="77777777" w:rsidR="00DD5FC5" w:rsidRPr="00FD0570" w:rsidRDefault="00DD5FC5" w:rsidP="00FD0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81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FD0570">
        <w:rPr>
          <w:rFonts w:ascii="Browallia New" w:hAnsi="Browallia New" w:cs="Browallia New"/>
          <w:sz w:val="28"/>
          <w:szCs w:val="28"/>
          <w:cs/>
          <w:lang w:val="th-TH"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</w:t>
      </w:r>
    </w:p>
    <w:p w14:paraId="119F766B" w14:textId="77777777" w:rsidR="00DD5FC5" w:rsidRPr="00FD0570" w:rsidRDefault="00DD5FC5" w:rsidP="00FD0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81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2D8EB3AD" w14:textId="77777777" w:rsidR="00DD5FC5" w:rsidRPr="00CE7CC3" w:rsidRDefault="00DD5FC5" w:rsidP="00FD0570">
      <w:pPr>
        <w:pStyle w:val="ListParagraph"/>
        <w:numPr>
          <w:ilvl w:val="0"/>
          <w:numId w:val="27"/>
        </w:numPr>
        <w:tabs>
          <w:tab w:val="clear" w:pos="1644"/>
          <w:tab w:val="clear" w:pos="1871"/>
        </w:tabs>
        <w:ind w:left="1881" w:hanging="324"/>
        <w:jc w:val="thaiDistribute"/>
        <w:rPr>
          <w:rFonts w:ascii="Browallia New" w:hAnsi="Browallia New" w:cs="Browallia New"/>
          <w:sz w:val="28"/>
          <w:szCs w:val="28"/>
        </w:rPr>
      </w:pPr>
      <w:r w:rsidRPr="00942310">
        <w:rPr>
          <w:rFonts w:ascii="Browallia New" w:hAnsi="Browallia New" w:cs="Browallia New"/>
          <w:sz w:val="28"/>
          <w:szCs w:val="28"/>
          <w:cs/>
        </w:rPr>
        <w:t>การด้อยค่าของสินทรัพย์ทาง</w:t>
      </w:r>
      <w:r w:rsidRPr="00CE7CC3">
        <w:rPr>
          <w:rFonts w:ascii="Browallia New" w:hAnsi="Browallia New" w:cs="Browallia New"/>
          <w:sz w:val="28"/>
          <w:szCs w:val="28"/>
          <w:cs/>
        </w:rPr>
        <w:t>การเงินและสินทรัพย์ที่เกิดจากสัญญา</w:t>
      </w:r>
    </w:p>
    <w:p w14:paraId="568FAE4A" w14:textId="77777777" w:rsidR="00DD5FC5" w:rsidRPr="00FD0570" w:rsidRDefault="00DD5FC5" w:rsidP="00FD0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81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611E40CC" w14:textId="475E83E8" w:rsidR="00DD5FC5" w:rsidRPr="00FD0570" w:rsidRDefault="00DD5FC5" w:rsidP="00FD0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81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FD0570">
        <w:rPr>
          <w:rFonts w:ascii="Browallia New" w:hAnsi="Browallia New" w:cs="Browallia New" w:hint="cs"/>
          <w:sz w:val="28"/>
          <w:szCs w:val="28"/>
          <w:cs/>
          <w:lang w:val="th-TH"/>
        </w:rPr>
        <w:t>บริษัทและบริษัทย่อย</w:t>
      </w:r>
      <w:r w:rsidRPr="00FD0570">
        <w:rPr>
          <w:rFonts w:ascii="Browallia New" w:hAnsi="Browallia New" w:cs="Browallia New"/>
          <w:sz w:val="28"/>
          <w:szCs w:val="28"/>
          <w:cs/>
          <w:lang w:val="th-TH"/>
        </w:rPr>
        <w:t>ต้องประเมินการด้อยค่าของสินทรัพย์ทางการเงินและสินทรัพย์ที่เกิดจากสัญญา โดยพิจารณาผลขาดทุนด้านเครดิตที่คาดว่าจะเกิดขึ้นตลอดอายุของเครื่องมือทางการเงิน โดยไม่จำเป็นต้องรอให้มีข้อบ่งชี้หรือเกิดเหตุการณ์ด้านเครดิตขึ้นก่อน และกำหนดให้ใช้</w:t>
      </w:r>
      <w:r w:rsidRPr="00FD0570">
        <w:rPr>
          <w:rFonts w:ascii="Browallia New" w:hAnsi="Browallia New" w:cs="Browallia New" w:hint="cs"/>
          <w:sz w:val="28"/>
          <w:szCs w:val="28"/>
          <w:cs/>
          <w:lang w:val="th-TH"/>
        </w:rPr>
        <w:t>ดุลยพินิจ</w:t>
      </w:r>
      <w:r w:rsidRPr="00FD0570">
        <w:rPr>
          <w:rFonts w:ascii="Browallia New" w:hAnsi="Browallia New" w:cs="Browallia New"/>
          <w:sz w:val="28"/>
          <w:szCs w:val="28"/>
          <w:cs/>
          <w:lang w:val="th-TH"/>
        </w:rPr>
        <w:t xml:space="preserve">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และใช้ความน่าจะเป็นถ่วงน้ำหนักเป็นเกณฑ์ อย่างไรก็ตาม </w:t>
      </w:r>
      <w:r w:rsidR="002D1D80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              </w:t>
      </w:r>
      <w:r w:rsidRPr="00FD0570">
        <w:rPr>
          <w:rFonts w:ascii="Browallia New" w:hAnsi="Browallia New" w:cs="Browallia New"/>
          <w:sz w:val="28"/>
          <w:szCs w:val="28"/>
          <w:cs/>
          <w:lang w:val="th-TH"/>
        </w:rPr>
        <w:t xml:space="preserve">การประเมินรูปแบบใหม่นี้ถือปฏิบัติเฉพาะกับสินทรัพย์ทางการเงินที่วัดมูลค่าด้วยวิธีราคาทุนตัดจำหน่าย และมูลค่ายุติธรรมผ่านกำไรขาดทุนเบ็ดเสร็จอื่นเท่านั้น </w:t>
      </w:r>
    </w:p>
    <w:p w14:paraId="606AAA33" w14:textId="77777777" w:rsidR="00E84C67" w:rsidRPr="00FD0570" w:rsidRDefault="00E84C67" w:rsidP="00FD0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81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5C3C8BC6" w14:textId="63977481" w:rsidR="00DD5FC5" w:rsidRPr="00FD0570" w:rsidRDefault="00DD5FC5" w:rsidP="00FD0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81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FD0570">
        <w:rPr>
          <w:rFonts w:ascii="Browallia New" w:hAnsi="Browallia New" w:cs="Browallia New" w:hint="cs"/>
          <w:sz w:val="28"/>
          <w:szCs w:val="28"/>
          <w:cs/>
          <w:lang w:val="th-TH"/>
        </w:rPr>
        <w:t>บริษัทและบริษัทย่อยได้</w:t>
      </w:r>
      <w:r w:rsidRPr="00FD0570">
        <w:rPr>
          <w:rFonts w:ascii="Browallia New" w:hAnsi="Browallia New" w:cs="Browallia New"/>
          <w:sz w:val="28"/>
          <w:szCs w:val="28"/>
          <w:cs/>
          <w:lang w:val="th-TH"/>
        </w:rPr>
        <w:t>ประเมิน</w:t>
      </w:r>
      <w:r w:rsidRPr="00FD0570">
        <w:rPr>
          <w:rFonts w:ascii="Browallia New" w:hAnsi="Browallia New" w:cs="Browallia New" w:hint="cs"/>
          <w:sz w:val="28"/>
          <w:szCs w:val="28"/>
          <w:cs/>
          <w:lang w:val="th-TH"/>
        </w:rPr>
        <w:t>การด้อยค่าตาม</w:t>
      </w:r>
      <w:r w:rsidRPr="00FD0570">
        <w:rPr>
          <w:rFonts w:ascii="Browallia New" w:hAnsi="Browallia New" w:cs="Browallia New"/>
          <w:sz w:val="28"/>
          <w:szCs w:val="28"/>
          <w:cs/>
          <w:lang w:val="th-TH"/>
        </w:rPr>
        <w:t xml:space="preserve">มาตรฐานการรายงานทางการเงิน ฉบับที่ </w:t>
      </w:r>
      <w:r w:rsidRPr="00FD0570">
        <w:rPr>
          <w:rFonts w:ascii="Browallia New" w:hAnsi="Browallia New" w:cs="Browallia New"/>
          <w:sz w:val="28"/>
          <w:szCs w:val="28"/>
          <w:lang w:val="th-TH"/>
        </w:rPr>
        <w:t>9</w:t>
      </w:r>
      <w:r w:rsidRPr="00FD0570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โดยพิจารณาตามรายละเอียดดังนี้</w:t>
      </w:r>
    </w:p>
    <w:p w14:paraId="445D5314" w14:textId="77777777" w:rsidR="00E84C67" w:rsidRPr="00E84C67" w:rsidRDefault="00E84C67" w:rsidP="00FD0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81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19CB1F25" w14:textId="77777777" w:rsidR="00DD5FC5" w:rsidRPr="005F2A5C" w:rsidRDefault="00DD5FC5" w:rsidP="00F22FD9">
      <w:pPr>
        <w:pStyle w:val="ListParagraph"/>
        <w:numPr>
          <w:ilvl w:val="0"/>
          <w:numId w:val="28"/>
        </w:numPr>
        <w:tabs>
          <w:tab w:val="clear" w:pos="907"/>
          <w:tab w:val="clear" w:pos="1644"/>
          <w:tab w:val="left" w:pos="1980"/>
        </w:tabs>
        <w:ind w:left="2232" w:hanging="284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  <w:r w:rsidRPr="005F2A5C">
        <w:rPr>
          <w:rFonts w:ascii="Browallia New" w:hAnsi="Browallia New" w:cs="Browallia New"/>
          <w:sz w:val="28"/>
          <w:szCs w:val="28"/>
          <w:cs/>
          <w:lang w:eastAsia="en-US"/>
        </w:rPr>
        <w:t>ลูกหนี้การค้าและลูกหนี้อื่น</w:t>
      </w:r>
      <w:r w:rsidRPr="005F2A5C">
        <w:rPr>
          <w:rFonts w:ascii="Browallia New" w:hAnsi="Browallia New" w:cs="Browallia New"/>
          <w:sz w:val="28"/>
          <w:szCs w:val="28"/>
          <w:lang w:eastAsia="en-US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eastAsia="en-US"/>
        </w:rPr>
        <w:t xml:space="preserve">และลูกหนี้ตามสัญญาเช่า </w:t>
      </w:r>
      <w:r w:rsidRPr="007218FE">
        <w:rPr>
          <w:rFonts w:ascii="Browallia New" w:hAnsi="Browallia New" w:cs="Browallia New"/>
          <w:sz w:val="28"/>
          <w:szCs w:val="28"/>
          <w:cs/>
          <w:lang w:eastAsia="en-US"/>
        </w:rPr>
        <w:t>ได้ปฏิบัติตามวิธีอย่างง่าย</w:t>
      </w:r>
      <w:r w:rsidRPr="007218FE">
        <w:rPr>
          <w:rFonts w:ascii="Browallia New" w:hAnsi="Browallia New" w:cs="Browallia New"/>
          <w:sz w:val="28"/>
          <w:szCs w:val="28"/>
          <w:lang w:eastAsia="en-US"/>
        </w:rPr>
        <w:t xml:space="preserve"> (Simplified approach)</w:t>
      </w:r>
      <w:r w:rsidRPr="005F2A5C">
        <w:rPr>
          <w:rFonts w:ascii="Browallia New" w:hAnsi="Browallia New" w:cs="Browallia New"/>
          <w:sz w:val="28"/>
          <w:szCs w:val="28"/>
          <w:lang w:eastAsia="en-US"/>
        </w:rPr>
        <w:t xml:space="preserve"> </w:t>
      </w:r>
      <w:r w:rsidRPr="007218FE">
        <w:rPr>
          <w:rFonts w:ascii="Browallia New" w:hAnsi="Browallia New" w:cs="Browallia New"/>
          <w:sz w:val="28"/>
          <w:szCs w:val="28"/>
          <w:cs/>
          <w:lang w:eastAsia="en-US"/>
        </w:rPr>
        <w:t>ในการวัดมูลค่าของผลขาดทุนด้านเครดิต</w:t>
      </w:r>
      <w:r w:rsidRPr="00AA2BC9">
        <w:rPr>
          <w:rFonts w:ascii="Browallia New" w:eastAsiaTheme="minorHAnsi" w:hAnsi="Browallia New" w:cs="Browallia New"/>
          <w:sz w:val="28"/>
          <w:szCs w:val="28"/>
          <w:cs/>
        </w:rPr>
        <w:t>ท</w:t>
      </w:r>
      <w:r>
        <w:rPr>
          <w:rFonts w:ascii="Browallia New" w:eastAsiaTheme="minorHAnsi" w:hAnsi="Browallia New" w:cs="Browallia New" w:hint="cs"/>
          <w:sz w:val="28"/>
          <w:szCs w:val="28"/>
          <w:cs/>
        </w:rPr>
        <w:t>ี่</w:t>
      </w:r>
      <w:r w:rsidRPr="00AA2BC9">
        <w:rPr>
          <w:rFonts w:ascii="Browallia New" w:eastAsiaTheme="minorHAnsi" w:hAnsi="Browallia New" w:cs="Browallia New"/>
          <w:sz w:val="28"/>
          <w:szCs w:val="28"/>
          <w:cs/>
        </w:rPr>
        <w:t>คาดว่าจะเกิดขึ้น</w:t>
      </w:r>
      <w:r>
        <w:rPr>
          <w:rFonts w:ascii="Browallia New" w:eastAsiaTheme="minorHAnsi" w:hAnsi="Browallia New" w:cs="Browallia New" w:hint="cs"/>
          <w:sz w:val="28"/>
          <w:szCs w:val="28"/>
          <w:cs/>
        </w:rPr>
        <w:t>ตลอดอายุสำหรับลูกหนี้ทั้งหมด</w:t>
      </w:r>
    </w:p>
    <w:p w14:paraId="20769DB8" w14:textId="77777777" w:rsidR="00DD5FC5" w:rsidRDefault="00DD5FC5" w:rsidP="00FD0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81"/>
        <w:jc w:val="thaiDistribute"/>
        <w:rPr>
          <w:rFonts w:ascii="Browallia New" w:hAnsi="Browallia New" w:cs="Browallia New"/>
          <w:sz w:val="28"/>
          <w:szCs w:val="28"/>
        </w:rPr>
      </w:pPr>
    </w:p>
    <w:p w14:paraId="018D5611" w14:textId="3C73E96D" w:rsidR="00DD5FC5" w:rsidRDefault="00DD5FC5" w:rsidP="008D7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2160"/>
          <w:tab w:val="right" w:pos="7280"/>
          <w:tab w:val="right" w:pos="8540"/>
        </w:tabs>
        <w:ind w:left="1503" w:right="-45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8D7BA5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อย่างไรก็ตาม การนำมาตรฐานการรายงานทางการเงินดังกล่าวมาถือปฏิบัติ </w:t>
      </w:r>
      <w:r w:rsidRPr="008D7BA5">
        <w:rPr>
          <w:rFonts w:ascii="Browallia New" w:hAnsi="Browallia New" w:cs="Browallia New"/>
          <w:sz w:val="28"/>
          <w:szCs w:val="28"/>
          <w:cs/>
          <w:lang w:val="th-TH"/>
        </w:rPr>
        <w:t>ไม่มีผลกระทบต่อยอด</w:t>
      </w:r>
      <w:r w:rsidR="002D1D80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            </w:t>
      </w:r>
      <w:r w:rsidRPr="008D7BA5">
        <w:rPr>
          <w:rFonts w:ascii="Browallia New" w:hAnsi="Browallia New" w:cs="Browallia New"/>
          <w:sz w:val="28"/>
          <w:szCs w:val="28"/>
          <w:cs/>
          <w:lang w:val="th-TH"/>
        </w:rPr>
        <w:t xml:space="preserve">ยกมาของกำไรสะสม ณ วันที่ </w:t>
      </w:r>
      <w:r w:rsidRPr="008D7BA5">
        <w:rPr>
          <w:rFonts w:ascii="Browallia New" w:hAnsi="Browallia New" w:cs="Browallia New"/>
          <w:sz w:val="28"/>
          <w:szCs w:val="28"/>
          <w:lang w:val="th-TH"/>
        </w:rPr>
        <w:t xml:space="preserve">1 </w:t>
      </w:r>
      <w:r w:rsidRPr="008D7BA5">
        <w:rPr>
          <w:rFonts w:ascii="Browallia New" w:hAnsi="Browallia New" w:cs="Browallia New"/>
          <w:sz w:val="28"/>
          <w:szCs w:val="28"/>
          <w:cs/>
          <w:lang w:val="th-TH"/>
        </w:rPr>
        <w:t xml:space="preserve">มกราคม </w:t>
      </w:r>
      <w:r w:rsidRPr="008D7BA5">
        <w:rPr>
          <w:rFonts w:ascii="Browallia New" w:hAnsi="Browallia New" w:cs="Browallia New"/>
          <w:sz w:val="28"/>
          <w:szCs w:val="28"/>
          <w:lang w:val="th-TH"/>
        </w:rPr>
        <w:t xml:space="preserve">2563 </w:t>
      </w:r>
      <w:r w:rsidRPr="008D7BA5">
        <w:rPr>
          <w:rFonts w:ascii="Browallia New" w:hAnsi="Browallia New" w:cs="Browallia New"/>
          <w:sz w:val="28"/>
          <w:szCs w:val="28"/>
          <w:cs/>
          <w:lang w:val="th-TH"/>
        </w:rPr>
        <w:t>และไม่มีการปรับปรุงข้อมูลที่ใช้ในการเปรียบเทียบใหม่</w:t>
      </w:r>
    </w:p>
    <w:p w14:paraId="15CD722A" w14:textId="77777777" w:rsidR="00B77DB6" w:rsidRDefault="00B77DB6" w:rsidP="008D7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2160"/>
          <w:tab w:val="right" w:pos="7280"/>
          <w:tab w:val="right" w:pos="8540"/>
        </w:tabs>
        <w:ind w:left="1503" w:right="-45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6E46986A" w14:textId="77777777" w:rsidR="00DD5FC5" w:rsidRDefault="00DD5FC5" w:rsidP="00DD5FC5">
      <w:pPr>
        <w:pStyle w:val="CordiaNew"/>
        <w:numPr>
          <w:ilvl w:val="2"/>
          <w:numId w:val="23"/>
        </w:numPr>
        <w:tabs>
          <w:tab w:val="clear" w:pos="4153"/>
          <w:tab w:val="left" w:pos="426"/>
        </w:tabs>
        <w:ind w:left="1503" w:hanging="594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A12D00">
        <w:rPr>
          <w:rFonts w:ascii="Browallia New" w:hAnsi="Browallia New" w:cs="Browallia New"/>
          <w:sz w:val="28"/>
          <w:szCs w:val="28"/>
          <w:u w:val="single"/>
          <w:cs/>
          <w:lang w:val="th-TH"/>
        </w:rPr>
        <w:t xml:space="preserve">มาตรฐานการรายงานทางการเงิน ฉบับที่ </w:t>
      </w:r>
      <w:r w:rsidRPr="00A12D00">
        <w:rPr>
          <w:rFonts w:ascii="Browallia New" w:hAnsi="Browallia New" w:cs="Browallia New"/>
          <w:sz w:val="28"/>
          <w:szCs w:val="28"/>
          <w:u w:val="single"/>
        </w:rPr>
        <w:t>16</w:t>
      </w:r>
      <w:r w:rsidRPr="00A12D00">
        <w:rPr>
          <w:rFonts w:ascii="Browallia New" w:hAnsi="Browallia New" w:cs="Browallia New"/>
          <w:sz w:val="28"/>
          <w:szCs w:val="28"/>
          <w:u w:val="single"/>
          <w:cs/>
          <w:lang w:val="th-TH"/>
        </w:rPr>
        <w:t xml:space="preserve"> เรื่อง “สัญญาเช่า”</w:t>
      </w:r>
    </w:p>
    <w:p w14:paraId="255215F4" w14:textId="77777777" w:rsidR="00DD5FC5" w:rsidRDefault="00DD5FC5" w:rsidP="008D7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3402"/>
          <w:tab w:val="right" w:pos="7280"/>
          <w:tab w:val="right" w:pos="8540"/>
        </w:tabs>
        <w:ind w:left="1503" w:right="-45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5921020A" w14:textId="77777777" w:rsidR="00DD5FC5" w:rsidRPr="00810392" w:rsidRDefault="00DD5FC5" w:rsidP="008D7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3402"/>
          <w:tab w:val="right" w:pos="7280"/>
          <w:tab w:val="right" w:pos="8540"/>
        </w:tabs>
        <w:ind w:left="1503" w:right="-45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810392">
        <w:rPr>
          <w:rFonts w:ascii="Browallia New" w:hAnsi="Browallia New" w:cs="Browallia New"/>
          <w:sz w:val="28"/>
          <w:szCs w:val="28"/>
          <w:cs/>
          <w:lang w:val="th-TH"/>
        </w:rPr>
        <w:t xml:space="preserve">มาตรฐานการรายงานทางการเงิน ฉบับที่ </w:t>
      </w:r>
      <w:r w:rsidRPr="008D7BA5">
        <w:rPr>
          <w:rFonts w:ascii="Browallia New" w:hAnsi="Browallia New" w:cs="Browallia New"/>
          <w:sz w:val="28"/>
          <w:szCs w:val="28"/>
          <w:lang w:val="th-TH"/>
        </w:rPr>
        <w:t>16</w:t>
      </w:r>
      <w:r w:rsidRPr="00810392">
        <w:rPr>
          <w:rFonts w:ascii="Browallia New" w:hAnsi="Browallia New" w:cs="Browallia New"/>
          <w:sz w:val="28"/>
          <w:szCs w:val="28"/>
          <w:cs/>
          <w:lang w:val="th-TH"/>
        </w:rPr>
        <w:t xml:space="preserve"> กำหนดหลักเกณฑ์ในการรับรู้สัญญาเช่า แทนมาตรฐานการบัญชี ฉบับที่ </w:t>
      </w:r>
      <w:r w:rsidRPr="008D7BA5">
        <w:rPr>
          <w:rFonts w:ascii="Browallia New" w:hAnsi="Browallia New" w:cs="Browallia New"/>
          <w:sz w:val="28"/>
          <w:szCs w:val="28"/>
          <w:lang w:val="th-TH"/>
        </w:rPr>
        <w:t>17</w:t>
      </w:r>
      <w:r w:rsidRPr="00810392">
        <w:rPr>
          <w:rFonts w:ascii="Browallia New" w:hAnsi="Browallia New" w:cs="Browallia New"/>
          <w:sz w:val="28"/>
          <w:szCs w:val="28"/>
          <w:cs/>
          <w:lang w:val="th-TH"/>
        </w:rPr>
        <w:t xml:space="preserve"> เรื่อง “สัญญาเช่า” รวมถึงการตีความมาตรฐานที่เกี่ยวข้องกับสัญญาเช่าอีกหลายฉบับ มาตรฐานฉบับใหม่ได้มีการกำหนดหลักเกณฑ์ในการรับรู้สินทรัพย์</w:t>
      </w:r>
      <w:r>
        <w:rPr>
          <w:rFonts w:ascii="Browallia New" w:hAnsi="Browallia New" w:cs="Browallia New" w:hint="cs"/>
          <w:sz w:val="28"/>
          <w:szCs w:val="28"/>
          <w:cs/>
          <w:lang w:val="th-TH"/>
        </w:rPr>
        <w:t>สิทธิการใช้</w:t>
      </w:r>
      <w:r w:rsidRPr="00810392">
        <w:rPr>
          <w:rFonts w:ascii="Browallia New" w:hAnsi="Browallia New" w:cs="Browallia New"/>
          <w:sz w:val="28"/>
          <w:szCs w:val="28"/>
          <w:cs/>
          <w:lang w:val="th-TH"/>
        </w:rPr>
        <w:t xml:space="preserve">และหนี้สินตามสัญญาเช่าสำหรับสัญญาเช่าทุกสัญญาในงบแสดงฐานะการเงิน ยกเว้นสัญญาเช่าระยะสั้นซึ่งมีระยะเวลาของสัญญาไม่เกิน </w:t>
      </w:r>
      <w:r w:rsidRPr="008D7BA5">
        <w:rPr>
          <w:rFonts w:ascii="Browallia New" w:hAnsi="Browallia New" w:cs="Browallia New"/>
          <w:sz w:val="28"/>
          <w:szCs w:val="28"/>
          <w:lang w:val="th-TH"/>
        </w:rPr>
        <w:t xml:space="preserve">12 </w:t>
      </w:r>
      <w:r w:rsidRPr="008D7BA5">
        <w:rPr>
          <w:rFonts w:ascii="Browallia New" w:hAnsi="Browallia New" w:cs="Browallia New"/>
          <w:sz w:val="28"/>
          <w:szCs w:val="28"/>
          <w:cs/>
          <w:lang w:val="th-TH"/>
        </w:rPr>
        <w:t>เดือน หรือสัญญาเช่าซึ่</w:t>
      </w:r>
      <w:r w:rsidRPr="00810392">
        <w:rPr>
          <w:rFonts w:ascii="Browallia New" w:hAnsi="Browallia New" w:cs="Browallia New"/>
          <w:sz w:val="28"/>
          <w:szCs w:val="28"/>
          <w:cs/>
          <w:lang w:val="th-TH"/>
        </w:rPr>
        <w:t xml:space="preserve">งสินทรัพย์อ้างอิงมีมูลค่าต่ำ และให้แนวปฏิบัติทางบัญชีเพิ่มเติมในหลายเรื่อง </w:t>
      </w:r>
    </w:p>
    <w:p w14:paraId="62580FA6" w14:textId="1E0B34D5" w:rsidR="00DD5FC5" w:rsidRPr="000F40C4" w:rsidRDefault="00DD5FC5" w:rsidP="008D7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3402"/>
          <w:tab w:val="right" w:pos="7280"/>
          <w:tab w:val="right" w:pos="8540"/>
        </w:tabs>
        <w:ind w:left="1503" w:right="-45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675D4139" w14:textId="77777777" w:rsidR="00DD5FC5" w:rsidRPr="008D7BA5" w:rsidRDefault="00DD5FC5" w:rsidP="008D7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3402"/>
          <w:tab w:val="right" w:pos="7280"/>
          <w:tab w:val="right" w:pos="8540"/>
        </w:tabs>
        <w:ind w:left="1503" w:right="-45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810392">
        <w:rPr>
          <w:rFonts w:ascii="Browallia New" w:hAnsi="Browallia New" w:cs="Browallia New"/>
          <w:sz w:val="28"/>
          <w:szCs w:val="28"/>
          <w:cs/>
          <w:lang w:val="th-TH"/>
        </w:rPr>
        <w:t xml:space="preserve">ทั้งนี้ ภายใต้มาตรฐานการรายงานทางการเงิน ฉบับที่ </w:t>
      </w:r>
      <w:r w:rsidRPr="00A72F39">
        <w:rPr>
          <w:rFonts w:ascii="Browallia New" w:hAnsi="Browallia New" w:cs="Browallia New"/>
          <w:sz w:val="28"/>
          <w:szCs w:val="28"/>
          <w:lang w:val="th-TH"/>
        </w:rPr>
        <w:t>16</w:t>
      </w:r>
      <w:r w:rsidRPr="00A72F39">
        <w:rPr>
          <w:rFonts w:ascii="Browallia New" w:hAnsi="Browallia New" w:cs="Browallia New"/>
          <w:sz w:val="28"/>
          <w:szCs w:val="28"/>
          <w:cs/>
          <w:lang w:val="th-TH"/>
        </w:rPr>
        <w:t xml:space="preserve"> เรื่อง สัญญาเช่า การบัญชีสำหรับผู้ให้เช่าไม่มีการ</w:t>
      </w:r>
      <w:r w:rsidRPr="008D7BA5">
        <w:rPr>
          <w:rFonts w:ascii="Browallia New" w:hAnsi="Browallia New" w:cs="Browallia New"/>
          <w:sz w:val="28"/>
          <w:szCs w:val="28"/>
          <w:cs/>
          <w:lang w:val="th-TH"/>
        </w:rPr>
        <w:t>เปลี่ยนแปลงที่เป็นสาระสำคัญ</w:t>
      </w:r>
    </w:p>
    <w:p w14:paraId="7F9C1373" w14:textId="77777777" w:rsidR="00DD5FC5" w:rsidRPr="008D7BA5" w:rsidRDefault="00DD5FC5" w:rsidP="008D7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3402"/>
          <w:tab w:val="right" w:pos="7280"/>
          <w:tab w:val="right" w:pos="8540"/>
        </w:tabs>
        <w:ind w:left="1503" w:right="-45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21A32AA0" w14:textId="77777777" w:rsidR="00DD5FC5" w:rsidRPr="008D7BA5" w:rsidRDefault="00DD5FC5" w:rsidP="008D7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3402"/>
          <w:tab w:val="right" w:pos="7280"/>
          <w:tab w:val="right" w:pos="8540"/>
        </w:tabs>
        <w:ind w:left="1503" w:right="-45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8D7BA5">
        <w:rPr>
          <w:rFonts w:ascii="Browallia New" w:hAnsi="Browallia New" w:cs="Browallia New"/>
          <w:sz w:val="28"/>
          <w:szCs w:val="28"/>
          <w:cs/>
          <w:lang w:val="th-TH"/>
        </w:rPr>
        <w:t>บริษัทและบริษัทย่อยรับรู้</w:t>
      </w:r>
      <w:r w:rsidRPr="00810392">
        <w:rPr>
          <w:rFonts w:ascii="Browallia New" w:hAnsi="Browallia New" w:cs="Browallia New"/>
          <w:sz w:val="28"/>
          <w:szCs w:val="28"/>
          <w:cs/>
          <w:lang w:val="th-TH"/>
        </w:rPr>
        <w:t>สินทรัพย์</w:t>
      </w:r>
      <w:r>
        <w:rPr>
          <w:rFonts w:ascii="Browallia New" w:hAnsi="Browallia New" w:cs="Browallia New" w:hint="cs"/>
          <w:sz w:val="28"/>
          <w:szCs w:val="28"/>
          <w:cs/>
          <w:lang w:val="th-TH"/>
        </w:rPr>
        <w:t>สิทธิการใช้</w:t>
      </w:r>
      <w:r w:rsidRPr="008D7BA5">
        <w:rPr>
          <w:rFonts w:ascii="Browallia New" w:hAnsi="Browallia New" w:cs="Browallia New"/>
          <w:sz w:val="28"/>
          <w:szCs w:val="28"/>
          <w:cs/>
          <w:lang w:val="th-TH"/>
        </w:rPr>
        <w:t>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บริษัทและบริษัทย่อย</w:t>
      </w:r>
      <w:r w:rsidRPr="008D7BA5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Pr="008D7BA5">
        <w:rPr>
          <w:rFonts w:ascii="Browallia New" w:hAnsi="Browallia New" w:cs="Browallia New"/>
          <w:sz w:val="28"/>
          <w:szCs w:val="28"/>
          <w:cs/>
          <w:lang w:val="th-TH"/>
        </w:rPr>
        <w:t>รับรู้ค่าเสื่อมราคาของสินทรัพย์สิทธิการใช้และดอกเบี้ยจ่ายของหนี้สินตามสัญญาเช่า</w:t>
      </w:r>
      <w:r w:rsidRPr="008D7BA5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แทนการรับรู้ค่าใช้จ่ายจากสัญญาเช่า</w:t>
      </w:r>
    </w:p>
    <w:p w14:paraId="0BA6FBBE" w14:textId="77777777" w:rsidR="00DD5FC5" w:rsidRPr="008D7BA5" w:rsidRDefault="00DD5FC5" w:rsidP="008D7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3402"/>
          <w:tab w:val="right" w:pos="7280"/>
          <w:tab w:val="right" w:pos="8540"/>
        </w:tabs>
        <w:ind w:left="1503" w:right="-45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6C6CCDB5" w14:textId="5427CC21" w:rsidR="00241713" w:rsidRPr="008D7BA5" w:rsidRDefault="00DD5FC5" w:rsidP="008D7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3402"/>
          <w:tab w:val="right" w:pos="7280"/>
          <w:tab w:val="right" w:pos="8540"/>
        </w:tabs>
        <w:ind w:left="1503" w:right="-45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8D7BA5">
        <w:rPr>
          <w:rFonts w:ascii="Browallia New" w:hAnsi="Browallia New" w:cs="Browallia New" w:hint="cs"/>
          <w:sz w:val="28"/>
          <w:szCs w:val="28"/>
          <w:cs/>
          <w:lang w:val="th-TH"/>
        </w:rPr>
        <w:t>สำหรับ</w:t>
      </w:r>
      <w:r w:rsidRPr="008D7BA5">
        <w:rPr>
          <w:rFonts w:ascii="Browallia New" w:hAnsi="Browallia New" w:cs="Browallia New"/>
          <w:sz w:val="28"/>
          <w:szCs w:val="28"/>
          <w:cs/>
          <w:lang w:val="th-TH"/>
        </w:rPr>
        <w:t>จำนวนเงินที่ต้องจ่ายตามสัญญาเช่าที่มีอายุสัญญาระยะสั้นหรือสัญญาซึ่งสินทรัพย์อ้างอิงมี</w:t>
      </w:r>
      <w:r w:rsidRPr="008D7BA5">
        <w:rPr>
          <w:rFonts w:ascii="Browallia New" w:hAnsi="Browallia New" w:cs="Browallia New"/>
          <w:sz w:val="28"/>
          <w:szCs w:val="28"/>
          <w:lang w:val="th-TH"/>
        </w:rPr>
        <w:t xml:space="preserve">    </w:t>
      </w:r>
      <w:r w:rsidRPr="008D7BA5">
        <w:rPr>
          <w:rFonts w:ascii="Browallia New" w:hAnsi="Browallia New" w:cs="Browallia New"/>
          <w:sz w:val="28"/>
          <w:szCs w:val="28"/>
          <w:cs/>
          <w:lang w:val="th-TH"/>
        </w:rPr>
        <w:t>มูลค่าต่ำ (</w:t>
      </w:r>
      <w:proofErr w:type="spellStart"/>
      <w:r w:rsidRPr="008D7BA5">
        <w:rPr>
          <w:rFonts w:ascii="Browallia New" w:hAnsi="Browallia New" w:cs="Browallia New"/>
          <w:sz w:val="28"/>
          <w:szCs w:val="28"/>
          <w:lang w:val="th-TH"/>
        </w:rPr>
        <w:t>low</w:t>
      </w:r>
      <w:proofErr w:type="spellEnd"/>
      <w:r w:rsidRPr="008D7BA5">
        <w:rPr>
          <w:rFonts w:ascii="Browallia New" w:hAnsi="Browallia New" w:cs="Browallia New"/>
          <w:sz w:val="28"/>
          <w:szCs w:val="28"/>
          <w:lang w:val="th-TH"/>
        </w:rPr>
        <w:t>-</w:t>
      </w:r>
      <w:proofErr w:type="spellStart"/>
      <w:r w:rsidRPr="008D7BA5">
        <w:rPr>
          <w:rFonts w:ascii="Browallia New" w:hAnsi="Browallia New" w:cs="Browallia New"/>
          <w:sz w:val="28"/>
          <w:szCs w:val="28"/>
          <w:lang w:val="th-TH"/>
        </w:rPr>
        <w:t>value</w:t>
      </w:r>
      <w:proofErr w:type="spellEnd"/>
      <w:r w:rsidRPr="008D7BA5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proofErr w:type="spellStart"/>
      <w:r w:rsidRPr="008D7BA5">
        <w:rPr>
          <w:rFonts w:ascii="Browallia New" w:hAnsi="Browallia New" w:cs="Browallia New"/>
          <w:sz w:val="28"/>
          <w:szCs w:val="28"/>
          <w:lang w:val="th-TH"/>
        </w:rPr>
        <w:t>assets</w:t>
      </w:r>
      <w:proofErr w:type="spellEnd"/>
      <w:r w:rsidRPr="008D7BA5">
        <w:rPr>
          <w:rFonts w:ascii="Browallia New" w:hAnsi="Browallia New" w:cs="Browallia New"/>
          <w:sz w:val="28"/>
          <w:szCs w:val="28"/>
          <w:lang w:val="th-TH"/>
        </w:rPr>
        <w:t xml:space="preserve">) </w:t>
      </w:r>
      <w:r w:rsidRPr="008D7BA5">
        <w:rPr>
          <w:rFonts w:ascii="Browallia New" w:hAnsi="Browallia New" w:cs="Browallia New"/>
          <w:sz w:val="28"/>
          <w:szCs w:val="28"/>
          <w:cs/>
          <w:lang w:val="th-TH"/>
        </w:rPr>
        <w:t>จะรับรู้เป็นค่าใช้จ่ายในงบกำไรขาดทุน โดยใช้วิธีเส้นตรงตลอดอายุ</w:t>
      </w:r>
      <w:r w:rsidRPr="008D7BA5">
        <w:rPr>
          <w:rFonts w:ascii="Browallia New" w:hAnsi="Browallia New" w:cs="Browallia New"/>
          <w:sz w:val="28"/>
          <w:szCs w:val="28"/>
          <w:lang w:val="th-TH"/>
        </w:rPr>
        <w:t xml:space="preserve">     </w:t>
      </w:r>
      <w:r w:rsidRPr="008D7BA5">
        <w:rPr>
          <w:rFonts w:ascii="Browallia New" w:hAnsi="Browallia New" w:cs="Browallia New"/>
          <w:sz w:val="28"/>
          <w:szCs w:val="28"/>
          <w:cs/>
          <w:lang w:val="th-TH"/>
        </w:rPr>
        <w:t>สัญญาเช่านั้</w:t>
      </w:r>
      <w:r w:rsidR="00241713" w:rsidRPr="008D7BA5">
        <w:rPr>
          <w:rFonts w:ascii="Browallia New" w:hAnsi="Browallia New" w:cs="Browallia New" w:hint="cs"/>
          <w:sz w:val="28"/>
          <w:szCs w:val="28"/>
          <w:cs/>
          <w:lang w:val="th-TH"/>
        </w:rPr>
        <w:t>น</w:t>
      </w:r>
    </w:p>
    <w:p w14:paraId="15CEFFBB" w14:textId="77777777" w:rsidR="00241713" w:rsidRPr="008D7BA5" w:rsidRDefault="00241713" w:rsidP="008D7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3402"/>
          <w:tab w:val="right" w:pos="7280"/>
          <w:tab w:val="right" w:pos="8540"/>
        </w:tabs>
        <w:ind w:left="1503" w:right="-45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02A60517" w14:textId="7677C927" w:rsidR="00F66579" w:rsidRPr="008D7BA5" w:rsidRDefault="00F66579" w:rsidP="008D7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3402"/>
          <w:tab w:val="right" w:pos="7280"/>
          <w:tab w:val="right" w:pos="8540"/>
        </w:tabs>
        <w:ind w:left="1503" w:right="-45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8D7BA5">
        <w:rPr>
          <w:rFonts w:ascii="Browallia New" w:hAnsi="Browallia New" w:cs="Browallia New"/>
          <w:sz w:val="28"/>
          <w:szCs w:val="28"/>
          <w:cs/>
          <w:lang w:val="th-TH"/>
        </w:rPr>
        <w:t>ในการปฏิบัติในช่วงเปลี่ยนแปลง</w:t>
      </w:r>
      <w:r w:rsidR="006C69F6" w:rsidRPr="008D7BA5">
        <w:rPr>
          <w:rFonts w:ascii="Browallia New" w:hAnsi="Browallia New" w:cs="Browallia New" w:hint="cs"/>
          <w:sz w:val="28"/>
          <w:szCs w:val="28"/>
          <w:cs/>
          <w:lang w:val="th-TH"/>
        </w:rPr>
        <w:t>บริษัทและบริษัทย่อย</w:t>
      </w:r>
      <w:r w:rsidRPr="008D7BA5">
        <w:rPr>
          <w:rFonts w:ascii="Browallia New" w:hAnsi="Browallia New" w:cs="Browallia New"/>
          <w:sz w:val="28"/>
          <w:szCs w:val="28"/>
          <w:cs/>
          <w:lang w:val="th-TH"/>
        </w:rPr>
        <w:t>ได้เลือกใช้ข้อยกเว้นต่อไปนี้</w:t>
      </w:r>
      <w:r w:rsidRPr="008D7BA5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</w:t>
      </w:r>
    </w:p>
    <w:p w14:paraId="361DE6A6" w14:textId="77777777" w:rsidR="00F66579" w:rsidRPr="008D7BA5" w:rsidRDefault="00F66579" w:rsidP="008D7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3402"/>
          <w:tab w:val="right" w:pos="7280"/>
          <w:tab w:val="right" w:pos="8540"/>
        </w:tabs>
        <w:ind w:left="1503" w:right="-45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342636FD" w14:textId="115716D7" w:rsidR="00F66579" w:rsidRPr="00F66579" w:rsidRDefault="00F66579" w:rsidP="00956805">
      <w:pPr>
        <w:pStyle w:val="ListParagraph"/>
        <w:numPr>
          <w:ilvl w:val="0"/>
          <w:numId w:val="28"/>
        </w:numPr>
        <w:tabs>
          <w:tab w:val="clear" w:pos="907"/>
          <w:tab w:val="clear" w:pos="1644"/>
          <w:tab w:val="left" w:pos="1980"/>
        </w:tabs>
        <w:ind w:left="1843" w:hanging="284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  <w:r w:rsidRPr="00F66579">
        <w:rPr>
          <w:rFonts w:ascii="Browallia New" w:hAnsi="Browallia New" w:cs="Browallia New"/>
          <w:sz w:val="28"/>
          <w:szCs w:val="28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</w:t>
      </w:r>
      <w:r w:rsidR="000200F6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F66579">
        <w:rPr>
          <w:rFonts w:ascii="Browallia New" w:hAnsi="Browallia New" w:cs="Browallia New"/>
          <w:sz w:val="28"/>
          <w:szCs w:val="28"/>
          <w:cs/>
        </w:rPr>
        <w:t xml:space="preserve">ภายใน </w:t>
      </w:r>
      <w:r w:rsidRPr="00F66579">
        <w:rPr>
          <w:rFonts w:ascii="Browallia New" w:hAnsi="Browallia New" w:cs="Browallia New"/>
          <w:sz w:val="28"/>
          <w:szCs w:val="28"/>
        </w:rPr>
        <w:t>12</w:t>
      </w:r>
      <w:r w:rsidR="000200F6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F66579">
        <w:rPr>
          <w:rFonts w:ascii="Browallia New" w:hAnsi="Browallia New" w:cs="Browallia New"/>
          <w:sz w:val="28"/>
          <w:szCs w:val="28"/>
          <w:cs/>
        </w:rPr>
        <w:t xml:space="preserve">เดือน  </w:t>
      </w:r>
    </w:p>
    <w:p w14:paraId="391859BC" w14:textId="77777777" w:rsidR="00F66579" w:rsidRPr="00F66579" w:rsidRDefault="00F66579" w:rsidP="00956805">
      <w:pPr>
        <w:pStyle w:val="ListParagraph"/>
        <w:numPr>
          <w:ilvl w:val="0"/>
          <w:numId w:val="28"/>
        </w:numPr>
        <w:tabs>
          <w:tab w:val="clear" w:pos="907"/>
          <w:tab w:val="clear" w:pos="1644"/>
          <w:tab w:val="left" w:pos="1980"/>
        </w:tabs>
        <w:ind w:left="1843" w:hanging="284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  <w:r w:rsidRPr="00F66579">
        <w:rPr>
          <w:rFonts w:ascii="Browallia New" w:hAnsi="Browallia New" w:cs="Browallia New"/>
          <w:sz w:val="28"/>
          <w:szCs w:val="28"/>
          <w:cs/>
        </w:rPr>
        <w:t xml:space="preserve">ใช้ข้อเท็จจริงที่ทราบภายหลังในการกำหนดอายุสัญญาเช่า  </w:t>
      </w:r>
    </w:p>
    <w:p w14:paraId="76374242" w14:textId="77777777" w:rsidR="00F66579" w:rsidRPr="00F66579" w:rsidRDefault="00F66579" w:rsidP="00956805">
      <w:pPr>
        <w:pStyle w:val="ListParagraph"/>
        <w:numPr>
          <w:ilvl w:val="0"/>
          <w:numId w:val="28"/>
        </w:numPr>
        <w:tabs>
          <w:tab w:val="clear" w:pos="907"/>
          <w:tab w:val="clear" w:pos="1644"/>
          <w:tab w:val="left" w:pos="1980"/>
        </w:tabs>
        <w:ind w:left="1843" w:hanging="284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  <w:r w:rsidRPr="00F66579">
        <w:rPr>
          <w:rFonts w:ascii="Browallia New" w:hAnsi="Browallia New" w:cs="Browallia New"/>
          <w:sz w:val="28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 </w:t>
      </w:r>
    </w:p>
    <w:p w14:paraId="40F5CA53" w14:textId="77777777" w:rsidR="00F66579" w:rsidRPr="00F66579" w:rsidRDefault="00F66579" w:rsidP="00956805">
      <w:pPr>
        <w:pStyle w:val="ListParagraph"/>
        <w:numPr>
          <w:ilvl w:val="0"/>
          <w:numId w:val="28"/>
        </w:numPr>
        <w:tabs>
          <w:tab w:val="clear" w:pos="907"/>
          <w:tab w:val="clear" w:pos="1644"/>
          <w:tab w:val="left" w:pos="1980"/>
        </w:tabs>
        <w:ind w:left="1843" w:hanging="284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  <w:r w:rsidRPr="00F66579">
        <w:rPr>
          <w:rFonts w:ascii="Browallia New" w:hAnsi="Browallia New" w:cs="Browallia New"/>
          <w:sz w:val="28"/>
          <w:szCs w:val="28"/>
          <w:cs/>
        </w:rPr>
        <w:t xml:space="preserve">พิจารณาตามการประเมินก่อนนำ </w:t>
      </w:r>
      <w:r w:rsidRPr="00F66579">
        <w:rPr>
          <w:rFonts w:ascii="Browallia New" w:hAnsi="Browallia New" w:cs="Browallia New"/>
          <w:sz w:val="28"/>
          <w:szCs w:val="28"/>
        </w:rPr>
        <w:t xml:space="preserve">TFRS 16 </w:t>
      </w:r>
      <w:r w:rsidRPr="00F66579">
        <w:rPr>
          <w:rFonts w:ascii="Browallia New" w:hAnsi="Browallia New" w:cs="Browallia New"/>
          <w:sz w:val="28"/>
          <w:szCs w:val="28"/>
          <w:cs/>
        </w:rPr>
        <w:t>มาถือปฏิบัติ</w:t>
      </w:r>
      <w:r w:rsidRPr="00F66579">
        <w:rPr>
          <w:rFonts w:ascii="Browallia New" w:hAnsi="Browallia New" w:cs="Browallia New"/>
          <w:sz w:val="28"/>
          <w:szCs w:val="28"/>
        </w:rPr>
        <w:t xml:space="preserve"> </w:t>
      </w:r>
      <w:r w:rsidRPr="00F66579">
        <w:rPr>
          <w:rFonts w:ascii="Browallia New" w:hAnsi="Browallia New" w:cs="Browallia New"/>
          <w:sz w:val="28"/>
          <w:szCs w:val="28"/>
          <w:cs/>
        </w:rPr>
        <w:t>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305F9ECE" w14:textId="77777777" w:rsidR="00F66579" w:rsidRPr="00F66579" w:rsidRDefault="00F66579" w:rsidP="00956805">
      <w:pPr>
        <w:pStyle w:val="ListParagraph"/>
        <w:numPr>
          <w:ilvl w:val="0"/>
          <w:numId w:val="28"/>
        </w:numPr>
        <w:tabs>
          <w:tab w:val="clear" w:pos="907"/>
          <w:tab w:val="clear" w:pos="1644"/>
          <w:tab w:val="left" w:pos="1980"/>
        </w:tabs>
        <w:ind w:left="1843" w:hanging="284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  <w:r w:rsidRPr="00F66579">
        <w:rPr>
          <w:rFonts w:ascii="Browallia New" w:hAnsi="Browallia New" w:cs="Browallia New"/>
          <w:sz w:val="28"/>
          <w:szCs w:val="28"/>
          <w:cs/>
        </w:rPr>
        <w:t xml:space="preserve">ไม่รวมต้นทุนทางตรงเริ่มแรกในการวัดมูลค่าสินทรัพย์สิทธิการใช้ </w:t>
      </w:r>
    </w:p>
    <w:p w14:paraId="49406113" w14:textId="77777777" w:rsidR="00DD5FC5" w:rsidRPr="000F40C4" w:rsidRDefault="00DD5FC5" w:rsidP="000200F6">
      <w:pPr>
        <w:ind w:left="1560"/>
        <w:jc w:val="thaiDistribute"/>
        <w:rPr>
          <w:rFonts w:ascii="Browallia New" w:hAnsi="Browallia New" w:cs="Browallia New"/>
          <w:sz w:val="28"/>
          <w:szCs w:val="28"/>
        </w:rPr>
      </w:pPr>
    </w:p>
    <w:p w14:paraId="31891FF9" w14:textId="069A2913" w:rsidR="008D4A5E" w:rsidRPr="00732E3D" w:rsidRDefault="00DD5FC5" w:rsidP="00732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3402"/>
          <w:tab w:val="right" w:pos="7280"/>
          <w:tab w:val="right" w:pos="8540"/>
        </w:tabs>
        <w:ind w:left="1503" w:right="-45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732E3D">
        <w:rPr>
          <w:rFonts w:ascii="Browallia New" w:hAnsi="Browallia New" w:cs="Browallia New"/>
          <w:sz w:val="28"/>
          <w:szCs w:val="28"/>
          <w:cs/>
          <w:lang w:val="th-TH"/>
        </w:rPr>
        <w:t>บริษัทและบริษัทย่อยใช้วิธี</w:t>
      </w:r>
      <w:r w:rsidRPr="00732E3D">
        <w:rPr>
          <w:rFonts w:ascii="Browallia New" w:hAnsi="Browallia New" w:cs="Browallia New" w:hint="cs"/>
          <w:sz w:val="28"/>
          <w:szCs w:val="28"/>
          <w:cs/>
          <w:lang w:val="th-TH"/>
        </w:rPr>
        <w:t>ผ่อนปรน</w:t>
      </w:r>
      <w:r w:rsidRPr="00732E3D">
        <w:rPr>
          <w:rFonts w:ascii="Browallia New" w:hAnsi="Browallia New" w:cs="Browallia New"/>
          <w:sz w:val="28"/>
          <w:szCs w:val="28"/>
          <w:cs/>
          <w:lang w:val="th-TH"/>
        </w:rPr>
        <w:t xml:space="preserve">โดยจะรับรู้สิทธิในการใช้สินทรัพย์และหนี้สินตามสัญญาเช่า ณ วันที่นำมาปฏิบัติใช้ครั้งแรก ซึ่งวิธีนี้จะไม่มีผลกระทบต่อยอดยกมาของกำไรสะสม ณ วันที่ </w:t>
      </w:r>
      <w:r w:rsidRPr="00732E3D">
        <w:rPr>
          <w:rFonts w:ascii="Browallia New" w:hAnsi="Browallia New" w:cs="Browallia New"/>
          <w:sz w:val="28"/>
          <w:szCs w:val="28"/>
          <w:lang w:val="th-TH"/>
        </w:rPr>
        <w:t xml:space="preserve">1 </w:t>
      </w:r>
      <w:r w:rsidRPr="00732E3D">
        <w:rPr>
          <w:rFonts w:ascii="Browallia New" w:hAnsi="Browallia New" w:cs="Browallia New"/>
          <w:sz w:val="28"/>
          <w:szCs w:val="28"/>
          <w:cs/>
          <w:lang w:val="th-TH"/>
        </w:rPr>
        <w:t xml:space="preserve">มกราคม </w:t>
      </w:r>
      <w:r w:rsidRPr="00732E3D">
        <w:rPr>
          <w:rFonts w:ascii="Browallia New" w:hAnsi="Browallia New" w:cs="Browallia New"/>
          <w:sz w:val="28"/>
          <w:szCs w:val="28"/>
          <w:lang w:val="th-TH"/>
        </w:rPr>
        <w:t xml:space="preserve">2563 </w:t>
      </w:r>
      <w:r w:rsidRPr="00732E3D">
        <w:rPr>
          <w:rFonts w:ascii="Browallia New" w:hAnsi="Browallia New" w:cs="Browallia New"/>
          <w:sz w:val="28"/>
          <w:szCs w:val="28"/>
          <w:cs/>
          <w:lang w:val="th-TH"/>
        </w:rPr>
        <w:t>และไม่มีการปรับปรุงข้อมูลที่ใช้ในการเปรียบเทียบใหม่</w:t>
      </w:r>
    </w:p>
    <w:p w14:paraId="63266337" w14:textId="77777777" w:rsidR="00B16B69" w:rsidRPr="00732E3D" w:rsidRDefault="00B16B69" w:rsidP="00732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3402"/>
          <w:tab w:val="right" w:pos="7280"/>
          <w:tab w:val="right" w:pos="8540"/>
        </w:tabs>
        <w:ind w:left="1503" w:right="-45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208EA397" w14:textId="01082BE8" w:rsidR="004D6293" w:rsidRPr="00732E3D" w:rsidRDefault="004D6293" w:rsidP="00732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3402"/>
          <w:tab w:val="right" w:pos="7280"/>
          <w:tab w:val="right" w:pos="8540"/>
        </w:tabs>
        <w:ind w:left="1503" w:right="-45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732E3D">
        <w:rPr>
          <w:rFonts w:ascii="Browallia New" w:hAnsi="Browallia New" w:cs="Browallia New"/>
          <w:sz w:val="28"/>
          <w:szCs w:val="28"/>
          <w:cs/>
          <w:lang w:val="th-TH"/>
        </w:rPr>
        <w:t>การวัดมูลค่าหนี้สินตามสัญญาเช่า</w:t>
      </w:r>
      <w:r w:rsidRPr="00732E3D">
        <w:rPr>
          <w:rFonts w:ascii="Browallia New" w:hAnsi="Browallia New" w:cs="Browallia New" w:hint="cs"/>
          <w:sz w:val="28"/>
          <w:szCs w:val="28"/>
          <w:lang w:val="th-TH"/>
        </w:rPr>
        <w:t xml:space="preserve"> </w:t>
      </w:r>
      <w:r w:rsidRPr="00732E3D">
        <w:rPr>
          <w:rFonts w:ascii="Browallia New" w:hAnsi="Browallia New" w:cs="Browallia New"/>
          <w:sz w:val="28"/>
          <w:szCs w:val="28"/>
          <w:cs/>
          <w:lang w:val="th-TH"/>
        </w:rPr>
        <w:t>ณ</w:t>
      </w:r>
      <w:r w:rsidRPr="00732E3D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Pr="00732E3D">
        <w:rPr>
          <w:rFonts w:ascii="Browallia New" w:hAnsi="Browallia New" w:cs="Browallia New"/>
          <w:sz w:val="28"/>
          <w:szCs w:val="28"/>
          <w:cs/>
          <w:lang w:val="th-TH"/>
        </w:rPr>
        <w:t>วันที่</w:t>
      </w:r>
      <w:r w:rsidRPr="00732E3D">
        <w:rPr>
          <w:rFonts w:ascii="Browallia New" w:hAnsi="Browallia New" w:cs="Browallia New"/>
          <w:sz w:val="28"/>
          <w:szCs w:val="28"/>
          <w:lang w:val="th-TH"/>
        </w:rPr>
        <w:t xml:space="preserve"> 1 </w:t>
      </w:r>
      <w:r w:rsidRPr="00732E3D">
        <w:rPr>
          <w:rFonts w:ascii="Browallia New" w:hAnsi="Browallia New" w:cs="Browallia New"/>
          <w:sz w:val="28"/>
          <w:szCs w:val="28"/>
          <w:cs/>
          <w:lang w:val="th-TH"/>
        </w:rPr>
        <w:t>มกราคม</w:t>
      </w:r>
      <w:r w:rsidRPr="00732E3D">
        <w:rPr>
          <w:rFonts w:ascii="Browallia New" w:hAnsi="Browallia New" w:cs="Browallia New"/>
          <w:sz w:val="28"/>
          <w:szCs w:val="28"/>
          <w:lang w:val="th-TH"/>
        </w:rPr>
        <w:t xml:space="preserve"> 2563</w:t>
      </w:r>
      <w:r w:rsidRPr="00732E3D">
        <w:rPr>
          <w:rFonts w:ascii="Browallia New" w:hAnsi="Browallia New" w:cs="Browallia New" w:hint="cs"/>
          <w:sz w:val="28"/>
          <w:szCs w:val="28"/>
          <w:lang w:val="th-TH"/>
        </w:rPr>
        <w:t xml:space="preserve"> </w:t>
      </w:r>
      <w:r w:rsidRPr="00732E3D">
        <w:rPr>
          <w:rFonts w:ascii="Browallia New" w:hAnsi="Browallia New" w:cs="Browallia New" w:hint="cs"/>
          <w:sz w:val="28"/>
          <w:szCs w:val="28"/>
          <w:cs/>
          <w:lang w:val="th-TH"/>
        </w:rPr>
        <w:t>มีดังต่อไปนี้</w:t>
      </w:r>
    </w:p>
    <w:p w14:paraId="1B269FF0" w14:textId="77777777" w:rsidR="004D6293" w:rsidRPr="00732E3D" w:rsidRDefault="004D6293" w:rsidP="00732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3402"/>
          <w:tab w:val="right" w:pos="7280"/>
          <w:tab w:val="right" w:pos="8540"/>
        </w:tabs>
        <w:ind w:left="1503" w:right="-45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tbl>
      <w:tblPr>
        <w:tblStyle w:val="TableGrid"/>
        <w:tblW w:w="8080" w:type="dxa"/>
        <w:tblInd w:w="1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283"/>
        <w:gridCol w:w="2410"/>
      </w:tblGrid>
      <w:tr w:rsidR="004D6293" w:rsidRPr="00F4057F" w14:paraId="78C29C90" w14:textId="77777777" w:rsidTr="00A74A9D">
        <w:trPr>
          <w:trHeight w:val="20"/>
        </w:trPr>
        <w:tc>
          <w:tcPr>
            <w:tcW w:w="5387" w:type="dxa"/>
            <w:vAlign w:val="bottom"/>
          </w:tcPr>
          <w:p w14:paraId="33D289FD" w14:textId="77777777" w:rsidR="004D6293" w:rsidRPr="00F4057F" w:rsidRDefault="004D6293" w:rsidP="00A74A9D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  <w:bookmarkStart w:id="2" w:name="OLE_LINK1"/>
          </w:p>
        </w:tc>
        <w:tc>
          <w:tcPr>
            <w:tcW w:w="283" w:type="dxa"/>
            <w:vAlign w:val="bottom"/>
          </w:tcPr>
          <w:p w14:paraId="2F04738C" w14:textId="77777777" w:rsidR="004D6293" w:rsidRPr="00F4057F" w:rsidRDefault="004D6293" w:rsidP="00A74A9D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vAlign w:val="bottom"/>
          </w:tcPr>
          <w:p w14:paraId="58D18405" w14:textId="77777777" w:rsidR="004D6293" w:rsidRPr="00ED6BE5" w:rsidRDefault="004D6293" w:rsidP="00A74A9D">
            <w:pPr>
              <w:pStyle w:val="ListParagraph"/>
              <w:ind w:left="0" w:right="-41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</w:pPr>
            <w:r w:rsidRPr="00ED6BE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  <w:t xml:space="preserve">   </w:t>
            </w:r>
            <w:r w:rsidRPr="00ED6BE5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eastAsia="th-TH"/>
              </w:rPr>
              <w:t xml:space="preserve">(หน่วย </w:t>
            </w:r>
            <w:r w:rsidRPr="00ED6BE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  <w:t xml:space="preserve">: </w:t>
            </w:r>
            <w:r w:rsidRPr="00ED6BE5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4D6293" w:rsidRPr="00F4057F" w14:paraId="105CDF3D" w14:textId="77777777" w:rsidTr="00A74A9D">
        <w:trPr>
          <w:trHeight w:val="20"/>
        </w:trPr>
        <w:tc>
          <w:tcPr>
            <w:tcW w:w="5387" w:type="dxa"/>
            <w:vAlign w:val="bottom"/>
          </w:tcPr>
          <w:p w14:paraId="35F593C2" w14:textId="77777777" w:rsidR="004D6293" w:rsidRPr="00F4057F" w:rsidRDefault="004D6293" w:rsidP="00A74A9D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293252CB" w14:textId="77777777" w:rsidR="004D6293" w:rsidRPr="00F4057F" w:rsidRDefault="004D6293" w:rsidP="00A74A9D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2E3DAC4B" w14:textId="77777777" w:rsidR="0047137A" w:rsidRDefault="0047137A" w:rsidP="00A74A9D">
            <w:pPr>
              <w:pStyle w:val="ListParagraph"/>
              <w:ind w:left="0"/>
              <w:jc w:val="center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</w:pPr>
            <w:r w:rsidRPr="0047137A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eastAsia="th-TH"/>
              </w:rPr>
              <w:t>งบการเงินรวมและ</w:t>
            </w:r>
          </w:p>
          <w:p w14:paraId="0A9EFD02" w14:textId="4E6906FB" w:rsidR="004D6293" w:rsidRPr="0047137A" w:rsidRDefault="0047137A" w:rsidP="00A74A9D">
            <w:pPr>
              <w:pStyle w:val="ListParagraph"/>
              <w:ind w:left="0"/>
              <w:jc w:val="center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eastAsia="th-TH"/>
              </w:rPr>
            </w:pPr>
            <w:r w:rsidRPr="0047137A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A363FC" w:rsidRPr="00F4057F" w14:paraId="5192AB37" w14:textId="77777777" w:rsidTr="00A74A9D">
        <w:trPr>
          <w:trHeight w:val="20"/>
        </w:trPr>
        <w:tc>
          <w:tcPr>
            <w:tcW w:w="5387" w:type="dxa"/>
            <w:vAlign w:val="bottom"/>
          </w:tcPr>
          <w:p w14:paraId="2422D09C" w14:textId="77777777" w:rsidR="00A363FC" w:rsidRPr="00A74A9D" w:rsidRDefault="00A363FC" w:rsidP="00A74A9D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66A9B022" w14:textId="77777777" w:rsidR="00A363FC" w:rsidRPr="00F4057F" w:rsidRDefault="00A363FC" w:rsidP="00A74A9D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16D702CA" w14:textId="77777777" w:rsidR="00A363FC" w:rsidRPr="00F4057F" w:rsidRDefault="00A363FC" w:rsidP="00A74A9D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</w:tr>
      <w:tr w:rsidR="00857320" w:rsidRPr="00F4057F" w14:paraId="56E2A3AC" w14:textId="77777777" w:rsidTr="00A74A9D">
        <w:trPr>
          <w:trHeight w:val="20"/>
        </w:trPr>
        <w:tc>
          <w:tcPr>
            <w:tcW w:w="5670" w:type="dxa"/>
            <w:gridSpan w:val="2"/>
            <w:vAlign w:val="bottom"/>
          </w:tcPr>
          <w:p w14:paraId="0D800678" w14:textId="77777777" w:rsidR="00BF5747" w:rsidRDefault="00857320" w:rsidP="00A74A9D">
            <w:pPr>
              <w:pStyle w:val="ListParagraph"/>
              <w:tabs>
                <w:tab w:val="clear" w:pos="5387"/>
                <w:tab w:val="left" w:pos="5534"/>
              </w:tabs>
              <w:ind w:left="0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</w:pPr>
            <w:r w:rsidRPr="00637BF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eastAsia="th-TH"/>
              </w:rPr>
              <w:t>ภาระผูกพันตามสัญญาเช่าดำเนินงานที่เปิดเผย ณ วันที่</w:t>
            </w:r>
            <w:r w:rsidR="00BF5747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</w:p>
          <w:p w14:paraId="2D64BEA6" w14:textId="2580B4AD" w:rsidR="00857320" w:rsidRPr="00F4057F" w:rsidRDefault="00BF5747" w:rsidP="00A74A9D">
            <w:pPr>
              <w:pStyle w:val="ListParagraph"/>
              <w:tabs>
                <w:tab w:val="clear" w:pos="5387"/>
                <w:tab w:val="left" w:pos="5534"/>
              </w:tabs>
              <w:ind w:left="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eastAsia="th-TH"/>
              </w:rPr>
              <w:t xml:space="preserve">    </w:t>
            </w:r>
            <w:r w:rsidR="00857320" w:rsidRPr="00637BF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  <w:t xml:space="preserve">31 </w:t>
            </w:r>
            <w:r w:rsidR="00857320" w:rsidRPr="00637BF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eastAsia="th-TH"/>
              </w:rPr>
              <w:t>ธันวาค</w:t>
            </w:r>
            <w:r w:rsidR="00F62BB1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eastAsia="th-TH"/>
              </w:rPr>
              <w:t xml:space="preserve">ม </w:t>
            </w:r>
            <w:r w:rsidR="00857320" w:rsidRPr="00637BF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  <w:t xml:space="preserve">2562 </w:t>
            </w:r>
          </w:p>
        </w:tc>
        <w:tc>
          <w:tcPr>
            <w:tcW w:w="2410" w:type="dxa"/>
            <w:vAlign w:val="bottom"/>
          </w:tcPr>
          <w:p w14:paraId="56DC2775" w14:textId="55B96757" w:rsidR="00857320" w:rsidRPr="00F4057F" w:rsidRDefault="00857320" w:rsidP="00A74A9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8"/>
              </w:rPr>
            </w:pPr>
            <w:r w:rsidRPr="00F4057F">
              <w:rPr>
                <w:rFonts w:ascii="Browallia New" w:hAnsi="Browallia New" w:cs="Browallia New" w:hint="cs"/>
                <w:sz w:val="28"/>
              </w:rPr>
              <w:t>20</w:t>
            </w:r>
            <w:r w:rsidRPr="00F4057F">
              <w:rPr>
                <w:rFonts w:ascii="Browallia New" w:hAnsi="Browallia New" w:cs="Browallia New" w:hint="cs"/>
                <w:sz w:val="28"/>
                <w:cs/>
              </w:rPr>
              <w:t>,</w:t>
            </w:r>
            <w:r w:rsidR="00223EBD">
              <w:rPr>
                <w:rFonts w:ascii="Browallia New" w:hAnsi="Browallia New" w:cs="Browallia New"/>
                <w:sz w:val="28"/>
              </w:rPr>
              <w:t>655</w:t>
            </w:r>
            <w:r w:rsidRPr="00F4057F">
              <w:rPr>
                <w:rFonts w:ascii="Browallia New" w:hAnsi="Browallia New" w:cs="Browallia New"/>
                <w:sz w:val="28"/>
              </w:rPr>
              <w:t>,240</w:t>
            </w:r>
          </w:p>
        </w:tc>
      </w:tr>
      <w:tr w:rsidR="004D6293" w:rsidRPr="00F4057F" w14:paraId="0462CF82" w14:textId="77777777" w:rsidTr="00A74A9D">
        <w:trPr>
          <w:trHeight w:val="20"/>
        </w:trPr>
        <w:tc>
          <w:tcPr>
            <w:tcW w:w="5387" w:type="dxa"/>
            <w:vAlign w:val="bottom"/>
          </w:tcPr>
          <w:p w14:paraId="7964F835" w14:textId="77777777" w:rsidR="00BF5747" w:rsidRDefault="004D6293" w:rsidP="00A74A9D">
            <w:pPr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</w:pPr>
            <w:r w:rsidRPr="00637BF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u w:val="single"/>
                <w:cs/>
                <w:lang w:eastAsia="th-TH"/>
              </w:rPr>
              <w:t>บวก</w:t>
            </w:r>
            <w:r w:rsidRPr="00637BF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eastAsia="th-TH"/>
              </w:rPr>
              <w:t xml:space="preserve"> สิทธิที่จะซื้อหรือขยายระยะเวลาที่ค่อนข้างแน่ที่จะมี</w:t>
            </w:r>
          </w:p>
          <w:p w14:paraId="4FADD41A" w14:textId="0C74B60F" w:rsidR="004D6293" w:rsidRPr="00637BFF" w:rsidRDefault="00BF5747" w:rsidP="00A74A9D">
            <w:pPr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eastAsia="th-TH"/>
              </w:rPr>
              <w:t xml:space="preserve">          </w:t>
            </w:r>
            <w:r w:rsidR="004D6293" w:rsidRPr="00637BF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eastAsia="th-TH"/>
              </w:rPr>
              <w:t>การใช้สิทธิ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5AAEC262" w14:textId="77777777" w:rsidR="004D6293" w:rsidRPr="00F4057F" w:rsidRDefault="004D6293" w:rsidP="00A74A9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vAlign w:val="bottom"/>
          </w:tcPr>
          <w:p w14:paraId="7D641ABD" w14:textId="77777777" w:rsidR="004D6293" w:rsidRPr="00F4057F" w:rsidRDefault="004D6293" w:rsidP="00A74A9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4057F">
              <w:rPr>
                <w:rFonts w:ascii="Browallia New" w:hAnsi="Browallia New" w:cs="Browallia New"/>
                <w:sz w:val="28"/>
              </w:rPr>
              <w:t>25,902,309</w:t>
            </w:r>
          </w:p>
        </w:tc>
      </w:tr>
      <w:tr w:rsidR="004D6293" w:rsidRPr="00F4057F" w14:paraId="64CFB8B9" w14:textId="77777777" w:rsidTr="00A74A9D">
        <w:trPr>
          <w:trHeight w:val="20"/>
        </w:trPr>
        <w:tc>
          <w:tcPr>
            <w:tcW w:w="5387" w:type="dxa"/>
            <w:vAlign w:val="bottom"/>
          </w:tcPr>
          <w:p w14:paraId="5DBF51AB" w14:textId="77777777" w:rsidR="004D6293" w:rsidRPr="00637BFF" w:rsidRDefault="004D6293" w:rsidP="00A74A9D">
            <w:pPr>
              <w:pStyle w:val="ListParagraph"/>
              <w:ind w:left="0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eastAsia="th-TH"/>
              </w:rPr>
            </w:pPr>
            <w:r w:rsidRPr="00637BF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637BF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  <w:t xml:space="preserve">   </w:t>
            </w:r>
            <w:r w:rsidRPr="00637BF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eastAsia="th-TH"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283" w:type="dxa"/>
            <w:vAlign w:val="bottom"/>
          </w:tcPr>
          <w:p w14:paraId="0FACE3BE" w14:textId="77777777" w:rsidR="004D6293" w:rsidRPr="00F4057F" w:rsidRDefault="004D6293" w:rsidP="00A74A9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vAlign w:val="bottom"/>
          </w:tcPr>
          <w:p w14:paraId="76A9A299" w14:textId="3412BFC6" w:rsidR="004D6293" w:rsidRPr="00F4057F" w:rsidRDefault="00EB1B07" w:rsidP="00A74A9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4D6293" w:rsidRPr="00F4057F">
              <w:rPr>
                <w:rFonts w:ascii="Browallia New" w:hAnsi="Browallia New" w:cs="Browallia New" w:hint="cs"/>
                <w:sz w:val="28"/>
              </w:rPr>
              <w:t>720</w:t>
            </w:r>
            <w:r w:rsidR="004D6293" w:rsidRPr="00F4057F">
              <w:rPr>
                <w:rFonts w:ascii="Browallia New" w:hAnsi="Browallia New" w:cs="Browallia New"/>
                <w:sz w:val="28"/>
              </w:rPr>
              <w:t>,000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4D6293" w:rsidRPr="00F4057F" w14:paraId="0F47D009" w14:textId="77777777" w:rsidTr="00A74A9D">
        <w:trPr>
          <w:trHeight w:val="20"/>
        </w:trPr>
        <w:tc>
          <w:tcPr>
            <w:tcW w:w="5387" w:type="dxa"/>
            <w:vAlign w:val="bottom"/>
          </w:tcPr>
          <w:p w14:paraId="0FEE75D7" w14:textId="77777777" w:rsidR="004D6293" w:rsidRPr="00637BFF" w:rsidRDefault="004D6293" w:rsidP="00A74A9D">
            <w:pPr>
              <w:pStyle w:val="ListParagraph"/>
              <w:ind w:left="0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</w:pPr>
            <w:r w:rsidRPr="00637BFF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eastAsia="th-TH"/>
              </w:rPr>
              <w:t xml:space="preserve">    </w:t>
            </w:r>
            <w:r w:rsidRPr="00637BF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  <w:t xml:space="preserve">   </w:t>
            </w:r>
            <w:r w:rsidRPr="00637BF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eastAsia="th-TH"/>
              </w:rPr>
              <w:t>สัญญาพิจารณาเป็นสัญญาบริการ</w:t>
            </w:r>
          </w:p>
        </w:tc>
        <w:tc>
          <w:tcPr>
            <w:tcW w:w="283" w:type="dxa"/>
            <w:vAlign w:val="bottom"/>
          </w:tcPr>
          <w:p w14:paraId="4A2B6A68" w14:textId="77777777" w:rsidR="004D6293" w:rsidRPr="00F4057F" w:rsidRDefault="004D6293" w:rsidP="00A74A9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vAlign w:val="bottom"/>
          </w:tcPr>
          <w:p w14:paraId="7E9E058C" w14:textId="38F8E814" w:rsidR="004D6293" w:rsidRPr="00F4057F" w:rsidRDefault="00A363FC" w:rsidP="00A74A9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4D6293" w:rsidRPr="00F4057F">
              <w:rPr>
                <w:rFonts w:ascii="Browallia New" w:hAnsi="Browallia New" w:cs="Browallia New"/>
                <w:sz w:val="28"/>
              </w:rPr>
              <w:t>6,837,000</w:t>
            </w:r>
            <w:r w:rsidR="00EB1B07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4D6293" w:rsidRPr="00F4057F" w14:paraId="6658EE51" w14:textId="77777777" w:rsidTr="00A74A9D">
        <w:trPr>
          <w:trHeight w:val="20"/>
        </w:trPr>
        <w:tc>
          <w:tcPr>
            <w:tcW w:w="5387" w:type="dxa"/>
            <w:vAlign w:val="bottom"/>
          </w:tcPr>
          <w:p w14:paraId="5104ACA1" w14:textId="77777777" w:rsidR="004D6293" w:rsidRPr="00637BFF" w:rsidRDefault="004D6293" w:rsidP="00A74A9D">
            <w:pPr>
              <w:pStyle w:val="ListParagraph"/>
              <w:ind w:left="0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eastAsia="th-TH"/>
              </w:rPr>
            </w:pPr>
            <w:r w:rsidRPr="00637BF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eastAsia="th-TH"/>
              </w:rPr>
              <w:t xml:space="preserve">    </w:t>
            </w:r>
            <w:r w:rsidRPr="00637BF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  <w:t xml:space="preserve">   </w:t>
            </w:r>
            <w:r w:rsidRPr="00637BF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eastAsia="th-TH"/>
              </w:rPr>
              <w:t>สัญญาเช่าที่ยัง</w:t>
            </w:r>
            <w:r w:rsidRPr="00637BFF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eastAsia="th-TH"/>
              </w:rPr>
              <w:t>ไม่มีผลบังคับใช้</w:t>
            </w:r>
          </w:p>
        </w:tc>
        <w:tc>
          <w:tcPr>
            <w:tcW w:w="283" w:type="dxa"/>
            <w:vAlign w:val="bottom"/>
          </w:tcPr>
          <w:p w14:paraId="3B5F81A4" w14:textId="77777777" w:rsidR="004D6293" w:rsidRPr="00F4057F" w:rsidRDefault="004D6293" w:rsidP="00A74A9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59FD52A8" w14:textId="32019EF7" w:rsidR="004D6293" w:rsidRPr="00F4057F" w:rsidRDefault="00EB1B07" w:rsidP="00A74A9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4D6293" w:rsidRPr="00F4057F">
              <w:rPr>
                <w:rFonts w:ascii="Browallia New" w:hAnsi="Browallia New" w:cs="Browallia New"/>
                <w:sz w:val="28"/>
              </w:rPr>
              <w:t>7,410,240)</w:t>
            </w:r>
          </w:p>
        </w:tc>
      </w:tr>
      <w:tr w:rsidR="004D6293" w:rsidRPr="00F4057F" w14:paraId="0B30ED84" w14:textId="77777777" w:rsidTr="00A74A9D">
        <w:trPr>
          <w:trHeight w:val="20"/>
        </w:trPr>
        <w:tc>
          <w:tcPr>
            <w:tcW w:w="5387" w:type="dxa"/>
            <w:vAlign w:val="bottom"/>
          </w:tcPr>
          <w:p w14:paraId="7CBB79DB" w14:textId="77777777" w:rsidR="004D6293" w:rsidRPr="00637BFF" w:rsidRDefault="004D6293" w:rsidP="00A74A9D">
            <w:pPr>
              <w:pStyle w:val="ListParagraph"/>
              <w:ind w:left="0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  <w:vAlign w:val="bottom"/>
          </w:tcPr>
          <w:p w14:paraId="3F3EBDFF" w14:textId="77777777" w:rsidR="004D6293" w:rsidRPr="00F4057F" w:rsidRDefault="004D6293" w:rsidP="00A74A9D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650BA7CA" w14:textId="061C5DF6" w:rsidR="004D6293" w:rsidRPr="00F4057F" w:rsidRDefault="004D6293" w:rsidP="00A74A9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8"/>
              </w:rPr>
            </w:pPr>
            <w:r w:rsidRPr="00F4057F">
              <w:rPr>
                <w:rFonts w:ascii="Browallia New" w:hAnsi="Browallia New" w:cs="Browallia New"/>
                <w:sz w:val="28"/>
              </w:rPr>
              <w:t>31,590,3</w:t>
            </w:r>
            <w:r w:rsidR="00BB37DA">
              <w:rPr>
                <w:rFonts w:ascii="Browallia New" w:hAnsi="Browallia New" w:cs="Browallia New"/>
                <w:sz w:val="28"/>
              </w:rPr>
              <w:t>09</w:t>
            </w:r>
          </w:p>
        </w:tc>
      </w:tr>
      <w:tr w:rsidR="004D6293" w:rsidRPr="00F4057F" w14:paraId="52129507" w14:textId="77777777" w:rsidTr="00A74A9D">
        <w:trPr>
          <w:trHeight w:val="20"/>
        </w:trPr>
        <w:tc>
          <w:tcPr>
            <w:tcW w:w="5387" w:type="dxa"/>
            <w:vAlign w:val="bottom"/>
          </w:tcPr>
          <w:p w14:paraId="6F14A177" w14:textId="77777777" w:rsidR="004D6293" w:rsidRPr="00637BFF" w:rsidRDefault="004D6293" w:rsidP="00A74A9D">
            <w:pPr>
              <w:pStyle w:val="ListParagraph"/>
              <w:ind w:left="0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</w:pPr>
            <w:r w:rsidRPr="00637BF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637BF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Pr="00637BF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  <w:t xml:space="preserve">  </w:t>
            </w:r>
            <w:r w:rsidRPr="00637BF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eastAsia="th-TH"/>
              </w:rPr>
              <w:t>ดอกเบี้ยจ่ายรอตัดบัญชี</w:t>
            </w:r>
          </w:p>
        </w:tc>
        <w:tc>
          <w:tcPr>
            <w:tcW w:w="283" w:type="dxa"/>
            <w:vAlign w:val="bottom"/>
          </w:tcPr>
          <w:p w14:paraId="05833B22" w14:textId="77777777" w:rsidR="004D6293" w:rsidRPr="00F4057F" w:rsidRDefault="004D6293" w:rsidP="00A74A9D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16804638" w14:textId="75317243" w:rsidR="004D6293" w:rsidRPr="00F4057F" w:rsidRDefault="00EB1B07" w:rsidP="00A74A9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4D6293" w:rsidRPr="00F4057F">
              <w:rPr>
                <w:rFonts w:ascii="Browallia New" w:hAnsi="Browallia New" w:cs="Browallia New" w:hint="cs"/>
                <w:sz w:val="28"/>
              </w:rPr>
              <w:t>7</w:t>
            </w:r>
            <w:r w:rsidR="004D6293" w:rsidRPr="00F4057F">
              <w:rPr>
                <w:rFonts w:ascii="Browallia New" w:hAnsi="Browallia New" w:cs="Browallia New" w:hint="cs"/>
                <w:sz w:val="28"/>
                <w:cs/>
              </w:rPr>
              <w:t>,</w:t>
            </w:r>
            <w:r w:rsidR="004D6293" w:rsidRPr="00F4057F">
              <w:rPr>
                <w:rFonts w:ascii="Browallia New" w:hAnsi="Browallia New" w:cs="Browallia New" w:hint="cs"/>
                <w:sz w:val="28"/>
              </w:rPr>
              <w:t>39</w:t>
            </w:r>
            <w:r w:rsidR="004D6293" w:rsidRPr="00F4057F">
              <w:rPr>
                <w:rFonts w:ascii="Browallia New" w:hAnsi="Browallia New" w:cs="Browallia New"/>
                <w:sz w:val="28"/>
              </w:rPr>
              <w:t>4,958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4D6293" w:rsidRPr="00F4057F" w14:paraId="33EB191C" w14:textId="77777777" w:rsidTr="00A74A9D">
        <w:trPr>
          <w:trHeight w:val="20"/>
        </w:trPr>
        <w:tc>
          <w:tcPr>
            <w:tcW w:w="5387" w:type="dxa"/>
            <w:vAlign w:val="bottom"/>
          </w:tcPr>
          <w:p w14:paraId="2DEC20B6" w14:textId="77777777" w:rsidR="004D6293" w:rsidRPr="00F4057F" w:rsidRDefault="004D6293" w:rsidP="00A74A9D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F4057F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  <w:r w:rsidRPr="00F4057F">
              <w:rPr>
                <w:rFonts w:ascii="Browallia New" w:hAnsi="Browallia New" w:cs="Browallia New"/>
                <w:sz w:val="28"/>
                <w:szCs w:val="28"/>
              </w:rPr>
              <w:t xml:space="preserve">             </w:t>
            </w:r>
          </w:p>
          <w:p w14:paraId="56AFA08F" w14:textId="77777777" w:rsidR="004D6293" w:rsidRPr="00F4057F" w:rsidRDefault="004D6293" w:rsidP="00A74A9D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F4057F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F4057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ทางการเงินฉบับที่ </w:t>
            </w:r>
            <w:r w:rsidRPr="00F4057F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F4057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มา</w:t>
            </w:r>
            <w:r w:rsidRPr="00F4057F">
              <w:rPr>
                <w:rFonts w:ascii="Browallia New" w:hAnsi="Browallia New" w:cs="Browallia New" w:hint="cs"/>
                <w:sz w:val="28"/>
                <w:szCs w:val="28"/>
                <w:cs/>
              </w:rPr>
              <w:t>ถือ</w:t>
            </w:r>
            <w:r w:rsidRPr="00F4057F">
              <w:rPr>
                <w:rFonts w:ascii="Browallia New" w:hAnsi="Browallia New" w:cs="Browallia New"/>
                <w:sz w:val="28"/>
                <w:szCs w:val="28"/>
                <w:cs/>
              </w:rPr>
              <w:t>ปฏิบัติ</w:t>
            </w:r>
          </w:p>
        </w:tc>
        <w:tc>
          <w:tcPr>
            <w:tcW w:w="283" w:type="dxa"/>
            <w:vAlign w:val="bottom"/>
          </w:tcPr>
          <w:p w14:paraId="2AAF81DD" w14:textId="77777777" w:rsidR="004D6293" w:rsidRPr="00F4057F" w:rsidRDefault="004D6293" w:rsidP="00A74A9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2A15D50D" w14:textId="77777777" w:rsidR="004D6293" w:rsidRPr="00F4057F" w:rsidRDefault="004D6293" w:rsidP="00A74A9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29B1E6E" w14:textId="77777777" w:rsidR="004D6293" w:rsidRPr="00F4057F" w:rsidRDefault="004D6293" w:rsidP="00A74A9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8"/>
              </w:rPr>
            </w:pPr>
            <w:r w:rsidRPr="00F4057F">
              <w:rPr>
                <w:rFonts w:ascii="Browallia New" w:hAnsi="Browallia New" w:cs="Browallia New"/>
                <w:sz w:val="28"/>
              </w:rPr>
              <w:t>24,195,351</w:t>
            </w:r>
          </w:p>
        </w:tc>
      </w:tr>
      <w:tr w:rsidR="004D6293" w:rsidRPr="00F4057F" w14:paraId="43AA184B" w14:textId="77777777" w:rsidTr="00A74A9D">
        <w:trPr>
          <w:trHeight w:val="20"/>
        </w:trPr>
        <w:tc>
          <w:tcPr>
            <w:tcW w:w="5387" w:type="dxa"/>
            <w:vAlign w:val="bottom"/>
          </w:tcPr>
          <w:p w14:paraId="5D2F1505" w14:textId="77777777" w:rsidR="004D6293" w:rsidRPr="00A2177D" w:rsidRDefault="004D6293" w:rsidP="00A74A9D">
            <w:pPr>
              <w:pStyle w:val="ListParagraph"/>
              <w:ind w:left="0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</w:pPr>
            <w:r w:rsidRPr="00A2177D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eastAsia="th-TH"/>
              </w:rPr>
              <w:t>หนี้สิน</w:t>
            </w:r>
            <w:r w:rsidRPr="00A2177D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eastAsia="th-TH"/>
              </w:rPr>
              <w:t>ตาม</w:t>
            </w:r>
            <w:r w:rsidRPr="00A2177D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eastAsia="th-TH"/>
              </w:rPr>
              <w:t>สัญญาเช่า</w:t>
            </w:r>
            <w:r w:rsidRPr="00A2177D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eastAsia="th-TH"/>
              </w:rPr>
              <w:t>การเงิน</w:t>
            </w:r>
            <w:r w:rsidRPr="00A2177D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eastAsia="th-TH"/>
              </w:rPr>
              <w:t xml:space="preserve"> ณ วันที่ </w:t>
            </w:r>
            <w:r w:rsidRPr="00A2177D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  <w:t>31</w:t>
            </w:r>
            <w:r w:rsidRPr="00A2177D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eastAsia="th-TH"/>
              </w:rPr>
              <w:t xml:space="preserve"> ธันวาคม</w:t>
            </w:r>
            <w:r w:rsidRPr="00A2177D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  <w:t xml:space="preserve"> 2562</w:t>
            </w:r>
          </w:p>
        </w:tc>
        <w:tc>
          <w:tcPr>
            <w:tcW w:w="283" w:type="dxa"/>
            <w:vAlign w:val="bottom"/>
          </w:tcPr>
          <w:p w14:paraId="72465673" w14:textId="77777777" w:rsidR="004D6293" w:rsidRPr="00F4057F" w:rsidRDefault="004D6293" w:rsidP="00A74A9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0F6F80BA" w14:textId="77777777" w:rsidR="004D6293" w:rsidRPr="00F4057F" w:rsidRDefault="004D6293" w:rsidP="00A74A9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8"/>
              </w:rPr>
            </w:pPr>
            <w:r w:rsidRPr="00F4057F">
              <w:rPr>
                <w:rFonts w:ascii="Browallia New" w:hAnsi="Browallia New" w:cs="Browallia New" w:hint="cs"/>
                <w:sz w:val="28"/>
              </w:rPr>
              <w:t>2</w:t>
            </w:r>
            <w:r w:rsidRPr="00F4057F">
              <w:rPr>
                <w:rFonts w:ascii="Browallia New" w:hAnsi="Browallia New" w:cs="Browallia New" w:hint="cs"/>
                <w:sz w:val="28"/>
                <w:cs/>
              </w:rPr>
              <w:t>,</w:t>
            </w:r>
            <w:r w:rsidRPr="00F4057F">
              <w:rPr>
                <w:rFonts w:ascii="Browallia New" w:hAnsi="Browallia New" w:cs="Browallia New" w:hint="cs"/>
                <w:sz w:val="28"/>
              </w:rPr>
              <w:t>007</w:t>
            </w:r>
            <w:r w:rsidRPr="00F4057F">
              <w:rPr>
                <w:rFonts w:ascii="Browallia New" w:hAnsi="Browallia New" w:cs="Browallia New"/>
                <w:sz w:val="28"/>
              </w:rPr>
              <w:t>,429</w:t>
            </w:r>
          </w:p>
        </w:tc>
      </w:tr>
      <w:tr w:rsidR="004D6293" w:rsidRPr="00F4057F" w14:paraId="23557332" w14:textId="77777777" w:rsidTr="00A74A9D">
        <w:trPr>
          <w:trHeight w:val="20"/>
        </w:trPr>
        <w:tc>
          <w:tcPr>
            <w:tcW w:w="5387" w:type="dxa"/>
            <w:vAlign w:val="bottom"/>
          </w:tcPr>
          <w:p w14:paraId="6F72BBFA" w14:textId="77777777" w:rsidR="004D6293" w:rsidRPr="00A2177D" w:rsidRDefault="004D6293" w:rsidP="00A74A9D">
            <w:pPr>
              <w:pStyle w:val="ListParagraph"/>
              <w:ind w:left="0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</w:pPr>
            <w:r w:rsidRPr="00A2177D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eastAsia="th-TH"/>
              </w:rPr>
              <w:t xml:space="preserve">หนี้สินตามสัญญาเช่า ณ วันที่ </w:t>
            </w:r>
            <w:r w:rsidRPr="00A2177D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A2177D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eastAsia="th-TH"/>
              </w:rPr>
              <w:t>มกราคม</w:t>
            </w:r>
            <w:r w:rsidRPr="00A2177D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  <w:t xml:space="preserve"> 2563</w:t>
            </w:r>
          </w:p>
        </w:tc>
        <w:tc>
          <w:tcPr>
            <w:tcW w:w="283" w:type="dxa"/>
            <w:vAlign w:val="bottom"/>
          </w:tcPr>
          <w:p w14:paraId="1FA251A5" w14:textId="77777777" w:rsidR="004D6293" w:rsidRPr="00F4057F" w:rsidRDefault="004D6293" w:rsidP="00A74A9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122E91B" w14:textId="77777777" w:rsidR="004D6293" w:rsidRPr="00F4057F" w:rsidRDefault="004D6293" w:rsidP="00A74A9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8"/>
              </w:rPr>
            </w:pPr>
            <w:r w:rsidRPr="00F4057F">
              <w:rPr>
                <w:rFonts w:ascii="Browallia New" w:hAnsi="Browallia New" w:cs="Browallia New"/>
                <w:sz w:val="28"/>
              </w:rPr>
              <w:t>26,202,780</w:t>
            </w:r>
          </w:p>
        </w:tc>
      </w:tr>
      <w:tr w:rsidR="004D6293" w:rsidRPr="00F4057F" w14:paraId="010BF7BB" w14:textId="77777777" w:rsidTr="00A74A9D">
        <w:trPr>
          <w:trHeight w:val="20"/>
        </w:trPr>
        <w:tc>
          <w:tcPr>
            <w:tcW w:w="5387" w:type="dxa"/>
            <w:vAlign w:val="bottom"/>
          </w:tcPr>
          <w:p w14:paraId="20311C75" w14:textId="77777777" w:rsidR="004D6293" w:rsidRPr="00A2177D" w:rsidRDefault="004D6293" w:rsidP="00A74A9D">
            <w:pPr>
              <w:pStyle w:val="ListParagraph"/>
              <w:ind w:left="0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  <w:vAlign w:val="bottom"/>
          </w:tcPr>
          <w:p w14:paraId="171D7F6F" w14:textId="77777777" w:rsidR="004D6293" w:rsidRPr="00F4057F" w:rsidRDefault="004D6293" w:rsidP="00A74A9D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tcBorders>
              <w:top w:val="single" w:sz="12" w:space="0" w:color="auto"/>
            </w:tcBorders>
            <w:vAlign w:val="bottom"/>
          </w:tcPr>
          <w:p w14:paraId="61AE9160" w14:textId="77777777" w:rsidR="004D6293" w:rsidRPr="00F4057F" w:rsidRDefault="004D6293" w:rsidP="00A74A9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D6293" w:rsidRPr="00F4057F" w14:paraId="59ABDC50" w14:textId="77777777" w:rsidTr="00A74A9D">
        <w:trPr>
          <w:trHeight w:val="20"/>
        </w:trPr>
        <w:tc>
          <w:tcPr>
            <w:tcW w:w="5387" w:type="dxa"/>
            <w:vAlign w:val="bottom"/>
          </w:tcPr>
          <w:p w14:paraId="432B6AF8" w14:textId="77777777" w:rsidR="004D6293" w:rsidRPr="00A2177D" w:rsidRDefault="004D6293" w:rsidP="00A74A9D">
            <w:pPr>
              <w:pStyle w:val="ListParagraph"/>
              <w:ind w:left="0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</w:pPr>
            <w:r w:rsidRPr="00A2177D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eastAsia="th-TH"/>
              </w:rPr>
              <w:t>ประกอบด้วย</w:t>
            </w:r>
          </w:p>
        </w:tc>
        <w:tc>
          <w:tcPr>
            <w:tcW w:w="283" w:type="dxa"/>
            <w:vAlign w:val="bottom"/>
          </w:tcPr>
          <w:p w14:paraId="73B3821C" w14:textId="77777777" w:rsidR="004D6293" w:rsidRPr="00F4057F" w:rsidRDefault="004D6293" w:rsidP="00A74A9D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vAlign w:val="bottom"/>
          </w:tcPr>
          <w:p w14:paraId="4893658E" w14:textId="77777777" w:rsidR="004D6293" w:rsidRPr="00F4057F" w:rsidRDefault="004D6293" w:rsidP="00A74A9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D6293" w:rsidRPr="00F4057F" w14:paraId="1E540165" w14:textId="77777777" w:rsidTr="00A74A9D">
        <w:trPr>
          <w:trHeight w:val="20"/>
        </w:trPr>
        <w:tc>
          <w:tcPr>
            <w:tcW w:w="5387" w:type="dxa"/>
            <w:vAlign w:val="bottom"/>
          </w:tcPr>
          <w:p w14:paraId="312FE033" w14:textId="77777777" w:rsidR="004D6293" w:rsidRPr="00A2177D" w:rsidRDefault="004D6293" w:rsidP="00A74A9D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ind w:left="466" w:hanging="290"/>
              <w:contextualSpacing w:val="0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</w:pPr>
            <w:r w:rsidRPr="00A2177D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eastAsia="th-TH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83" w:type="dxa"/>
            <w:vAlign w:val="bottom"/>
          </w:tcPr>
          <w:p w14:paraId="14B8D707" w14:textId="77777777" w:rsidR="004D6293" w:rsidRPr="00F4057F" w:rsidRDefault="004D6293" w:rsidP="00A74A9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vAlign w:val="bottom"/>
          </w:tcPr>
          <w:p w14:paraId="121DDA7F" w14:textId="77777777" w:rsidR="004D6293" w:rsidRPr="00F4057F" w:rsidRDefault="004D6293" w:rsidP="00A74A9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4057F">
              <w:rPr>
                <w:rFonts w:ascii="Browallia New" w:hAnsi="Browallia New" w:cs="Browallia New"/>
                <w:sz w:val="28"/>
              </w:rPr>
              <w:t>2,687,627</w:t>
            </w:r>
          </w:p>
        </w:tc>
      </w:tr>
      <w:tr w:rsidR="004D6293" w:rsidRPr="00F4057F" w14:paraId="3771904A" w14:textId="77777777" w:rsidTr="00A74A9D">
        <w:trPr>
          <w:trHeight w:val="20"/>
        </w:trPr>
        <w:tc>
          <w:tcPr>
            <w:tcW w:w="5387" w:type="dxa"/>
            <w:vAlign w:val="bottom"/>
          </w:tcPr>
          <w:p w14:paraId="17C64F91" w14:textId="77777777" w:rsidR="004D6293" w:rsidRPr="00A2177D" w:rsidRDefault="004D6293" w:rsidP="00A74A9D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ind w:left="466" w:hanging="290"/>
              <w:contextualSpacing w:val="0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</w:pPr>
            <w:r w:rsidRPr="00A2177D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83" w:type="dxa"/>
            <w:vAlign w:val="bottom"/>
          </w:tcPr>
          <w:p w14:paraId="2DE73948" w14:textId="77777777" w:rsidR="004D6293" w:rsidRPr="00F4057F" w:rsidRDefault="004D6293" w:rsidP="00A74A9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1A8D3D33" w14:textId="77777777" w:rsidR="004D6293" w:rsidRPr="00F4057F" w:rsidRDefault="004D6293" w:rsidP="00A74A9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8"/>
              </w:rPr>
            </w:pPr>
            <w:r w:rsidRPr="00F4057F">
              <w:rPr>
                <w:rFonts w:ascii="Browallia New" w:hAnsi="Browallia New" w:cs="Browallia New"/>
                <w:sz w:val="28"/>
              </w:rPr>
              <w:t>23,515,153</w:t>
            </w:r>
          </w:p>
        </w:tc>
      </w:tr>
      <w:tr w:rsidR="004D6293" w:rsidRPr="00F4057F" w14:paraId="0FB1A6CB" w14:textId="77777777" w:rsidTr="00A74A9D">
        <w:trPr>
          <w:trHeight w:val="20"/>
        </w:trPr>
        <w:tc>
          <w:tcPr>
            <w:tcW w:w="5387" w:type="dxa"/>
            <w:vAlign w:val="bottom"/>
          </w:tcPr>
          <w:p w14:paraId="1AB93AA8" w14:textId="77777777" w:rsidR="004D6293" w:rsidRPr="00A2177D" w:rsidRDefault="004D6293" w:rsidP="00A74A9D">
            <w:pPr>
              <w:pStyle w:val="ListParagraph"/>
              <w:ind w:left="0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eastAsia="th-TH"/>
              </w:rPr>
            </w:pPr>
            <w:r w:rsidRPr="00A2177D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83" w:type="dxa"/>
            <w:vAlign w:val="bottom"/>
          </w:tcPr>
          <w:p w14:paraId="4F0BF55B" w14:textId="77777777" w:rsidR="004D6293" w:rsidRPr="00F4057F" w:rsidRDefault="004D6293" w:rsidP="00A74A9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8D071FD" w14:textId="77777777" w:rsidR="004D6293" w:rsidRPr="00F4057F" w:rsidRDefault="004D6293" w:rsidP="00A74A9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8"/>
              </w:rPr>
            </w:pPr>
            <w:r w:rsidRPr="00F4057F">
              <w:rPr>
                <w:rFonts w:ascii="Browallia New" w:hAnsi="Browallia New" w:cs="Browallia New"/>
                <w:sz w:val="28"/>
              </w:rPr>
              <w:t>26,202,780</w:t>
            </w:r>
          </w:p>
        </w:tc>
      </w:tr>
      <w:bookmarkEnd w:id="2"/>
    </w:tbl>
    <w:p w14:paraId="4DD68863" w14:textId="77777777" w:rsidR="00A74A9D" w:rsidRDefault="00A74A9D" w:rsidP="00A2177D">
      <w:pPr>
        <w:pStyle w:val="ListParagraph"/>
        <w:tabs>
          <w:tab w:val="left" w:pos="1710"/>
        </w:tabs>
        <w:ind w:left="1442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4BB02A10" w14:textId="18A0046D" w:rsidR="004D6293" w:rsidRPr="00F4057F" w:rsidRDefault="004D6293" w:rsidP="00A2177D">
      <w:pPr>
        <w:pStyle w:val="ListParagraph"/>
        <w:tabs>
          <w:tab w:val="left" w:pos="1710"/>
        </w:tabs>
        <w:ind w:left="1442"/>
        <w:jc w:val="thaiDistribute"/>
        <w:rPr>
          <w:rFonts w:ascii="Browallia New" w:hAnsi="Browallia New" w:cs="Browallia New"/>
          <w:sz w:val="28"/>
        </w:rPr>
      </w:pPr>
      <w:r w:rsidRPr="00A2177D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eastAsia="th-TH"/>
        </w:rPr>
        <w:t>สินทรัพย์สิทธิการใช้แบ่งตามประเภทสินทรัพย์</w:t>
      </w:r>
      <w:r w:rsidRPr="00A2177D"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  <w:t xml:space="preserve"> </w:t>
      </w:r>
      <w:r w:rsidRPr="00A2177D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eastAsia="th-TH"/>
        </w:rPr>
        <w:t>ณ</w:t>
      </w:r>
      <w:r w:rsidRPr="00A2177D">
        <w:rPr>
          <w:rFonts w:ascii="Browallia New" w:eastAsia="Cordia New" w:hAnsi="Browallia New" w:cs="Browallia New" w:hint="cs"/>
          <w:color w:val="000000"/>
          <w:sz w:val="28"/>
          <w:szCs w:val="28"/>
          <w:lang w:eastAsia="th-TH"/>
        </w:rPr>
        <w:t xml:space="preserve"> </w:t>
      </w:r>
      <w:r w:rsidRPr="00A2177D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eastAsia="th-TH"/>
        </w:rPr>
        <w:t>วันที่</w:t>
      </w:r>
      <w:r w:rsidRPr="00A2177D">
        <w:rPr>
          <w:rFonts w:ascii="Browallia New" w:eastAsia="Cordia New" w:hAnsi="Browallia New" w:cs="Browallia New" w:hint="cs"/>
          <w:color w:val="000000"/>
          <w:sz w:val="28"/>
          <w:szCs w:val="28"/>
          <w:lang w:eastAsia="th-TH"/>
        </w:rPr>
        <w:t xml:space="preserve"> </w:t>
      </w:r>
      <w:r w:rsidRPr="00A2177D"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  <w:t xml:space="preserve">1 </w:t>
      </w:r>
      <w:r w:rsidRPr="00A2177D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eastAsia="th-TH"/>
        </w:rPr>
        <w:t>มกราคม</w:t>
      </w:r>
      <w:r w:rsidRPr="00A2177D">
        <w:rPr>
          <w:rFonts w:ascii="Browallia New" w:eastAsia="Cordia New" w:hAnsi="Browallia New" w:cs="Browallia New" w:hint="cs"/>
          <w:color w:val="000000"/>
          <w:sz w:val="28"/>
          <w:szCs w:val="28"/>
          <w:lang w:eastAsia="th-TH"/>
        </w:rPr>
        <w:t xml:space="preserve"> </w:t>
      </w:r>
      <w:r w:rsidRPr="00A2177D"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  <w:t xml:space="preserve">2563 </w:t>
      </w:r>
      <w:r w:rsidRPr="00A2177D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eastAsia="th-TH"/>
        </w:rPr>
        <w:t>มีดังนี้</w:t>
      </w:r>
    </w:p>
    <w:p w14:paraId="404A9189" w14:textId="77777777" w:rsidR="004D6293" w:rsidRPr="00A74A9D" w:rsidRDefault="004D6293" w:rsidP="00A74A9D">
      <w:pPr>
        <w:pStyle w:val="ListParagraph"/>
        <w:tabs>
          <w:tab w:val="left" w:pos="1710"/>
        </w:tabs>
        <w:ind w:left="1442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tbl>
      <w:tblPr>
        <w:tblStyle w:val="TableGrid"/>
        <w:tblpPr w:leftFromText="180" w:rightFromText="180" w:vertAnchor="text" w:horzAnchor="margin" w:tblpX="1393" w:tblpY="13"/>
        <w:tblOverlap w:val="never"/>
        <w:tblW w:w="81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3"/>
        <w:gridCol w:w="242"/>
        <w:gridCol w:w="2375"/>
      </w:tblGrid>
      <w:tr w:rsidR="004D6293" w:rsidRPr="00F4057F" w14:paraId="44E4B344" w14:textId="77777777" w:rsidTr="007B11D2">
        <w:tc>
          <w:tcPr>
            <w:tcW w:w="5513" w:type="dxa"/>
            <w:vAlign w:val="bottom"/>
          </w:tcPr>
          <w:p w14:paraId="07BE19ED" w14:textId="77777777" w:rsidR="004D6293" w:rsidRPr="00F4057F" w:rsidRDefault="004D6293" w:rsidP="007B11D2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2" w:type="dxa"/>
            <w:vAlign w:val="bottom"/>
          </w:tcPr>
          <w:p w14:paraId="22F554D1" w14:textId="77777777" w:rsidR="004D6293" w:rsidRPr="00F4057F" w:rsidRDefault="004D6293" w:rsidP="007B11D2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75" w:type="dxa"/>
            <w:vAlign w:val="bottom"/>
          </w:tcPr>
          <w:p w14:paraId="38C3A6D9" w14:textId="77777777" w:rsidR="004D6293" w:rsidRPr="00A2177D" w:rsidRDefault="004D6293" w:rsidP="007B11D2">
            <w:pPr>
              <w:pStyle w:val="ListParagraph"/>
              <w:ind w:left="0" w:right="-41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</w:pPr>
            <w:r w:rsidRPr="00A2177D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  <w:t xml:space="preserve">   </w:t>
            </w:r>
            <w:r w:rsidRPr="00A2177D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eastAsia="th-TH"/>
              </w:rPr>
              <w:t xml:space="preserve">(หน่วย </w:t>
            </w:r>
            <w:r w:rsidRPr="00A2177D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  <w:t xml:space="preserve">: </w:t>
            </w:r>
            <w:r w:rsidRPr="00A2177D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4D6293" w:rsidRPr="00F4057F" w14:paraId="7FED2001" w14:textId="77777777" w:rsidTr="007B11D2">
        <w:tc>
          <w:tcPr>
            <w:tcW w:w="5513" w:type="dxa"/>
            <w:vAlign w:val="bottom"/>
          </w:tcPr>
          <w:p w14:paraId="14BE08C7" w14:textId="77777777" w:rsidR="004D6293" w:rsidRPr="00F4057F" w:rsidRDefault="004D6293" w:rsidP="007B11D2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2" w:type="dxa"/>
            <w:vAlign w:val="bottom"/>
          </w:tcPr>
          <w:p w14:paraId="5963824C" w14:textId="77777777" w:rsidR="004D6293" w:rsidRPr="00F4057F" w:rsidRDefault="004D6293" w:rsidP="007B11D2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75" w:type="dxa"/>
            <w:tcBorders>
              <w:bottom w:val="single" w:sz="4" w:space="0" w:color="auto"/>
            </w:tcBorders>
            <w:vAlign w:val="bottom"/>
          </w:tcPr>
          <w:p w14:paraId="598A8CCD" w14:textId="77777777" w:rsidR="004D6293" w:rsidRPr="00A2177D" w:rsidRDefault="004D6293" w:rsidP="007B11D2">
            <w:pPr>
              <w:pStyle w:val="ListParagraph"/>
              <w:ind w:left="0"/>
              <w:jc w:val="center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</w:pPr>
            <w:r w:rsidRPr="00A2177D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eastAsia="th-TH"/>
              </w:rPr>
              <w:t>งบการเงินรวมและ</w:t>
            </w:r>
          </w:p>
          <w:p w14:paraId="33488398" w14:textId="77777777" w:rsidR="004D6293" w:rsidRPr="00A2177D" w:rsidRDefault="004D6293" w:rsidP="007B11D2">
            <w:pPr>
              <w:pStyle w:val="ListParagraph"/>
              <w:ind w:left="0"/>
              <w:jc w:val="center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eastAsia="th-TH"/>
              </w:rPr>
            </w:pPr>
            <w:r w:rsidRPr="00A2177D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eastAsia="th-TH"/>
              </w:rPr>
              <w:t>งบการเงินเฉพาะ</w:t>
            </w:r>
            <w:r w:rsidRPr="00A2177D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eastAsia="th-TH"/>
              </w:rPr>
              <w:t>ของ</w:t>
            </w:r>
            <w:r w:rsidRPr="00A2177D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eastAsia="th-TH"/>
              </w:rPr>
              <w:t>บริษัท</w:t>
            </w:r>
          </w:p>
        </w:tc>
      </w:tr>
      <w:tr w:rsidR="004D6293" w:rsidRPr="00F4057F" w14:paraId="12857864" w14:textId="77777777" w:rsidTr="007B11D2">
        <w:tc>
          <w:tcPr>
            <w:tcW w:w="5513" w:type="dxa"/>
          </w:tcPr>
          <w:p w14:paraId="46F1B2A2" w14:textId="77777777" w:rsidR="004D6293" w:rsidRPr="00F4057F" w:rsidRDefault="004D6293" w:rsidP="007B11D2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2" w:type="dxa"/>
          </w:tcPr>
          <w:p w14:paraId="415EDCD3" w14:textId="77777777" w:rsidR="004D6293" w:rsidRPr="00F4057F" w:rsidRDefault="004D6293" w:rsidP="007B11D2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75" w:type="dxa"/>
          </w:tcPr>
          <w:p w14:paraId="6F4A5AAC" w14:textId="77777777" w:rsidR="004D6293" w:rsidRPr="00F4057F" w:rsidRDefault="004D6293" w:rsidP="007B11D2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</w:tr>
      <w:tr w:rsidR="004D6293" w:rsidRPr="00F4057F" w14:paraId="49A3991D" w14:textId="77777777" w:rsidTr="007B11D2">
        <w:tc>
          <w:tcPr>
            <w:tcW w:w="5513" w:type="dxa"/>
          </w:tcPr>
          <w:p w14:paraId="25684A34" w14:textId="66A924A5" w:rsidR="004D6293" w:rsidRPr="00F4057F" w:rsidRDefault="004D6293" w:rsidP="007B11D2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F4057F">
              <w:rPr>
                <w:rFonts w:ascii="Browallia New" w:hAnsi="Browallia New" w:cs="Browalli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42" w:type="dxa"/>
          </w:tcPr>
          <w:p w14:paraId="2CF3775F" w14:textId="77777777" w:rsidR="004D6293" w:rsidRPr="00F4057F" w:rsidRDefault="004D6293" w:rsidP="007B11D2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75" w:type="dxa"/>
            <w:vAlign w:val="bottom"/>
          </w:tcPr>
          <w:p w14:paraId="1337401F" w14:textId="77777777" w:rsidR="004D6293" w:rsidRPr="00F4057F" w:rsidRDefault="004D6293" w:rsidP="007B11D2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8"/>
              </w:rPr>
            </w:pPr>
            <w:r w:rsidRPr="00F4057F">
              <w:rPr>
                <w:rFonts w:ascii="Browallia New" w:hAnsi="Browallia New" w:cs="Browallia New"/>
                <w:sz w:val="28"/>
              </w:rPr>
              <w:t>24,195,351</w:t>
            </w:r>
          </w:p>
        </w:tc>
      </w:tr>
      <w:tr w:rsidR="004D6293" w:rsidRPr="00F4057F" w14:paraId="609C40D8" w14:textId="77777777" w:rsidTr="007B11D2">
        <w:tc>
          <w:tcPr>
            <w:tcW w:w="5513" w:type="dxa"/>
          </w:tcPr>
          <w:p w14:paraId="2435BBB0" w14:textId="77777777" w:rsidR="004D6293" w:rsidRPr="00F4057F" w:rsidRDefault="004D6293" w:rsidP="007B11D2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57F">
              <w:rPr>
                <w:rFonts w:ascii="Browallia New" w:hAnsi="Browallia New" w:cs="Browalli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2" w:type="dxa"/>
          </w:tcPr>
          <w:p w14:paraId="3C6E13B9" w14:textId="77777777" w:rsidR="004D6293" w:rsidRPr="00F4057F" w:rsidRDefault="004D6293" w:rsidP="007B11D2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75" w:type="dxa"/>
            <w:tcBorders>
              <w:bottom w:val="single" w:sz="4" w:space="0" w:color="auto"/>
            </w:tcBorders>
            <w:vAlign w:val="bottom"/>
          </w:tcPr>
          <w:p w14:paraId="65F7704E" w14:textId="77777777" w:rsidR="004D6293" w:rsidRPr="00F4057F" w:rsidRDefault="004D6293" w:rsidP="007B11D2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4057F">
              <w:rPr>
                <w:rFonts w:ascii="Browallia New" w:hAnsi="Browallia New" w:cs="Browallia New"/>
                <w:sz w:val="28"/>
              </w:rPr>
              <w:t>3,095,700</w:t>
            </w:r>
          </w:p>
        </w:tc>
      </w:tr>
      <w:tr w:rsidR="004D6293" w:rsidRPr="00380752" w14:paraId="3D52C847" w14:textId="77777777" w:rsidTr="007B11D2">
        <w:tc>
          <w:tcPr>
            <w:tcW w:w="5513" w:type="dxa"/>
          </w:tcPr>
          <w:p w14:paraId="65707682" w14:textId="77777777" w:rsidR="004D6293" w:rsidRPr="00F4057F" w:rsidRDefault="004D6293" w:rsidP="007B11D2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057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42" w:type="dxa"/>
          </w:tcPr>
          <w:p w14:paraId="267F437A" w14:textId="77777777" w:rsidR="004D6293" w:rsidRPr="00F4057F" w:rsidRDefault="004D6293" w:rsidP="007B11D2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7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B4C6886" w14:textId="77777777" w:rsidR="004D6293" w:rsidRPr="00BA6C99" w:rsidRDefault="004D6293" w:rsidP="007B11D2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8"/>
              </w:rPr>
            </w:pPr>
            <w:r w:rsidRPr="00F4057F">
              <w:rPr>
                <w:rFonts w:ascii="Browallia New" w:hAnsi="Browallia New" w:cs="Browallia New"/>
                <w:sz w:val="28"/>
              </w:rPr>
              <w:t>27,291,051</w:t>
            </w:r>
          </w:p>
        </w:tc>
      </w:tr>
    </w:tbl>
    <w:p w14:paraId="563FB5EB" w14:textId="77777777" w:rsidR="004D6293" w:rsidRPr="00AA37E7" w:rsidRDefault="004D6293" w:rsidP="004D6293">
      <w:pPr>
        <w:rPr>
          <w:rFonts w:ascii="Browallia New" w:hAnsi="Browallia New" w:cs="Browallia New"/>
          <w:sz w:val="28"/>
          <w:u w:val="single"/>
        </w:rPr>
        <w:sectPr w:rsidR="004D6293" w:rsidRPr="00AA37E7" w:rsidSect="004D6293">
          <w:footerReference w:type="even" r:id="rId11"/>
          <w:footerReference w:type="default" r:id="rId12"/>
          <w:type w:val="continuous"/>
          <w:pgSz w:w="11906" w:h="16838" w:code="9"/>
          <w:pgMar w:top="1350" w:right="1134" w:bottom="1134" w:left="1418" w:header="709" w:footer="479" w:gutter="0"/>
          <w:pgBorders w:display="notFirstPage" w:offsetFrom="page">
            <w:top w:val="single" w:sz="4" w:space="24" w:color="FFFFFF"/>
          </w:pgBorders>
          <w:pgNumType w:start="10"/>
          <w:cols w:space="720"/>
          <w:docGrid w:linePitch="326"/>
        </w:sectPr>
      </w:pPr>
    </w:p>
    <w:p w14:paraId="053C5AAA" w14:textId="77777777" w:rsidR="00DD5FC5" w:rsidRPr="00892EC3" w:rsidRDefault="00DD5FC5" w:rsidP="00953FA5">
      <w:pPr>
        <w:pStyle w:val="CordiaNew"/>
        <w:tabs>
          <w:tab w:val="clear" w:pos="4153"/>
          <w:tab w:val="left" w:pos="426"/>
        </w:tabs>
        <w:ind w:left="1134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752BF9">
        <w:rPr>
          <w:rFonts w:ascii="Browallia New" w:hAnsi="Browallia New" w:cs="Browallia New" w:hint="cs"/>
          <w:color w:val="auto"/>
          <w:sz w:val="28"/>
          <w:szCs w:val="28"/>
          <w:u w:val="single"/>
          <w:cs/>
        </w:rPr>
        <w:t>ผลกระทบต่อข้อมูลทางการเงิน</w:t>
      </w:r>
    </w:p>
    <w:p w14:paraId="776EDE08" w14:textId="77777777" w:rsidR="00DD5FC5" w:rsidRPr="00A74A9D" w:rsidRDefault="00DD5FC5" w:rsidP="00A74A9D">
      <w:pPr>
        <w:pStyle w:val="CordiaNew"/>
        <w:tabs>
          <w:tab w:val="clear" w:pos="4153"/>
          <w:tab w:val="left" w:pos="426"/>
        </w:tabs>
        <w:ind w:left="1134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59D0D031" w14:textId="77777777" w:rsidR="003B546F" w:rsidRDefault="003B546F" w:rsidP="00953FA5">
      <w:pPr>
        <w:pStyle w:val="CordiaNew"/>
        <w:tabs>
          <w:tab w:val="clear" w:pos="4153"/>
          <w:tab w:val="left" w:pos="426"/>
        </w:tabs>
        <w:ind w:left="1134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752BF9">
        <w:rPr>
          <w:rFonts w:ascii="Browallia New" w:eastAsia="Times New Roman" w:hAnsi="Browallia New" w:cs="Browallia New"/>
          <w:sz w:val="28"/>
          <w:szCs w:val="28"/>
          <w:cs/>
        </w:rPr>
        <w:t xml:space="preserve">การนำมาตรฐานการรายงานทางการเงิน ฉบับที่ </w:t>
      </w:r>
      <w:r w:rsidRPr="00752BF9">
        <w:rPr>
          <w:rFonts w:ascii="Browallia New" w:eastAsia="Times New Roman" w:hAnsi="Browallia New" w:cs="Browallia New"/>
          <w:sz w:val="28"/>
          <w:szCs w:val="28"/>
        </w:rPr>
        <w:t>16</w:t>
      </w:r>
      <w:r w:rsidRPr="00752BF9">
        <w:rPr>
          <w:rFonts w:ascii="Browallia New" w:eastAsia="Times New Roman" w:hAnsi="Browallia New" w:cs="Browallia New"/>
          <w:sz w:val="28"/>
          <w:szCs w:val="28"/>
          <w:cs/>
        </w:rPr>
        <w:t xml:space="preserve"> มาถือปฏิบัติ</w:t>
      </w:r>
      <w:r w:rsidRPr="00752BF9">
        <w:rPr>
          <w:rFonts w:ascii="Browallia New" w:eastAsia="Times New Roman" w:hAnsi="Browallia New" w:cs="Browallia New" w:hint="cs"/>
          <w:sz w:val="28"/>
          <w:szCs w:val="28"/>
          <w:cs/>
        </w:rPr>
        <w:t xml:space="preserve"> </w:t>
      </w:r>
      <w:r w:rsidRPr="00752BF9">
        <w:rPr>
          <w:rFonts w:ascii="Browallia New" w:eastAsia="Times New Roman" w:hAnsi="Browallia New" w:cs="Browallia New"/>
          <w:sz w:val="28"/>
          <w:szCs w:val="28"/>
          <w:cs/>
        </w:rPr>
        <w:t>มีผลกระทบต่อ</w:t>
      </w:r>
      <w:r w:rsidRPr="00752BF9">
        <w:rPr>
          <w:rFonts w:ascii="Browallia New" w:eastAsia="Times New Roman" w:hAnsi="Browallia New" w:cs="Browallia New" w:hint="cs"/>
          <w:sz w:val="28"/>
          <w:szCs w:val="28"/>
          <w:cs/>
        </w:rPr>
        <w:t>งบแสดงฐานะการเงิน</w:t>
      </w:r>
      <w:r w:rsidRPr="00752BF9">
        <w:rPr>
          <w:rFonts w:ascii="Browallia New" w:eastAsia="Times New Roman" w:hAnsi="Browallia New" w:cs="Browallia New"/>
          <w:sz w:val="28"/>
          <w:szCs w:val="28"/>
          <w:cs/>
        </w:rPr>
        <w:t>ของ</w:t>
      </w:r>
      <w:r w:rsidRPr="00A74A9D">
        <w:rPr>
          <w:rFonts w:ascii="Browallia New" w:eastAsia="Times New Roman" w:hAnsi="Browallia New" w:cs="Browallia New"/>
          <w:sz w:val="28"/>
          <w:szCs w:val="28"/>
          <w:cs/>
        </w:rPr>
        <w:t>บริษัทและบริษัทย่อย</w:t>
      </w:r>
      <w:r w:rsidRPr="00752BF9">
        <w:rPr>
          <w:rFonts w:ascii="Browallia New" w:eastAsia="Times New Roman" w:hAnsi="Browallia New" w:cs="Browallia New"/>
          <w:sz w:val="28"/>
          <w:szCs w:val="28"/>
          <w:cs/>
        </w:rPr>
        <w:t xml:space="preserve"> ณ วันที่ </w:t>
      </w:r>
      <w:r w:rsidRPr="00752BF9">
        <w:rPr>
          <w:rFonts w:ascii="Browallia New" w:eastAsia="Times New Roman" w:hAnsi="Browallia New" w:cs="Browallia New"/>
          <w:sz w:val="28"/>
          <w:szCs w:val="28"/>
        </w:rPr>
        <w:t>1</w:t>
      </w:r>
      <w:r w:rsidRPr="00752BF9">
        <w:rPr>
          <w:rFonts w:ascii="Browallia New" w:eastAsia="Times New Roman" w:hAnsi="Browallia New" w:cs="Browallia New"/>
          <w:sz w:val="28"/>
          <w:szCs w:val="28"/>
          <w:cs/>
        </w:rPr>
        <w:t xml:space="preserve"> มกราคม </w:t>
      </w:r>
      <w:r w:rsidRPr="00752BF9">
        <w:rPr>
          <w:rFonts w:ascii="Browallia New" w:eastAsia="Times New Roman" w:hAnsi="Browallia New" w:cs="Browallia New"/>
          <w:sz w:val="28"/>
          <w:szCs w:val="28"/>
        </w:rPr>
        <w:t xml:space="preserve">2563 </w:t>
      </w:r>
      <w:r w:rsidRPr="00752BF9">
        <w:rPr>
          <w:rFonts w:ascii="Browallia New" w:eastAsia="Times New Roman" w:hAnsi="Browallia New" w:cs="Browallia New" w:hint="cs"/>
          <w:sz w:val="28"/>
          <w:szCs w:val="28"/>
          <w:cs/>
        </w:rPr>
        <w:t>ดังนี้</w:t>
      </w:r>
    </w:p>
    <w:p w14:paraId="6D838FA0" w14:textId="77777777" w:rsidR="0082335B" w:rsidRPr="00A74A9D" w:rsidRDefault="0082335B" w:rsidP="00A74A9D">
      <w:pPr>
        <w:pStyle w:val="CordiaNew"/>
        <w:tabs>
          <w:tab w:val="clear" w:pos="4153"/>
          <w:tab w:val="left" w:pos="426"/>
        </w:tabs>
        <w:ind w:left="1134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Style w:val="TableGrid5"/>
        <w:tblW w:w="8363" w:type="dxa"/>
        <w:tblInd w:w="10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8"/>
        <w:gridCol w:w="1417"/>
        <w:gridCol w:w="1423"/>
        <w:gridCol w:w="1274"/>
        <w:gridCol w:w="1561"/>
      </w:tblGrid>
      <w:tr w:rsidR="0082335B" w:rsidRPr="0082335B" w14:paraId="67F783F2" w14:textId="77777777" w:rsidTr="006D050F">
        <w:tc>
          <w:tcPr>
            <w:tcW w:w="2688" w:type="dxa"/>
            <w:vAlign w:val="bottom"/>
          </w:tcPr>
          <w:p w14:paraId="6B29EBD4" w14:textId="77777777" w:rsidR="0082335B" w:rsidRPr="0082335B" w:rsidRDefault="0082335B" w:rsidP="007B11D2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40" w:type="dxa"/>
            <w:gridSpan w:val="2"/>
            <w:vAlign w:val="bottom"/>
          </w:tcPr>
          <w:p w14:paraId="424903D9" w14:textId="77777777" w:rsidR="0082335B" w:rsidRPr="0082335B" w:rsidRDefault="0082335B" w:rsidP="007B11D2">
            <w:pP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62581F7" w14:textId="6A5465D0" w:rsidR="0082335B" w:rsidRPr="0082335B" w:rsidRDefault="0082335B" w:rsidP="007B11D2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335B">
              <w:rPr>
                <w:rFonts w:ascii="Browallia New" w:hAnsi="Browallia New" w:cs="Browallia New"/>
                <w:sz w:val="28"/>
                <w:szCs w:val="28"/>
                <w:cs/>
              </w:rPr>
              <w:t>(หน่วย</w:t>
            </w:r>
            <w:r w:rsidRPr="0082335B">
              <w:rPr>
                <w:rFonts w:ascii="Browallia New" w:hAnsi="Browallia New" w:cs="Browallia New"/>
                <w:sz w:val="28"/>
                <w:szCs w:val="28"/>
              </w:rPr>
              <w:t>:</w:t>
            </w:r>
            <w:r w:rsidRPr="008233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บาท)</w:t>
            </w:r>
          </w:p>
        </w:tc>
      </w:tr>
      <w:tr w:rsidR="0082335B" w:rsidRPr="0082335B" w14:paraId="21CB8CA3" w14:textId="77777777" w:rsidTr="006D050F">
        <w:tc>
          <w:tcPr>
            <w:tcW w:w="2688" w:type="dxa"/>
            <w:vAlign w:val="bottom"/>
          </w:tcPr>
          <w:p w14:paraId="1D8DC2FE" w14:textId="77777777" w:rsidR="0082335B" w:rsidRPr="0082335B" w:rsidRDefault="0082335B" w:rsidP="007B11D2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675" w:type="dxa"/>
            <w:gridSpan w:val="4"/>
            <w:vAlign w:val="bottom"/>
          </w:tcPr>
          <w:p w14:paraId="627E4936" w14:textId="77777777" w:rsidR="0082335B" w:rsidRPr="0082335B" w:rsidRDefault="0082335B" w:rsidP="007B11D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2335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</w:t>
            </w:r>
            <w:r w:rsidRPr="0082335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</w:t>
            </w:r>
          </w:p>
        </w:tc>
      </w:tr>
      <w:tr w:rsidR="0082335B" w:rsidRPr="0082335B" w14:paraId="5FB7D764" w14:textId="77777777" w:rsidTr="006D050F">
        <w:tc>
          <w:tcPr>
            <w:tcW w:w="2688" w:type="dxa"/>
            <w:vAlign w:val="bottom"/>
          </w:tcPr>
          <w:p w14:paraId="18DF11E6" w14:textId="77777777" w:rsidR="0082335B" w:rsidRPr="0082335B" w:rsidRDefault="0082335B" w:rsidP="007B11D2">
            <w:pP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40BE5F60" w14:textId="77777777" w:rsidR="0082335B" w:rsidRPr="0082335B" w:rsidRDefault="0082335B" w:rsidP="007B11D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33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มูลค่าตามบัญชี ณ </w:t>
            </w: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8233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23" w:type="dxa"/>
            <w:vAlign w:val="bottom"/>
          </w:tcPr>
          <w:p w14:paraId="625DAFE7" w14:textId="77777777" w:rsidR="0082335B" w:rsidRPr="0082335B" w:rsidRDefault="0082335B" w:rsidP="007B11D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33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การจัดประเภทรายการ</w:t>
            </w:r>
          </w:p>
        </w:tc>
        <w:tc>
          <w:tcPr>
            <w:tcW w:w="1274" w:type="dxa"/>
            <w:vAlign w:val="bottom"/>
          </w:tcPr>
          <w:p w14:paraId="3F321C71" w14:textId="77777777" w:rsidR="0082335B" w:rsidRPr="0082335B" w:rsidRDefault="0082335B" w:rsidP="007B11D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33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การวัดมูลค่าใหม่</w:t>
            </w:r>
          </w:p>
        </w:tc>
        <w:tc>
          <w:tcPr>
            <w:tcW w:w="1561" w:type="dxa"/>
            <w:vAlign w:val="bottom"/>
          </w:tcPr>
          <w:p w14:paraId="0079E7A2" w14:textId="77777777" w:rsidR="0082335B" w:rsidRPr="0082335B" w:rsidRDefault="0082335B" w:rsidP="007B11D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33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มูลค่าตามบัญชี ณ </w:t>
            </w: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8233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82335B" w:rsidRPr="0082335B" w14:paraId="0CD387EC" w14:textId="77777777" w:rsidTr="006D050F">
        <w:tc>
          <w:tcPr>
            <w:tcW w:w="2688" w:type="dxa"/>
            <w:vAlign w:val="bottom"/>
          </w:tcPr>
          <w:p w14:paraId="2ACEF13F" w14:textId="77777777" w:rsidR="0082335B" w:rsidRPr="0082335B" w:rsidRDefault="0082335B" w:rsidP="007B11D2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6009BBA0" w14:textId="77777777" w:rsidR="0082335B" w:rsidRPr="0082335B" w:rsidRDefault="0082335B" w:rsidP="007B11D2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3" w:type="dxa"/>
            <w:vAlign w:val="bottom"/>
          </w:tcPr>
          <w:p w14:paraId="706FDCBD" w14:textId="77777777" w:rsidR="0082335B" w:rsidRPr="0082335B" w:rsidRDefault="0082335B" w:rsidP="007B11D2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0E7422EB" w14:textId="77777777" w:rsidR="0082335B" w:rsidRPr="0082335B" w:rsidRDefault="0082335B" w:rsidP="007B11D2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186C4659" w14:textId="77777777" w:rsidR="0082335B" w:rsidRPr="0082335B" w:rsidRDefault="0082335B" w:rsidP="007B11D2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84E2D" w:rsidRPr="0082335B" w14:paraId="5A8541BA" w14:textId="77777777" w:rsidTr="006D050F">
        <w:tc>
          <w:tcPr>
            <w:tcW w:w="2688" w:type="dxa"/>
            <w:vAlign w:val="bottom"/>
          </w:tcPr>
          <w:p w14:paraId="14031FF5" w14:textId="4834E500" w:rsidR="00B84E2D" w:rsidRPr="00AE60A8" w:rsidRDefault="00B84E2D" w:rsidP="00B84E2D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226E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งบแสดงฐานะการเงิน</w:t>
            </w:r>
          </w:p>
        </w:tc>
        <w:tc>
          <w:tcPr>
            <w:tcW w:w="1417" w:type="dxa"/>
            <w:vAlign w:val="bottom"/>
          </w:tcPr>
          <w:p w14:paraId="56EDC694" w14:textId="77777777" w:rsidR="00B84E2D" w:rsidRPr="0082335B" w:rsidRDefault="00B84E2D" w:rsidP="00B84E2D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3" w:type="dxa"/>
            <w:vAlign w:val="bottom"/>
          </w:tcPr>
          <w:p w14:paraId="7AE80E07" w14:textId="77777777" w:rsidR="00B84E2D" w:rsidRPr="0082335B" w:rsidRDefault="00B84E2D" w:rsidP="00B84E2D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336F22D2" w14:textId="77777777" w:rsidR="00B84E2D" w:rsidRPr="0082335B" w:rsidRDefault="00B84E2D" w:rsidP="00B84E2D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4997AAEE" w14:textId="77777777" w:rsidR="00B84E2D" w:rsidRPr="0082335B" w:rsidRDefault="00B84E2D" w:rsidP="00B84E2D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84E2D" w:rsidRPr="0082335B" w14:paraId="5C838321" w14:textId="77777777" w:rsidTr="006D050F">
        <w:tc>
          <w:tcPr>
            <w:tcW w:w="2688" w:type="dxa"/>
            <w:vAlign w:val="bottom"/>
          </w:tcPr>
          <w:p w14:paraId="16D9EE3B" w14:textId="70590F44" w:rsidR="00B84E2D" w:rsidRPr="00AE60A8" w:rsidRDefault="00B84E2D" w:rsidP="00B84E2D">
            <w:pPr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 w:bidi="th-TH"/>
              </w:rPr>
            </w:pPr>
            <w:r w:rsidRPr="005226ED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1417" w:type="dxa"/>
            <w:vAlign w:val="bottom"/>
          </w:tcPr>
          <w:p w14:paraId="419507A7" w14:textId="77777777" w:rsidR="00B84E2D" w:rsidRPr="0082335B" w:rsidRDefault="00B84E2D" w:rsidP="00B84E2D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3" w:type="dxa"/>
            <w:vAlign w:val="bottom"/>
          </w:tcPr>
          <w:p w14:paraId="0D5370AE" w14:textId="77777777" w:rsidR="00B84E2D" w:rsidRPr="0082335B" w:rsidRDefault="00B84E2D" w:rsidP="00B84E2D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551682F9" w14:textId="77777777" w:rsidR="00B84E2D" w:rsidRPr="0082335B" w:rsidRDefault="00B84E2D" w:rsidP="00B84E2D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5BAB7A66" w14:textId="77777777" w:rsidR="00B84E2D" w:rsidRPr="0082335B" w:rsidRDefault="00B84E2D" w:rsidP="00B84E2D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84E2D" w:rsidRPr="0082335B" w14:paraId="4ECA4CAB" w14:textId="77777777" w:rsidTr="006D050F">
        <w:tc>
          <w:tcPr>
            <w:tcW w:w="2688" w:type="dxa"/>
            <w:vAlign w:val="bottom"/>
          </w:tcPr>
          <w:p w14:paraId="2A121611" w14:textId="0A17F47A" w:rsidR="00B84E2D" w:rsidRPr="0082335B" w:rsidRDefault="00B84E2D" w:rsidP="00B84E2D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ที่ดิน อาคาร และอุปกรณ์ </w:t>
            </w:r>
          </w:p>
        </w:tc>
        <w:tc>
          <w:tcPr>
            <w:tcW w:w="1417" w:type="dxa"/>
            <w:vAlign w:val="bottom"/>
          </w:tcPr>
          <w:p w14:paraId="12E55FE6" w14:textId="77777777" w:rsidR="00B84E2D" w:rsidRPr="0082335B" w:rsidRDefault="00B84E2D" w:rsidP="00B84E2D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82335B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69,883,106</w:t>
            </w:r>
          </w:p>
        </w:tc>
        <w:tc>
          <w:tcPr>
            <w:tcW w:w="1423" w:type="dxa"/>
            <w:vAlign w:val="bottom"/>
          </w:tcPr>
          <w:p w14:paraId="049CA63E" w14:textId="77777777" w:rsidR="00B84E2D" w:rsidRPr="0082335B" w:rsidRDefault="00B84E2D" w:rsidP="00B84E2D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2335B">
              <w:rPr>
                <w:rFonts w:ascii="Browallia New" w:hAnsi="Browallia New" w:cs="Browallia New"/>
                <w:color w:val="000000"/>
                <w:sz w:val="28"/>
                <w:szCs w:val="28"/>
              </w:rPr>
              <w:t>(3,095,700)</w:t>
            </w:r>
          </w:p>
        </w:tc>
        <w:tc>
          <w:tcPr>
            <w:tcW w:w="1274" w:type="dxa"/>
            <w:vAlign w:val="bottom"/>
          </w:tcPr>
          <w:p w14:paraId="08A24808" w14:textId="5DA509C7" w:rsidR="00B84E2D" w:rsidRPr="0082335B" w:rsidRDefault="00B84E2D" w:rsidP="00B84E2D">
            <w:pP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</w:t>
            </w: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61" w:type="dxa"/>
            <w:vAlign w:val="bottom"/>
          </w:tcPr>
          <w:p w14:paraId="54B21486" w14:textId="77777777" w:rsidR="00B84E2D" w:rsidRPr="0082335B" w:rsidRDefault="00B84E2D" w:rsidP="00B84E2D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2335B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66,787,406</w:t>
            </w:r>
          </w:p>
        </w:tc>
      </w:tr>
      <w:tr w:rsidR="00B84E2D" w:rsidRPr="0082335B" w14:paraId="2D00FD24" w14:textId="77777777" w:rsidTr="006D050F">
        <w:tc>
          <w:tcPr>
            <w:tcW w:w="2688" w:type="dxa"/>
            <w:vAlign w:val="bottom"/>
          </w:tcPr>
          <w:p w14:paraId="41EC1CDB" w14:textId="395BA75B" w:rsidR="00B84E2D" w:rsidRPr="0082335B" w:rsidRDefault="00B84E2D" w:rsidP="00B84E2D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1A1BC425" w14:textId="53339FE5" w:rsidR="00B84E2D" w:rsidRPr="0082335B" w:rsidRDefault="00B84E2D" w:rsidP="00B84E2D">
            <w:pPr>
              <w:pBdr>
                <w:bottom w:val="single" w:sz="4" w:space="1" w:color="FFFFFF" w:themeColor="background1"/>
              </w:pBd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 </w:t>
            </w: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23" w:type="dxa"/>
            <w:vAlign w:val="bottom"/>
          </w:tcPr>
          <w:p w14:paraId="364076F7" w14:textId="77777777" w:rsidR="00B84E2D" w:rsidRPr="0082335B" w:rsidRDefault="00B84E2D" w:rsidP="00B84E2D">
            <w:pPr>
              <w:pBdr>
                <w:bottom w:val="single" w:sz="4" w:space="1" w:color="FFFFFF" w:themeColor="background1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3,095,700</w:t>
            </w:r>
          </w:p>
        </w:tc>
        <w:tc>
          <w:tcPr>
            <w:tcW w:w="1274" w:type="dxa"/>
            <w:vAlign w:val="bottom"/>
          </w:tcPr>
          <w:p w14:paraId="6220AC0F" w14:textId="77777777" w:rsidR="00B84E2D" w:rsidRPr="0082335B" w:rsidRDefault="00B84E2D" w:rsidP="00B84E2D">
            <w:pPr>
              <w:pBdr>
                <w:bottom w:val="single" w:sz="4" w:space="1" w:color="FFFFFF" w:themeColor="background1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24,195,351</w:t>
            </w:r>
          </w:p>
        </w:tc>
        <w:tc>
          <w:tcPr>
            <w:tcW w:w="1561" w:type="dxa"/>
            <w:vAlign w:val="bottom"/>
          </w:tcPr>
          <w:p w14:paraId="1A759C7C" w14:textId="77777777" w:rsidR="00B84E2D" w:rsidRPr="0082335B" w:rsidRDefault="00B84E2D" w:rsidP="00B84E2D">
            <w:pPr>
              <w:pBdr>
                <w:bottom w:val="single" w:sz="4" w:space="1" w:color="FFFFFF" w:themeColor="background1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27,291,051</w:t>
            </w:r>
          </w:p>
        </w:tc>
      </w:tr>
      <w:tr w:rsidR="00B84E2D" w:rsidRPr="0082335B" w14:paraId="61CE84FC" w14:textId="77777777" w:rsidTr="006D050F">
        <w:tc>
          <w:tcPr>
            <w:tcW w:w="2688" w:type="dxa"/>
            <w:vAlign w:val="bottom"/>
          </w:tcPr>
          <w:p w14:paraId="19FC1B7B" w14:textId="2DCDDBDC" w:rsidR="00B84E2D" w:rsidRPr="002316EE" w:rsidRDefault="00B84E2D" w:rsidP="00B84E2D">
            <w:pPr>
              <w:ind w:left="181" w:hanging="18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15E6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รวมสินทรัพย์</w:t>
            </w:r>
          </w:p>
        </w:tc>
        <w:tc>
          <w:tcPr>
            <w:tcW w:w="1417" w:type="dxa"/>
            <w:vAlign w:val="bottom"/>
          </w:tcPr>
          <w:p w14:paraId="77B70982" w14:textId="77777777" w:rsidR="00B84E2D" w:rsidRPr="0082335B" w:rsidRDefault="00B84E2D" w:rsidP="00B84E2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69,883,106</w:t>
            </w:r>
          </w:p>
        </w:tc>
        <w:tc>
          <w:tcPr>
            <w:tcW w:w="1423" w:type="dxa"/>
            <w:vAlign w:val="bottom"/>
          </w:tcPr>
          <w:p w14:paraId="43F4B989" w14:textId="3CAA0D42" w:rsidR="00B84E2D" w:rsidRPr="0082335B" w:rsidRDefault="00B84E2D" w:rsidP="00B84E2D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</w:t>
            </w: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74" w:type="dxa"/>
            <w:vAlign w:val="bottom"/>
          </w:tcPr>
          <w:p w14:paraId="1E7E999C" w14:textId="77777777" w:rsidR="00B84E2D" w:rsidRPr="0082335B" w:rsidRDefault="00B84E2D" w:rsidP="00B84E2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24,195,351</w:t>
            </w:r>
          </w:p>
        </w:tc>
        <w:tc>
          <w:tcPr>
            <w:tcW w:w="1561" w:type="dxa"/>
            <w:vAlign w:val="bottom"/>
          </w:tcPr>
          <w:p w14:paraId="79D7AB2B" w14:textId="77777777" w:rsidR="00B84E2D" w:rsidRPr="0082335B" w:rsidRDefault="00B84E2D" w:rsidP="00B84E2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94,078,457</w:t>
            </w:r>
          </w:p>
        </w:tc>
      </w:tr>
      <w:tr w:rsidR="00B84E2D" w:rsidRPr="0082335B" w14:paraId="41E1475A" w14:textId="77777777" w:rsidTr="006D050F">
        <w:tc>
          <w:tcPr>
            <w:tcW w:w="2688" w:type="dxa"/>
            <w:vAlign w:val="bottom"/>
          </w:tcPr>
          <w:p w14:paraId="4AD094D5" w14:textId="77777777" w:rsidR="00B84E2D" w:rsidRPr="0082335B" w:rsidRDefault="00B84E2D" w:rsidP="00B84E2D">
            <w:pPr>
              <w:ind w:left="181" w:hanging="14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3EEA8EB0" w14:textId="77777777" w:rsidR="00B84E2D" w:rsidRPr="0082335B" w:rsidRDefault="00B84E2D" w:rsidP="00B84E2D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3" w:type="dxa"/>
            <w:vAlign w:val="bottom"/>
          </w:tcPr>
          <w:p w14:paraId="4770D193" w14:textId="77777777" w:rsidR="00B84E2D" w:rsidRPr="0082335B" w:rsidRDefault="00B84E2D" w:rsidP="00B84E2D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4E24D3DC" w14:textId="77777777" w:rsidR="00B84E2D" w:rsidRPr="0082335B" w:rsidRDefault="00B84E2D" w:rsidP="00B84E2D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75E0887E" w14:textId="77777777" w:rsidR="00B84E2D" w:rsidRPr="0082335B" w:rsidRDefault="00B84E2D" w:rsidP="00B84E2D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84E2D" w:rsidRPr="0082335B" w14:paraId="05CC654A" w14:textId="77777777" w:rsidTr="006D050F">
        <w:tc>
          <w:tcPr>
            <w:tcW w:w="2688" w:type="dxa"/>
            <w:vAlign w:val="bottom"/>
          </w:tcPr>
          <w:p w14:paraId="2B0B7E28" w14:textId="4D7846E9" w:rsidR="00B84E2D" w:rsidRPr="0082335B" w:rsidRDefault="00B84E2D" w:rsidP="00B84E2D">
            <w:pPr>
              <w:ind w:left="181" w:hanging="14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226ED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1417" w:type="dxa"/>
            <w:vAlign w:val="bottom"/>
          </w:tcPr>
          <w:p w14:paraId="72F394DA" w14:textId="77777777" w:rsidR="00B84E2D" w:rsidRPr="0082335B" w:rsidRDefault="00B84E2D" w:rsidP="00B84E2D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3" w:type="dxa"/>
            <w:vAlign w:val="bottom"/>
          </w:tcPr>
          <w:p w14:paraId="05A2649D" w14:textId="77777777" w:rsidR="00B84E2D" w:rsidRPr="0082335B" w:rsidRDefault="00B84E2D" w:rsidP="00B84E2D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41FA806D" w14:textId="77777777" w:rsidR="00B84E2D" w:rsidRPr="0082335B" w:rsidRDefault="00B84E2D" w:rsidP="00B84E2D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421DA193" w14:textId="77777777" w:rsidR="00B84E2D" w:rsidRPr="0082335B" w:rsidRDefault="00B84E2D" w:rsidP="00B84E2D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B3A02" w:rsidRPr="0082335B" w14:paraId="2B45B01D" w14:textId="77777777" w:rsidTr="006D050F">
        <w:tc>
          <w:tcPr>
            <w:tcW w:w="4105" w:type="dxa"/>
            <w:gridSpan w:val="2"/>
            <w:vAlign w:val="bottom"/>
          </w:tcPr>
          <w:p w14:paraId="40F62FDE" w14:textId="7673DE10" w:rsidR="00AB3A02" w:rsidRPr="0082335B" w:rsidRDefault="00AB3A02" w:rsidP="00B84E2D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1290E">
              <w:rPr>
                <w:rFonts w:ascii="Browallia New" w:hAnsi="Browallia New" w:cs="Browallia New" w:hint="cs"/>
                <w:sz w:val="28"/>
                <w:szCs w:val="28"/>
                <w:cs/>
                <w:lang w:val="en-GB" w:bidi="th-TH"/>
              </w:rPr>
              <w:t>ส่วนที่ถึงกำหนดชำระภายในหนึ่งปี</w:t>
            </w:r>
          </w:p>
        </w:tc>
        <w:tc>
          <w:tcPr>
            <w:tcW w:w="1423" w:type="dxa"/>
            <w:vAlign w:val="bottom"/>
          </w:tcPr>
          <w:p w14:paraId="3F97335C" w14:textId="77777777" w:rsidR="00AB3A02" w:rsidRPr="0082335B" w:rsidRDefault="00AB3A02" w:rsidP="00B84E2D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269A36DA" w14:textId="77777777" w:rsidR="00AB3A02" w:rsidRPr="0082335B" w:rsidRDefault="00AB3A02" w:rsidP="00B84E2D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0537084A" w14:textId="77777777" w:rsidR="00AB3A02" w:rsidRPr="0082335B" w:rsidRDefault="00AB3A02" w:rsidP="00B84E2D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84E2D" w:rsidRPr="0082335B" w14:paraId="0092BCAA" w14:textId="77777777" w:rsidTr="006D050F">
        <w:tc>
          <w:tcPr>
            <w:tcW w:w="2688" w:type="dxa"/>
            <w:vAlign w:val="bottom"/>
          </w:tcPr>
          <w:p w14:paraId="7A7B3204" w14:textId="1ED2AA69" w:rsidR="00B84E2D" w:rsidRPr="0082335B" w:rsidRDefault="00F60599" w:rsidP="00B84E2D">
            <w:pPr>
              <w:ind w:left="181" w:hanging="14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</w:t>
            </w:r>
            <w:r w:rsidR="00B84E2D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- </w:t>
            </w:r>
            <w:r w:rsidR="00B84E2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1417" w:type="dxa"/>
            <w:vAlign w:val="bottom"/>
          </w:tcPr>
          <w:p w14:paraId="633AB9FD" w14:textId="77777777" w:rsidR="00B84E2D" w:rsidRPr="0082335B" w:rsidRDefault="00B84E2D" w:rsidP="00B84E2D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859,978</w:t>
            </w:r>
          </w:p>
        </w:tc>
        <w:tc>
          <w:tcPr>
            <w:tcW w:w="1423" w:type="dxa"/>
            <w:vAlign w:val="bottom"/>
          </w:tcPr>
          <w:p w14:paraId="5EFE0689" w14:textId="77777777" w:rsidR="00B84E2D" w:rsidRPr="0082335B" w:rsidRDefault="00B84E2D" w:rsidP="00B84E2D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(859,978)</w:t>
            </w:r>
          </w:p>
        </w:tc>
        <w:tc>
          <w:tcPr>
            <w:tcW w:w="1274" w:type="dxa"/>
            <w:vAlign w:val="bottom"/>
          </w:tcPr>
          <w:p w14:paraId="524D97A0" w14:textId="67BA6FD6" w:rsidR="00B84E2D" w:rsidRPr="0082335B" w:rsidRDefault="00B84E2D" w:rsidP="00B84E2D">
            <w:pP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</w:t>
            </w: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61" w:type="dxa"/>
            <w:vAlign w:val="bottom"/>
          </w:tcPr>
          <w:p w14:paraId="05BEB782" w14:textId="33731E5B" w:rsidR="00B84E2D" w:rsidRPr="0082335B" w:rsidRDefault="00B84E2D" w:rsidP="00B84E2D">
            <w:pPr>
              <w:tabs>
                <w:tab w:val="clear" w:pos="907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</w:t>
            </w: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84E2D" w:rsidRPr="0082335B" w14:paraId="5C5148F6" w14:textId="77777777" w:rsidTr="006D050F">
        <w:tc>
          <w:tcPr>
            <w:tcW w:w="2688" w:type="dxa"/>
            <w:vAlign w:val="bottom"/>
          </w:tcPr>
          <w:p w14:paraId="185C6F59" w14:textId="076C01AB" w:rsidR="00B84E2D" w:rsidRPr="0082335B" w:rsidRDefault="00F60599" w:rsidP="00B84E2D">
            <w:pPr>
              <w:ind w:left="181" w:hanging="14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</w:t>
            </w:r>
            <w:r w:rsidR="00B84E2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="00B84E2D" w:rsidRPr="00FF27C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2D28558B" w14:textId="1F12F0A2" w:rsidR="00B84E2D" w:rsidRPr="0082335B" w:rsidRDefault="00B84E2D" w:rsidP="00B84E2D">
            <w:pP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</w:t>
            </w: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23" w:type="dxa"/>
            <w:vAlign w:val="bottom"/>
          </w:tcPr>
          <w:p w14:paraId="7F667AEA" w14:textId="77777777" w:rsidR="00B84E2D" w:rsidRPr="0082335B" w:rsidRDefault="00B84E2D" w:rsidP="00B84E2D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859,978</w:t>
            </w:r>
          </w:p>
        </w:tc>
        <w:tc>
          <w:tcPr>
            <w:tcW w:w="1274" w:type="dxa"/>
            <w:vAlign w:val="bottom"/>
          </w:tcPr>
          <w:p w14:paraId="19865B28" w14:textId="77777777" w:rsidR="00B84E2D" w:rsidRPr="0082335B" w:rsidRDefault="00B84E2D" w:rsidP="00B84E2D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1,827,649</w:t>
            </w:r>
          </w:p>
        </w:tc>
        <w:tc>
          <w:tcPr>
            <w:tcW w:w="1561" w:type="dxa"/>
            <w:vAlign w:val="bottom"/>
          </w:tcPr>
          <w:p w14:paraId="5263DE3A" w14:textId="77777777" w:rsidR="00B84E2D" w:rsidRPr="0082335B" w:rsidRDefault="00B84E2D" w:rsidP="00B84E2D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2,687,627</w:t>
            </w:r>
          </w:p>
        </w:tc>
      </w:tr>
      <w:tr w:rsidR="00B84E2D" w:rsidRPr="0082335B" w14:paraId="207C5995" w14:textId="77777777" w:rsidTr="006D050F">
        <w:tc>
          <w:tcPr>
            <w:tcW w:w="2688" w:type="dxa"/>
            <w:vAlign w:val="bottom"/>
          </w:tcPr>
          <w:p w14:paraId="057D2CD7" w14:textId="43D15FE4" w:rsidR="00B84E2D" w:rsidRPr="0082335B" w:rsidRDefault="00B84E2D" w:rsidP="00B84E2D">
            <w:pPr>
              <w:ind w:left="181" w:hanging="14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226ED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 w:bidi="th-TH"/>
              </w:rPr>
              <w:t>หนี้สินไม่หมุนเวียน</w:t>
            </w:r>
          </w:p>
        </w:tc>
        <w:tc>
          <w:tcPr>
            <w:tcW w:w="1417" w:type="dxa"/>
            <w:vAlign w:val="bottom"/>
          </w:tcPr>
          <w:p w14:paraId="2E2DD693" w14:textId="77777777" w:rsidR="00B84E2D" w:rsidRDefault="00B84E2D" w:rsidP="00B84E2D">
            <w:pP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3" w:type="dxa"/>
            <w:vAlign w:val="bottom"/>
          </w:tcPr>
          <w:p w14:paraId="2F8D8E29" w14:textId="77777777" w:rsidR="00B84E2D" w:rsidRPr="0082335B" w:rsidRDefault="00B84E2D" w:rsidP="00B84E2D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64937CAE" w14:textId="77777777" w:rsidR="00B84E2D" w:rsidRPr="0082335B" w:rsidRDefault="00B84E2D" w:rsidP="00B84E2D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09230B7C" w14:textId="77777777" w:rsidR="00B84E2D" w:rsidRPr="0082335B" w:rsidRDefault="00B84E2D" w:rsidP="00B84E2D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84E2D" w:rsidRPr="0082335B" w14:paraId="11901095" w14:textId="77777777" w:rsidTr="006D050F">
        <w:tc>
          <w:tcPr>
            <w:tcW w:w="2688" w:type="dxa"/>
            <w:vAlign w:val="bottom"/>
          </w:tcPr>
          <w:p w14:paraId="3568E2CE" w14:textId="2A9E4E2E" w:rsidR="00B84E2D" w:rsidRPr="0082335B" w:rsidRDefault="00B84E2D" w:rsidP="00B84E2D">
            <w:pPr>
              <w:ind w:left="181" w:hanging="14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 w:bidi="th-TH"/>
              </w:rPr>
              <w:t>สิน</w:t>
            </w:r>
            <w:r w:rsidRPr="00FF27C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ตามสัญญาเช่าการเงิน</w:t>
            </w:r>
          </w:p>
        </w:tc>
        <w:tc>
          <w:tcPr>
            <w:tcW w:w="1417" w:type="dxa"/>
            <w:vAlign w:val="bottom"/>
          </w:tcPr>
          <w:p w14:paraId="13D1BFB9" w14:textId="77777777" w:rsidR="00B84E2D" w:rsidRPr="0082335B" w:rsidRDefault="00B84E2D" w:rsidP="00B84E2D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1,147,451</w:t>
            </w:r>
          </w:p>
        </w:tc>
        <w:tc>
          <w:tcPr>
            <w:tcW w:w="1423" w:type="dxa"/>
            <w:vAlign w:val="bottom"/>
          </w:tcPr>
          <w:p w14:paraId="70B4C93C" w14:textId="77777777" w:rsidR="00B84E2D" w:rsidRPr="0082335B" w:rsidRDefault="00B84E2D" w:rsidP="00B84E2D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(1,147,451)</w:t>
            </w:r>
          </w:p>
        </w:tc>
        <w:tc>
          <w:tcPr>
            <w:tcW w:w="1274" w:type="dxa"/>
            <w:vAlign w:val="bottom"/>
          </w:tcPr>
          <w:p w14:paraId="6299095E" w14:textId="0E316EB5" w:rsidR="00B84E2D" w:rsidRPr="0082335B" w:rsidRDefault="00B84E2D" w:rsidP="00B84E2D">
            <w:pP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</w:t>
            </w: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61" w:type="dxa"/>
            <w:vAlign w:val="bottom"/>
          </w:tcPr>
          <w:p w14:paraId="24093DAE" w14:textId="6260497F" w:rsidR="00B84E2D" w:rsidRPr="0082335B" w:rsidRDefault="00B84E2D" w:rsidP="00B84E2D">
            <w:pP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</w:t>
            </w: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84E2D" w:rsidRPr="0082335B" w14:paraId="2CA5F43E" w14:textId="77777777" w:rsidTr="006D050F">
        <w:tc>
          <w:tcPr>
            <w:tcW w:w="2688" w:type="dxa"/>
            <w:vAlign w:val="bottom"/>
          </w:tcPr>
          <w:p w14:paraId="5ED8EBD5" w14:textId="6685E0DA" w:rsidR="00B84E2D" w:rsidRPr="0082335B" w:rsidRDefault="00B84E2D" w:rsidP="00B84E2D">
            <w:pPr>
              <w:ind w:left="181" w:hanging="14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42DC4410" w14:textId="079F4E46" w:rsidR="00B84E2D" w:rsidRPr="0082335B" w:rsidRDefault="00B84E2D" w:rsidP="00B84E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</w:t>
            </w: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23" w:type="dxa"/>
            <w:vAlign w:val="bottom"/>
          </w:tcPr>
          <w:p w14:paraId="172BF30E" w14:textId="77777777" w:rsidR="00B84E2D" w:rsidRPr="0082335B" w:rsidRDefault="00B84E2D" w:rsidP="00B84E2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1,147,451</w:t>
            </w:r>
          </w:p>
        </w:tc>
        <w:tc>
          <w:tcPr>
            <w:tcW w:w="1274" w:type="dxa"/>
            <w:vAlign w:val="bottom"/>
          </w:tcPr>
          <w:p w14:paraId="0C182061" w14:textId="77777777" w:rsidR="00B84E2D" w:rsidRPr="0082335B" w:rsidRDefault="00B84E2D" w:rsidP="00B84E2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22,367,702</w:t>
            </w:r>
          </w:p>
        </w:tc>
        <w:tc>
          <w:tcPr>
            <w:tcW w:w="1561" w:type="dxa"/>
            <w:vAlign w:val="bottom"/>
          </w:tcPr>
          <w:p w14:paraId="149ED6DF" w14:textId="77777777" w:rsidR="00B84E2D" w:rsidRPr="0082335B" w:rsidRDefault="00B84E2D" w:rsidP="00B84E2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23,515,153</w:t>
            </w:r>
          </w:p>
        </w:tc>
      </w:tr>
      <w:tr w:rsidR="0082335B" w:rsidRPr="0082335B" w14:paraId="636C718F" w14:textId="77777777" w:rsidTr="006D050F">
        <w:tc>
          <w:tcPr>
            <w:tcW w:w="2688" w:type="dxa"/>
            <w:vAlign w:val="bottom"/>
          </w:tcPr>
          <w:p w14:paraId="7597B015" w14:textId="77777777" w:rsidR="0082335B" w:rsidRPr="002316EE" w:rsidRDefault="0082335B" w:rsidP="007B11D2">
            <w:pPr>
              <w:ind w:left="181" w:hanging="14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316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รวมหนี้สิน</w:t>
            </w:r>
          </w:p>
        </w:tc>
        <w:tc>
          <w:tcPr>
            <w:tcW w:w="1417" w:type="dxa"/>
            <w:vAlign w:val="bottom"/>
          </w:tcPr>
          <w:p w14:paraId="574B135C" w14:textId="77777777" w:rsidR="0082335B" w:rsidRPr="0082335B" w:rsidRDefault="0082335B" w:rsidP="007B11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2,007,429</w:t>
            </w:r>
          </w:p>
        </w:tc>
        <w:tc>
          <w:tcPr>
            <w:tcW w:w="1423" w:type="dxa"/>
            <w:vAlign w:val="bottom"/>
          </w:tcPr>
          <w:p w14:paraId="76328277" w14:textId="62CB6F19" w:rsidR="0082335B" w:rsidRPr="0082335B" w:rsidRDefault="00EC6C5B" w:rsidP="00EC6C5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</w:t>
            </w:r>
            <w:r w:rsidR="0082335B"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74" w:type="dxa"/>
            <w:vAlign w:val="bottom"/>
          </w:tcPr>
          <w:p w14:paraId="0AC40B77" w14:textId="77777777" w:rsidR="0082335B" w:rsidRPr="0082335B" w:rsidRDefault="0082335B" w:rsidP="007B11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24,195,351</w:t>
            </w:r>
          </w:p>
        </w:tc>
        <w:tc>
          <w:tcPr>
            <w:tcW w:w="1561" w:type="dxa"/>
            <w:vAlign w:val="bottom"/>
          </w:tcPr>
          <w:p w14:paraId="1DF88E01" w14:textId="77777777" w:rsidR="0082335B" w:rsidRPr="0082335B" w:rsidRDefault="0082335B" w:rsidP="007B11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26,202,780</w:t>
            </w:r>
          </w:p>
        </w:tc>
      </w:tr>
      <w:tr w:rsidR="0082335B" w:rsidRPr="0082335B" w14:paraId="7B9223F0" w14:textId="77777777" w:rsidTr="006D050F">
        <w:tc>
          <w:tcPr>
            <w:tcW w:w="2688" w:type="dxa"/>
            <w:vAlign w:val="bottom"/>
          </w:tcPr>
          <w:p w14:paraId="524D79CD" w14:textId="77777777" w:rsidR="0082335B" w:rsidRPr="002316EE" w:rsidRDefault="0082335B" w:rsidP="007B11D2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1469B2C" w14:textId="77777777" w:rsidR="0082335B" w:rsidRPr="0082335B" w:rsidRDefault="0082335B" w:rsidP="007B11D2">
            <w:pPr>
              <w:pBdr>
                <w:bottom w:val="single" w:sz="4" w:space="1" w:color="FFFFFF" w:themeColor="background1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3" w:type="dxa"/>
            <w:vAlign w:val="bottom"/>
          </w:tcPr>
          <w:p w14:paraId="0CBB9777" w14:textId="77777777" w:rsidR="0082335B" w:rsidRPr="0082335B" w:rsidRDefault="0082335B" w:rsidP="007B11D2">
            <w:pPr>
              <w:pBdr>
                <w:bottom w:val="single" w:sz="4" w:space="1" w:color="FFFFFF" w:themeColor="background1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13AE77B7" w14:textId="77777777" w:rsidR="0082335B" w:rsidRPr="0082335B" w:rsidRDefault="0082335B" w:rsidP="007B11D2">
            <w:pPr>
              <w:pBdr>
                <w:bottom w:val="single" w:sz="4" w:space="1" w:color="FFFFFF" w:themeColor="background1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27337166" w14:textId="77777777" w:rsidR="0082335B" w:rsidRPr="0082335B" w:rsidRDefault="0082335B" w:rsidP="007B11D2">
            <w:pPr>
              <w:pBdr>
                <w:bottom w:val="single" w:sz="4" w:space="1" w:color="FFFFFF" w:themeColor="background1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82335B" w:rsidRPr="0082335B" w14:paraId="3C805007" w14:textId="77777777" w:rsidTr="006D050F">
        <w:tc>
          <w:tcPr>
            <w:tcW w:w="2688" w:type="dxa"/>
            <w:vAlign w:val="bottom"/>
          </w:tcPr>
          <w:p w14:paraId="3079BA7E" w14:textId="77777777" w:rsidR="0082335B" w:rsidRPr="002316EE" w:rsidRDefault="0082335B" w:rsidP="007B11D2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316E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48F43F3A" w14:textId="77777777" w:rsidR="0082335B" w:rsidRPr="0082335B" w:rsidRDefault="0082335B" w:rsidP="007B11D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67,875,677</w:t>
            </w:r>
          </w:p>
        </w:tc>
        <w:tc>
          <w:tcPr>
            <w:tcW w:w="1423" w:type="dxa"/>
            <w:vAlign w:val="bottom"/>
          </w:tcPr>
          <w:p w14:paraId="5D2A6A89" w14:textId="3171EEEB" w:rsidR="0082335B" w:rsidRPr="0082335B" w:rsidRDefault="00EC6C5B" w:rsidP="00EC6C5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</w:t>
            </w:r>
            <w:r w:rsidR="0082335B"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74" w:type="dxa"/>
            <w:vAlign w:val="bottom"/>
          </w:tcPr>
          <w:p w14:paraId="3F45FB23" w14:textId="15DC3A02" w:rsidR="0082335B" w:rsidRPr="0082335B" w:rsidRDefault="00EC6C5B" w:rsidP="00EC6C5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</w:t>
            </w:r>
            <w:r w:rsidR="0082335B"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61" w:type="dxa"/>
            <w:vAlign w:val="bottom"/>
          </w:tcPr>
          <w:p w14:paraId="7AC040BB" w14:textId="77777777" w:rsidR="0082335B" w:rsidRPr="0082335B" w:rsidRDefault="0082335B" w:rsidP="007B11D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335B">
              <w:rPr>
                <w:rFonts w:ascii="Browallia New" w:hAnsi="Browallia New" w:cs="Browallia New"/>
                <w:sz w:val="28"/>
                <w:szCs w:val="28"/>
                <w:lang w:val="en-GB"/>
              </w:rPr>
              <w:t>67,875,677</w:t>
            </w:r>
          </w:p>
        </w:tc>
      </w:tr>
    </w:tbl>
    <w:p w14:paraId="218AED65" w14:textId="0CBDC0DA" w:rsidR="0082335B" w:rsidRPr="006D050F" w:rsidRDefault="0082335B" w:rsidP="006D050F">
      <w:pPr>
        <w:pStyle w:val="CordiaNew"/>
        <w:tabs>
          <w:tab w:val="clear" w:pos="4153"/>
          <w:tab w:val="left" w:pos="426"/>
        </w:tabs>
        <w:ind w:left="1134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669C2E8E" w14:textId="10B2E2BE" w:rsidR="00FF27C7" w:rsidRPr="006D050F" w:rsidRDefault="00FF27C7" w:rsidP="006D050F">
      <w:pPr>
        <w:pStyle w:val="CordiaNew"/>
        <w:tabs>
          <w:tab w:val="clear" w:pos="4153"/>
          <w:tab w:val="left" w:pos="426"/>
        </w:tabs>
        <w:ind w:left="1134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39B14EBE" w14:textId="62269FF2" w:rsidR="00FF27C7" w:rsidRPr="006D050F" w:rsidRDefault="00FF27C7" w:rsidP="006D050F">
      <w:pPr>
        <w:pStyle w:val="CordiaNew"/>
        <w:tabs>
          <w:tab w:val="clear" w:pos="4153"/>
          <w:tab w:val="left" w:pos="426"/>
        </w:tabs>
        <w:ind w:left="1134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7ED2E758" w14:textId="7C021267" w:rsidR="00FF27C7" w:rsidRPr="006D050F" w:rsidRDefault="00FF27C7" w:rsidP="006D050F">
      <w:pPr>
        <w:pStyle w:val="CordiaNew"/>
        <w:tabs>
          <w:tab w:val="clear" w:pos="4153"/>
          <w:tab w:val="left" w:pos="426"/>
        </w:tabs>
        <w:ind w:left="1134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7688E7EF" w14:textId="7D36B907" w:rsidR="00FF27C7" w:rsidRPr="006D050F" w:rsidRDefault="00FF27C7" w:rsidP="006D050F">
      <w:pPr>
        <w:pStyle w:val="CordiaNew"/>
        <w:tabs>
          <w:tab w:val="clear" w:pos="4153"/>
          <w:tab w:val="left" w:pos="426"/>
        </w:tabs>
        <w:ind w:left="1134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37652F77" w14:textId="3FDAADB0" w:rsidR="00FF27C7" w:rsidRPr="006D050F" w:rsidRDefault="00FF27C7" w:rsidP="006D050F">
      <w:pPr>
        <w:pStyle w:val="CordiaNew"/>
        <w:tabs>
          <w:tab w:val="clear" w:pos="4153"/>
          <w:tab w:val="left" w:pos="426"/>
        </w:tabs>
        <w:ind w:left="1134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43462163" w14:textId="747BB4BE" w:rsidR="00FF27C7" w:rsidRPr="006D050F" w:rsidRDefault="00FF27C7" w:rsidP="006D050F">
      <w:pPr>
        <w:pStyle w:val="CordiaNew"/>
        <w:tabs>
          <w:tab w:val="clear" w:pos="4153"/>
          <w:tab w:val="left" w:pos="426"/>
        </w:tabs>
        <w:ind w:left="1134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48D1DECD" w14:textId="365D2907" w:rsidR="00FF27C7" w:rsidRPr="006D050F" w:rsidRDefault="00FF27C7" w:rsidP="006D050F">
      <w:pPr>
        <w:pStyle w:val="CordiaNew"/>
        <w:tabs>
          <w:tab w:val="clear" w:pos="4153"/>
          <w:tab w:val="left" w:pos="426"/>
        </w:tabs>
        <w:ind w:left="1134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2EFBC11E" w14:textId="0B2C71FF" w:rsidR="00FF27C7" w:rsidRPr="006D050F" w:rsidRDefault="00FF27C7" w:rsidP="006D050F">
      <w:pPr>
        <w:pStyle w:val="CordiaNew"/>
        <w:tabs>
          <w:tab w:val="clear" w:pos="4153"/>
          <w:tab w:val="left" w:pos="426"/>
        </w:tabs>
        <w:ind w:left="1134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431DEBCC" w14:textId="6DFC7ADB" w:rsidR="00FF27C7" w:rsidRPr="006D050F" w:rsidRDefault="00FF27C7" w:rsidP="006D050F">
      <w:pPr>
        <w:pStyle w:val="CordiaNew"/>
        <w:tabs>
          <w:tab w:val="clear" w:pos="4153"/>
          <w:tab w:val="left" w:pos="426"/>
        </w:tabs>
        <w:ind w:left="1134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0BE68628" w14:textId="25B568B3" w:rsidR="00FF27C7" w:rsidRPr="006D050F" w:rsidRDefault="00FF27C7" w:rsidP="006D050F">
      <w:pPr>
        <w:pStyle w:val="CordiaNew"/>
        <w:tabs>
          <w:tab w:val="clear" w:pos="4153"/>
          <w:tab w:val="left" w:pos="426"/>
        </w:tabs>
        <w:ind w:left="1134"/>
        <w:jc w:val="thaiDistribute"/>
        <w:rPr>
          <w:rFonts w:ascii="Browallia New" w:eastAsia="Times New Roman" w:hAnsi="Browallia New" w:cs="Browallia New"/>
          <w:sz w:val="28"/>
          <w:szCs w:val="28"/>
          <w:cs/>
        </w:rPr>
      </w:pPr>
    </w:p>
    <w:tbl>
      <w:tblPr>
        <w:tblStyle w:val="TableGrid5"/>
        <w:tblW w:w="8368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5"/>
        <w:gridCol w:w="1455"/>
        <w:gridCol w:w="1404"/>
        <w:gridCol w:w="1290"/>
        <w:gridCol w:w="1564"/>
      </w:tblGrid>
      <w:tr w:rsidR="0082335B" w:rsidRPr="00FF27C7" w14:paraId="7DC3EE6C" w14:textId="77777777" w:rsidTr="00F949F9">
        <w:tc>
          <w:tcPr>
            <w:tcW w:w="2655" w:type="dxa"/>
            <w:vAlign w:val="bottom"/>
          </w:tcPr>
          <w:p w14:paraId="69C1EECA" w14:textId="77777777" w:rsidR="0082335B" w:rsidRPr="00FF27C7" w:rsidRDefault="0082335B" w:rsidP="007B11D2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59" w:type="dxa"/>
            <w:gridSpan w:val="2"/>
            <w:vAlign w:val="bottom"/>
          </w:tcPr>
          <w:p w14:paraId="4FF2B6F0" w14:textId="77777777" w:rsidR="0082335B" w:rsidRPr="00FF27C7" w:rsidRDefault="0082335B" w:rsidP="007B11D2">
            <w:pP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54" w:type="dxa"/>
            <w:gridSpan w:val="2"/>
            <w:vAlign w:val="bottom"/>
          </w:tcPr>
          <w:p w14:paraId="2D61032F" w14:textId="58FC5512" w:rsidR="0082335B" w:rsidRPr="00FF27C7" w:rsidRDefault="0082335B" w:rsidP="007B11D2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cs/>
              </w:rPr>
              <w:t>(หน่วย</w:t>
            </w:r>
            <w:r w:rsidRPr="00FF27C7">
              <w:rPr>
                <w:rFonts w:ascii="Browallia New" w:hAnsi="Browallia New" w:cs="Browallia New"/>
                <w:sz w:val="28"/>
                <w:szCs w:val="28"/>
              </w:rPr>
              <w:t>:</w:t>
            </w:r>
            <w:r w:rsidRPr="00FF27C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บาท)</w:t>
            </w:r>
          </w:p>
        </w:tc>
      </w:tr>
      <w:tr w:rsidR="0082335B" w:rsidRPr="00FF27C7" w14:paraId="300B526A" w14:textId="77777777" w:rsidTr="00F949F9">
        <w:tc>
          <w:tcPr>
            <w:tcW w:w="2655" w:type="dxa"/>
            <w:vAlign w:val="bottom"/>
          </w:tcPr>
          <w:p w14:paraId="609EA8F5" w14:textId="77777777" w:rsidR="0082335B" w:rsidRPr="00FF27C7" w:rsidRDefault="0082335B" w:rsidP="007B11D2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713" w:type="dxa"/>
            <w:gridSpan w:val="4"/>
            <w:vAlign w:val="bottom"/>
          </w:tcPr>
          <w:p w14:paraId="41C4A56E" w14:textId="77777777" w:rsidR="0082335B" w:rsidRPr="00FF27C7" w:rsidRDefault="0082335B" w:rsidP="007B11D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2335B" w:rsidRPr="00FF27C7" w14:paraId="1ECB4419" w14:textId="77777777" w:rsidTr="00F949F9">
        <w:tc>
          <w:tcPr>
            <w:tcW w:w="2655" w:type="dxa"/>
            <w:vAlign w:val="bottom"/>
          </w:tcPr>
          <w:p w14:paraId="3D658419" w14:textId="77777777" w:rsidR="0082335B" w:rsidRPr="00740631" w:rsidRDefault="0082335B" w:rsidP="007B11D2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55" w:type="dxa"/>
            <w:vAlign w:val="bottom"/>
          </w:tcPr>
          <w:p w14:paraId="7A8999E1" w14:textId="77777777" w:rsidR="0082335B" w:rsidRPr="00FF27C7" w:rsidRDefault="0082335B" w:rsidP="00F949F9">
            <w:pPr>
              <w:pBdr>
                <w:bottom w:val="single" w:sz="4" w:space="1" w:color="auto"/>
              </w:pBdr>
              <w:tabs>
                <w:tab w:val="clear" w:pos="5613"/>
                <w:tab w:val="left" w:pos="1245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มูลค่าตามบัญชี ณ </w:t>
            </w: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FF27C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04" w:type="dxa"/>
            <w:vAlign w:val="bottom"/>
          </w:tcPr>
          <w:p w14:paraId="0BE15509" w14:textId="77777777" w:rsidR="0082335B" w:rsidRPr="00FF27C7" w:rsidRDefault="0082335B" w:rsidP="007B11D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การจัดประเภทรายการ</w:t>
            </w:r>
          </w:p>
        </w:tc>
        <w:tc>
          <w:tcPr>
            <w:tcW w:w="1290" w:type="dxa"/>
            <w:vAlign w:val="bottom"/>
          </w:tcPr>
          <w:p w14:paraId="5E87FD54" w14:textId="77777777" w:rsidR="0082335B" w:rsidRPr="00FF27C7" w:rsidRDefault="0082335B" w:rsidP="007B11D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การวัดมูลค่าใหม่</w:t>
            </w:r>
          </w:p>
        </w:tc>
        <w:tc>
          <w:tcPr>
            <w:tcW w:w="1559" w:type="dxa"/>
            <w:vAlign w:val="bottom"/>
          </w:tcPr>
          <w:p w14:paraId="220E6F29" w14:textId="77777777" w:rsidR="0082335B" w:rsidRPr="00FF27C7" w:rsidRDefault="0082335B" w:rsidP="007B11D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มูลค่าตามบัญชี ณ </w:t>
            </w: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FF27C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82335B" w:rsidRPr="00FF27C7" w14:paraId="294E77B3" w14:textId="77777777" w:rsidTr="00F949F9">
        <w:tc>
          <w:tcPr>
            <w:tcW w:w="2655" w:type="dxa"/>
            <w:vAlign w:val="bottom"/>
          </w:tcPr>
          <w:p w14:paraId="77004281" w14:textId="77777777" w:rsidR="0082335B" w:rsidRPr="00FF27C7" w:rsidRDefault="0082335B" w:rsidP="007B11D2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55" w:type="dxa"/>
            <w:vAlign w:val="bottom"/>
          </w:tcPr>
          <w:p w14:paraId="60043D62" w14:textId="77777777" w:rsidR="0082335B" w:rsidRPr="00FF27C7" w:rsidRDefault="0082335B" w:rsidP="007B11D2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4" w:type="dxa"/>
            <w:vAlign w:val="bottom"/>
          </w:tcPr>
          <w:p w14:paraId="1DB3AF72" w14:textId="77777777" w:rsidR="0082335B" w:rsidRPr="00FF27C7" w:rsidRDefault="0082335B" w:rsidP="007B11D2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0" w:type="dxa"/>
            <w:vAlign w:val="bottom"/>
          </w:tcPr>
          <w:p w14:paraId="115E6FE6" w14:textId="77777777" w:rsidR="0082335B" w:rsidRPr="00FF27C7" w:rsidRDefault="0082335B" w:rsidP="007B11D2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6EF788F8" w14:textId="77777777" w:rsidR="0082335B" w:rsidRPr="00FF27C7" w:rsidRDefault="0082335B" w:rsidP="007B11D2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60599" w:rsidRPr="00FF27C7" w14:paraId="6D28958A" w14:textId="77777777" w:rsidTr="00F949F9">
        <w:tc>
          <w:tcPr>
            <w:tcW w:w="2655" w:type="dxa"/>
            <w:vAlign w:val="bottom"/>
          </w:tcPr>
          <w:p w14:paraId="0B4F17EE" w14:textId="5E0D4AEE" w:rsidR="00F60599" w:rsidRPr="005226ED" w:rsidRDefault="00F60599" w:rsidP="00F60599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226E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งบแสดงฐานะการเงิน</w:t>
            </w:r>
          </w:p>
        </w:tc>
        <w:tc>
          <w:tcPr>
            <w:tcW w:w="1455" w:type="dxa"/>
            <w:vAlign w:val="bottom"/>
          </w:tcPr>
          <w:p w14:paraId="7455B410" w14:textId="77777777" w:rsidR="00F60599" w:rsidRPr="00FF27C7" w:rsidRDefault="00F60599" w:rsidP="00F60599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4" w:type="dxa"/>
            <w:vAlign w:val="bottom"/>
          </w:tcPr>
          <w:p w14:paraId="16E9C945" w14:textId="77777777" w:rsidR="00F60599" w:rsidRPr="00FF27C7" w:rsidRDefault="00F60599" w:rsidP="00F60599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0" w:type="dxa"/>
            <w:vAlign w:val="bottom"/>
          </w:tcPr>
          <w:p w14:paraId="21DB0E7F" w14:textId="77777777" w:rsidR="00F60599" w:rsidRPr="00FF27C7" w:rsidRDefault="00F60599" w:rsidP="00F60599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6BC7DAFA" w14:textId="77777777" w:rsidR="00F60599" w:rsidRPr="00FF27C7" w:rsidRDefault="00F60599" w:rsidP="00F60599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60599" w:rsidRPr="00FF27C7" w14:paraId="4107D882" w14:textId="77777777" w:rsidTr="00F949F9">
        <w:tc>
          <w:tcPr>
            <w:tcW w:w="2655" w:type="dxa"/>
            <w:vAlign w:val="bottom"/>
          </w:tcPr>
          <w:p w14:paraId="65CCA5F8" w14:textId="1174DAB4" w:rsidR="00F60599" w:rsidRPr="005226ED" w:rsidRDefault="00F60599" w:rsidP="00F60599">
            <w:pPr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 w:bidi="th-TH"/>
              </w:rPr>
            </w:pPr>
            <w:r w:rsidRPr="005226ED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1455" w:type="dxa"/>
            <w:vAlign w:val="bottom"/>
          </w:tcPr>
          <w:p w14:paraId="7707F5AE" w14:textId="77777777" w:rsidR="00F60599" w:rsidRPr="00FF27C7" w:rsidRDefault="00F60599" w:rsidP="00F60599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4" w:type="dxa"/>
            <w:vAlign w:val="bottom"/>
          </w:tcPr>
          <w:p w14:paraId="07690535" w14:textId="77777777" w:rsidR="00F60599" w:rsidRPr="00FF27C7" w:rsidRDefault="00F60599" w:rsidP="00F60599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0" w:type="dxa"/>
            <w:vAlign w:val="bottom"/>
          </w:tcPr>
          <w:p w14:paraId="62F9726E" w14:textId="77777777" w:rsidR="00F60599" w:rsidRPr="00FF27C7" w:rsidRDefault="00F60599" w:rsidP="00F60599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16A7DE4C" w14:textId="77777777" w:rsidR="00F60599" w:rsidRPr="00FF27C7" w:rsidRDefault="00F60599" w:rsidP="00F60599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60599" w:rsidRPr="00FF27C7" w14:paraId="5D5904B9" w14:textId="77777777" w:rsidTr="00F949F9">
        <w:tc>
          <w:tcPr>
            <w:tcW w:w="2655" w:type="dxa"/>
            <w:vAlign w:val="bottom"/>
          </w:tcPr>
          <w:p w14:paraId="4252CD31" w14:textId="7BC81CB4" w:rsidR="00F60599" w:rsidRPr="00FF27C7" w:rsidRDefault="00F60599" w:rsidP="00F60599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ที่ดิน อาคาร และอุปกรณ์ </w:t>
            </w:r>
          </w:p>
        </w:tc>
        <w:tc>
          <w:tcPr>
            <w:tcW w:w="1455" w:type="dxa"/>
            <w:vAlign w:val="bottom"/>
          </w:tcPr>
          <w:p w14:paraId="7D96AF5B" w14:textId="77777777" w:rsidR="00F60599" w:rsidRPr="00FF27C7" w:rsidRDefault="00F60599" w:rsidP="00F60599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69,883,092</w:t>
            </w:r>
          </w:p>
        </w:tc>
        <w:tc>
          <w:tcPr>
            <w:tcW w:w="1404" w:type="dxa"/>
            <w:vAlign w:val="bottom"/>
          </w:tcPr>
          <w:p w14:paraId="18D23F1B" w14:textId="77777777" w:rsidR="00F60599" w:rsidRPr="00FF27C7" w:rsidRDefault="00F60599" w:rsidP="00F60599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F27C7">
              <w:rPr>
                <w:rFonts w:ascii="Browallia New" w:hAnsi="Browallia New" w:cs="Browallia New"/>
                <w:color w:val="000000"/>
                <w:sz w:val="28"/>
                <w:szCs w:val="28"/>
              </w:rPr>
              <w:t>(3,095,700)</w:t>
            </w:r>
          </w:p>
        </w:tc>
        <w:tc>
          <w:tcPr>
            <w:tcW w:w="1290" w:type="dxa"/>
            <w:vAlign w:val="bottom"/>
          </w:tcPr>
          <w:p w14:paraId="54CBAAD3" w14:textId="5AEFCFC6" w:rsidR="00F60599" w:rsidRPr="00FF27C7" w:rsidRDefault="00F60599" w:rsidP="00F60599">
            <w:pP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</w:t>
            </w: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24654D73" w14:textId="77777777" w:rsidR="00F60599" w:rsidRPr="00FF27C7" w:rsidRDefault="00F60599" w:rsidP="00F60599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F27C7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66,787,392</w:t>
            </w:r>
          </w:p>
        </w:tc>
      </w:tr>
      <w:tr w:rsidR="00F60599" w:rsidRPr="00FF27C7" w14:paraId="323B3996" w14:textId="77777777" w:rsidTr="00F949F9">
        <w:tc>
          <w:tcPr>
            <w:tcW w:w="2655" w:type="dxa"/>
            <w:vAlign w:val="bottom"/>
          </w:tcPr>
          <w:p w14:paraId="3B172624" w14:textId="3A32157A" w:rsidR="00F60599" w:rsidRPr="00FF27C7" w:rsidRDefault="00F60599" w:rsidP="00F60599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455" w:type="dxa"/>
            <w:vAlign w:val="bottom"/>
          </w:tcPr>
          <w:p w14:paraId="021F135D" w14:textId="32116182" w:rsidR="00F60599" w:rsidRPr="00FF27C7" w:rsidRDefault="00F60599" w:rsidP="00F6059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 </w:t>
            </w: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04" w:type="dxa"/>
            <w:vAlign w:val="bottom"/>
          </w:tcPr>
          <w:p w14:paraId="7D3699EB" w14:textId="77777777" w:rsidR="00F60599" w:rsidRPr="00FF27C7" w:rsidRDefault="00F60599" w:rsidP="00F6059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3,095,700</w:t>
            </w:r>
          </w:p>
        </w:tc>
        <w:tc>
          <w:tcPr>
            <w:tcW w:w="1290" w:type="dxa"/>
            <w:vAlign w:val="bottom"/>
          </w:tcPr>
          <w:p w14:paraId="32BBC2FC" w14:textId="77777777" w:rsidR="00F60599" w:rsidRPr="00FF27C7" w:rsidRDefault="00F60599" w:rsidP="00F6059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24,195,351</w:t>
            </w:r>
          </w:p>
        </w:tc>
        <w:tc>
          <w:tcPr>
            <w:tcW w:w="1559" w:type="dxa"/>
            <w:vAlign w:val="bottom"/>
          </w:tcPr>
          <w:p w14:paraId="68341CA1" w14:textId="77777777" w:rsidR="00F60599" w:rsidRPr="00FF27C7" w:rsidRDefault="00F60599" w:rsidP="00F6059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27,291,051</w:t>
            </w:r>
          </w:p>
        </w:tc>
      </w:tr>
      <w:tr w:rsidR="00F60599" w:rsidRPr="00FF27C7" w14:paraId="0C36EE39" w14:textId="77777777" w:rsidTr="00F949F9">
        <w:tc>
          <w:tcPr>
            <w:tcW w:w="2655" w:type="dxa"/>
            <w:vAlign w:val="bottom"/>
          </w:tcPr>
          <w:p w14:paraId="251CF4F4" w14:textId="6BD15B96" w:rsidR="00F60599" w:rsidRPr="00515E65" w:rsidRDefault="00F60599" w:rsidP="00F60599">
            <w:pPr>
              <w:ind w:left="181" w:hanging="18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515E6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รวมสินทรัพย์</w:t>
            </w:r>
          </w:p>
        </w:tc>
        <w:tc>
          <w:tcPr>
            <w:tcW w:w="1455" w:type="dxa"/>
            <w:vAlign w:val="bottom"/>
          </w:tcPr>
          <w:p w14:paraId="62EDF6BA" w14:textId="77777777" w:rsidR="00F60599" w:rsidRPr="00FF27C7" w:rsidRDefault="00F60599" w:rsidP="00F6059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69,883,092</w:t>
            </w:r>
          </w:p>
        </w:tc>
        <w:tc>
          <w:tcPr>
            <w:tcW w:w="1404" w:type="dxa"/>
            <w:vAlign w:val="bottom"/>
          </w:tcPr>
          <w:p w14:paraId="5E1F1F5A" w14:textId="702CA101" w:rsidR="00F60599" w:rsidRPr="00FF27C7" w:rsidRDefault="00F60599" w:rsidP="00F6059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</w:t>
            </w: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6B029B1B" w14:textId="77777777" w:rsidR="00F60599" w:rsidRPr="00FF27C7" w:rsidRDefault="00F60599" w:rsidP="00F6059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24,195,351</w:t>
            </w:r>
          </w:p>
        </w:tc>
        <w:tc>
          <w:tcPr>
            <w:tcW w:w="1559" w:type="dxa"/>
            <w:vAlign w:val="bottom"/>
          </w:tcPr>
          <w:p w14:paraId="5E054BB9" w14:textId="77777777" w:rsidR="00F60599" w:rsidRPr="00FF27C7" w:rsidRDefault="00F60599" w:rsidP="00F6059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94,078,443</w:t>
            </w:r>
          </w:p>
        </w:tc>
      </w:tr>
      <w:tr w:rsidR="00F60599" w:rsidRPr="00FF27C7" w14:paraId="5E90655D" w14:textId="77777777" w:rsidTr="00F949F9">
        <w:tc>
          <w:tcPr>
            <w:tcW w:w="2655" w:type="dxa"/>
            <w:vAlign w:val="bottom"/>
          </w:tcPr>
          <w:p w14:paraId="325DB768" w14:textId="77777777" w:rsidR="00F60599" w:rsidRPr="00FF27C7" w:rsidRDefault="00F60599" w:rsidP="00F60599">
            <w:pPr>
              <w:ind w:left="181" w:hanging="14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55" w:type="dxa"/>
            <w:vAlign w:val="bottom"/>
          </w:tcPr>
          <w:p w14:paraId="5051DB2F" w14:textId="77777777" w:rsidR="00F60599" w:rsidRPr="00FF27C7" w:rsidRDefault="00F60599" w:rsidP="00F60599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4" w:type="dxa"/>
            <w:vAlign w:val="bottom"/>
          </w:tcPr>
          <w:p w14:paraId="6F528212" w14:textId="77777777" w:rsidR="00F60599" w:rsidRPr="00FF27C7" w:rsidRDefault="00F60599" w:rsidP="00F60599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0" w:type="dxa"/>
            <w:vAlign w:val="bottom"/>
          </w:tcPr>
          <w:p w14:paraId="4B54F13D" w14:textId="77777777" w:rsidR="00F60599" w:rsidRPr="00FF27C7" w:rsidRDefault="00F60599" w:rsidP="00F60599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14B77F03" w14:textId="77777777" w:rsidR="00F60599" w:rsidRPr="00FF27C7" w:rsidRDefault="00F60599" w:rsidP="00F60599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60599" w:rsidRPr="00FF27C7" w14:paraId="7FD4B3EB" w14:textId="77777777" w:rsidTr="00F949F9">
        <w:tc>
          <w:tcPr>
            <w:tcW w:w="2655" w:type="dxa"/>
            <w:vAlign w:val="bottom"/>
          </w:tcPr>
          <w:p w14:paraId="0889CB3C" w14:textId="58099F96" w:rsidR="00F60599" w:rsidRPr="005226ED" w:rsidRDefault="00F60599" w:rsidP="00F60599">
            <w:pPr>
              <w:ind w:left="181" w:hanging="142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 w:bidi="th-TH"/>
              </w:rPr>
            </w:pPr>
            <w:r w:rsidRPr="005226ED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1455" w:type="dxa"/>
            <w:vAlign w:val="bottom"/>
          </w:tcPr>
          <w:p w14:paraId="29466C3A" w14:textId="77777777" w:rsidR="00F60599" w:rsidRPr="00FF27C7" w:rsidRDefault="00F60599" w:rsidP="00F60599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4" w:type="dxa"/>
            <w:vAlign w:val="bottom"/>
          </w:tcPr>
          <w:p w14:paraId="0DB2C617" w14:textId="77777777" w:rsidR="00F60599" w:rsidRPr="00FF27C7" w:rsidRDefault="00F60599" w:rsidP="00F60599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0" w:type="dxa"/>
            <w:vAlign w:val="bottom"/>
          </w:tcPr>
          <w:p w14:paraId="1E660BBE" w14:textId="77777777" w:rsidR="00F60599" w:rsidRPr="00FF27C7" w:rsidRDefault="00F60599" w:rsidP="00F60599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BDD3204" w14:textId="77777777" w:rsidR="00F60599" w:rsidRPr="00FF27C7" w:rsidRDefault="00F60599" w:rsidP="00F60599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B220D" w:rsidRPr="00FF27C7" w14:paraId="4161A3AE" w14:textId="77777777" w:rsidTr="00F949F9">
        <w:tc>
          <w:tcPr>
            <w:tcW w:w="4110" w:type="dxa"/>
            <w:gridSpan w:val="2"/>
            <w:vAlign w:val="bottom"/>
          </w:tcPr>
          <w:p w14:paraId="03C3CD31" w14:textId="70B4DE63" w:rsidR="007B220D" w:rsidRPr="00FF27C7" w:rsidRDefault="007B220D" w:rsidP="00F60599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1290E">
              <w:rPr>
                <w:rFonts w:ascii="Browallia New" w:hAnsi="Browallia New" w:cs="Browallia New" w:hint="cs"/>
                <w:sz w:val="28"/>
                <w:szCs w:val="28"/>
                <w:cs/>
                <w:lang w:val="en-GB" w:bidi="th-TH"/>
              </w:rPr>
              <w:t>ส่วนที่ถึงกำหนดชำระภายในหนึ่งปี</w:t>
            </w:r>
          </w:p>
        </w:tc>
        <w:tc>
          <w:tcPr>
            <w:tcW w:w="1404" w:type="dxa"/>
            <w:vAlign w:val="bottom"/>
          </w:tcPr>
          <w:p w14:paraId="09A3767E" w14:textId="77777777" w:rsidR="007B220D" w:rsidRPr="00FF27C7" w:rsidRDefault="007B220D" w:rsidP="00F60599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0" w:type="dxa"/>
            <w:vAlign w:val="bottom"/>
          </w:tcPr>
          <w:p w14:paraId="5F058142" w14:textId="77777777" w:rsidR="007B220D" w:rsidRPr="00FF27C7" w:rsidRDefault="007B220D" w:rsidP="00F60599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13CB7BC" w14:textId="77777777" w:rsidR="007B220D" w:rsidRPr="00FF27C7" w:rsidRDefault="007B220D" w:rsidP="00F60599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60599" w:rsidRPr="00FF27C7" w14:paraId="471780B6" w14:textId="77777777" w:rsidTr="00F949F9">
        <w:tc>
          <w:tcPr>
            <w:tcW w:w="2655" w:type="dxa"/>
            <w:vAlign w:val="bottom"/>
          </w:tcPr>
          <w:p w14:paraId="09D209AE" w14:textId="77777777" w:rsidR="000750EC" w:rsidRDefault="00F60599" w:rsidP="00F60599">
            <w:pPr>
              <w:ind w:left="181" w:hanging="142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-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หนี้สินตามสัญญาเช่า</w:t>
            </w:r>
            <w:r w:rsidR="000750E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</w:p>
          <w:p w14:paraId="648D815E" w14:textId="53D0A8E6" w:rsidR="00F60599" w:rsidRPr="0024789B" w:rsidRDefault="000750EC" w:rsidP="00F60599">
            <w:pPr>
              <w:ind w:left="181" w:hanging="142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     </w:t>
            </w:r>
            <w:r w:rsidR="00F6059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การเงิน</w:t>
            </w:r>
          </w:p>
        </w:tc>
        <w:tc>
          <w:tcPr>
            <w:tcW w:w="1455" w:type="dxa"/>
            <w:vAlign w:val="bottom"/>
          </w:tcPr>
          <w:p w14:paraId="23A8D229" w14:textId="77777777" w:rsidR="00F60599" w:rsidRPr="00FF27C7" w:rsidRDefault="00F60599" w:rsidP="00F60599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859,978</w:t>
            </w:r>
          </w:p>
        </w:tc>
        <w:tc>
          <w:tcPr>
            <w:tcW w:w="1404" w:type="dxa"/>
            <w:vAlign w:val="bottom"/>
          </w:tcPr>
          <w:p w14:paraId="1E932EA9" w14:textId="77777777" w:rsidR="00F60599" w:rsidRPr="00FF27C7" w:rsidRDefault="00F60599" w:rsidP="00F60599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(859,978)</w:t>
            </w:r>
          </w:p>
        </w:tc>
        <w:tc>
          <w:tcPr>
            <w:tcW w:w="1290" w:type="dxa"/>
            <w:vAlign w:val="bottom"/>
          </w:tcPr>
          <w:p w14:paraId="0F71D2FA" w14:textId="7797DB0F" w:rsidR="00F60599" w:rsidRPr="00FF27C7" w:rsidRDefault="00F60599" w:rsidP="00F60599">
            <w:pP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</w:t>
            </w: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1CB78289" w14:textId="0F8369FF" w:rsidR="00F60599" w:rsidRPr="00FF27C7" w:rsidRDefault="00F60599" w:rsidP="00F60599">
            <w:pP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</w:t>
            </w: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60599" w:rsidRPr="00FF27C7" w14:paraId="601B236F" w14:textId="77777777" w:rsidTr="00F949F9">
        <w:tc>
          <w:tcPr>
            <w:tcW w:w="2655" w:type="dxa"/>
            <w:vAlign w:val="bottom"/>
          </w:tcPr>
          <w:p w14:paraId="6BB18FC5" w14:textId="78EEFDC6" w:rsidR="00F60599" w:rsidRPr="00FF27C7" w:rsidRDefault="00F60599" w:rsidP="00F60599">
            <w:pPr>
              <w:ind w:left="181" w:hanging="14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- </w:t>
            </w:r>
            <w:r w:rsidRPr="00FF27C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55" w:type="dxa"/>
            <w:vAlign w:val="bottom"/>
          </w:tcPr>
          <w:p w14:paraId="15E5679D" w14:textId="799F4466" w:rsidR="00F60599" w:rsidRPr="00FF27C7" w:rsidRDefault="00F60599" w:rsidP="00F60599">
            <w:pP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 </w:t>
            </w: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04" w:type="dxa"/>
            <w:vAlign w:val="bottom"/>
          </w:tcPr>
          <w:p w14:paraId="1CC4AD02" w14:textId="77777777" w:rsidR="00F60599" w:rsidRPr="00FF27C7" w:rsidRDefault="00F60599" w:rsidP="00F60599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859,978</w:t>
            </w:r>
          </w:p>
        </w:tc>
        <w:tc>
          <w:tcPr>
            <w:tcW w:w="1290" w:type="dxa"/>
            <w:vAlign w:val="bottom"/>
          </w:tcPr>
          <w:p w14:paraId="402DD754" w14:textId="77777777" w:rsidR="00F60599" w:rsidRPr="00FF27C7" w:rsidRDefault="00F60599" w:rsidP="00F60599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1,827,649</w:t>
            </w:r>
          </w:p>
        </w:tc>
        <w:tc>
          <w:tcPr>
            <w:tcW w:w="1559" w:type="dxa"/>
            <w:vAlign w:val="bottom"/>
          </w:tcPr>
          <w:p w14:paraId="39AA94CC" w14:textId="77777777" w:rsidR="00F60599" w:rsidRPr="00FF27C7" w:rsidRDefault="00F60599" w:rsidP="00F60599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2,687,627</w:t>
            </w:r>
          </w:p>
        </w:tc>
      </w:tr>
      <w:tr w:rsidR="00F60599" w:rsidRPr="00FF27C7" w14:paraId="6E67E9D1" w14:textId="77777777" w:rsidTr="00F949F9">
        <w:tc>
          <w:tcPr>
            <w:tcW w:w="2655" w:type="dxa"/>
            <w:vAlign w:val="bottom"/>
          </w:tcPr>
          <w:p w14:paraId="02B56BBD" w14:textId="76966A60" w:rsidR="00F60599" w:rsidRPr="005226ED" w:rsidRDefault="00F60599" w:rsidP="00F60599">
            <w:pPr>
              <w:ind w:left="181" w:hanging="142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 w:bidi="th-TH"/>
              </w:rPr>
            </w:pPr>
            <w:r w:rsidRPr="005226ED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 w:bidi="th-TH"/>
              </w:rPr>
              <w:t>หนี้สินไม่หมุนเวียน</w:t>
            </w:r>
          </w:p>
        </w:tc>
        <w:tc>
          <w:tcPr>
            <w:tcW w:w="1455" w:type="dxa"/>
            <w:vAlign w:val="bottom"/>
          </w:tcPr>
          <w:p w14:paraId="04F2D4CE" w14:textId="77777777" w:rsidR="00F60599" w:rsidRDefault="00F60599" w:rsidP="00F60599">
            <w:pP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4" w:type="dxa"/>
            <w:vAlign w:val="bottom"/>
          </w:tcPr>
          <w:p w14:paraId="72DA9D94" w14:textId="77777777" w:rsidR="00F60599" w:rsidRPr="00FF27C7" w:rsidRDefault="00F60599" w:rsidP="00F60599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0" w:type="dxa"/>
            <w:vAlign w:val="bottom"/>
          </w:tcPr>
          <w:p w14:paraId="47DC372F" w14:textId="77777777" w:rsidR="00F60599" w:rsidRPr="00FF27C7" w:rsidRDefault="00F60599" w:rsidP="00F60599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663DDD83" w14:textId="77777777" w:rsidR="00F60599" w:rsidRPr="00FF27C7" w:rsidRDefault="00F60599" w:rsidP="00F60599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60599" w:rsidRPr="00FF27C7" w14:paraId="566C3712" w14:textId="77777777" w:rsidTr="00F949F9">
        <w:tc>
          <w:tcPr>
            <w:tcW w:w="2655" w:type="dxa"/>
            <w:vAlign w:val="bottom"/>
          </w:tcPr>
          <w:p w14:paraId="0C2B448D" w14:textId="3FE8466E" w:rsidR="00F60599" w:rsidRPr="00FF27C7" w:rsidRDefault="00F60599" w:rsidP="00F60599">
            <w:pPr>
              <w:ind w:left="181" w:hanging="14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 w:bidi="th-TH"/>
              </w:rPr>
              <w:t>สิน</w:t>
            </w:r>
            <w:r w:rsidRPr="00FF27C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ตามสัญญาเช่าการเงิน</w:t>
            </w:r>
          </w:p>
        </w:tc>
        <w:tc>
          <w:tcPr>
            <w:tcW w:w="1455" w:type="dxa"/>
            <w:vAlign w:val="bottom"/>
          </w:tcPr>
          <w:p w14:paraId="72F185EC" w14:textId="77777777" w:rsidR="00F60599" w:rsidRPr="00FF27C7" w:rsidRDefault="00F60599" w:rsidP="00F60599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1,147,451</w:t>
            </w:r>
          </w:p>
        </w:tc>
        <w:tc>
          <w:tcPr>
            <w:tcW w:w="1404" w:type="dxa"/>
            <w:vAlign w:val="bottom"/>
          </w:tcPr>
          <w:p w14:paraId="36ABB17C" w14:textId="77777777" w:rsidR="00F60599" w:rsidRPr="00FF27C7" w:rsidRDefault="00F60599" w:rsidP="00F60599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(1,147,451)</w:t>
            </w:r>
          </w:p>
        </w:tc>
        <w:tc>
          <w:tcPr>
            <w:tcW w:w="1290" w:type="dxa"/>
            <w:vAlign w:val="bottom"/>
          </w:tcPr>
          <w:p w14:paraId="73C4BA89" w14:textId="1839AC68" w:rsidR="00F60599" w:rsidRPr="00FF27C7" w:rsidRDefault="00F60599" w:rsidP="00F60599">
            <w:pP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</w:t>
            </w: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5D350777" w14:textId="7E733878" w:rsidR="00F60599" w:rsidRPr="00FF27C7" w:rsidRDefault="00F60599" w:rsidP="00F60599">
            <w:pP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</w:t>
            </w: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60599" w:rsidRPr="00FF27C7" w14:paraId="53AF4DD3" w14:textId="77777777" w:rsidTr="00F949F9">
        <w:tc>
          <w:tcPr>
            <w:tcW w:w="2655" w:type="dxa"/>
            <w:vAlign w:val="bottom"/>
          </w:tcPr>
          <w:p w14:paraId="10899B63" w14:textId="2FD51FCC" w:rsidR="00F60599" w:rsidRPr="00FF27C7" w:rsidRDefault="00F60599" w:rsidP="00F60599">
            <w:pPr>
              <w:ind w:left="181" w:hanging="14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55" w:type="dxa"/>
            <w:vAlign w:val="bottom"/>
          </w:tcPr>
          <w:p w14:paraId="0A1AE362" w14:textId="79132C57" w:rsidR="00F60599" w:rsidRPr="00FF27C7" w:rsidRDefault="00F60599" w:rsidP="00F6059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 </w:t>
            </w: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04" w:type="dxa"/>
            <w:vAlign w:val="bottom"/>
          </w:tcPr>
          <w:p w14:paraId="4491E5D7" w14:textId="77777777" w:rsidR="00F60599" w:rsidRPr="00FF27C7" w:rsidRDefault="00F60599" w:rsidP="00F6059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1,147,451</w:t>
            </w:r>
          </w:p>
        </w:tc>
        <w:tc>
          <w:tcPr>
            <w:tcW w:w="1290" w:type="dxa"/>
            <w:vAlign w:val="bottom"/>
          </w:tcPr>
          <w:p w14:paraId="2C2B4EA3" w14:textId="77777777" w:rsidR="00F60599" w:rsidRPr="00FF27C7" w:rsidRDefault="00F60599" w:rsidP="00F6059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22,367,702</w:t>
            </w:r>
          </w:p>
        </w:tc>
        <w:tc>
          <w:tcPr>
            <w:tcW w:w="1559" w:type="dxa"/>
            <w:vAlign w:val="bottom"/>
          </w:tcPr>
          <w:p w14:paraId="14747B6A" w14:textId="77777777" w:rsidR="00F60599" w:rsidRPr="00FF27C7" w:rsidRDefault="00F60599" w:rsidP="00F6059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23,515,153</w:t>
            </w:r>
          </w:p>
        </w:tc>
      </w:tr>
      <w:tr w:rsidR="0082335B" w:rsidRPr="00FF27C7" w14:paraId="227A1715" w14:textId="77777777" w:rsidTr="00F949F9">
        <w:tc>
          <w:tcPr>
            <w:tcW w:w="2655" w:type="dxa"/>
            <w:vAlign w:val="bottom"/>
          </w:tcPr>
          <w:p w14:paraId="074979F6" w14:textId="77777777" w:rsidR="0082335B" w:rsidRPr="00325565" w:rsidRDefault="0082335B" w:rsidP="007B11D2">
            <w:pPr>
              <w:ind w:left="181" w:hanging="14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2556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รวมหนี้สิน</w:t>
            </w:r>
          </w:p>
        </w:tc>
        <w:tc>
          <w:tcPr>
            <w:tcW w:w="1455" w:type="dxa"/>
            <w:vAlign w:val="bottom"/>
          </w:tcPr>
          <w:p w14:paraId="28D891D5" w14:textId="77777777" w:rsidR="0082335B" w:rsidRPr="00FF27C7" w:rsidRDefault="0082335B" w:rsidP="007B11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2,007,429</w:t>
            </w:r>
          </w:p>
        </w:tc>
        <w:tc>
          <w:tcPr>
            <w:tcW w:w="1404" w:type="dxa"/>
            <w:vAlign w:val="bottom"/>
          </w:tcPr>
          <w:p w14:paraId="175F6C74" w14:textId="0BE3D78D" w:rsidR="0082335B" w:rsidRPr="00FF27C7" w:rsidRDefault="0081396C" w:rsidP="0081396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</w:t>
            </w:r>
            <w:r w:rsidR="0082335B"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42D049F9" w14:textId="77777777" w:rsidR="0082335B" w:rsidRPr="00FF27C7" w:rsidRDefault="0082335B" w:rsidP="007B11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24,195,351</w:t>
            </w:r>
          </w:p>
        </w:tc>
        <w:tc>
          <w:tcPr>
            <w:tcW w:w="1559" w:type="dxa"/>
            <w:vAlign w:val="bottom"/>
          </w:tcPr>
          <w:p w14:paraId="4BB2B943" w14:textId="77777777" w:rsidR="0082335B" w:rsidRPr="00FF27C7" w:rsidRDefault="0082335B" w:rsidP="007B11D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26,202,780</w:t>
            </w:r>
          </w:p>
        </w:tc>
      </w:tr>
      <w:tr w:rsidR="0082335B" w:rsidRPr="00FF27C7" w14:paraId="04D8B94A" w14:textId="77777777" w:rsidTr="00F949F9">
        <w:tc>
          <w:tcPr>
            <w:tcW w:w="2655" w:type="dxa"/>
            <w:vAlign w:val="bottom"/>
          </w:tcPr>
          <w:p w14:paraId="40D44F01" w14:textId="77777777" w:rsidR="0082335B" w:rsidRPr="00FF27C7" w:rsidRDefault="0082335B" w:rsidP="007B11D2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55" w:type="dxa"/>
            <w:vAlign w:val="bottom"/>
          </w:tcPr>
          <w:p w14:paraId="2BE7B30E" w14:textId="77777777" w:rsidR="0082335B" w:rsidRPr="00FF27C7" w:rsidRDefault="0082335B" w:rsidP="007B11D2">
            <w:pPr>
              <w:pBdr>
                <w:bottom w:val="single" w:sz="4" w:space="1" w:color="FFFFFF" w:themeColor="background1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4" w:type="dxa"/>
            <w:vAlign w:val="bottom"/>
          </w:tcPr>
          <w:p w14:paraId="72CCE3D1" w14:textId="77777777" w:rsidR="0082335B" w:rsidRPr="00FF27C7" w:rsidRDefault="0082335B" w:rsidP="007B11D2">
            <w:pPr>
              <w:pBdr>
                <w:bottom w:val="single" w:sz="4" w:space="1" w:color="FFFFFF" w:themeColor="background1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0" w:type="dxa"/>
            <w:vAlign w:val="bottom"/>
          </w:tcPr>
          <w:p w14:paraId="394CD0EC" w14:textId="77777777" w:rsidR="0082335B" w:rsidRPr="00FF27C7" w:rsidRDefault="0082335B" w:rsidP="007B11D2">
            <w:pPr>
              <w:pBdr>
                <w:bottom w:val="single" w:sz="4" w:space="1" w:color="FFFFFF" w:themeColor="background1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2F7BB49" w14:textId="77777777" w:rsidR="0082335B" w:rsidRPr="00FF27C7" w:rsidRDefault="0082335B" w:rsidP="007B11D2">
            <w:pPr>
              <w:pBdr>
                <w:bottom w:val="single" w:sz="4" w:space="1" w:color="FFFFFF" w:themeColor="background1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82335B" w:rsidRPr="00FF27C7" w14:paraId="5D4F2213" w14:textId="77777777" w:rsidTr="00F949F9">
        <w:tc>
          <w:tcPr>
            <w:tcW w:w="2655" w:type="dxa"/>
            <w:vAlign w:val="bottom"/>
          </w:tcPr>
          <w:p w14:paraId="0948F03A" w14:textId="77777777" w:rsidR="0082335B" w:rsidRPr="00325565" w:rsidRDefault="0082335B" w:rsidP="007B11D2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2556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55" w:type="dxa"/>
            <w:vAlign w:val="bottom"/>
          </w:tcPr>
          <w:p w14:paraId="4E349838" w14:textId="77777777" w:rsidR="0082335B" w:rsidRPr="00FF27C7" w:rsidRDefault="0082335B" w:rsidP="007B11D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67,875,663</w:t>
            </w:r>
          </w:p>
        </w:tc>
        <w:tc>
          <w:tcPr>
            <w:tcW w:w="1404" w:type="dxa"/>
            <w:vAlign w:val="bottom"/>
          </w:tcPr>
          <w:p w14:paraId="52C06A32" w14:textId="67A3A452" w:rsidR="0082335B" w:rsidRPr="00FF27C7" w:rsidRDefault="0081396C" w:rsidP="0081396C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</w:t>
            </w:r>
            <w:r w:rsidR="0082335B"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3AB6CF70" w14:textId="48BBE11F" w:rsidR="0082335B" w:rsidRPr="00FF27C7" w:rsidRDefault="0081396C" w:rsidP="0081396C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</w:t>
            </w:r>
            <w:r w:rsidR="0082335B"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1240DC46" w14:textId="77777777" w:rsidR="0082335B" w:rsidRPr="00FF27C7" w:rsidRDefault="0082335B" w:rsidP="007B11D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F27C7">
              <w:rPr>
                <w:rFonts w:ascii="Browallia New" w:hAnsi="Browallia New" w:cs="Browallia New"/>
                <w:sz w:val="28"/>
                <w:szCs w:val="28"/>
                <w:lang w:val="en-GB"/>
              </w:rPr>
              <w:t>67,875,663</w:t>
            </w:r>
          </w:p>
        </w:tc>
      </w:tr>
    </w:tbl>
    <w:p w14:paraId="143EFFD7" w14:textId="77777777" w:rsidR="004924AB" w:rsidRDefault="004924AB" w:rsidP="00DD5FC5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de-DE"/>
        </w:rPr>
      </w:pPr>
    </w:p>
    <w:p w14:paraId="04B9C2F3" w14:textId="79F7B921" w:rsidR="00A3228D" w:rsidRDefault="00140BF2" w:rsidP="003417C5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ind w:left="993" w:hanging="543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7D0EC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มาตรฐานการรายงานทางการเงิน การตีความมาตรฐานและแนวปฏิบัติทางบัญชีที่ประกาศใช้ใหม่และ</w:t>
      </w:r>
      <w:r w:rsidR="00A3228D" w:rsidRPr="007D0ECA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มีการ</w:t>
      </w:r>
      <w:r w:rsidR="0056711A" w:rsidRPr="007D0ECA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          </w:t>
      </w:r>
      <w:r w:rsidR="007D0ECA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       </w:t>
      </w:r>
      <w:r w:rsidR="0056711A" w:rsidRPr="007D0ECA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เปลี่ยน</w:t>
      </w:r>
      <w:r w:rsidR="0056711A" w:rsidRPr="00134190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แปลงที่เริ่มในหรือวันที่ </w:t>
      </w:r>
      <w:r w:rsidR="0056711A" w:rsidRPr="0013419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1 </w:t>
      </w:r>
      <w:r w:rsidR="0056711A" w:rsidRPr="00134190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มกราคม </w:t>
      </w:r>
      <w:r w:rsidR="0056711A" w:rsidRPr="0013419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2564</w:t>
      </w:r>
    </w:p>
    <w:p w14:paraId="2F8619C8" w14:textId="77777777" w:rsidR="003417C5" w:rsidRPr="00134190" w:rsidRDefault="003417C5" w:rsidP="003417C5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993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2A82CDD5" w14:textId="77777777" w:rsidR="00466306" w:rsidRPr="00CE7CC3" w:rsidRDefault="00466306" w:rsidP="00466306">
      <w:pPr>
        <w:pStyle w:val="ListParagraph"/>
        <w:numPr>
          <w:ilvl w:val="1"/>
          <w:numId w:val="16"/>
        </w:numPr>
        <w:rPr>
          <w:rFonts w:ascii="Browallia New" w:eastAsia="Arial Unicode MS" w:hAnsi="Browallia New" w:cs="Browallia New"/>
          <w:vanish/>
          <w:color w:val="000000" w:themeColor="text1"/>
          <w:sz w:val="28"/>
          <w:szCs w:val="28"/>
          <w:u w:val="single"/>
          <w:cs/>
          <w:lang w:val="en-GB"/>
        </w:rPr>
      </w:pPr>
    </w:p>
    <w:p w14:paraId="0086AB5A" w14:textId="77777777" w:rsidR="00466306" w:rsidRPr="00CE7CC3" w:rsidRDefault="00466306" w:rsidP="00466306">
      <w:pPr>
        <w:pStyle w:val="ListParagraph"/>
        <w:numPr>
          <w:ilvl w:val="1"/>
          <w:numId w:val="16"/>
        </w:numPr>
        <w:rPr>
          <w:rFonts w:ascii="Browallia New" w:eastAsia="Arial Unicode MS" w:hAnsi="Browallia New" w:cs="Browallia New"/>
          <w:vanish/>
          <w:color w:val="000000" w:themeColor="text1"/>
          <w:sz w:val="28"/>
          <w:szCs w:val="28"/>
          <w:u w:val="single"/>
          <w:cs/>
          <w:lang w:val="en-GB"/>
        </w:rPr>
      </w:pPr>
    </w:p>
    <w:p w14:paraId="4372887C" w14:textId="77777777" w:rsidR="00466306" w:rsidRPr="00CE7CC3" w:rsidRDefault="00466306" w:rsidP="00466306">
      <w:pPr>
        <w:pStyle w:val="ListParagraph"/>
        <w:numPr>
          <w:ilvl w:val="1"/>
          <w:numId w:val="16"/>
        </w:numPr>
        <w:rPr>
          <w:rFonts w:ascii="Browallia New" w:eastAsia="Arial Unicode MS" w:hAnsi="Browallia New" w:cs="Browallia New"/>
          <w:vanish/>
          <w:color w:val="000000" w:themeColor="text1"/>
          <w:sz w:val="28"/>
          <w:szCs w:val="28"/>
          <w:u w:val="single"/>
          <w:cs/>
          <w:lang w:val="en-GB"/>
        </w:rPr>
      </w:pPr>
    </w:p>
    <w:p w14:paraId="188DD34F" w14:textId="77777777" w:rsidR="00466306" w:rsidRPr="00CE7CC3" w:rsidRDefault="00466306" w:rsidP="00466306">
      <w:pPr>
        <w:pStyle w:val="ListParagraph"/>
        <w:numPr>
          <w:ilvl w:val="1"/>
          <w:numId w:val="16"/>
        </w:numPr>
        <w:rPr>
          <w:rFonts w:ascii="Browallia New" w:eastAsia="Arial Unicode MS" w:hAnsi="Browallia New" w:cs="Browallia New"/>
          <w:vanish/>
          <w:color w:val="000000" w:themeColor="text1"/>
          <w:sz w:val="28"/>
          <w:szCs w:val="28"/>
          <w:u w:val="single"/>
          <w:cs/>
          <w:lang w:val="en-GB"/>
        </w:rPr>
      </w:pPr>
    </w:p>
    <w:p w14:paraId="7FE6452A" w14:textId="77777777" w:rsidR="00466306" w:rsidRPr="00CE7CC3" w:rsidRDefault="00466306" w:rsidP="00466306">
      <w:pPr>
        <w:pStyle w:val="ListParagraph"/>
        <w:numPr>
          <w:ilvl w:val="1"/>
          <w:numId w:val="16"/>
        </w:numPr>
        <w:rPr>
          <w:rFonts w:ascii="Browallia New" w:eastAsia="Arial Unicode MS" w:hAnsi="Browallia New" w:cs="Browallia New"/>
          <w:vanish/>
          <w:color w:val="000000" w:themeColor="text1"/>
          <w:sz w:val="28"/>
          <w:szCs w:val="28"/>
          <w:u w:val="single"/>
          <w:cs/>
          <w:lang w:val="en-GB"/>
        </w:rPr>
      </w:pPr>
    </w:p>
    <w:p w14:paraId="3EBC264D" w14:textId="508F206B" w:rsidR="00F92487" w:rsidRPr="003417C5" w:rsidRDefault="00E9348B" w:rsidP="003417C5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1710"/>
        </w:tabs>
        <w:ind w:left="1582" w:hanging="574"/>
        <w:rPr>
          <w:rFonts w:ascii="Browallia New" w:hAnsi="Browallia New" w:cs="Browallia New"/>
          <w:sz w:val="28"/>
          <w:szCs w:val="28"/>
          <w:lang w:val="de-DE"/>
        </w:rPr>
      </w:pPr>
      <w:r w:rsidRPr="00CE7CC3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cs/>
          <w:lang w:val="en-GB"/>
        </w:rPr>
        <w:t xml:space="preserve">มาตรฐานการบัญชีฉบับที่ </w:t>
      </w:r>
      <w:r w:rsidRPr="00CE7CC3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lang w:val="en-GB"/>
        </w:rPr>
        <w:t>1</w:t>
      </w:r>
      <w:r w:rsidRPr="00CE7CC3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cs/>
          <w:lang w:val="en-GB"/>
        </w:rPr>
        <w:t xml:space="preserve"> เรื่อง การนำเสนองบการเงิน และมาตรฐานการบัญชีฉบับที่ </w:t>
      </w:r>
      <w:r w:rsidRPr="00CE7CC3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lang w:val="en-GB"/>
        </w:rPr>
        <w:t>8</w:t>
      </w:r>
      <w:r w:rsidRPr="00CE7CC3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cs/>
          <w:lang w:val="en-GB"/>
        </w:rPr>
        <w:t xml:space="preserve"> เรื่อง นโยบาย</w:t>
      </w:r>
      <w:r w:rsidR="00F92487" w:rsidRPr="00CE7CC3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cs/>
          <w:lang w:val="en-GB"/>
        </w:rPr>
        <w:t>การบัญชี การเปลี่ยนแปลงประมาณการทางบัญชีและข้อผิดพลาด</w:t>
      </w:r>
    </w:p>
    <w:p w14:paraId="1DDB8526" w14:textId="77777777" w:rsidR="003417C5" w:rsidRPr="00CE7CC3" w:rsidRDefault="003417C5" w:rsidP="003417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</w:tabs>
        <w:ind w:left="1582"/>
        <w:jc w:val="thaiDistribute"/>
        <w:rPr>
          <w:rFonts w:ascii="Browallia New" w:hAnsi="Browallia New" w:cs="Browallia New"/>
          <w:sz w:val="28"/>
          <w:szCs w:val="28"/>
          <w:lang w:val="de-DE"/>
        </w:rPr>
      </w:pPr>
    </w:p>
    <w:p w14:paraId="0F8D8AF3" w14:textId="497BED83" w:rsidR="00F92487" w:rsidRPr="003417C5" w:rsidRDefault="00F92487" w:rsidP="003417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</w:tabs>
        <w:ind w:left="1582"/>
        <w:jc w:val="thaiDistribute"/>
        <w:rPr>
          <w:rFonts w:ascii="Browallia New" w:hAnsi="Browallia New" w:cs="Browallia New"/>
          <w:sz w:val="28"/>
          <w:szCs w:val="28"/>
          <w:cs/>
          <w:lang w:val="de-DE"/>
        </w:rPr>
      </w:pPr>
      <w:r w:rsidRPr="003417C5">
        <w:rPr>
          <w:rFonts w:ascii="Browallia New" w:hAnsi="Browallia New" w:cs="Browallia New" w:hint="cs"/>
          <w:sz w:val="28"/>
          <w:szCs w:val="28"/>
          <w:cs/>
          <w:lang w:val="de-DE"/>
        </w:rPr>
        <w:t xml:space="preserve">มีการปรับปรุงคำนิยามของ ”ความมีสาระสำคัญ” </w:t>
      </w:r>
      <w:r w:rsidR="000750EC">
        <w:rPr>
          <w:rFonts w:ascii="Browallia New" w:hAnsi="Browallia New" w:cs="Browallia New" w:hint="cs"/>
          <w:sz w:val="28"/>
          <w:szCs w:val="28"/>
          <w:cs/>
          <w:lang w:val="de-DE"/>
        </w:rPr>
        <w:t>เพื่อ</w:t>
      </w:r>
      <w:r w:rsidRPr="003417C5">
        <w:rPr>
          <w:rFonts w:ascii="Browallia New" w:hAnsi="Browallia New" w:cs="Browallia New" w:hint="cs"/>
          <w:sz w:val="28"/>
          <w:szCs w:val="28"/>
          <w:cs/>
          <w:lang w:val="de-DE"/>
        </w:rPr>
        <w:t>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</w:t>
      </w:r>
      <w:r w:rsidR="00BA23A5">
        <w:rPr>
          <w:rFonts w:ascii="Browallia New" w:hAnsi="Browallia New" w:cs="Browallia New" w:hint="cs"/>
          <w:sz w:val="28"/>
          <w:szCs w:val="28"/>
          <w:cs/>
          <w:lang w:val="de-DE"/>
        </w:rPr>
        <w:t>ใช้</w:t>
      </w:r>
      <w:r w:rsidRPr="003417C5">
        <w:rPr>
          <w:rFonts w:ascii="Browallia New" w:hAnsi="Browallia New" w:cs="Browallia New" w:hint="cs"/>
          <w:sz w:val="28"/>
          <w:szCs w:val="28"/>
          <w:cs/>
          <w:lang w:val="de-DE"/>
        </w:rPr>
        <w:t xml:space="preserve">ได้ชัดเจนขึ้นในมาตรฐานการบัญชีฉบับที่ </w:t>
      </w:r>
      <w:r w:rsidRPr="003417C5">
        <w:rPr>
          <w:rFonts w:ascii="Browallia New" w:hAnsi="Browallia New" w:cs="Browallia New" w:hint="cs"/>
          <w:sz w:val="28"/>
          <w:szCs w:val="28"/>
          <w:lang w:val="de-DE"/>
        </w:rPr>
        <w:t>1</w:t>
      </w:r>
      <w:r w:rsidRPr="003417C5">
        <w:rPr>
          <w:rFonts w:ascii="Browallia New" w:hAnsi="Browallia New" w:cs="Browallia New"/>
          <w:sz w:val="28"/>
          <w:szCs w:val="28"/>
          <w:lang w:val="de-DE"/>
        </w:rPr>
        <w:t xml:space="preserve"> </w:t>
      </w:r>
      <w:r w:rsidRPr="003417C5">
        <w:rPr>
          <w:rFonts w:ascii="Browallia New" w:hAnsi="Browallia New" w:cs="Browallia New"/>
          <w:sz w:val="28"/>
          <w:szCs w:val="28"/>
          <w:cs/>
          <w:lang w:val="de-DE"/>
        </w:rPr>
        <w:t xml:space="preserve">ทั้งนี้ การปรับปรุงดังกล่าวยังทำให้มีการปรับปรุง </w:t>
      </w:r>
      <w:r w:rsidRPr="003417C5">
        <w:rPr>
          <w:rFonts w:ascii="Browallia New" w:hAnsi="Browallia New" w:cs="Browallia New"/>
          <w:sz w:val="28"/>
          <w:szCs w:val="28"/>
          <w:lang w:val="de-DE"/>
        </w:rPr>
        <w:t xml:space="preserve">TFRS </w:t>
      </w:r>
      <w:r w:rsidRPr="003417C5">
        <w:rPr>
          <w:rFonts w:ascii="Browallia New" w:hAnsi="Browallia New" w:cs="Browallia New"/>
          <w:sz w:val="28"/>
          <w:szCs w:val="28"/>
          <w:cs/>
          <w:lang w:val="de-DE"/>
        </w:rPr>
        <w:t>ฉบับอื่น ได้แก่</w:t>
      </w:r>
      <w:r w:rsidR="003417C5">
        <w:rPr>
          <w:rFonts w:ascii="Browallia New" w:hAnsi="Browallia New" w:cs="Browallia New" w:hint="cs"/>
          <w:sz w:val="28"/>
          <w:szCs w:val="28"/>
          <w:cs/>
          <w:lang w:val="de-DE"/>
        </w:rPr>
        <w:t xml:space="preserve"> </w:t>
      </w:r>
      <w:bookmarkStart w:id="3" w:name="_Hlk37856551"/>
      <w:r w:rsidRPr="003417C5">
        <w:rPr>
          <w:rFonts w:ascii="Browallia New" w:hAnsi="Browallia New" w:cs="Browallia New"/>
          <w:sz w:val="28"/>
          <w:szCs w:val="28"/>
          <w:lang w:val="de-DE"/>
        </w:rPr>
        <w:t xml:space="preserve">TAS 8 TAS 10 TAS 34 </w:t>
      </w:r>
      <w:r w:rsidRPr="003417C5">
        <w:rPr>
          <w:rFonts w:ascii="Browallia New" w:hAnsi="Browallia New" w:cs="Browallia New"/>
          <w:sz w:val="28"/>
          <w:szCs w:val="28"/>
          <w:cs/>
          <w:lang w:val="de-DE"/>
        </w:rPr>
        <w:t>และ</w:t>
      </w:r>
      <w:r w:rsidRPr="003417C5">
        <w:rPr>
          <w:rFonts w:ascii="Browallia New" w:hAnsi="Browallia New" w:cs="Browallia New"/>
          <w:sz w:val="28"/>
          <w:szCs w:val="28"/>
          <w:lang w:val="de-DE"/>
        </w:rPr>
        <w:t xml:space="preserve"> TAS 37</w:t>
      </w:r>
      <w:bookmarkEnd w:id="3"/>
    </w:p>
    <w:p w14:paraId="42953265" w14:textId="16EF8674" w:rsidR="00F92487" w:rsidRPr="003417C5" w:rsidRDefault="00F92487" w:rsidP="003417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</w:tabs>
        <w:ind w:left="1582"/>
        <w:jc w:val="thaiDistribute"/>
        <w:rPr>
          <w:rFonts w:ascii="Browallia New" w:hAnsi="Browallia New" w:cs="Browallia New"/>
          <w:sz w:val="28"/>
          <w:szCs w:val="28"/>
          <w:lang w:val="de-DE"/>
        </w:rPr>
      </w:pPr>
    </w:p>
    <w:p w14:paraId="7E05D598" w14:textId="5270C6D0" w:rsidR="00A658EF" w:rsidRPr="003417C5" w:rsidRDefault="00A658EF" w:rsidP="003417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</w:tabs>
        <w:ind w:left="1582"/>
        <w:jc w:val="thaiDistribute"/>
        <w:rPr>
          <w:rFonts w:ascii="Browallia New" w:hAnsi="Browallia New" w:cs="Browallia New"/>
          <w:sz w:val="28"/>
          <w:szCs w:val="28"/>
          <w:lang w:val="de-DE"/>
        </w:rPr>
      </w:pPr>
    </w:p>
    <w:p w14:paraId="4B87F5BA" w14:textId="39EABB16" w:rsidR="009A5B33" w:rsidRPr="003417C5" w:rsidRDefault="009A5B33" w:rsidP="003417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</w:tabs>
        <w:ind w:left="1582"/>
        <w:jc w:val="thaiDistribute"/>
        <w:rPr>
          <w:rFonts w:ascii="Browallia New" w:hAnsi="Browallia New" w:cs="Browallia New"/>
          <w:sz w:val="28"/>
          <w:szCs w:val="28"/>
          <w:lang w:val="de-DE"/>
        </w:rPr>
      </w:pPr>
    </w:p>
    <w:p w14:paraId="71A3CDB3" w14:textId="0168560A" w:rsidR="003C2C6B" w:rsidRPr="003417C5" w:rsidRDefault="003C2C6B" w:rsidP="003417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</w:tabs>
        <w:ind w:left="1582"/>
        <w:jc w:val="thaiDistribute"/>
        <w:rPr>
          <w:rFonts w:ascii="Browallia New" w:hAnsi="Browallia New" w:cs="Browallia New"/>
          <w:sz w:val="28"/>
          <w:szCs w:val="28"/>
          <w:lang w:val="de-DE"/>
        </w:rPr>
      </w:pPr>
    </w:p>
    <w:p w14:paraId="1AB96F8A" w14:textId="77777777" w:rsidR="007B1F17" w:rsidRPr="00B126C6" w:rsidRDefault="007B1F17" w:rsidP="00B126C6">
      <w:pPr>
        <w:tabs>
          <w:tab w:val="clear" w:pos="1644"/>
          <w:tab w:val="clear" w:pos="1871"/>
          <w:tab w:val="left" w:pos="1350"/>
          <w:tab w:val="left" w:pos="1710"/>
        </w:tabs>
        <w:rPr>
          <w:rFonts w:ascii="Browallia New" w:hAnsi="Browallia New" w:cs="Browallia New"/>
          <w:sz w:val="28"/>
          <w:szCs w:val="28"/>
          <w:lang w:val="en-GB"/>
        </w:rPr>
      </w:pPr>
    </w:p>
    <w:p w14:paraId="711EFDC3" w14:textId="28C2387F" w:rsidR="00F92487" w:rsidRPr="00CE7CC3" w:rsidRDefault="00F92487" w:rsidP="003417C5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1582" w:hanging="574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lang w:val="en-GB"/>
        </w:rPr>
      </w:pPr>
      <w:r w:rsidRPr="00CE7CC3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cs/>
          <w:lang w:val="en-GB"/>
        </w:rPr>
        <w:t xml:space="preserve">มาตรฐานการรายงานทางการเงินฉบับที่ </w:t>
      </w:r>
      <w:r w:rsidRPr="00CE7CC3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lang w:val="en-GB"/>
        </w:rPr>
        <w:t>3</w:t>
      </w:r>
      <w:r w:rsidRPr="00CE7CC3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cs/>
          <w:lang w:val="en-GB"/>
        </w:rPr>
        <w:t xml:space="preserve"> เรื่อง การรวมธุรกิจ </w:t>
      </w:r>
    </w:p>
    <w:p w14:paraId="5FA491B4" w14:textId="77777777" w:rsidR="00972A36" w:rsidRPr="003417C5" w:rsidRDefault="00972A36" w:rsidP="003417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</w:tabs>
        <w:ind w:left="1582"/>
        <w:jc w:val="thaiDistribute"/>
        <w:rPr>
          <w:rFonts w:ascii="Browallia New" w:hAnsi="Browallia New" w:cs="Browallia New"/>
          <w:sz w:val="28"/>
          <w:szCs w:val="28"/>
          <w:lang w:val="de-DE"/>
        </w:rPr>
      </w:pPr>
    </w:p>
    <w:p w14:paraId="74A36C49" w14:textId="66CBE112" w:rsidR="00972A36" w:rsidRDefault="00A658EF" w:rsidP="003417C5">
      <w:pPr>
        <w:pStyle w:val="ListParagraph"/>
        <w:numPr>
          <w:ilvl w:val="0"/>
          <w:numId w:val="29"/>
        </w:numPr>
        <w:tabs>
          <w:tab w:val="clear" w:pos="454"/>
          <w:tab w:val="clear" w:pos="680"/>
          <w:tab w:val="clear" w:pos="1644"/>
          <w:tab w:val="clear" w:pos="1871"/>
        </w:tabs>
        <w:ind w:left="1862" w:hanging="266"/>
        <w:contextualSpacing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E7CC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เพิ่มทางเลือกให้กับกิจการในการทำ</w:t>
      </w:r>
      <w:r w:rsidRPr="00CE7CC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“</w:t>
      </w:r>
      <w:r w:rsidRPr="00CE7CC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การทดสอบการกระจุ</w:t>
      </w:r>
      <w:proofErr w:type="spellStart"/>
      <w:r w:rsidRPr="00CE7CC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ุก</w:t>
      </w:r>
      <w:proofErr w:type="spellEnd"/>
      <w:r w:rsidRPr="00CE7CC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ตัว</w:t>
      </w:r>
      <w:r w:rsidRPr="00CE7CC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(Concentration Test)” </w:t>
      </w:r>
      <w:r w:rsidRPr="00CE7CC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</w:t>
      </w:r>
      <w:proofErr w:type="spellStart"/>
      <w:r w:rsidRPr="00CE7CC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ื่่อ</w:t>
      </w:r>
      <w:proofErr w:type="spellEnd"/>
      <w:r w:rsidRPr="00CE7CC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ประเมินว่ารายการท</w:t>
      </w:r>
      <w:r w:rsidR="002B741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ี่</w:t>
      </w:r>
      <w:r w:rsidRPr="00CE7CC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ซ</w:t>
      </w:r>
      <w:r w:rsidR="002B741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ื้</w:t>
      </w:r>
      <w:r w:rsidRPr="00CE7CC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อมา</w:t>
      </w:r>
      <w:proofErr w:type="spellStart"/>
      <w:r w:rsidRPr="00CE7CC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นั้้น</w:t>
      </w:r>
      <w:proofErr w:type="spellEnd"/>
      <w:r w:rsidRPr="00CE7CC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เป็นสินทรัพย์หรือการรวมธุรกิจ</w:t>
      </w:r>
    </w:p>
    <w:p w14:paraId="3DFE2871" w14:textId="012F6FAD" w:rsidR="00F92487" w:rsidRPr="00CE7CC3" w:rsidRDefault="00A658EF" w:rsidP="003417C5">
      <w:pPr>
        <w:pStyle w:val="ListParagraph"/>
        <w:numPr>
          <w:ilvl w:val="0"/>
          <w:numId w:val="29"/>
        </w:numPr>
        <w:tabs>
          <w:tab w:val="clear" w:pos="454"/>
          <w:tab w:val="clear" w:pos="680"/>
          <w:tab w:val="clear" w:pos="1644"/>
          <w:tab w:val="clear" w:pos="1871"/>
        </w:tabs>
        <w:ind w:left="1862" w:hanging="266"/>
        <w:contextualSpacing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E7CC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มีการปรับปรุงคำนิยามของ “ธุรกิจ”</w:t>
      </w:r>
      <w:r w:rsidR="00972A36" w:rsidRPr="00CE7CC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E7CC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23705D75" w14:textId="77777777" w:rsidR="00F92487" w:rsidRPr="003417C5" w:rsidRDefault="00F92487" w:rsidP="003417C5">
      <w:pPr>
        <w:pStyle w:val="ListParagraph"/>
        <w:tabs>
          <w:tab w:val="clear" w:pos="454"/>
          <w:tab w:val="clear" w:pos="680"/>
          <w:tab w:val="clear" w:pos="1644"/>
          <w:tab w:val="clear" w:pos="1871"/>
        </w:tabs>
        <w:ind w:left="1862"/>
        <w:contextualSpacing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962548F" w14:textId="6C0E110E" w:rsidR="008651F9" w:rsidRPr="003417C5" w:rsidRDefault="008651F9" w:rsidP="003417C5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1582" w:hanging="574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lang w:val="en-GB"/>
        </w:rPr>
      </w:pPr>
      <w:r w:rsidRPr="003417C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cs/>
          <w:lang w:val="en-GB"/>
        </w:rPr>
        <w:t xml:space="preserve">มาตรฐานการรายงานทางการเงินฉบับที่ </w:t>
      </w:r>
      <w:r w:rsidRPr="003417C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lang w:val="en-GB"/>
        </w:rPr>
        <w:t>9</w:t>
      </w:r>
      <w:r w:rsidRPr="003417C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Pr="003417C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lang w:val="en-GB"/>
        </w:rPr>
        <w:t>7</w:t>
      </w:r>
      <w:r w:rsidRPr="003417C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cs/>
          <w:lang w:val="en-GB"/>
        </w:rPr>
        <w:t xml:space="preserve"> เรื่อง การเปิดเผยข้อมูลเครื่องมือทางการเงิน </w:t>
      </w:r>
    </w:p>
    <w:p w14:paraId="64BEBBB6" w14:textId="77777777" w:rsidR="008651F9" w:rsidRPr="00CE7CC3" w:rsidRDefault="008651F9" w:rsidP="003417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</w:tabs>
        <w:ind w:left="1582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E6A9BA7" w14:textId="111E26FB" w:rsidR="002E608F" w:rsidRPr="003417C5" w:rsidRDefault="008651F9" w:rsidP="003417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</w:tabs>
        <w:ind w:left="1582"/>
        <w:jc w:val="thaiDistribute"/>
        <w:rPr>
          <w:rFonts w:ascii="Browallia New" w:hAnsi="Browallia New" w:cs="Browallia New"/>
          <w:sz w:val="28"/>
          <w:szCs w:val="28"/>
          <w:lang w:val="de-DE"/>
        </w:rPr>
      </w:pPr>
      <w:r w:rsidRPr="003417C5">
        <w:rPr>
          <w:rFonts w:ascii="Browallia New" w:hAnsi="Browallia New" w:cs="Browallia New" w:hint="cs"/>
          <w:sz w:val="28"/>
          <w:szCs w:val="28"/>
          <w:cs/>
          <w:lang w:val="de-DE"/>
        </w:rPr>
        <w:t>มีการ</w:t>
      </w:r>
      <w:r w:rsidRPr="003417C5">
        <w:rPr>
          <w:rFonts w:ascii="Browallia New" w:hAnsi="Browallia New" w:cs="Browallia New"/>
          <w:sz w:val="28"/>
          <w:szCs w:val="28"/>
          <w:cs/>
          <w:lang w:val="de-DE"/>
        </w:rPr>
        <w:t>ปรับเปลี่ยนข้อกำหนดการบัญชีป้องกันความเสี่ยงโดยเฉพาะ เพื่อ</w:t>
      </w:r>
      <w:r w:rsidRPr="003417C5">
        <w:rPr>
          <w:rFonts w:ascii="Browallia New" w:hAnsi="Browallia New" w:cs="Browallia New" w:hint="cs"/>
          <w:sz w:val="28"/>
          <w:szCs w:val="28"/>
          <w:cs/>
          <w:lang w:val="de-DE"/>
        </w:rPr>
        <w:t>ลด</w:t>
      </w:r>
      <w:r w:rsidRPr="003417C5">
        <w:rPr>
          <w:rFonts w:ascii="Browallia New" w:hAnsi="Browallia New" w:cs="Browallia New"/>
          <w:sz w:val="28"/>
          <w:szCs w:val="28"/>
          <w:cs/>
          <w:lang w:val="de-DE"/>
        </w:rPr>
        <w:t xml:space="preserve">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3417C5">
        <w:rPr>
          <w:rFonts w:ascii="Browallia New" w:hAnsi="Browallia New" w:cs="Browallia New"/>
          <w:sz w:val="28"/>
          <w:szCs w:val="28"/>
          <w:lang w:val="de-DE"/>
        </w:rPr>
        <w:t xml:space="preserve">(Interbank offer rates - IBORs) </w:t>
      </w:r>
      <w:r w:rsidRPr="003417C5">
        <w:rPr>
          <w:rFonts w:ascii="Browallia New" w:hAnsi="Browallia New" w:cs="Browallia New"/>
          <w:sz w:val="28"/>
          <w:szCs w:val="28"/>
          <w:cs/>
          <w:lang w:val="de-DE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7CACCBBC" w14:textId="77777777" w:rsidR="008651F9" w:rsidRPr="00CE7CC3" w:rsidRDefault="008651F9" w:rsidP="003417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</w:tabs>
        <w:ind w:left="1582"/>
        <w:jc w:val="thaiDistribute"/>
        <w:rPr>
          <w:rFonts w:ascii="Browallia New" w:hAnsi="Browallia New" w:cs="Browallia New"/>
          <w:sz w:val="28"/>
          <w:szCs w:val="28"/>
          <w:lang w:val="de-DE"/>
        </w:rPr>
      </w:pPr>
    </w:p>
    <w:p w14:paraId="41BBE430" w14:textId="77777777" w:rsidR="00E9348B" w:rsidRPr="003417C5" w:rsidRDefault="00E9348B" w:rsidP="003417C5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1582" w:hanging="574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lang w:val="en-GB"/>
        </w:rPr>
      </w:pPr>
      <w:r w:rsidRPr="00CE7CC3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cs/>
          <w:lang w:val="en-GB"/>
        </w:rPr>
        <w:t>กรอบแนวคิดสำหรับการรายงานทางการเงิน</w:t>
      </w:r>
    </w:p>
    <w:p w14:paraId="602DE26C" w14:textId="77777777" w:rsidR="00E9348B" w:rsidRPr="003417C5" w:rsidRDefault="00E9348B" w:rsidP="003417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</w:tabs>
        <w:ind w:left="1582"/>
        <w:jc w:val="thaiDistribute"/>
        <w:rPr>
          <w:rFonts w:ascii="Browallia New" w:hAnsi="Browallia New" w:cs="Browallia New"/>
          <w:sz w:val="28"/>
          <w:szCs w:val="28"/>
          <w:lang w:val="de-DE"/>
        </w:rPr>
      </w:pPr>
    </w:p>
    <w:p w14:paraId="5B543308" w14:textId="5A09333E" w:rsidR="00E9348B" w:rsidRPr="003417C5" w:rsidRDefault="00E9348B" w:rsidP="003417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</w:tabs>
        <w:ind w:left="1582"/>
        <w:jc w:val="thaiDistribute"/>
        <w:rPr>
          <w:rFonts w:ascii="Browallia New" w:hAnsi="Browallia New" w:cs="Browallia New"/>
          <w:sz w:val="28"/>
          <w:szCs w:val="28"/>
          <w:lang w:val="de-DE"/>
        </w:rPr>
      </w:pPr>
      <w:r w:rsidRPr="003417C5">
        <w:rPr>
          <w:rFonts w:ascii="Browallia New" w:hAnsi="Browallia New" w:cs="Browallia New" w:hint="cs"/>
          <w:sz w:val="28"/>
          <w:szCs w:val="28"/>
          <w:cs/>
          <w:lang w:val="de-DE"/>
        </w:rPr>
        <w:t>กรอบแนวคิดได้ปรับปรุงคำนิยามของสินทรัพย์และหนี้สิน และเกณฑ์ในการรับรู้รายการสินทรัพย์และหนี้สินในงบการเงิน โดย</w:t>
      </w:r>
      <w:r w:rsidRPr="003417C5">
        <w:rPr>
          <w:rFonts w:ascii="Browallia New" w:hAnsi="Browallia New" w:cs="Browallia New"/>
          <w:sz w:val="28"/>
          <w:szCs w:val="28"/>
          <w:cs/>
          <w:lang w:val="de-DE" w:bidi="ar-SA"/>
        </w:rPr>
        <w:t>มีการเพิ่มเติมหลักการและแนวปฏิบัติในเรื่องต่อไปนี้</w:t>
      </w:r>
    </w:p>
    <w:p w14:paraId="2DFFC211" w14:textId="77777777" w:rsidR="00BD30B5" w:rsidRPr="003417C5" w:rsidRDefault="00BD30B5" w:rsidP="003417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</w:tabs>
        <w:ind w:left="1582"/>
        <w:jc w:val="thaiDistribute"/>
        <w:rPr>
          <w:rFonts w:ascii="Browallia New" w:hAnsi="Browallia New" w:cs="Browallia New"/>
          <w:sz w:val="28"/>
          <w:szCs w:val="28"/>
          <w:lang w:val="de-DE"/>
        </w:rPr>
      </w:pPr>
    </w:p>
    <w:p w14:paraId="4836A607" w14:textId="77777777" w:rsidR="00E9348B" w:rsidRPr="00CE7CC3" w:rsidRDefault="00E9348B" w:rsidP="003417C5">
      <w:pPr>
        <w:pStyle w:val="ListParagraph"/>
        <w:numPr>
          <w:ilvl w:val="0"/>
          <w:numId w:val="29"/>
        </w:numPr>
        <w:tabs>
          <w:tab w:val="clear" w:pos="454"/>
          <w:tab w:val="clear" w:pos="680"/>
          <w:tab w:val="clear" w:pos="1644"/>
          <w:tab w:val="clear" w:pos="1871"/>
        </w:tabs>
        <w:ind w:left="1862" w:hanging="266"/>
        <w:contextualSpacing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E7CC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การวัดมูลค่ารายการ ซึ่งรวมถึงปัจจัยที่ต้องพิจารณาในการเลือกเกณฑ์การวัดมูลค่า</w:t>
      </w:r>
    </w:p>
    <w:p w14:paraId="738C3880" w14:textId="77777777" w:rsidR="00E9348B" w:rsidRPr="00CE7CC3" w:rsidRDefault="00E9348B" w:rsidP="003417C5">
      <w:pPr>
        <w:pStyle w:val="ListParagraph"/>
        <w:numPr>
          <w:ilvl w:val="0"/>
          <w:numId w:val="29"/>
        </w:numPr>
        <w:tabs>
          <w:tab w:val="clear" w:pos="454"/>
          <w:tab w:val="clear" w:pos="680"/>
          <w:tab w:val="clear" w:pos="1644"/>
          <w:tab w:val="clear" w:pos="1871"/>
        </w:tabs>
        <w:ind w:left="1862" w:hanging="266"/>
        <w:contextualSpacing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E7CC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65607E29" w14:textId="77777777" w:rsidR="00E9348B" w:rsidRPr="00CE7CC3" w:rsidRDefault="00E9348B" w:rsidP="003417C5">
      <w:pPr>
        <w:pStyle w:val="ListParagraph"/>
        <w:numPr>
          <w:ilvl w:val="0"/>
          <w:numId w:val="29"/>
        </w:numPr>
        <w:tabs>
          <w:tab w:val="clear" w:pos="454"/>
          <w:tab w:val="clear" w:pos="680"/>
          <w:tab w:val="clear" w:pos="1644"/>
          <w:tab w:val="clear" w:pos="1871"/>
        </w:tabs>
        <w:ind w:left="1862" w:hanging="266"/>
        <w:contextualSpacing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E7CC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การตัดรายการสินทรัพย์และหนี้สินออกจากงบการเงิน</w:t>
      </w:r>
    </w:p>
    <w:p w14:paraId="41D4C7E1" w14:textId="77777777" w:rsidR="00E9348B" w:rsidRPr="003417C5" w:rsidRDefault="00E9348B" w:rsidP="003417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</w:tabs>
        <w:ind w:left="1582"/>
        <w:jc w:val="thaiDistribute"/>
        <w:rPr>
          <w:rFonts w:ascii="Browallia New" w:hAnsi="Browallia New" w:cs="Browallia New"/>
          <w:sz w:val="28"/>
          <w:szCs w:val="28"/>
          <w:lang w:val="de-DE"/>
        </w:rPr>
      </w:pPr>
    </w:p>
    <w:p w14:paraId="1B04EC8A" w14:textId="188693F5" w:rsidR="00E9348B" w:rsidRPr="003417C5" w:rsidRDefault="00E9348B" w:rsidP="003417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</w:tabs>
        <w:ind w:left="1582"/>
        <w:jc w:val="thaiDistribute"/>
        <w:rPr>
          <w:rFonts w:ascii="Browallia New" w:hAnsi="Browallia New" w:cs="Browallia New"/>
          <w:sz w:val="28"/>
          <w:szCs w:val="28"/>
          <w:lang w:val="de-DE"/>
        </w:rPr>
      </w:pPr>
      <w:r w:rsidRPr="003417C5">
        <w:rPr>
          <w:rFonts w:ascii="Browallia New" w:hAnsi="Browallia New" w:cs="Browallia New" w:hint="cs"/>
          <w:sz w:val="28"/>
          <w:szCs w:val="28"/>
          <w:cs/>
          <w:lang w:val="de-DE"/>
        </w:rPr>
        <w:t xml:space="preserve">นอกจากนี้ </w:t>
      </w:r>
      <w:r w:rsidRPr="003417C5">
        <w:rPr>
          <w:rFonts w:ascii="Browallia New" w:hAnsi="Browallia New" w:cs="Browallia New"/>
          <w:sz w:val="28"/>
          <w:szCs w:val="28"/>
          <w:cs/>
          <w:lang w:val="de-DE"/>
        </w:rPr>
        <w:t>กรอบแนวคิดนี้ยังอธิบายเกี่ยวกับความรับผิดชอบตามหน้าที่</w:t>
      </w:r>
      <w:r w:rsidRPr="003417C5">
        <w:rPr>
          <w:rFonts w:ascii="Browallia New" w:hAnsi="Browallia New" w:cs="Browallia New"/>
          <w:sz w:val="28"/>
          <w:szCs w:val="28"/>
          <w:lang w:val="de-DE"/>
        </w:rPr>
        <w:t xml:space="preserve"> </w:t>
      </w:r>
      <w:r w:rsidRPr="003417C5">
        <w:rPr>
          <w:rFonts w:ascii="Browallia New" w:hAnsi="Browallia New" w:cs="Browallia New"/>
          <w:sz w:val="28"/>
          <w:szCs w:val="28"/>
          <w:cs/>
          <w:lang w:val="de-DE"/>
        </w:rPr>
        <w:t>การใช้ความระมัดระวัง</w:t>
      </w:r>
      <w:r w:rsidRPr="003417C5">
        <w:rPr>
          <w:rFonts w:ascii="Browallia New" w:hAnsi="Browallia New" w:cs="Browallia New"/>
          <w:sz w:val="28"/>
          <w:szCs w:val="28"/>
          <w:lang w:val="de-DE"/>
        </w:rPr>
        <w:t xml:space="preserve"> </w:t>
      </w:r>
      <w:r w:rsidRPr="003417C5">
        <w:rPr>
          <w:rFonts w:ascii="Browallia New" w:hAnsi="Browallia New" w:cs="Browallia New"/>
          <w:sz w:val="28"/>
          <w:szCs w:val="28"/>
          <w:cs/>
          <w:lang w:val="de-DE"/>
        </w:rPr>
        <w:t>และความไม่แน่นอนของการวัดมูลค่าในการจัดทำข้อมูลทางการเงิน</w:t>
      </w:r>
      <w:r w:rsidRPr="003417C5">
        <w:rPr>
          <w:rFonts w:ascii="Browallia New" w:hAnsi="Browallia New" w:cs="Browallia New"/>
          <w:sz w:val="28"/>
          <w:szCs w:val="28"/>
          <w:lang w:val="de-DE"/>
        </w:rPr>
        <w:t xml:space="preserve"> </w:t>
      </w:r>
      <w:r w:rsidRPr="003417C5">
        <w:rPr>
          <w:rFonts w:ascii="Browallia New" w:hAnsi="Browallia New" w:cs="Browallia New"/>
          <w:sz w:val="28"/>
          <w:szCs w:val="28"/>
          <w:cs/>
          <w:lang w:val="de-DE"/>
        </w:rPr>
        <w:t>โดยการปรับปรุงกรอบแนวคิดทำให้มีการปรับปรุงการอ้างอิงกรอบแนวคิดใน</w:t>
      </w:r>
      <w:r w:rsidR="00095BB2">
        <w:rPr>
          <w:rFonts w:ascii="Browallia New" w:hAnsi="Browallia New" w:cs="Browallia New" w:hint="cs"/>
          <w:sz w:val="28"/>
          <w:szCs w:val="28"/>
          <w:cs/>
          <w:lang w:val="de-DE"/>
        </w:rPr>
        <w:t>มาตรฐานการรายงานทางการเงิน</w:t>
      </w:r>
      <w:r w:rsidRPr="003417C5">
        <w:rPr>
          <w:rFonts w:ascii="Browallia New" w:hAnsi="Browallia New" w:cs="Browallia New"/>
          <w:sz w:val="28"/>
          <w:szCs w:val="28"/>
          <w:cs/>
          <w:lang w:val="de-DE"/>
        </w:rPr>
        <w:t xml:space="preserve">หลายฉบับ ได้แก่ </w:t>
      </w:r>
      <w:r w:rsidRPr="003417C5">
        <w:rPr>
          <w:rFonts w:ascii="Browallia New" w:hAnsi="Browallia New" w:cs="Browallia New"/>
          <w:sz w:val="28"/>
          <w:szCs w:val="28"/>
          <w:lang w:val="de-DE"/>
        </w:rPr>
        <w:t>TAS 1</w:t>
      </w:r>
      <w:r w:rsidRPr="003417C5">
        <w:rPr>
          <w:rFonts w:ascii="Browallia New" w:hAnsi="Browallia New" w:cs="Browallia New"/>
          <w:sz w:val="28"/>
          <w:szCs w:val="28"/>
          <w:cs/>
          <w:lang w:val="de-DE"/>
        </w:rPr>
        <w:t xml:space="preserve"> </w:t>
      </w:r>
      <w:r w:rsidRPr="00095BB2">
        <w:rPr>
          <w:rFonts w:ascii="Browallia New" w:hAnsi="Browallia New" w:cs="Browallia New"/>
          <w:spacing w:val="-4"/>
          <w:sz w:val="28"/>
          <w:szCs w:val="28"/>
          <w:lang w:val="de-DE"/>
        </w:rPr>
        <w:t>TAS 8 TAS 34 TAS 37</w:t>
      </w:r>
      <w:r w:rsidR="00095BB2" w:rsidRPr="00095BB2">
        <w:rPr>
          <w:rFonts w:ascii="Browallia New" w:hAnsi="Browallia New" w:cs="Browallia New" w:hint="cs"/>
          <w:spacing w:val="-4"/>
          <w:sz w:val="28"/>
          <w:szCs w:val="28"/>
          <w:cs/>
          <w:lang w:val="de-DE"/>
        </w:rPr>
        <w:t xml:space="preserve"> </w:t>
      </w:r>
      <w:r w:rsidRPr="00095BB2">
        <w:rPr>
          <w:rFonts w:ascii="Browallia New" w:hAnsi="Browallia New" w:cs="Browallia New"/>
          <w:spacing w:val="-4"/>
          <w:sz w:val="28"/>
          <w:szCs w:val="28"/>
          <w:lang w:val="de-DE"/>
        </w:rPr>
        <w:t xml:space="preserve">TAS 38 TFRS 2 TFRS 3 TFRS 6 </w:t>
      </w:r>
      <w:r w:rsidR="006C270D" w:rsidRPr="00095BB2">
        <w:rPr>
          <w:rFonts w:ascii="Browallia New" w:hAnsi="Browallia New" w:cs="Browallia New"/>
          <w:spacing w:val="-4"/>
          <w:sz w:val="28"/>
          <w:szCs w:val="28"/>
          <w:lang w:val="de-DE"/>
        </w:rPr>
        <w:t xml:space="preserve">TFRS 12 TFRS 19 </w:t>
      </w:r>
      <w:r w:rsidRPr="00095BB2">
        <w:rPr>
          <w:rFonts w:ascii="Browallia New" w:hAnsi="Browallia New" w:cs="Browallia New"/>
          <w:spacing w:val="-4"/>
          <w:sz w:val="28"/>
          <w:szCs w:val="28"/>
          <w:lang w:val="de-DE"/>
        </w:rPr>
        <w:t>TFRIC 20 TFRIC 22</w:t>
      </w:r>
      <w:r w:rsidRPr="003417C5">
        <w:rPr>
          <w:rFonts w:ascii="Browallia New" w:hAnsi="Browallia New" w:cs="Browallia New"/>
          <w:sz w:val="28"/>
          <w:szCs w:val="28"/>
          <w:lang w:val="de-DE"/>
        </w:rPr>
        <w:t xml:space="preserve"> </w:t>
      </w:r>
      <w:r w:rsidRPr="003417C5">
        <w:rPr>
          <w:rFonts w:ascii="Browallia New" w:hAnsi="Browallia New" w:cs="Browallia New"/>
          <w:sz w:val="28"/>
          <w:szCs w:val="28"/>
          <w:cs/>
          <w:lang w:val="de-DE"/>
        </w:rPr>
        <w:t xml:space="preserve">และ </w:t>
      </w:r>
      <w:r w:rsidRPr="003417C5">
        <w:rPr>
          <w:rFonts w:ascii="Browallia New" w:hAnsi="Browallia New" w:cs="Browallia New"/>
          <w:sz w:val="28"/>
          <w:szCs w:val="28"/>
          <w:lang w:val="de-DE"/>
        </w:rPr>
        <w:t>TSIC 32</w:t>
      </w:r>
    </w:p>
    <w:p w14:paraId="26F32FE5" w14:textId="77777777" w:rsidR="00E9348B" w:rsidRPr="003417C5" w:rsidRDefault="00E9348B" w:rsidP="003417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</w:tabs>
        <w:ind w:left="1582"/>
        <w:jc w:val="thaiDistribute"/>
        <w:rPr>
          <w:rFonts w:ascii="Browallia New" w:hAnsi="Browallia New" w:cs="Browallia New"/>
          <w:sz w:val="28"/>
          <w:szCs w:val="28"/>
          <w:lang w:val="de-DE"/>
        </w:rPr>
      </w:pPr>
    </w:p>
    <w:p w14:paraId="2BCE2046" w14:textId="301B7DA6" w:rsidR="00DD5FC5" w:rsidRPr="003417C5" w:rsidRDefault="00DD5FC5" w:rsidP="003417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</w:tabs>
        <w:ind w:left="1582"/>
        <w:jc w:val="thaiDistribute"/>
        <w:rPr>
          <w:rFonts w:ascii="Browallia New" w:hAnsi="Browallia New" w:cs="Browallia New"/>
          <w:sz w:val="28"/>
          <w:szCs w:val="28"/>
          <w:lang w:val="de-DE"/>
        </w:rPr>
      </w:pPr>
    </w:p>
    <w:p w14:paraId="29B01057" w14:textId="77777777" w:rsidR="00C32D2F" w:rsidRPr="003417C5" w:rsidRDefault="00C32D2F" w:rsidP="003417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</w:tabs>
        <w:ind w:left="1582"/>
        <w:jc w:val="thaiDistribute"/>
        <w:rPr>
          <w:rFonts w:ascii="Browallia New" w:hAnsi="Browallia New" w:cs="Browallia New"/>
          <w:sz w:val="28"/>
          <w:szCs w:val="28"/>
          <w:lang w:val="de-DE"/>
        </w:rPr>
      </w:pPr>
    </w:p>
    <w:p w14:paraId="2F8DA001" w14:textId="47707053" w:rsidR="00001C6D" w:rsidRPr="00283271" w:rsidRDefault="00001C6D" w:rsidP="003417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</w:tabs>
        <w:ind w:left="1582"/>
        <w:jc w:val="thaiDistribute"/>
        <w:rPr>
          <w:rFonts w:ascii="Browallia New" w:hAnsi="Browallia New" w:cs="Browallia New"/>
          <w:sz w:val="28"/>
          <w:szCs w:val="28"/>
          <w:lang w:val="de-DE"/>
        </w:rPr>
      </w:pPr>
    </w:p>
    <w:p w14:paraId="2BCDCBA2" w14:textId="1BE5FC1F" w:rsidR="00584BDD" w:rsidRPr="003417C5" w:rsidRDefault="00584BDD" w:rsidP="003417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</w:tabs>
        <w:ind w:left="1582"/>
        <w:jc w:val="thaiDistribute"/>
        <w:rPr>
          <w:rFonts w:ascii="Browallia New" w:hAnsi="Browallia New" w:cs="Browallia New"/>
          <w:sz w:val="28"/>
          <w:szCs w:val="28"/>
          <w:lang w:val="de-DE"/>
        </w:rPr>
      </w:pPr>
    </w:p>
    <w:p w14:paraId="06E758EA" w14:textId="5FA6EADA" w:rsidR="00F35E87" w:rsidRPr="003417C5" w:rsidRDefault="00F35E87" w:rsidP="003417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</w:tabs>
        <w:ind w:left="1582"/>
        <w:jc w:val="thaiDistribute"/>
        <w:rPr>
          <w:rFonts w:ascii="Browallia New" w:hAnsi="Browallia New" w:cs="Browallia New"/>
          <w:sz w:val="28"/>
          <w:szCs w:val="28"/>
          <w:lang w:val="de-DE"/>
        </w:rPr>
      </w:pPr>
      <w:r w:rsidRPr="003417C5">
        <w:rPr>
          <w:rFonts w:ascii="Browallia New" w:hAnsi="Browallia New" w:cs="Browallia New"/>
          <w:sz w:val="28"/>
          <w:szCs w:val="28"/>
          <w:lang w:val="de-DE"/>
        </w:rPr>
        <w:t xml:space="preserve"> </w:t>
      </w:r>
    </w:p>
    <w:p w14:paraId="4028DD49" w14:textId="7ABE0C89" w:rsidR="00F35E87" w:rsidRPr="003417C5" w:rsidRDefault="00F35E87" w:rsidP="003417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</w:tabs>
        <w:ind w:left="1582"/>
        <w:jc w:val="thaiDistribute"/>
        <w:rPr>
          <w:rFonts w:ascii="Browallia New" w:hAnsi="Browallia New" w:cs="Browallia New"/>
          <w:sz w:val="28"/>
          <w:szCs w:val="28"/>
          <w:lang w:val="de-DE"/>
        </w:rPr>
      </w:pPr>
    </w:p>
    <w:p w14:paraId="64B4D055" w14:textId="31D14605" w:rsidR="00C33656" w:rsidRPr="00603AF5" w:rsidRDefault="009F6D69" w:rsidP="00973074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03AF5">
        <w:rPr>
          <w:rFonts w:ascii="Browallia New" w:hAnsi="Browallia New" w:cs="Browallia New"/>
          <w:b/>
          <w:bCs/>
          <w:sz w:val="28"/>
          <w:szCs w:val="28"/>
          <w:cs/>
        </w:rPr>
        <w:t>นโยบายการบัญชีที่สำคัญ</w:t>
      </w:r>
    </w:p>
    <w:p w14:paraId="64B4D056" w14:textId="77777777" w:rsidR="00910C3C" w:rsidRPr="00E72888" w:rsidRDefault="00910C3C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4B4D057" w14:textId="77777777" w:rsidR="00910C3C" w:rsidRPr="00E72888" w:rsidRDefault="00910C3C" w:rsidP="00AF0C9D">
      <w:pPr>
        <w:pStyle w:val="BodyText2"/>
        <w:numPr>
          <w:ilvl w:val="1"/>
          <w:numId w:val="21"/>
        </w:numPr>
        <w:ind w:left="896" w:right="47" w:hanging="446"/>
        <w:jc w:val="thaiDistribute"/>
        <w:rPr>
          <w:rFonts w:ascii="Browallia New" w:hAnsi="Browallia New" w:cs="Browallia New"/>
          <w:sz w:val="28"/>
          <w:szCs w:val="28"/>
        </w:rPr>
      </w:pPr>
      <w:r w:rsidRPr="00E72888">
        <w:rPr>
          <w:rFonts w:ascii="Browallia New" w:hAnsi="Browallia New" w:cs="Browallia New"/>
          <w:sz w:val="28"/>
          <w:szCs w:val="28"/>
          <w:cs/>
        </w:rPr>
        <w:t>การรับรู้รายได้</w:t>
      </w:r>
    </w:p>
    <w:p w14:paraId="64B4D058" w14:textId="68E7C0E1" w:rsidR="00910C3C" w:rsidRPr="00E72888" w:rsidRDefault="00910C3C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1C725023" w14:textId="77777777" w:rsidR="00725A5D" w:rsidRPr="00E72888" w:rsidRDefault="00725A5D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E72888">
        <w:rPr>
          <w:rFonts w:ascii="Browallia New" w:hAnsi="Browallia New" w:cs="Browallia New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และบริษัทย่อยคาดว่าจะมีสิทธิได้รับที่ไม่รวมจำนวนเงินที่เก็บแทนบุคคลที่สาม ภาษีมูลค่าเพิ่ม และสุทธิจากส่วนลดการค้า และส่วนลดตามปริมาณ โดยมีการใช้วิจารณญาณในการพิจารณาจังหวะเวลาในการส่งมอบการควบคุม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ตามแต่ละลักษณะของรายได้ ดังต่อไปนี้</w:t>
      </w:r>
    </w:p>
    <w:p w14:paraId="1DDF5BFF" w14:textId="3B11AFAE" w:rsidR="00725A5D" w:rsidRPr="00E72888" w:rsidRDefault="00725A5D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08D8166" w14:textId="226CBF28" w:rsidR="00A308DC" w:rsidRPr="00AF0C9D" w:rsidRDefault="00E84647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AF0C9D">
        <w:rPr>
          <w:rFonts w:ascii="Browallia New" w:hAnsi="Browallia New" w:cs="Browallia New" w:hint="cs"/>
          <w:sz w:val="28"/>
          <w:szCs w:val="28"/>
          <w:u w:val="single"/>
          <w:cs/>
        </w:rPr>
        <w:t>รายได้จาก</w:t>
      </w:r>
      <w:r w:rsidR="00A308DC" w:rsidRPr="00AF0C9D">
        <w:rPr>
          <w:rFonts w:ascii="Browallia New" w:hAnsi="Browallia New" w:cs="Browallia New"/>
          <w:sz w:val="28"/>
          <w:szCs w:val="28"/>
          <w:u w:val="single"/>
          <w:cs/>
        </w:rPr>
        <w:t>การ</w:t>
      </w:r>
      <w:r w:rsidR="001D3790" w:rsidRPr="00AF0C9D">
        <w:rPr>
          <w:rFonts w:ascii="Browallia New" w:hAnsi="Browallia New" w:cs="Browallia New" w:hint="cs"/>
          <w:sz w:val="28"/>
          <w:szCs w:val="28"/>
          <w:u w:val="single"/>
          <w:cs/>
        </w:rPr>
        <w:t>จำหน่าย</w:t>
      </w:r>
      <w:r w:rsidR="00A308DC" w:rsidRPr="00AF0C9D">
        <w:rPr>
          <w:rFonts w:ascii="Browallia New" w:hAnsi="Browallia New" w:cs="Browallia New" w:hint="cs"/>
          <w:sz w:val="28"/>
          <w:szCs w:val="28"/>
          <w:u w:val="single"/>
          <w:cs/>
        </w:rPr>
        <w:t>เครื่องมือแพทย์</w:t>
      </w:r>
    </w:p>
    <w:p w14:paraId="4B0D5CE1" w14:textId="3941CA11" w:rsidR="00725A5D" w:rsidRDefault="00DB7E8A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DB7E8A">
        <w:rPr>
          <w:rFonts w:ascii="Browallia New" w:hAnsi="Browallia New" w:cs="Browallia New"/>
          <w:sz w:val="28"/>
          <w:szCs w:val="28"/>
          <w:cs/>
        </w:rPr>
        <w:t>รายได้จากการขายเครื่องมือแพทย์ 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ในกรณีที่สัญญาที่ให้สิทธิลูกค้าในการคืนสินค้า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</w:t>
      </w:r>
    </w:p>
    <w:p w14:paraId="690CC500" w14:textId="77777777" w:rsidR="00DB7E8A" w:rsidRPr="00E72888" w:rsidRDefault="00DB7E8A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19CF3125" w14:textId="58BE134A" w:rsidR="004E7971" w:rsidRPr="00AF0C9D" w:rsidRDefault="004E7971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AF0C9D">
        <w:rPr>
          <w:rFonts w:ascii="Browallia New" w:hAnsi="Browallia New" w:cs="Browallia New"/>
          <w:sz w:val="28"/>
          <w:szCs w:val="28"/>
          <w:u w:val="single"/>
          <w:cs/>
        </w:rPr>
        <w:t>รายได้จากการให้บริการ</w:t>
      </w:r>
      <w:r w:rsidR="001D3790" w:rsidRPr="00AF0C9D">
        <w:rPr>
          <w:rFonts w:ascii="Browallia New" w:hAnsi="Browallia New" w:cs="Browallia New" w:hint="cs"/>
          <w:sz w:val="28"/>
          <w:szCs w:val="28"/>
          <w:u w:val="single"/>
          <w:cs/>
        </w:rPr>
        <w:t>เครื่องมือ</w:t>
      </w:r>
      <w:r w:rsidRPr="00AF0C9D">
        <w:rPr>
          <w:rFonts w:ascii="Browallia New" w:hAnsi="Browallia New" w:cs="Browallia New"/>
          <w:sz w:val="28"/>
          <w:szCs w:val="28"/>
          <w:u w:val="single"/>
          <w:cs/>
        </w:rPr>
        <w:t>แพทย์</w:t>
      </w:r>
    </w:p>
    <w:p w14:paraId="179EF5E4" w14:textId="02D3DE5B" w:rsidR="00E35ECD" w:rsidRPr="00AD4C5A" w:rsidRDefault="00E35ECD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AD4C5A">
        <w:rPr>
          <w:rFonts w:ascii="Browallia New" w:hAnsi="Browallia New" w:cs="Browallia New"/>
          <w:sz w:val="28"/>
          <w:szCs w:val="28"/>
          <w:cs/>
        </w:rPr>
        <w:t>รายได้จากการให้บริการเครื่องมือแพทย์ รับรู้ตลอดช่วงเวลาหนึ่งเมื่อได้ให้บริการ</w:t>
      </w:r>
      <w:r w:rsidRPr="00AD4C5A">
        <w:rPr>
          <w:rFonts w:ascii="Browallia New" w:hAnsi="Browallia New" w:cs="Browallia New" w:hint="cs"/>
          <w:sz w:val="28"/>
          <w:szCs w:val="28"/>
          <w:cs/>
        </w:rPr>
        <w:t>แล้ว</w:t>
      </w:r>
    </w:p>
    <w:p w14:paraId="15EE9093" w14:textId="77777777" w:rsidR="003419F0" w:rsidRPr="00AF0C9D" w:rsidRDefault="003419F0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18DBB909" w14:textId="7928310C" w:rsidR="003419F0" w:rsidRPr="00AF0C9D" w:rsidRDefault="003419F0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AF0C9D">
        <w:rPr>
          <w:rFonts w:ascii="Browallia New" w:hAnsi="Browallia New" w:cs="Browallia New"/>
          <w:sz w:val="28"/>
          <w:szCs w:val="28"/>
          <w:u w:val="single"/>
          <w:cs/>
        </w:rPr>
        <w:t>รายได้จากการให้บริการบ</w:t>
      </w:r>
      <w:r w:rsidRPr="00AF0C9D">
        <w:rPr>
          <w:rFonts w:ascii="Browallia New" w:hAnsi="Browallia New" w:cs="Browallia New" w:hint="cs"/>
          <w:sz w:val="28"/>
          <w:szCs w:val="28"/>
          <w:u w:val="single"/>
          <w:cs/>
        </w:rPr>
        <w:t>ำรุ</w:t>
      </w:r>
      <w:r w:rsidRPr="00AF0C9D">
        <w:rPr>
          <w:rFonts w:ascii="Browallia New" w:hAnsi="Browallia New" w:cs="Browallia New"/>
          <w:sz w:val="28"/>
          <w:szCs w:val="28"/>
          <w:u w:val="single"/>
          <w:cs/>
        </w:rPr>
        <w:t>งรักษาเครื่องมือแพทย์</w:t>
      </w:r>
      <w:r w:rsidRPr="00AF0C9D">
        <w:rPr>
          <w:rFonts w:ascii="Browallia New" w:hAnsi="Browallia New" w:cs="Browallia New" w:hint="cs"/>
          <w:sz w:val="28"/>
          <w:szCs w:val="28"/>
          <w:u w:val="single"/>
          <w:cs/>
        </w:rPr>
        <w:t>เ</w:t>
      </w:r>
      <w:r w:rsidRPr="00AF0C9D">
        <w:rPr>
          <w:rFonts w:ascii="Browallia New" w:hAnsi="Browallia New" w:cs="Browallia New"/>
          <w:sz w:val="28"/>
          <w:szCs w:val="28"/>
          <w:u w:val="single"/>
          <w:cs/>
        </w:rPr>
        <w:t>พิ่มเติม</w:t>
      </w:r>
    </w:p>
    <w:p w14:paraId="4056553A" w14:textId="1960FADE" w:rsidR="003419F0" w:rsidRDefault="003419F0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AD4C5A">
        <w:rPr>
          <w:rFonts w:ascii="Browallia New" w:hAnsi="Browallia New" w:cs="Browallia New"/>
          <w:sz w:val="28"/>
          <w:szCs w:val="28"/>
          <w:cs/>
        </w:rPr>
        <w:t>รายได้จากการให้บริการ</w:t>
      </w:r>
      <w:r w:rsidRPr="00AD4C5A">
        <w:rPr>
          <w:rFonts w:ascii="Browallia New" w:hAnsi="Browallia New" w:cs="Browallia New" w:hint="cs"/>
          <w:sz w:val="28"/>
          <w:szCs w:val="28"/>
          <w:cs/>
        </w:rPr>
        <w:t>บำรุงรักษาเครื่องมือแพทย์เพิ่มเติมนอกเหนือจากระยะเวลารับประกันสินค้าตามปกติธุรกิจ</w:t>
      </w:r>
      <w:r w:rsidR="001D379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AD4C5A">
        <w:rPr>
          <w:rFonts w:ascii="Browallia New" w:hAnsi="Browallia New" w:cs="Browallia New" w:hint="cs"/>
          <w:sz w:val="28"/>
          <w:szCs w:val="28"/>
          <w:cs/>
        </w:rPr>
        <w:t>รับรู้ตลอดช่วงเวลาหนึ่ง การปันส่วนราคาสำหรับการให้บริการรับรู้เป็นหนี้สิน</w:t>
      </w:r>
      <w:r w:rsidR="00977418">
        <w:rPr>
          <w:rFonts w:ascii="Browallia New" w:hAnsi="Browallia New" w:cs="Browallia New" w:hint="cs"/>
          <w:sz w:val="28"/>
          <w:szCs w:val="28"/>
          <w:cs/>
        </w:rPr>
        <w:t>ภายใต</w:t>
      </w:r>
      <w:r w:rsidR="001B0593">
        <w:rPr>
          <w:rFonts w:ascii="Browallia New" w:hAnsi="Browallia New" w:cs="Browallia New" w:hint="cs"/>
          <w:sz w:val="28"/>
          <w:szCs w:val="28"/>
          <w:cs/>
        </w:rPr>
        <w:t xml:space="preserve">้ “รายได้รอการรับรู้ที่มีภาระที่ต้องปฏิบัติ” </w:t>
      </w:r>
      <w:r w:rsidRPr="00AD4C5A">
        <w:rPr>
          <w:rFonts w:ascii="Browallia New" w:hAnsi="Browallia New" w:cs="Browallia New" w:hint="cs"/>
          <w:sz w:val="28"/>
          <w:szCs w:val="28"/>
          <w:cs/>
        </w:rPr>
        <w:t>ตามสัญญา</w:t>
      </w:r>
      <w:r w:rsidR="00705737">
        <w:rPr>
          <w:rFonts w:ascii="Browallia New" w:hAnsi="Browallia New" w:cs="Browallia New" w:hint="cs"/>
          <w:sz w:val="28"/>
          <w:szCs w:val="28"/>
          <w:cs/>
        </w:rPr>
        <w:t>เช่า</w:t>
      </w:r>
      <w:r w:rsidR="001D3790">
        <w:rPr>
          <w:rFonts w:ascii="Browallia New" w:hAnsi="Browallia New" w:cs="Browallia New" w:hint="cs"/>
          <w:sz w:val="28"/>
          <w:szCs w:val="28"/>
          <w:cs/>
        </w:rPr>
        <w:t xml:space="preserve"> ณ วัน</w:t>
      </w:r>
      <w:r w:rsidRPr="00AD4C5A">
        <w:rPr>
          <w:rFonts w:ascii="Browallia New" w:hAnsi="Browallia New" w:cs="Browallia New" w:hint="cs"/>
          <w:sz w:val="28"/>
          <w:szCs w:val="28"/>
          <w:cs/>
        </w:rPr>
        <w:t>ที่</w:t>
      </w:r>
      <w:r w:rsidR="001D3790">
        <w:rPr>
          <w:rFonts w:ascii="Browallia New" w:hAnsi="Browallia New" w:cs="Browallia New" w:hint="cs"/>
          <w:sz w:val="28"/>
          <w:szCs w:val="28"/>
          <w:cs/>
        </w:rPr>
        <w:t>เกิด</w:t>
      </w:r>
      <w:r w:rsidRPr="00AD4C5A">
        <w:rPr>
          <w:rFonts w:ascii="Browallia New" w:hAnsi="Browallia New" w:cs="Browallia New" w:hint="cs"/>
          <w:sz w:val="28"/>
          <w:szCs w:val="28"/>
          <w:cs/>
        </w:rPr>
        <w:t>รายการเริ่มแรกและจะรับรู้เป็นรายได้ตามวิธีเส้นตรงตลอดระยะเวลาการให้บริการ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14:paraId="37130DAC" w14:textId="77777777" w:rsidR="00740B5A" w:rsidRPr="00AF0C9D" w:rsidRDefault="00740B5A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5B43DB48" w14:textId="74EE5BC6" w:rsidR="00FC4E6A" w:rsidRPr="004E7971" w:rsidRDefault="004E7971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1C2D6A">
        <w:rPr>
          <w:rFonts w:ascii="Browallia New" w:hAnsi="Browallia New" w:cs="Browallia New"/>
          <w:sz w:val="28"/>
          <w:szCs w:val="28"/>
          <w:cs/>
        </w:rPr>
        <w:t>สำหรับสัญญาที่มีการรวมการขายสินค้าและบริการเข้าด้วยกัน บริษัทบันทึกรายได้จากการขายสินค้าและบริการแยกจากกัน หากสินค้าและบริการดังกล่าวแตกต่างกัน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ให้กับสินค้าและบริการตามสัดส่วนของราคาขายที่เป็นเอกเทศของสินค้าและบริการนั้นๆ ซึ่งได้ระบุไว้ในรายงานการกำหนดราคาสินค้า หรือบริการที่บริษัทขายสินค้าและบริการเป็นเอกเทศแยกต่างหาก</w:t>
      </w:r>
    </w:p>
    <w:p w14:paraId="563E52C5" w14:textId="77777777" w:rsidR="004E7971" w:rsidRPr="004E7971" w:rsidRDefault="004E7971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544AAAFB" w14:textId="77777777" w:rsidR="00A3727D" w:rsidRPr="002E1586" w:rsidRDefault="00A3727D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2E1586">
        <w:rPr>
          <w:rFonts w:ascii="Browallia New" w:hAnsi="Browallia New" w:cs="Browallia New"/>
          <w:sz w:val="28"/>
          <w:szCs w:val="28"/>
          <w:cs/>
        </w:rPr>
        <w:t>ดอกเบี้ยรับรู้ตามเกณฑ์คงค้างตามสัดส่วนของเวลาโดยคำนึงถึงอัตราดอกเบี้ยที่แท้จริงของสินทรัพย์</w:t>
      </w:r>
    </w:p>
    <w:p w14:paraId="4F8E52A6" w14:textId="77777777" w:rsidR="00A3727D" w:rsidRPr="002E1586" w:rsidRDefault="00A3727D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64B4D063" w14:textId="3D65B0B4" w:rsidR="00FB133C" w:rsidRPr="002E1586" w:rsidRDefault="00A3727D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2E1586">
        <w:rPr>
          <w:rFonts w:ascii="Browallia New" w:hAnsi="Browallia New" w:cs="Browallia New"/>
          <w:sz w:val="28"/>
          <w:szCs w:val="28"/>
          <w:cs/>
        </w:rPr>
        <w:t>รายได้อื่นรับรู้ตามเกณฑ์คงค้าง</w:t>
      </w:r>
    </w:p>
    <w:p w14:paraId="0138ABB5" w14:textId="77777777" w:rsidR="00AE56CF" w:rsidRPr="002E1586" w:rsidRDefault="00AE56CF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4B4D064" w14:textId="77777777" w:rsidR="009F6D69" w:rsidRPr="002E1586" w:rsidRDefault="009F6D69" w:rsidP="00AF0C9D">
      <w:pPr>
        <w:pStyle w:val="BodyText2"/>
        <w:numPr>
          <w:ilvl w:val="1"/>
          <w:numId w:val="21"/>
        </w:numPr>
        <w:ind w:left="896" w:right="47" w:hanging="446"/>
        <w:jc w:val="thaiDistribute"/>
        <w:rPr>
          <w:rFonts w:ascii="Browallia New" w:hAnsi="Browallia New" w:cs="Browallia New"/>
          <w:sz w:val="28"/>
          <w:szCs w:val="28"/>
        </w:rPr>
      </w:pPr>
      <w:r w:rsidRPr="002E1586">
        <w:rPr>
          <w:rFonts w:ascii="Browallia New" w:hAnsi="Browallia New" w:cs="Browallia New"/>
          <w:sz w:val="28"/>
          <w:szCs w:val="28"/>
          <w:cs/>
        </w:rPr>
        <w:t>เงินสดและรายการเทียบเท่าเงินสด</w:t>
      </w:r>
    </w:p>
    <w:p w14:paraId="64B4D065" w14:textId="77777777" w:rsidR="006337CF" w:rsidRPr="002E1586" w:rsidRDefault="006337CF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74C69DF6" w14:textId="66A7EC64" w:rsidR="003D72A2" w:rsidRPr="002E1586" w:rsidRDefault="00910C3C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2E1586">
        <w:rPr>
          <w:rFonts w:ascii="Browallia New" w:hAnsi="Browallia New" w:cs="Browallia New"/>
          <w:sz w:val="28"/>
          <w:szCs w:val="28"/>
          <w:cs/>
        </w:rPr>
        <w:t>เงินสดและรายการเทียบเท่าเงินสด หมายถึง เงินสดในมือและเงินฝากธนาคารทุกประเภทที่มีสภาพคล่องสูง</w:t>
      </w:r>
      <w:r w:rsidRPr="002E1586">
        <w:rPr>
          <w:rFonts w:ascii="Browallia New" w:hAnsi="Browallia New" w:cs="Browallia New"/>
          <w:sz w:val="28"/>
          <w:szCs w:val="28"/>
        </w:rPr>
        <w:t xml:space="preserve"> </w:t>
      </w:r>
      <w:r w:rsidRPr="002E1586">
        <w:rPr>
          <w:rFonts w:ascii="Browallia New" w:hAnsi="Browallia New" w:cs="Browallia New"/>
          <w:sz w:val="28"/>
          <w:szCs w:val="28"/>
          <w:cs/>
        </w:rPr>
        <w:t>(ซึ่งไม่มีข้อจำกัดในการใช้) และพร้อมที่จะเปลี่ยนเป็นเงินสดที่แน่นอนเมื่อครบกำหนด ซึ่งมีความเสี่ยงในการเปลี่ยนแปลงมูลค่าน้อย</w:t>
      </w:r>
    </w:p>
    <w:p w14:paraId="64B4D069" w14:textId="0DB5FB0A" w:rsidR="006337CF" w:rsidRDefault="00DE2FC3" w:rsidP="00E11A07">
      <w:pPr>
        <w:pStyle w:val="BodyText2"/>
        <w:numPr>
          <w:ilvl w:val="1"/>
          <w:numId w:val="21"/>
        </w:numPr>
        <w:tabs>
          <w:tab w:val="left" w:pos="1350"/>
        </w:tabs>
        <w:ind w:left="909" w:right="47" w:hanging="459"/>
        <w:jc w:val="thaiDistribute"/>
        <w:rPr>
          <w:rFonts w:ascii="Browallia New" w:hAnsi="Browallia New" w:cs="Browallia New"/>
          <w:sz w:val="28"/>
          <w:szCs w:val="28"/>
        </w:rPr>
      </w:pPr>
      <w:r w:rsidRPr="002E1586">
        <w:rPr>
          <w:rFonts w:ascii="Browallia New" w:hAnsi="Browallia New" w:cs="Browallia New"/>
          <w:sz w:val="28"/>
          <w:szCs w:val="28"/>
          <w:cs/>
        </w:rPr>
        <w:t>ลูกหนี้การค้า</w:t>
      </w:r>
      <w:r w:rsidR="00F35923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144250" w:rsidRPr="002E1586">
        <w:rPr>
          <w:rFonts w:ascii="Browallia New" w:hAnsi="Browallia New" w:cs="Browallia New" w:hint="cs"/>
          <w:sz w:val="28"/>
          <w:szCs w:val="28"/>
          <w:cs/>
        </w:rPr>
        <w:t>ลูกหนี้อื่น</w:t>
      </w:r>
    </w:p>
    <w:p w14:paraId="65704596" w14:textId="77777777" w:rsidR="00145FA3" w:rsidRPr="0089511C" w:rsidRDefault="00145FA3" w:rsidP="00895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</w:p>
    <w:p w14:paraId="62516801" w14:textId="7616D262" w:rsidR="00E85085" w:rsidRPr="0089511C" w:rsidRDefault="00E85085" w:rsidP="00895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  <w:r w:rsidRPr="0089511C">
        <w:rPr>
          <w:rFonts w:ascii="Browallia New" w:hAnsi="Browallia New" w:cs="Browallia New"/>
          <w:sz w:val="28"/>
          <w:szCs w:val="28"/>
          <w:cs/>
        </w:rPr>
        <w:t>ลูกหนี้รับรู้เมื่อ</w:t>
      </w:r>
      <w:r w:rsidR="00962449" w:rsidRPr="0089511C">
        <w:rPr>
          <w:rFonts w:ascii="Browallia New" w:hAnsi="Browallia New" w:cs="Browallia New"/>
          <w:sz w:val="28"/>
          <w:szCs w:val="28"/>
          <w:cs/>
        </w:rPr>
        <w:t>บริษัทและบริษัทย่อย</w:t>
      </w:r>
      <w:r w:rsidRPr="0089511C">
        <w:rPr>
          <w:rFonts w:ascii="Browallia New" w:hAnsi="Browallia New" w:cs="Browallia New"/>
          <w:sz w:val="28"/>
          <w:szCs w:val="28"/>
          <w:cs/>
        </w:rPr>
        <w:t>มีสิทธิที่ได้รับจำนวนเงินของสิ่งตอบแทนตามสัญญาโดยไม่</w:t>
      </w:r>
      <w:r w:rsidR="00EE6E51">
        <w:rPr>
          <w:rFonts w:ascii="Browallia New" w:hAnsi="Browallia New" w:cs="Browallia New" w:hint="cs"/>
          <w:sz w:val="28"/>
          <w:szCs w:val="28"/>
          <w:cs/>
        </w:rPr>
        <w:t>มี</w:t>
      </w:r>
      <w:r w:rsidRPr="0089511C">
        <w:rPr>
          <w:rFonts w:ascii="Browallia New" w:hAnsi="Browallia New" w:cs="Browallia New"/>
          <w:sz w:val="28"/>
          <w:szCs w:val="28"/>
          <w:cs/>
        </w:rPr>
        <w:t xml:space="preserve">เงื่อนไข </w:t>
      </w:r>
    </w:p>
    <w:p w14:paraId="680FCD85" w14:textId="77777777" w:rsidR="00E85085" w:rsidRPr="0089511C" w:rsidRDefault="00E85085" w:rsidP="00895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</w:p>
    <w:p w14:paraId="414C5B61" w14:textId="77777777" w:rsidR="00E85085" w:rsidRPr="0089511C" w:rsidRDefault="00E85085" w:rsidP="00895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  <w:r w:rsidRPr="0089511C">
        <w:rPr>
          <w:rFonts w:ascii="Browallia New" w:hAnsi="Browallia New" w:cs="Browallia New"/>
          <w:sz w:val="28"/>
          <w:szCs w:val="28"/>
          <w:cs/>
        </w:rPr>
        <w:t xml:space="preserve">ลูกหนี้การค้าและลูกหนี้อื่น วัดมูลค่าด้วยราคาของรายการหักค่าเผื่อผลขาดทุนจากการด้อยค่า </w:t>
      </w:r>
    </w:p>
    <w:p w14:paraId="295A7FF1" w14:textId="77777777" w:rsidR="00E85085" w:rsidRPr="0089511C" w:rsidRDefault="00E85085" w:rsidP="00895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</w:p>
    <w:p w14:paraId="0FEB0304" w14:textId="50229315" w:rsidR="00E85085" w:rsidRPr="0089511C" w:rsidRDefault="00E85085" w:rsidP="00895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  <w:r w:rsidRPr="0089511C">
        <w:rPr>
          <w:rFonts w:ascii="Browallia New" w:hAnsi="Browallia New" w:cs="Browallia New"/>
          <w:sz w:val="28"/>
          <w:szCs w:val="28"/>
          <w:cs/>
        </w:rPr>
        <w:t>บริษัทใช้วิธีการอย่างง่าย (</w:t>
      </w:r>
      <w:r w:rsidRPr="0089511C">
        <w:rPr>
          <w:rFonts w:ascii="Browallia New" w:hAnsi="Browallia New" w:cs="Browallia New"/>
          <w:sz w:val="28"/>
          <w:szCs w:val="28"/>
        </w:rPr>
        <w:t xml:space="preserve">Simplified Approach) </w:t>
      </w:r>
      <w:r w:rsidRPr="0089511C">
        <w:rPr>
          <w:rFonts w:ascii="Browallia New" w:hAnsi="Browallia New" w:cs="Browallia New"/>
          <w:sz w:val="28"/>
          <w:szCs w:val="28"/>
          <w:cs/>
        </w:rPr>
        <w:t>ในการวัดมูลค่าผลขาดทุนด้านเครดิตที่คาดว่าจะเกิดขึ้นตลอดอายุหนี้และรับรู้ผลขาดทุนตั้งแต่การรับรู้รายการ ในการพิจารณาผลขาดทุนด้านเครดิตที่คาดว่าจะเกิดขึ้น ลูกหนี้จะถูกจัดกลุ่มตามรูปแบบของความเสี่ยงด้านเครดิตที่มีลักษณะคล้ายคลึงกัน อัตราการตั้งสำรองผลขาดทุนด้านเครดิตที่คาดว่าจะเกิดขึ้นคำนวณจากประวัติการชำระเงินสำหรับลูกหนี้แต่ละกลุ่ม</w:t>
      </w:r>
      <w:r w:rsidR="004641F1" w:rsidRPr="0089511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36993" w:rsidRPr="0089511C">
        <w:rPr>
          <w:rFonts w:ascii="Browallia New" w:hAnsi="Browallia New" w:cs="Browallia New"/>
          <w:sz w:val="28"/>
          <w:szCs w:val="28"/>
          <w:cs/>
        </w:rPr>
        <w:t>วิเคราะห์</w:t>
      </w:r>
      <w:r w:rsidR="00AB283D" w:rsidRPr="0089511C">
        <w:rPr>
          <w:rFonts w:ascii="Browallia New" w:hAnsi="Browallia New" w:cs="Browallia New"/>
          <w:sz w:val="28"/>
          <w:szCs w:val="28"/>
          <w:cs/>
        </w:rPr>
        <w:t>การเลื่อนชั้นของลูกหนี้ค้างชำระ</w:t>
      </w:r>
      <w:r w:rsidRPr="0089511C">
        <w:rPr>
          <w:rFonts w:ascii="Browallia New" w:hAnsi="Browallia New" w:cs="Browallia New"/>
          <w:sz w:val="28"/>
          <w:szCs w:val="28"/>
          <w:cs/>
        </w:rPr>
        <w:t xml:space="preserve"> ปรับปรุงด้วยปัจจัยเฉพาะของลูกหนี้ และความสามารถในการชำระหนี้ของลูกหนี้ ณ วันสิ้นปี ผลขาดทุนจากการด้อยค่ารับรู้ในงบกำไรขาดทุน</w:t>
      </w:r>
    </w:p>
    <w:p w14:paraId="45DF6859" w14:textId="77777777" w:rsidR="00E85085" w:rsidRPr="0089511C" w:rsidRDefault="00E85085" w:rsidP="00895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</w:p>
    <w:p w14:paraId="26B30B81" w14:textId="77777777" w:rsidR="00E85085" w:rsidRPr="00E11A07" w:rsidRDefault="00E85085" w:rsidP="00895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E11A07">
        <w:rPr>
          <w:rFonts w:ascii="Browallia New" w:hAnsi="Browallia New" w:cs="Browallia New"/>
          <w:sz w:val="28"/>
          <w:szCs w:val="28"/>
          <w:u w:val="single"/>
          <w:cs/>
        </w:rPr>
        <w:t xml:space="preserve">นโยบายที่ปฏิบัติใช้ก่อนวันที่ </w:t>
      </w:r>
      <w:r w:rsidRPr="00E11A07">
        <w:rPr>
          <w:rFonts w:ascii="Browallia New" w:hAnsi="Browallia New" w:cs="Browallia New"/>
          <w:sz w:val="28"/>
          <w:szCs w:val="28"/>
          <w:u w:val="single"/>
        </w:rPr>
        <w:t xml:space="preserve">1 </w:t>
      </w:r>
      <w:r w:rsidRPr="00E11A07">
        <w:rPr>
          <w:rFonts w:ascii="Browallia New" w:hAnsi="Browallia New" w:cs="Browallia New"/>
          <w:sz w:val="28"/>
          <w:szCs w:val="28"/>
          <w:u w:val="single"/>
          <w:cs/>
        </w:rPr>
        <w:t xml:space="preserve">มกราคม </w:t>
      </w:r>
      <w:r w:rsidRPr="00E11A07">
        <w:rPr>
          <w:rFonts w:ascii="Browallia New" w:hAnsi="Browallia New" w:cs="Browallia New"/>
          <w:sz w:val="28"/>
          <w:szCs w:val="28"/>
          <w:u w:val="single"/>
        </w:rPr>
        <w:t>2563</w:t>
      </w:r>
    </w:p>
    <w:p w14:paraId="009128CE" w14:textId="77777777" w:rsidR="00E11A07" w:rsidRDefault="00E11A07" w:rsidP="00895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</w:p>
    <w:p w14:paraId="3547C194" w14:textId="60964991" w:rsidR="00F25EAC" w:rsidRPr="0089511C" w:rsidRDefault="00F25EAC" w:rsidP="00895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  <w:r w:rsidRPr="0089511C">
        <w:rPr>
          <w:rFonts w:ascii="Browallia New" w:hAnsi="Browallia New" w:cs="Browallia New"/>
          <w:sz w:val="28"/>
          <w:szCs w:val="28"/>
          <w:cs/>
        </w:rPr>
        <w:t xml:space="preserve">ลูกหนี้รับรู้เมื่อบริษัทและบริษัทย่อยมีสิทธิที่ได้รับจำนวนเงินของสิ่งตอบแทนตามสัญญาโดยไม่มีเงื่อนไข           หากบริษัทและบริษัทย่อยรับรู้รายได้ก่อนที่จะมีสิทธิได้รับจำนวนเงินของสิ่งตอบแทน จำนวนสิ่งตอบแทนนั้นจะรับรู้เป็นสินทรัพย์ที่เกิดจากสัญญา </w:t>
      </w:r>
    </w:p>
    <w:p w14:paraId="1CDA2821" w14:textId="77777777" w:rsidR="00F25EAC" w:rsidRPr="0089511C" w:rsidRDefault="00F25EAC" w:rsidP="00895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84239E6" w14:textId="77777777" w:rsidR="00F25EAC" w:rsidRPr="0089511C" w:rsidRDefault="00F25EAC" w:rsidP="00895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  <w:r w:rsidRPr="0089511C">
        <w:rPr>
          <w:rFonts w:ascii="Browallia New" w:hAnsi="Browallia New" w:cs="Browallia New"/>
          <w:sz w:val="28"/>
          <w:szCs w:val="28"/>
          <w:cs/>
        </w:rPr>
        <w:t xml:space="preserve">ลูกหนี้การค้า แสดงมูลค่าตามจำนวนมูลค่าสุทธิที่จะได้รับ บริษัทและบริษัทย่อยบันทึกค่าเผื่อหนี้สงสัยจะสูญที่อาจเกิดขึ้นจากการเก็บเงินลูกหนี้ไม่ได้ ค่าเผื่อหนี้สงสัยจะสูญตั้งขึ้นโดยพิจารณาจากประสบการณ์ในการ            เก็บหนี้และความสามารถในการชำระหนี้ของลูกหนี้ ณ วันสิ้นปี  </w:t>
      </w:r>
    </w:p>
    <w:p w14:paraId="1059532B" w14:textId="5086FFC7" w:rsidR="00625511" w:rsidRPr="0089511C" w:rsidRDefault="00625511" w:rsidP="00895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</w:p>
    <w:p w14:paraId="64B4D06C" w14:textId="77777777" w:rsidR="009E4F23" w:rsidRPr="00CE7CC3" w:rsidRDefault="009E4F23" w:rsidP="00AE73D5">
      <w:pPr>
        <w:pStyle w:val="BodyText2"/>
        <w:numPr>
          <w:ilvl w:val="1"/>
          <w:numId w:val="21"/>
        </w:numPr>
        <w:tabs>
          <w:tab w:val="left" w:pos="1350"/>
        </w:tabs>
        <w:ind w:left="909" w:right="47" w:hanging="459"/>
        <w:jc w:val="thaiDistribute"/>
        <w:rPr>
          <w:rFonts w:ascii="Browallia New" w:hAnsi="Browallia New" w:cs="Browallia New"/>
          <w:sz w:val="28"/>
          <w:szCs w:val="28"/>
        </w:rPr>
      </w:pPr>
      <w:r w:rsidRPr="00CE7CC3">
        <w:rPr>
          <w:rFonts w:ascii="Browallia New" w:hAnsi="Browallia New" w:cs="Browallia New"/>
          <w:sz w:val="28"/>
          <w:szCs w:val="28"/>
          <w:cs/>
        </w:rPr>
        <w:t>สินค้าคงเหลือ</w:t>
      </w:r>
    </w:p>
    <w:p w14:paraId="64B4D06D" w14:textId="77777777" w:rsidR="00910C3C" w:rsidRPr="002E1586" w:rsidRDefault="00910C3C" w:rsidP="00E11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</w:p>
    <w:p w14:paraId="64B4D06E" w14:textId="02825496" w:rsidR="002B79DA" w:rsidRPr="002E1586" w:rsidRDefault="00910C3C" w:rsidP="00E11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  <w:r w:rsidRPr="002E1586">
        <w:rPr>
          <w:rFonts w:ascii="Browallia New" w:hAnsi="Browallia New" w:cs="Browallia New"/>
          <w:sz w:val="28"/>
          <w:szCs w:val="28"/>
          <w:cs/>
        </w:rPr>
        <w:t>บริษัทและบริษัท</w:t>
      </w:r>
      <w:r w:rsidR="001B0F72" w:rsidRPr="002E1586">
        <w:rPr>
          <w:rFonts w:ascii="Browallia New" w:hAnsi="Browallia New" w:cs="Browallia New"/>
          <w:sz w:val="28"/>
          <w:szCs w:val="28"/>
          <w:cs/>
        </w:rPr>
        <w:t>ย่อย</w:t>
      </w:r>
      <w:r w:rsidR="002B79DA" w:rsidRPr="002E1586">
        <w:rPr>
          <w:rFonts w:ascii="Browallia New" w:hAnsi="Browallia New" w:cs="Browallia New"/>
          <w:sz w:val="28"/>
          <w:szCs w:val="28"/>
          <w:cs/>
        </w:rPr>
        <w:t xml:space="preserve">ตีราคาสินค้าคงเหลือตามราคาทุนหรือมูลค่าสุทธิที่จะได้รับแล้วแต่ราคาใดจะต่ำกว่า ราคาทุนคำนวณโดยวิธีเฉพาะเจาะจง สำหรับสินค้าประเภทเครื่องมือแพทย์ และวิธีเข้าก่อน </w:t>
      </w:r>
      <w:r w:rsidR="00386FE6">
        <w:rPr>
          <w:rFonts w:ascii="Browallia New" w:hAnsi="Browallia New" w:cs="Browallia New"/>
          <w:sz w:val="28"/>
          <w:szCs w:val="28"/>
        </w:rPr>
        <w:t xml:space="preserve">- </w:t>
      </w:r>
      <w:r w:rsidR="002B79DA" w:rsidRPr="002E1586">
        <w:rPr>
          <w:rFonts w:ascii="Browallia New" w:hAnsi="Browallia New" w:cs="Browallia New"/>
          <w:sz w:val="28"/>
          <w:szCs w:val="28"/>
          <w:cs/>
        </w:rPr>
        <w:t>ออกก่อนสำหรับอุปกรณ์เสริม และอะไหล่ 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ค่าอากรขาเข้าและค่าขนส่งหักด้วยส่วนลดและอื่นๆ มูลค่าสุทธิที่คาดว่าจะได้รับ ประมาณจากราคาที่คาดว่าจะขายได้ตามปกติของธุรกิจหักด้วยค่าใช้จ่ายที่จำเป็นในการขาย</w:t>
      </w:r>
    </w:p>
    <w:p w14:paraId="64B4D06F" w14:textId="77777777" w:rsidR="00DF24A6" w:rsidRPr="002E1586" w:rsidRDefault="00DF24A6" w:rsidP="00E11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</w:p>
    <w:p w14:paraId="21CD00FA" w14:textId="0EE1288D" w:rsidR="00CD6F75" w:rsidRDefault="00910C3C" w:rsidP="00E11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  <w:r w:rsidRPr="0090741D">
        <w:rPr>
          <w:rFonts w:ascii="Browallia New" w:hAnsi="Browallia New" w:cs="Browallia New"/>
          <w:sz w:val="28"/>
          <w:szCs w:val="28"/>
          <w:cs/>
        </w:rPr>
        <w:t>บริษัทและบริษัทย่อยบันทึกค่าเผื่อสินค้าเคลื่อนไหวช้าและสินค้าเสียหายโดยพิจารณาจากประสบการณ์ที่</w:t>
      </w:r>
      <w:r w:rsidR="00DF24A6" w:rsidRPr="0090741D">
        <w:rPr>
          <w:rFonts w:ascii="Browallia New" w:hAnsi="Browallia New" w:cs="Browallia New"/>
          <w:sz w:val="28"/>
          <w:szCs w:val="28"/>
        </w:rPr>
        <w:t xml:space="preserve">       </w:t>
      </w:r>
      <w:r w:rsidRPr="0090741D">
        <w:rPr>
          <w:rFonts w:ascii="Browallia New" w:hAnsi="Browallia New" w:cs="Browallia New"/>
          <w:sz w:val="28"/>
          <w:szCs w:val="28"/>
          <w:cs/>
        </w:rPr>
        <w:t>ผ่านมาในอดีตและข้อมูลที่มีอยู่ในปัจจุบัน</w:t>
      </w:r>
      <w:r w:rsidR="00972CBC" w:rsidRPr="0090741D">
        <w:rPr>
          <w:rFonts w:ascii="Browallia New" w:hAnsi="Browallia New" w:cs="Browallia New" w:hint="cs"/>
          <w:sz w:val="28"/>
          <w:szCs w:val="28"/>
          <w:cs/>
        </w:rPr>
        <w:t>โดยพิจารณา</w:t>
      </w:r>
      <w:r w:rsidR="004774D2" w:rsidRPr="0090741D">
        <w:rPr>
          <w:rFonts w:ascii="Browallia New" w:hAnsi="Browallia New" w:cs="Browallia New" w:hint="cs"/>
          <w:sz w:val="28"/>
          <w:szCs w:val="28"/>
          <w:cs/>
        </w:rPr>
        <w:t>จาก</w:t>
      </w:r>
      <w:r w:rsidR="002D7B9B" w:rsidRPr="0090741D">
        <w:rPr>
          <w:rFonts w:ascii="Browallia New" w:hAnsi="Browallia New" w:cs="Browallia New" w:hint="cs"/>
          <w:sz w:val="28"/>
          <w:szCs w:val="28"/>
          <w:cs/>
        </w:rPr>
        <w:t>ประเภทของ</w:t>
      </w:r>
      <w:r w:rsidR="00211DC2" w:rsidRPr="0090741D">
        <w:rPr>
          <w:rFonts w:ascii="Browallia New" w:hAnsi="Browallia New" w:cs="Browallia New" w:hint="cs"/>
          <w:sz w:val="28"/>
          <w:szCs w:val="28"/>
          <w:cs/>
        </w:rPr>
        <w:t>สินค้า</w:t>
      </w:r>
      <w:r w:rsidR="00972CBC" w:rsidRPr="0090741D">
        <w:rPr>
          <w:rFonts w:ascii="Browallia New" w:hAnsi="Browallia New" w:cs="Browallia New" w:hint="cs"/>
          <w:sz w:val="28"/>
          <w:szCs w:val="28"/>
          <w:cs/>
        </w:rPr>
        <w:t>ที่จะเกิด</w:t>
      </w:r>
      <w:r w:rsidR="00E21962" w:rsidRPr="0090741D">
        <w:rPr>
          <w:rFonts w:ascii="Browallia New" w:hAnsi="Browallia New" w:cs="Browallia New" w:hint="cs"/>
          <w:sz w:val="28"/>
          <w:szCs w:val="28"/>
          <w:cs/>
        </w:rPr>
        <w:t>การ</w:t>
      </w:r>
      <w:r w:rsidR="00972CBC" w:rsidRPr="0090741D">
        <w:rPr>
          <w:rFonts w:ascii="Browallia New" w:hAnsi="Browallia New" w:cs="Browallia New" w:hint="cs"/>
          <w:sz w:val="28"/>
          <w:szCs w:val="28"/>
          <w:cs/>
        </w:rPr>
        <w:t>เสื่อมทางกายภาพและคุณภาพ</w:t>
      </w:r>
      <w:r w:rsidR="00E21962" w:rsidRPr="0090741D">
        <w:rPr>
          <w:rFonts w:ascii="Browallia New" w:hAnsi="Browallia New" w:cs="Browallia New" w:hint="cs"/>
          <w:sz w:val="28"/>
          <w:szCs w:val="28"/>
          <w:cs/>
        </w:rPr>
        <w:t>การเก็บรักษา</w:t>
      </w:r>
      <w:r w:rsidR="00972CBC" w:rsidRPr="0090741D">
        <w:rPr>
          <w:rFonts w:ascii="Browallia New" w:hAnsi="Browallia New" w:cs="Browallia New" w:hint="cs"/>
          <w:sz w:val="28"/>
          <w:szCs w:val="28"/>
          <w:cs/>
        </w:rPr>
        <w:t>สินค้า</w:t>
      </w:r>
      <w:r w:rsidR="00FF7CDC" w:rsidRPr="0090741D">
        <w:rPr>
          <w:rFonts w:ascii="Browallia New" w:hAnsi="Browallia New" w:cs="Browallia New" w:hint="cs"/>
          <w:sz w:val="28"/>
          <w:szCs w:val="28"/>
          <w:cs/>
        </w:rPr>
        <w:t>เป็น</w:t>
      </w:r>
      <w:r w:rsidR="00E21962" w:rsidRPr="0090741D">
        <w:rPr>
          <w:rFonts w:ascii="Browallia New" w:hAnsi="Browallia New" w:cs="Browallia New" w:hint="cs"/>
          <w:sz w:val="28"/>
          <w:szCs w:val="28"/>
          <w:cs/>
        </w:rPr>
        <w:t>สำคัญ</w:t>
      </w:r>
    </w:p>
    <w:p w14:paraId="0494FEBD" w14:textId="62FD4E15" w:rsidR="00D50267" w:rsidRDefault="00D50267" w:rsidP="00E11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</w:p>
    <w:p w14:paraId="2AA96907" w14:textId="402EEC83" w:rsidR="00D50267" w:rsidRDefault="00D50267" w:rsidP="00E11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</w:p>
    <w:p w14:paraId="6334358E" w14:textId="64F76BDD" w:rsidR="00D50267" w:rsidRDefault="00D50267" w:rsidP="00E11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</w:p>
    <w:p w14:paraId="02F1F0FA" w14:textId="16B66BAF" w:rsidR="00D50267" w:rsidRDefault="00D50267" w:rsidP="00E11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</w:p>
    <w:p w14:paraId="2799FC14" w14:textId="42F14C46" w:rsidR="00D50267" w:rsidRDefault="00D50267" w:rsidP="00E11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</w:p>
    <w:p w14:paraId="3E07F1D8" w14:textId="77777777" w:rsidR="000400CA" w:rsidRPr="002E1586" w:rsidRDefault="000400CA" w:rsidP="00E11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</w:p>
    <w:p w14:paraId="64B4D072" w14:textId="77777777" w:rsidR="004562FE" w:rsidRPr="00FE3173" w:rsidRDefault="000A4B71" w:rsidP="00FE3173">
      <w:pPr>
        <w:pStyle w:val="BodyText2"/>
        <w:numPr>
          <w:ilvl w:val="1"/>
          <w:numId w:val="21"/>
        </w:numPr>
        <w:tabs>
          <w:tab w:val="left" w:pos="1350"/>
        </w:tabs>
        <w:ind w:left="909" w:right="47" w:hanging="459"/>
        <w:jc w:val="thaiDistribute"/>
        <w:rPr>
          <w:rFonts w:ascii="Browallia New" w:hAnsi="Browallia New" w:cs="Browallia New"/>
          <w:sz w:val="28"/>
          <w:szCs w:val="28"/>
        </w:rPr>
      </w:pPr>
      <w:r w:rsidRPr="00FE3173">
        <w:rPr>
          <w:rFonts w:ascii="Browallia New" w:hAnsi="Browallia New" w:cs="Browallia New"/>
          <w:sz w:val="28"/>
          <w:szCs w:val="28"/>
          <w:cs/>
        </w:rPr>
        <w:t>กิจการ</w:t>
      </w:r>
      <w:r w:rsidR="008C237F" w:rsidRPr="00FE3173">
        <w:rPr>
          <w:rFonts w:ascii="Browallia New" w:hAnsi="Browallia New" w:cs="Browallia New"/>
          <w:sz w:val="28"/>
          <w:szCs w:val="28"/>
          <w:cs/>
        </w:rPr>
        <w:t>และบุคคล</w:t>
      </w:r>
      <w:r w:rsidR="004562FE" w:rsidRPr="00FE3173">
        <w:rPr>
          <w:rFonts w:ascii="Browallia New" w:hAnsi="Browallia New" w:cs="Browallia New"/>
          <w:sz w:val="28"/>
          <w:szCs w:val="28"/>
          <w:cs/>
        </w:rPr>
        <w:t>ที่เกี่ยวข้องกัน</w:t>
      </w:r>
    </w:p>
    <w:p w14:paraId="64B4D073" w14:textId="77777777" w:rsidR="00910C3C" w:rsidRPr="00FE3173" w:rsidRDefault="00910C3C" w:rsidP="00FE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</w:p>
    <w:p w14:paraId="64B4D074" w14:textId="2772FBF0" w:rsidR="00910C3C" w:rsidRPr="00FE3173" w:rsidRDefault="00910C3C" w:rsidP="00FE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E3173">
        <w:rPr>
          <w:rFonts w:ascii="Browallia New" w:hAnsi="Browallia New" w:cs="Browallia New"/>
          <w:sz w:val="28"/>
          <w:szCs w:val="28"/>
          <w:cs/>
        </w:rPr>
        <w:t>กิจการหรือบุคคลที่เกี่ยวข้องกันกับบริษัท หมายถึง กิจการหรือบุคคลที่มีอำนาจควบคุมบริษัทหรือถูกควบคุมโดยบริษัท</w:t>
      </w:r>
      <w:r w:rsidRPr="00FE3173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Pr="00FE3173">
        <w:rPr>
          <w:rFonts w:ascii="Browallia New" w:hAnsi="Browallia New" w:cs="Browallia New"/>
          <w:sz w:val="28"/>
          <w:szCs w:val="28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  <w:r w:rsidRPr="00FE3173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</w:p>
    <w:p w14:paraId="64B4D075" w14:textId="77777777" w:rsidR="00910C3C" w:rsidRPr="00FE3173" w:rsidRDefault="00910C3C" w:rsidP="00FE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BE30925" w14:textId="0094D706" w:rsidR="007814E3" w:rsidRPr="00FE3173" w:rsidRDefault="00910C3C" w:rsidP="00FE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  <w:r w:rsidRPr="00FE3173">
        <w:rPr>
          <w:rFonts w:ascii="Browallia New" w:hAnsi="Browallia New" w:cs="Browallia New"/>
          <w:sz w:val="28"/>
          <w:szCs w:val="28"/>
          <w:cs/>
        </w:rPr>
        <w:t>นอกจากนี้ กิจการหรือบุคคลที่เกี่ยวข้องกัน</w:t>
      </w:r>
      <w:r w:rsidRPr="00FE3173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Pr="00FE3173">
        <w:rPr>
          <w:rFonts w:ascii="Browallia New" w:hAnsi="Browallia New" w:cs="Browallia New"/>
          <w:sz w:val="28"/>
          <w:szCs w:val="28"/>
          <w:cs/>
        </w:rPr>
        <w:t>ยังหมายรวมถึงบริษัทร่วมและบุคคลที่มีสิทธิออกเสียงทั้งทางตรงและทางอ้อมต่อมติของบริษัท ซึ่งมีอิทธิพลอย่างเป็นสาระสำคัญกับบริษัท หรือผู้บริหารคนสำคัญ หรือกรรมการหรือพนักงานของบริษัทที่มีอำนาจในการวางแผนและควบคุมการดำเนินงานของบริษัท</w:t>
      </w:r>
    </w:p>
    <w:p w14:paraId="2169C1F7" w14:textId="77777777" w:rsidR="00B758BE" w:rsidRPr="00FE3173" w:rsidRDefault="00B758BE" w:rsidP="00FE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</w:p>
    <w:p w14:paraId="33E4A4E8" w14:textId="7D39B227" w:rsidR="00E9145C" w:rsidRPr="00FE3173" w:rsidRDefault="00E9145C" w:rsidP="00FE3173">
      <w:pPr>
        <w:pStyle w:val="BodyText2"/>
        <w:numPr>
          <w:ilvl w:val="1"/>
          <w:numId w:val="21"/>
        </w:numPr>
        <w:tabs>
          <w:tab w:val="left" w:pos="1350"/>
        </w:tabs>
        <w:ind w:left="909" w:right="47" w:hanging="459"/>
        <w:jc w:val="thaiDistribute"/>
        <w:rPr>
          <w:rFonts w:ascii="Browallia New" w:hAnsi="Browallia New" w:cs="Browallia New"/>
          <w:sz w:val="28"/>
          <w:szCs w:val="28"/>
        </w:rPr>
      </w:pPr>
      <w:r w:rsidRPr="00FE3173">
        <w:rPr>
          <w:rFonts w:ascii="Browallia New" w:hAnsi="Browallia New" w:cs="Browallia New"/>
          <w:sz w:val="28"/>
          <w:szCs w:val="28"/>
          <w:cs/>
        </w:rPr>
        <w:t>เงินลงทุนในบริษัทย่อย</w:t>
      </w:r>
    </w:p>
    <w:p w14:paraId="65971978" w14:textId="77777777" w:rsidR="00E9145C" w:rsidRPr="00FE3173" w:rsidRDefault="00E9145C" w:rsidP="00FE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</w:p>
    <w:p w14:paraId="70B8EB7B" w14:textId="79442B31" w:rsidR="00E9145C" w:rsidRPr="00FE3173" w:rsidRDefault="00E9145C" w:rsidP="00FE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  <w:r w:rsidRPr="00FE3173">
        <w:rPr>
          <w:rFonts w:ascii="Browallia New" w:hAnsi="Browallia New" w:cs="Browallia New"/>
          <w:sz w:val="28"/>
          <w:szCs w:val="28"/>
          <w:cs/>
        </w:rPr>
        <w:t>เงินลงทุนในบริษัทย่อยในงบการเงินเฉพาะของบริษัท แสดงตามวิธีราคาทุน และบริษัทจะบันทึกผลกำไรหรือขาดทุนจากการจำหน่ายในงบกำไรขาดทุนในงวดที่มีการจำหน่ายเงินลงทุนนั้น กรณีที่เงินลงทุนดังกล่าว           เกิดการด้อยค่า บริษัทจะรับรู้ผลขาดทุนจากการด้อยค่าเป็นค่าใช้จ่ายในงบกำไรขาดทุน</w:t>
      </w:r>
    </w:p>
    <w:p w14:paraId="7F03013D" w14:textId="77777777" w:rsidR="00C77875" w:rsidRPr="00FE3173" w:rsidRDefault="00C77875" w:rsidP="00FE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</w:p>
    <w:p w14:paraId="6326F10A" w14:textId="77777777" w:rsidR="00C77875" w:rsidRPr="00FE3173" w:rsidRDefault="00C77875" w:rsidP="00FE3173">
      <w:pPr>
        <w:pStyle w:val="BodyText2"/>
        <w:numPr>
          <w:ilvl w:val="1"/>
          <w:numId w:val="21"/>
        </w:numPr>
        <w:tabs>
          <w:tab w:val="left" w:pos="1350"/>
        </w:tabs>
        <w:ind w:left="909" w:right="47" w:hanging="459"/>
        <w:jc w:val="thaiDistribute"/>
        <w:rPr>
          <w:rFonts w:ascii="Browallia New" w:hAnsi="Browallia New" w:cs="Browallia New"/>
          <w:sz w:val="28"/>
          <w:szCs w:val="28"/>
        </w:rPr>
      </w:pPr>
      <w:r w:rsidRPr="00FE3173">
        <w:rPr>
          <w:rFonts w:ascii="Browallia New" w:hAnsi="Browallia New" w:cs="Browallia New"/>
          <w:sz w:val="28"/>
          <w:szCs w:val="28"/>
          <w:cs/>
        </w:rPr>
        <w:t>การรวมธุรกิจ</w:t>
      </w:r>
      <w:r w:rsidRPr="00FE3173">
        <w:rPr>
          <w:rFonts w:ascii="Browallia New" w:hAnsi="Browallia New" w:cs="Browallia New"/>
          <w:sz w:val="28"/>
          <w:szCs w:val="28"/>
        </w:rPr>
        <w:t> </w:t>
      </w:r>
    </w:p>
    <w:p w14:paraId="67FA01E5" w14:textId="77777777" w:rsidR="00C77875" w:rsidRPr="00FE3173" w:rsidRDefault="00C77875" w:rsidP="00FE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  <w:r w:rsidRPr="00FE3173">
        <w:rPr>
          <w:rFonts w:ascii="Browallia New" w:hAnsi="Browallia New" w:cs="Browallia New"/>
          <w:sz w:val="28"/>
          <w:szCs w:val="28"/>
        </w:rPr>
        <w:t> </w:t>
      </w:r>
    </w:p>
    <w:p w14:paraId="7D27924B" w14:textId="5533CA0B" w:rsidR="00C77875" w:rsidRPr="00FE3173" w:rsidRDefault="00C77875" w:rsidP="00FE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  <w:r w:rsidRPr="00FE3173">
        <w:rPr>
          <w:rFonts w:ascii="Browallia New" w:hAnsi="Browallia New" w:cs="Browallia New"/>
          <w:sz w:val="28"/>
          <w:szCs w:val="28"/>
          <w:cs/>
        </w:rPr>
        <w:t>บริษัทบันทึกบัญชีสำหรับการรวมธุรกิจโดยถือปฏิบัติตามวิธีซื้อ บริษัท (ผู้ซื้อ) วัดมูลค่าต้นทุนการซื้อธุรกิจด้วยผลรวมของสิ่งตอบแทนที่โอนให้ซึ่งวัดมูลค่าด้วยมูลค่ายุติธรรม</w:t>
      </w:r>
      <w:r w:rsidRPr="00FE3173">
        <w:rPr>
          <w:rFonts w:ascii="Browallia New" w:hAnsi="Browallia New" w:cs="Browallia New"/>
          <w:sz w:val="28"/>
          <w:szCs w:val="28"/>
        </w:rPr>
        <w:t> </w:t>
      </w:r>
      <w:r w:rsidRPr="00FE3173">
        <w:rPr>
          <w:rFonts w:ascii="Browallia New" w:hAnsi="Browallia New" w:cs="Browallia New"/>
          <w:sz w:val="28"/>
          <w:szCs w:val="28"/>
          <w:cs/>
        </w:rPr>
        <w:t>ณ วันที่ซื้อ และจำนวนของส่วนของผู้ที่ไม่มีอำนาจควบคุมในผู้ถูกซื้อ ในการรวมธุรกิจแต่ละครั้ง บริษัทจะวัดมูลค่าส่วนของผู้ที่ไม่มีอำนาจควบคุมใน</w:t>
      </w:r>
      <w:r w:rsidR="00521644">
        <w:rPr>
          <w:rFonts w:ascii="Browallia New" w:hAnsi="Browallia New" w:cs="Browallia New" w:hint="cs"/>
          <w:sz w:val="28"/>
          <w:szCs w:val="28"/>
          <w:cs/>
        </w:rPr>
        <w:t xml:space="preserve">           </w:t>
      </w:r>
      <w:r w:rsidR="008F1142" w:rsidRPr="00FE3173">
        <w:rPr>
          <w:rFonts w:ascii="Browallia New" w:hAnsi="Browallia New" w:cs="Browallia New"/>
          <w:sz w:val="28"/>
          <w:szCs w:val="28"/>
        </w:rPr>
        <w:t xml:space="preserve">     </w:t>
      </w:r>
      <w:r w:rsidRPr="00FE3173">
        <w:rPr>
          <w:rFonts w:ascii="Browallia New" w:hAnsi="Browallia New" w:cs="Browallia New"/>
          <w:sz w:val="28"/>
          <w:szCs w:val="28"/>
          <w:cs/>
        </w:rPr>
        <w:t>ผู้ถูกซื้อ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ผู้ที่ไม่มีอำนาจควบคุมนั้น</w:t>
      </w:r>
      <w:r w:rsidRPr="00FE3173">
        <w:rPr>
          <w:rFonts w:ascii="Browallia New" w:hAnsi="Browallia New" w:cs="Browallia New"/>
          <w:sz w:val="28"/>
          <w:szCs w:val="28"/>
        </w:rPr>
        <w:t>  </w:t>
      </w:r>
    </w:p>
    <w:p w14:paraId="72243ADC" w14:textId="55A3F423" w:rsidR="00C77875" w:rsidRPr="00FE3173" w:rsidRDefault="00C77875" w:rsidP="00FE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</w:p>
    <w:p w14:paraId="72F2EE40" w14:textId="33D55304" w:rsidR="00C77875" w:rsidRPr="00FE3173" w:rsidRDefault="00C77875" w:rsidP="00FE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  <w:r w:rsidRPr="00FE3173">
        <w:rPr>
          <w:rFonts w:ascii="Browallia New" w:hAnsi="Browallia New" w:cs="Browallia New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สุทธิ</w:t>
      </w:r>
      <w:r w:rsidRPr="00FE3173">
        <w:rPr>
          <w:rFonts w:ascii="Browallia New" w:hAnsi="Browallia New" w:cs="Browallia New"/>
          <w:sz w:val="28"/>
          <w:szCs w:val="28"/>
        </w:rPr>
        <w:t> </w:t>
      </w:r>
      <w:r w:rsidRPr="00FE3173">
        <w:rPr>
          <w:rFonts w:ascii="Browallia New" w:hAnsi="Browallia New" w:cs="Browallia New"/>
          <w:sz w:val="28"/>
          <w:szCs w:val="28"/>
          <w:cs/>
        </w:rPr>
        <w:t>(มูลค่ายุติธรรม)</w:t>
      </w:r>
      <w:r w:rsidRPr="00FE3173">
        <w:rPr>
          <w:rFonts w:ascii="Browallia New" w:hAnsi="Browallia New" w:cs="Browallia New"/>
          <w:sz w:val="28"/>
          <w:szCs w:val="28"/>
        </w:rPr>
        <w:t> </w:t>
      </w:r>
      <w:r w:rsidRPr="00FE3173">
        <w:rPr>
          <w:rFonts w:ascii="Browallia New" w:hAnsi="Browallia New" w:cs="Browallia New"/>
          <w:sz w:val="28"/>
          <w:szCs w:val="28"/>
          <w:cs/>
        </w:rPr>
        <w:t>ของสินทรัพย์ที่ระบุได้ที่ได้มาและหนี้สินที่รับมาซึ่งวัดมูลค่า ณ วันที่ซื้อ</w:t>
      </w:r>
      <w:r w:rsidRPr="00FE3173">
        <w:rPr>
          <w:rFonts w:ascii="Browallia New" w:hAnsi="Browallia New" w:cs="Browallia New"/>
          <w:sz w:val="28"/>
          <w:szCs w:val="28"/>
        </w:rPr>
        <w:t> </w:t>
      </w:r>
    </w:p>
    <w:p w14:paraId="19DE8E02" w14:textId="09FA9622" w:rsidR="002E5201" w:rsidRPr="00FE3173" w:rsidRDefault="002E5201" w:rsidP="00FE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</w:p>
    <w:p w14:paraId="6D5E3AB0" w14:textId="127B84A3" w:rsidR="002E5201" w:rsidRPr="00FE3173" w:rsidRDefault="002E5201" w:rsidP="00FE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  <w:r w:rsidRPr="00FE3173">
        <w:rPr>
          <w:rFonts w:ascii="Browallia New" w:hAnsi="Browallia New" w:cs="Browallia New"/>
          <w:sz w:val="28"/>
          <w:szCs w:val="28"/>
          <w:cs/>
        </w:rPr>
        <w:t>ในกรณีที่บริษัทสามารถ</w:t>
      </w:r>
      <w:r w:rsidR="006D4E68" w:rsidRPr="00FE3173">
        <w:rPr>
          <w:rFonts w:ascii="Browallia New" w:hAnsi="Browallia New" w:cs="Browallia New"/>
          <w:sz w:val="28"/>
          <w:szCs w:val="28"/>
          <w:cs/>
        </w:rPr>
        <w:t>ต่อรองราคาจ่ายซื้อได้ต่ำกว่ามูลค่ายุติธรรมของสินทรัพย์สุทธิ ส่วนต่างระหว่างราคาจ่ายซื้อกับมูลค่ายุติธรรมของสินทรัพย์สุทธิ</w:t>
      </w:r>
      <w:r w:rsidR="00EF0788" w:rsidRPr="00FE3173">
        <w:rPr>
          <w:rFonts w:ascii="Browallia New" w:hAnsi="Browallia New" w:cs="Browallia New"/>
          <w:sz w:val="28"/>
          <w:szCs w:val="28"/>
          <w:cs/>
        </w:rPr>
        <w:t>ถือว่าเป็นกำไรจากการต่อรองราคาซื้อ บริษัทสามารถรับรู้ในกำไรหรือขาดทุนทันทีในงวดที่การซื้อกิจการเกิดขึ้น</w:t>
      </w:r>
    </w:p>
    <w:p w14:paraId="6CAAEF7B" w14:textId="77777777" w:rsidR="00C77875" w:rsidRPr="00FE3173" w:rsidRDefault="00C77875" w:rsidP="00FE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  <w:r w:rsidRPr="00FE3173">
        <w:rPr>
          <w:rFonts w:ascii="Browallia New" w:hAnsi="Browallia New" w:cs="Browallia New"/>
          <w:sz w:val="28"/>
          <w:szCs w:val="28"/>
        </w:rPr>
        <w:t> </w:t>
      </w:r>
    </w:p>
    <w:p w14:paraId="65AF1798" w14:textId="77777777" w:rsidR="00C77875" w:rsidRPr="00FE3173" w:rsidRDefault="00C77875" w:rsidP="00FE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  <w:r w:rsidRPr="00FE3173">
        <w:rPr>
          <w:rFonts w:ascii="Browallia New" w:hAnsi="Browallia New" w:cs="Browallia New"/>
          <w:sz w:val="28"/>
          <w:szCs w:val="28"/>
          <w:cs/>
        </w:rPr>
        <w:t>ต้นทุนที่เกี่ยวข้องกับการซื้อที่เกิดขึ้นซึ่งเป็นผลมาจากการรวมธุรกิจ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  <w:r w:rsidRPr="00FE3173">
        <w:rPr>
          <w:rFonts w:ascii="Browallia New" w:hAnsi="Browallia New" w:cs="Browallia New"/>
          <w:sz w:val="28"/>
          <w:szCs w:val="28"/>
        </w:rPr>
        <w:t> </w:t>
      </w:r>
    </w:p>
    <w:p w14:paraId="012EB431" w14:textId="728371AD" w:rsidR="00E9145C" w:rsidRPr="00FE3173" w:rsidRDefault="00E9145C" w:rsidP="00FE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</w:p>
    <w:p w14:paraId="37ACEEE3" w14:textId="005549D1" w:rsidR="00DD7CFC" w:rsidRPr="00FE3173" w:rsidRDefault="00DD7CFC" w:rsidP="00FE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</w:p>
    <w:p w14:paraId="62FD981D" w14:textId="35C16B6D" w:rsidR="00DD7CFC" w:rsidRPr="00FE3173" w:rsidRDefault="00DD7CFC" w:rsidP="00FE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</w:p>
    <w:p w14:paraId="5843031F" w14:textId="21633A7B" w:rsidR="00DD7CFC" w:rsidRPr="00FE3173" w:rsidRDefault="00DD7CFC" w:rsidP="00FE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</w:p>
    <w:p w14:paraId="76C73940" w14:textId="53EC51C5" w:rsidR="00017430" w:rsidRPr="00FE3173" w:rsidRDefault="00017430" w:rsidP="00FE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</w:p>
    <w:p w14:paraId="2C09E6C8" w14:textId="77777777" w:rsidR="00017430" w:rsidRPr="00FE3173" w:rsidRDefault="00017430" w:rsidP="00FE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</w:p>
    <w:p w14:paraId="0E2B1D53" w14:textId="77777777" w:rsidR="00DD7CFC" w:rsidRPr="00FE3173" w:rsidRDefault="00DD7CFC" w:rsidP="00FE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 New" w:hAnsi="Browallia New" w:cs="Browallia New"/>
          <w:sz w:val="28"/>
          <w:szCs w:val="28"/>
        </w:rPr>
      </w:pPr>
    </w:p>
    <w:p w14:paraId="748CB0F4" w14:textId="77777777" w:rsidR="00DD7CFC" w:rsidRPr="00DD7CFC" w:rsidRDefault="00DD7CFC" w:rsidP="006E355D">
      <w:pPr>
        <w:pStyle w:val="BodyText2"/>
        <w:numPr>
          <w:ilvl w:val="1"/>
          <w:numId w:val="21"/>
        </w:numPr>
        <w:tabs>
          <w:tab w:val="left" w:pos="1350"/>
        </w:tabs>
        <w:ind w:left="910" w:right="47" w:hanging="486"/>
        <w:jc w:val="thaiDistribute"/>
        <w:rPr>
          <w:rFonts w:ascii="Browallia New" w:hAnsi="Browallia New" w:cs="Browallia New"/>
          <w:sz w:val="28"/>
          <w:szCs w:val="28"/>
        </w:rPr>
      </w:pPr>
      <w:r w:rsidRPr="00DD7CFC">
        <w:rPr>
          <w:rFonts w:ascii="Browallia New" w:hAnsi="Browallia New" w:cs="Browallia New" w:hint="cs"/>
          <w:sz w:val="28"/>
          <w:szCs w:val="28"/>
          <w:cs/>
        </w:rPr>
        <w:t>เครื่องมือทางการเงิน</w:t>
      </w:r>
    </w:p>
    <w:p w14:paraId="546D669E" w14:textId="77777777" w:rsidR="00DD7CFC" w:rsidRPr="00643B0C" w:rsidRDefault="00DD7CFC" w:rsidP="00DD7CF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FF"/>
          <w:sz w:val="24"/>
          <w:szCs w:val="24"/>
          <w:lang w:val="en-GB"/>
        </w:rPr>
      </w:pPr>
    </w:p>
    <w:p w14:paraId="04069D7C" w14:textId="77777777" w:rsidR="00DD7CFC" w:rsidRPr="00DD7CFC" w:rsidRDefault="00DD7CFC" w:rsidP="00DD7CF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  <w:u w:val="single"/>
        </w:rPr>
      </w:pPr>
      <w:r w:rsidRPr="00DD7CFC">
        <w:rPr>
          <w:rFonts w:ascii="BrowalliaUPC" w:hAnsi="BrowalliaUPC" w:cs="BrowalliaUPC" w:hint="cs"/>
          <w:color w:val="000000" w:themeColor="text1"/>
          <w:sz w:val="28"/>
          <w:szCs w:val="28"/>
          <w:u w:val="single"/>
          <w:cs/>
        </w:rPr>
        <w:t>สินทรัพย์ทางการเงิน</w:t>
      </w:r>
    </w:p>
    <w:p w14:paraId="0CD4489C" w14:textId="77777777" w:rsidR="00DD7CFC" w:rsidRPr="00DD7CFC" w:rsidRDefault="00DD7CFC" w:rsidP="00DD7CF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</w:p>
    <w:p w14:paraId="46F242BE" w14:textId="6633A31E" w:rsidR="00DD7CFC" w:rsidRPr="00DD7CFC" w:rsidRDefault="00DD7CFC" w:rsidP="00DD7CF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สินทรัพย์ทางการเงิน</w:t>
      </w:r>
      <w:r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จะรับรู้</w:t>
      </w:r>
      <w:r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เมื่อ</w:t>
      </w:r>
      <w:r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บริษัท</w:t>
      </w:r>
      <w:r w:rsidR="00536507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และบริษัทย่อย</w:t>
      </w:r>
      <w:r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เป็นคู่สัญญาตามข้อกำหนดของสัญญาของเครื่องมือทางการเงินนั้น</w:t>
      </w:r>
    </w:p>
    <w:p w14:paraId="56F74418" w14:textId="77777777" w:rsidR="00DD7CFC" w:rsidRPr="00DD7CFC" w:rsidRDefault="00DD7CFC" w:rsidP="00DD7CF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</w:p>
    <w:p w14:paraId="66FC3B16" w14:textId="0767F188" w:rsidR="00DD7CFC" w:rsidRPr="00DD7CFC" w:rsidRDefault="00DD7CFC" w:rsidP="00DD7CF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สำหรับ</w:t>
      </w:r>
      <w:r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สินทรัพย์ทางการเงิน</w:t>
      </w:r>
      <w:r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 xml:space="preserve">ที่ไม่ได้วัดมูลค่าด้วยมูลค่ายุติธรรมผ่านกำไรหรือขาดทุน </w:t>
      </w:r>
      <w:r w:rsidR="002817BC"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บริษัท</w:t>
      </w:r>
      <w:r w:rsidR="002817B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และบริษัทย่อย</w:t>
      </w:r>
      <w:r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จะรับรู้รายการเมื่อเริ่มแรกด้วยมูลค่ายุติธรรมบวกหรือหักด้วยต้นทุนการทำรายการซึ่งเกี่ยวข้องโดยตรงกับการได้มาซึ่งสินทรัพย์</w:t>
      </w:r>
      <w:r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ทางการเงิน</w:t>
      </w:r>
      <w:r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 xml:space="preserve">นั้น </w:t>
      </w:r>
      <w:r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 xml:space="preserve">ยกเว้นลูกหนี้การค้าและลูกหนี้อื่น ที่ไม่มีองค์ประกอบเกี่ยวกับการจัดหาเงินที่มีนัยสำคัญ </w:t>
      </w:r>
      <w:r w:rsidR="002817BC"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บริษัท</w:t>
      </w:r>
      <w:r w:rsidR="002817B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และบริษัทย่อย</w:t>
      </w:r>
      <w:r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 ลูกหนี้การค้าและลูกหนี้อื่น</w:t>
      </w:r>
    </w:p>
    <w:p w14:paraId="7573AA2F" w14:textId="77777777" w:rsidR="00DD7CFC" w:rsidRPr="00DD7CFC" w:rsidRDefault="00DD7CFC" w:rsidP="00DD7CF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</w:p>
    <w:p w14:paraId="7154BC31" w14:textId="397DE640" w:rsidR="00DD7CFC" w:rsidRPr="00DD7CFC" w:rsidRDefault="00DD7CFC" w:rsidP="00DD7CF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สินทรัพย์ทางการเงินจะถูกตัดรายกา</w:t>
      </w:r>
      <w:r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ร</w:t>
      </w:r>
      <w:r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เมื่อสิทธิตามสัญญาที่จะได้รับกระแสเงินสดจากสินทรัพย์ทางการเงินหมดอายุ หรือเมื่อ</w:t>
      </w:r>
      <w:r w:rsidR="002817BC"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บริษัท</w:t>
      </w:r>
      <w:r w:rsidR="002817B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และบริษัทย่อย</w:t>
      </w:r>
      <w:r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5AC48C06" w14:textId="77777777" w:rsidR="00DD7CFC" w:rsidRPr="00DD7CFC" w:rsidRDefault="00DD7CFC" w:rsidP="00DD7CF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</w:p>
    <w:p w14:paraId="413CB57F" w14:textId="5FCA07AC" w:rsidR="00DD7CFC" w:rsidRPr="00DD7CFC" w:rsidRDefault="0008227F" w:rsidP="00DD7CF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บริษัท</w:t>
      </w:r>
      <w:r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และบริษัทย่อย</w:t>
      </w:r>
      <w:r w:rsidR="00DD7CFC"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จัดประเภทสินทรัพย์ทางการเงิน</w:t>
      </w:r>
      <w:r w:rsidR="00DD7CFC"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 xml:space="preserve">ตามลักษณะการวัดมูลค่าในภายหลัง </w:t>
      </w:r>
      <w:r w:rsidR="00DD7CFC"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โดยพิจารณาจาก</w:t>
      </w:r>
      <w:r w:rsidR="00DD7CFC"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โมเดล</w:t>
      </w:r>
      <w:r w:rsidR="00DD7CFC"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ธุรกิจของ</w:t>
      </w:r>
      <w:r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บริษัท</w:t>
      </w:r>
      <w:r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และบริษัทย่อย</w:t>
      </w:r>
      <w:r w:rsidR="00DD7CFC"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ในการ</w:t>
      </w:r>
      <w:r w:rsidR="00DD7CFC"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บริหาร</w:t>
      </w:r>
      <w:r w:rsidR="00DD7CFC"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จัดการสินทรัพย์ทางการเงิน และลักษณะของกระแสเงินสดตามสัญญาของสินทรัพย์ทางการเงิน</w:t>
      </w:r>
      <w:r w:rsidR="00DD7CFC"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 xml:space="preserve"> ดังนี้</w:t>
      </w:r>
    </w:p>
    <w:p w14:paraId="510B9184" w14:textId="77777777" w:rsidR="00DD7CFC" w:rsidRPr="00DD7CFC" w:rsidRDefault="00DD7CFC" w:rsidP="00DD7CF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</w:p>
    <w:p w14:paraId="43DA60A0" w14:textId="77777777" w:rsidR="00DD7CFC" w:rsidRPr="00DD7CFC" w:rsidRDefault="00DD7CFC" w:rsidP="00DD7CFC">
      <w:pPr>
        <w:pStyle w:val="ListParagraph"/>
        <w:numPr>
          <w:ilvl w:val="0"/>
          <w:numId w:val="34"/>
        </w:num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color w:val="000000" w:themeColor="text1"/>
          <w:sz w:val="28"/>
          <w:szCs w:val="28"/>
          <w:cs/>
        </w:rPr>
      </w:pPr>
      <w:r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วิธีราคาทุนตัดจำหน่าย</w:t>
      </w:r>
    </w:p>
    <w:p w14:paraId="2BB9B4A4" w14:textId="77777777" w:rsidR="00DD7CFC" w:rsidRPr="00DD7CFC" w:rsidRDefault="00DD7CFC" w:rsidP="00DD7CFC">
      <w:pPr>
        <w:pStyle w:val="ListParagraph"/>
        <w:numPr>
          <w:ilvl w:val="0"/>
          <w:numId w:val="34"/>
        </w:num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วิธี</w:t>
      </w:r>
      <w:r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มูลค่ายุติธรรมผ่านกำไรขาดทุนเบ็ดเสร็จอื่น</w:t>
      </w:r>
      <w:r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 xml:space="preserve"> </w:t>
      </w:r>
    </w:p>
    <w:p w14:paraId="0E53BB3E" w14:textId="77777777" w:rsidR="00DD7CFC" w:rsidRPr="00DD7CFC" w:rsidRDefault="00DD7CFC" w:rsidP="00DD7CFC">
      <w:pPr>
        <w:pStyle w:val="ListParagraph"/>
        <w:numPr>
          <w:ilvl w:val="0"/>
          <w:numId w:val="34"/>
        </w:num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วิธี</w:t>
      </w:r>
      <w:r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มูลค่ายุติธรรมผ่านกำไรหรือขาดทุน</w:t>
      </w:r>
      <w:r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 xml:space="preserve"> </w:t>
      </w:r>
    </w:p>
    <w:p w14:paraId="3D42EDD3" w14:textId="77777777" w:rsidR="00DD7CFC" w:rsidRPr="00DD7CFC" w:rsidRDefault="00DD7CFC" w:rsidP="00DD7CF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</w:p>
    <w:p w14:paraId="7A3C0CC1" w14:textId="7582A5B0" w:rsidR="00DD7CFC" w:rsidRPr="00DD7CFC" w:rsidRDefault="00DD7CFC" w:rsidP="00DD7CF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ในรอบระยะเวลารายงาน</w:t>
      </w:r>
      <w:r w:rsidR="0008227F"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บริษัท</w:t>
      </w:r>
      <w:r w:rsidR="0008227F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และบริษัทย่อย</w:t>
      </w:r>
      <w:r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ไม่มี</w:t>
      </w:r>
      <w:r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สินทรัพย์ทางการเงินที่วัดมูลค่าในภายหลังด้วยมูลค่ายุติธรรมผ่านกำไรขาดทุนเบ็ดเสร็จอื่น</w:t>
      </w:r>
    </w:p>
    <w:p w14:paraId="6CC23DF9" w14:textId="77777777" w:rsidR="00DD7CFC" w:rsidRPr="00DD7CFC" w:rsidRDefault="00DD7CFC" w:rsidP="00DD7CF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</w:p>
    <w:p w14:paraId="72D06F04" w14:textId="77777777" w:rsidR="00DD7CFC" w:rsidRPr="00DD7CFC" w:rsidRDefault="00DD7CFC" w:rsidP="00DD7CF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i/>
          <w:iCs/>
          <w:color w:val="000000" w:themeColor="text1"/>
          <w:sz w:val="28"/>
          <w:szCs w:val="28"/>
        </w:rPr>
      </w:pPr>
      <w:r w:rsidRPr="00DD7CFC">
        <w:rPr>
          <w:rFonts w:ascii="BrowalliaUPC" w:hAnsi="BrowalliaUPC" w:cs="BrowalliaUPC"/>
          <w:i/>
          <w:iCs/>
          <w:color w:val="000000" w:themeColor="text1"/>
          <w:sz w:val="28"/>
          <w:szCs w:val="28"/>
          <w:cs/>
        </w:rPr>
        <w:t>สินทรัพย์ทางการเงินที่วัดมูลค่าด้วยวิธีราคาทุนตัดจำหน่าย</w:t>
      </w:r>
    </w:p>
    <w:p w14:paraId="413FEC81" w14:textId="77777777" w:rsidR="00DD7CFC" w:rsidRPr="00DD7CFC" w:rsidRDefault="00DD7CFC" w:rsidP="00DD7CF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</w:p>
    <w:p w14:paraId="4C60FB09" w14:textId="24404E8D" w:rsidR="00DD7CFC" w:rsidRDefault="00DD7CFC" w:rsidP="00DD7CF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สินทรัพย์ทางการเงินที่วัดมูลค่าด้วยวิธีราคาทุนตัดจำหน่าย</w:t>
      </w:r>
      <w:r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เมื่อ</w:t>
      </w:r>
      <w:r w:rsidR="00962449" w:rsidRPr="00CE7CC3">
        <w:rPr>
          <w:rFonts w:ascii="Browallia New" w:hAnsi="Browallia New" w:cs="Browallia New"/>
          <w:sz w:val="28"/>
          <w:szCs w:val="28"/>
          <w:cs/>
        </w:rPr>
        <w:t>บริษัทและบริษัทย่อย</w:t>
      </w:r>
      <w:r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 ซึ่งทำให้เกิดกระแสเงินสดซึ่งเป็นการจ่ายเพียงเงินต้น</w:t>
      </w:r>
      <w:r w:rsidR="00521644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 xml:space="preserve">          </w:t>
      </w:r>
      <w:r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และดอกเบี้</w:t>
      </w:r>
      <w:r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ย</w:t>
      </w:r>
      <w:r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จากยอดคงเหลือของเงินต้นในวันที่กำหนดไว</w:t>
      </w:r>
      <w:r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้ รายได้ดอกเบี้ยจากสินทรัพย์ทางการเงินดังกล่าวต้องคำนวณ</w:t>
      </w:r>
      <w:r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โดยใช้วิธี</w:t>
      </w:r>
      <w:r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อัตรา</w:t>
      </w:r>
      <w:r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 xml:space="preserve">ดอกเบี้ยที่แท้จริง ทั้งนี้ ผลกำไรและขาดทุนที่เกิดขึ้นจากการตัดรายการ </w:t>
      </w:r>
      <w:r w:rsidR="00521644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 xml:space="preserve">                                </w:t>
      </w:r>
      <w:r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การเปลี่ยนแปลง</w:t>
      </w:r>
      <w:r w:rsidRPr="00DD7CFC">
        <w:rPr>
          <w:rFonts w:ascii="BrowalliaUPC" w:hAnsi="BrowalliaUPC" w:cs="BrowalliaUPC"/>
          <w:color w:val="000000" w:themeColor="text1"/>
          <w:sz w:val="28"/>
          <w:szCs w:val="28"/>
        </w:rPr>
        <w:t xml:space="preserve"> </w:t>
      </w:r>
      <w:r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และ</w:t>
      </w:r>
      <w:r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 xml:space="preserve">การด้อยค่าของสินทรัพย์ดังกล่าวจะรับรู้ในส่วนของกำไรหรือขาดทุน   </w:t>
      </w:r>
    </w:p>
    <w:p w14:paraId="62CDA379" w14:textId="77777777" w:rsidR="00DD7CFC" w:rsidRPr="00DD7CFC" w:rsidRDefault="00DD7CFC" w:rsidP="00DD7CF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</w:p>
    <w:p w14:paraId="3F8B70DF" w14:textId="3345A4AD" w:rsidR="00DD7CFC" w:rsidRDefault="00DD7CFC" w:rsidP="00DD7CF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</w:p>
    <w:p w14:paraId="11CB4B41" w14:textId="3F12BE40" w:rsidR="00DD7CFC" w:rsidRDefault="00DD7CFC" w:rsidP="00DD7CF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</w:p>
    <w:p w14:paraId="5168DA5F" w14:textId="77777777" w:rsidR="00DD7CFC" w:rsidRPr="00DD7CFC" w:rsidRDefault="00DD7CFC" w:rsidP="006E355D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</w:p>
    <w:p w14:paraId="6375E45D" w14:textId="77777777" w:rsidR="00DD7CFC" w:rsidRPr="0050185E" w:rsidRDefault="00DD7CFC" w:rsidP="00501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line="240" w:lineRule="auto"/>
        <w:ind w:left="918"/>
        <w:jc w:val="thaiDistribute"/>
        <w:rPr>
          <w:rFonts w:ascii="BrowalliaUPC" w:hAnsi="BrowalliaUPC" w:cs="BrowalliaUPC"/>
          <w:i/>
          <w:iCs/>
          <w:color w:val="000000" w:themeColor="text1"/>
          <w:sz w:val="28"/>
          <w:szCs w:val="28"/>
        </w:rPr>
      </w:pPr>
      <w:r w:rsidRPr="0050185E">
        <w:rPr>
          <w:rFonts w:ascii="BrowalliaUPC" w:hAnsi="BrowalliaUPC" w:cs="BrowalliaUPC"/>
          <w:i/>
          <w:iCs/>
          <w:color w:val="000000" w:themeColor="text1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</w:t>
      </w:r>
      <w:r w:rsidRPr="0050185E">
        <w:rPr>
          <w:rFonts w:ascii="BrowalliaUPC" w:hAnsi="BrowalliaUPC" w:cs="BrowalliaUPC" w:hint="cs"/>
          <w:i/>
          <w:iCs/>
          <w:color w:val="000000" w:themeColor="text1"/>
          <w:sz w:val="28"/>
          <w:szCs w:val="28"/>
          <w:cs/>
        </w:rPr>
        <w:t>หรือ</w:t>
      </w:r>
      <w:r w:rsidRPr="0050185E">
        <w:rPr>
          <w:rFonts w:ascii="BrowalliaUPC" w:hAnsi="BrowalliaUPC" w:cs="BrowalliaUPC"/>
          <w:i/>
          <w:iCs/>
          <w:color w:val="000000" w:themeColor="text1"/>
          <w:sz w:val="28"/>
          <w:szCs w:val="28"/>
          <w:cs/>
        </w:rPr>
        <w:t>ขาดทุน (</w:t>
      </w:r>
      <w:r w:rsidRPr="0050185E">
        <w:rPr>
          <w:rFonts w:ascii="BrowalliaUPC" w:hAnsi="BrowalliaUPC" w:cs="BrowalliaUPC"/>
          <w:i/>
          <w:iCs/>
          <w:color w:val="000000" w:themeColor="text1"/>
          <w:sz w:val="28"/>
          <w:szCs w:val="28"/>
        </w:rPr>
        <w:t>FVTPL)</w:t>
      </w:r>
    </w:p>
    <w:p w14:paraId="3CC6BD52" w14:textId="77777777" w:rsidR="00DD7CFC" w:rsidRPr="00DD7CFC" w:rsidRDefault="00DD7CFC" w:rsidP="00501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</w:p>
    <w:p w14:paraId="2F59BE18" w14:textId="77777777" w:rsidR="00DD7CFC" w:rsidRPr="00DD7CFC" w:rsidRDefault="00DD7CFC" w:rsidP="00501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สินทรัพย์ทางการเงินที่ไม่ได้ถือครองเพื่อรับกระแสเงินสดตามสัญญาหรือถือครองเพื่อรับกระแสเงินสดตามสัญญาและเพื่อขายสินทรัพย์ทางการเงิน ต้องวัดมูลค่าด้วยมูลค่ายุติธรรมผ่านกำไรหรือขาดทุน (</w:t>
      </w:r>
      <w:r w:rsidRPr="00DD7CFC">
        <w:rPr>
          <w:rFonts w:ascii="BrowalliaUPC" w:hAnsi="BrowalliaUPC" w:cs="BrowalliaUPC"/>
          <w:color w:val="000000" w:themeColor="text1"/>
          <w:sz w:val="28"/>
          <w:szCs w:val="28"/>
        </w:rPr>
        <w:t xml:space="preserve">FVTPL) </w:t>
      </w:r>
      <w:r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นอกจากนี้หากไม่คำนึงตามโมเดลธุรกิจ สินทรัพย์ทางการเงินที่มีข้อกำหนดตามสัญญาไม่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(</w:t>
      </w:r>
      <w:r w:rsidRPr="00DD7CFC">
        <w:rPr>
          <w:rFonts w:ascii="BrowalliaUPC" w:hAnsi="BrowalliaUPC" w:cs="BrowalliaUPC"/>
          <w:color w:val="000000" w:themeColor="text1"/>
          <w:sz w:val="28"/>
          <w:szCs w:val="28"/>
        </w:rPr>
        <w:t xml:space="preserve">SPPI) </w:t>
      </w:r>
      <w:r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จะต้องวัดมูลค่ายุติธรรมผ่านกำไรหรือขาดทุน รวมถึงอนุพันธ์ทางการเงินทั้งหมด</w:t>
      </w:r>
      <w:r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ที่ไม่เข้าเงื่อนไขในการป้องกันความเสี่ยง</w:t>
      </w:r>
      <w:r w:rsidRPr="00DD7CFC">
        <w:rPr>
          <w:rFonts w:ascii="BrowalliaUPC" w:hAnsi="BrowalliaUPC" w:cs="BrowalliaUPC"/>
          <w:color w:val="000000" w:themeColor="text1"/>
          <w:sz w:val="28"/>
          <w:szCs w:val="28"/>
        </w:rPr>
        <w:t xml:space="preserve"> </w:t>
      </w:r>
      <w:r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20DE6740" w14:textId="77777777" w:rsidR="00DD7CFC" w:rsidRPr="0050185E" w:rsidRDefault="00DD7CFC" w:rsidP="00501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</w:p>
    <w:p w14:paraId="0F2BD580" w14:textId="77777777" w:rsidR="00DD7CFC" w:rsidRPr="0050185E" w:rsidRDefault="00DD7CFC" w:rsidP="00501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line="240" w:lineRule="auto"/>
        <w:ind w:left="918"/>
        <w:jc w:val="thaiDistribute"/>
        <w:rPr>
          <w:rFonts w:ascii="BrowalliaUPC" w:hAnsi="BrowalliaUPC" w:cs="BrowalliaUPC"/>
          <w:i/>
          <w:iCs/>
          <w:color w:val="000000" w:themeColor="text1"/>
          <w:sz w:val="28"/>
          <w:szCs w:val="28"/>
        </w:rPr>
      </w:pPr>
      <w:r w:rsidRPr="0050185E">
        <w:rPr>
          <w:rFonts w:ascii="BrowalliaUPC" w:hAnsi="BrowalliaUPC" w:cs="BrowalliaUPC"/>
          <w:i/>
          <w:iCs/>
          <w:color w:val="000000" w:themeColor="text1"/>
          <w:sz w:val="28"/>
          <w:szCs w:val="28"/>
          <w:cs/>
        </w:rPr>
        <w:t>การด้อยค่าของสินทรัพย์ทางการเงิน</w:t>
      </w:r>
    </w:p>
    <w:p w14:paraId="1FAA3B69" w14:textId="77777777" w:rsidR="00DD7CFC" w:rsidRPr="0050185E" w:rsidRDefault="00DD7CFC" w:rsidP="00501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</w:p>
    <w:p w14:paraId="60B5EF8D" w14:textId="4ACCBC9C" w:rsidR="00DD7CFC" w:rsidRPr="00DD7CFC" w:rsidRDefault="00962449" w:rsidP="00501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50185E">
        <w:rPr>
          <w:rFonts w:ascii="BrowalliaUPC" w:hAnsi="BrowalliaUPC" w:cs="BrowalliaUPC"/>
          <w:color w:val="000000" w:themeColor="text1"/>
          <w:sz w:val="28"/>
          <w:szCs w:val="28"/>
          <w:cs/>
        </w:rPr>
        <w:t>บริษัทและบริษัทย่อย</w:t>
      </w:r>
      <w:r w:rsidR="00DD7CFC"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 xml:space="preserve">ใช้วิธีการทั่วไป </w:t>
      </w:r>
      <w:r w:rsidR="00DD7CFC" w:rsidRPr="00DD7CFC">
        <w:rPr>
          <w:rFonts w:ascii="BrowalliaUPC" w:hAnsi="BrowalliaUPC" w:cs="BrowalliaUPC"/>
          <w:color w:val="000000" w:themeColor="text1"/>
          <w:sz w:val="28"/>
          <w:szCs w:val="28"/>
        </w:rPr>
        <w:t xml:space="preserve">(General Approach) </w:t>
      </w:r>
      <w:r w:rsidR="00DD7CFC"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ในการพิจารณาผลขาดทุนด้านเครดิตสำหรับสินทรัพย์ทางการเงิน</w:t>
      </w:r>
      <w:r w:rsidR="00DD7CFC" w:rsidRPr="00DD7CFC">
        <w:rPr>
          <w:rFonts w:ascii="BrowalliaUPC" w:hAnsi="BrowalliaUPC" w:cs="BrowalliaUPC"/>
          <w:color w:val="000000" w:themeColor="text1"/>
          <w:sz w:val="28"/>
          <w:szCs w:val="28"/>
        </w:rPr>
        <w:t xml:space="preserve"> </w:t>
      </w:r>
      <w:r w:rsidR="00163EF4" w:rsidRPr="0050185E">
        <w:rPr>
          <w:rFonts w:ascii="BrowalliaUPC" w:hAnsi="BrowalliaUPC" w:cs="BrowalliaUPC"/>
          <w:color w:val="000000" w:themeColor="text1"/>
          <w:sz w:val="28"/>
          <w:szCs w:val="28"/>
          <w:cs/>
        </w:rPr>
        <w:t>บริษัทและบริษัทย่อย</w:t>
      </w:r>
      <w:r w:rsidR="00DD7CFC"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รับรู้ผล</w:t>
      </w:r>
      <w:r w:rsidR="00DD7CFC"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DD7CFC" w:rsidRPr="00DD7CFC">
        <w:rPr>
          <w:rFonts w:ascii="BrowalliaUPC" w:hAnsi="BrowalliaUPC" w:cs="BrowalliaUPC"/>
          <w:color w:val="000000" w:themeColor="text1"/>
          <w:sz w:val="28"/>
          <w:szCs w:val="28"/>
        </w:rPr>
        <w:t xml:space="preserve">12 </w:t>
      </w:r>
      <w:r w:rsidR="00DD7CFC"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="00DD7CFC"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สินทรัพย์ทางการเงินที่มีการด้อยค่าด้านเครดิต</w:t>
      </w:r>
      <w:r w:rsidR="00DD7CFC"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="00DD7CFC" w:rsidRPr="00DD7CFC">
        <w:rPr>
          <w:rFonts w:ascii="BrowalliaUPC" w:hAnsi="BrowalliaUPC" w:cs="BrowalliaUPC"/>
          <w:color w:val="000000" w:themeColor="text1"/>
          <w:sz w:val="28"/>
          <w:szCs w:val="28"/>
        </w:rPr>
        <w:t xml:space="preserve"> </w:t>
      </w:r>
    </w:p>
    <w:p w14:paraId="3EB3EE35" w14:textId="77777777" w:rsidR="00DD7CFC" w:rsidRPr="0050185E" w:rsidRDefault="00DD7CFC" w:rsidP="00501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</w:p>
    <w:p w14:paraId="17C63602" w14:textId="7E5FB686" w:rsidR="00DD7CFC" w:rsidRPr="00DD7CFC" w:rsidRDefault="00DD7CFC" w:rsidP="00501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 xml:space="preserve">สำหรับลูกหนี้การค้าและลูกหนี้อื่น ที่ไม่มีองค์ประกอบเกี่ยวกับการจัดหาเงินที่มีนัยสำคัญ </w:t>
      </w:r>
      <w:r w:rsidR="00163EF4" w:rsidRPr="0050185E">
        <w:rPr>
          <w:rFonts w:ascii="BrowalliaUPC" w:hAnsi="BrowalliaUPC" w:cs="BrowalliaUPC"/>
          <w:color w:val="000000" w:themeColor="text1"/>
          <w:sz w:val="28"/>
          <w:szCs w:val="28"/>
          <w:cs/>
        </w:rPr>
        <w:t>บริษัทและบริษัทย่อย</w:t>
      </w:r>
      <w:r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ใช้วิธีอย่างง่าย (</w:t>
      </w:r>
      <w:r w:rsidRPr="00DD7CFC">
        <w:rPr>
          <w:rFonts w:ascii="BrowalliaUPC" w:hAnsi="BrowalliaUPC" w:cs="BrowalliaUPC"/>
          <w:color w:val="000000" w:themeColor="text1"/>
          <w:sz w:val="28"/>
          <w:szCs w:val="28"/>
        </w:rPr>
        <w:t xml:space="preserve">Simplified approach) </w:t>
      </w:r>
      <w:r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ในการวัดมูลค่าของผลขาดทุนด้านเครดิตที่คาดว่าจะเกิดขึ้นตลอดอายุ</w:t>
      </w:r>
      <w:r w:rsidRPr="00DD7CFC">
        <w:rPr>
          <w:rFonts w:ascii="BrowalliaUPC" w:hAnsi="BrowalliaUPC" w:cs="BrowalliaUPC"/>
          <w:color w:val="000000" w:themeColor="text1"/>
          <w:sz w:val="28"/>
          <w:szCs w:val="28"/>
        </w:rPr>
        <w:t xml:space="preserve"> </w:t>
      </w:r>
      <w:r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ตามที่กล่าวไว้ในนโยบายการบัญชีเรื่อง ลูกหนี้การค้าและลูกหนี้อื่น</w:t>
      </w:r>
    </w:p>
    <w:p w14:paraId="2A129A88" w14:textId="77777777" w:rsidR="00DD7CFC" w:rsidRPr="0050185E" w:rsidRDefault="00DD7CFC" w:rsidP="00501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</w:p>
    <w:p w14:paraId="26BF28E7" w14:textId="77777777" w:rsidR="00DD7CFC" w:rsidRPr="0050185E" w:rsidRDefault="00DD7CFC" w:rsidP="00501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  <w:u w:val="single"/>
        </w:rPr>
      </w:pPr>
      <w:r w:rsidRPr="0050185E">
        <w:rPr>
          <w:rFonts w:ascii="BrowalliaUPC" w:hAnsi="BrowalliaUPC" w:cs="BrowalliaUPC" w:hint="cs"/>
          <w:color w:val="000000" w:themeColor="text1"/>
          <w:sz w:val="28"/>
          <w:szCs w:val="28"/>
          <w:u w:val="single"/>
          <w:cs/>
        </w:rPr>
        <w:t>หนี้สินทางการเงิน</w:t>
      </w:r>
    </w:p>
    <w:p w14:paraId="0E90E310" w14:textId="77777777" w:rsidR="00DD7CFC" w:rsidRPr="00DD7CFC" w:rsidRDefault="00DD7CFC" w:rsidP="00501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</w:p>
    <w:p w14:paraId="676398AE" w14:textId="0C1934FE" w:rsidR="00DD7CFC" w:rsidRPr="00DD7CFC" w:rsidRDefault="00DD7CFC" w:rsidP="00501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หนี้สินทางการเงินของ</w:t>
      </w:r>
      <w:r w:rsidR="00163EF4" w:rsidRPr="0050185E">
        <w:rPr>
          <w:rFonts w:ascii="BrowalliaUPC" w:hAnsi="BrowalliaUPC" w:cs="BrowalliaUPC"/>
          <w:color w:val="000000" w:themeColor="text1"/>
          <w:sz w:val="28"/>
          <w:szCs w:val="28"/>
          <w:cs/>
        </w:rPr>
        <w:t>บริษัทและบริษัทย่อย</w:t>
      </w:r>
      <w:r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ได้รวมถึงเงินกู้ยืม เจ้าหนี้การค้า เจ้าหนี้อื่น และตราสารอนุพันธ์ทางการเงิน</w:t>
      </w:r>
    </w:p>
    <w:p w14:paraId="72E52A11" w14:textId="77777777" w:rsidR="00DD7CFC" w:rsidRPr="0050185E" w:rsidRDefault="00DD7CFC" w:rsidP="00501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</w:p>
    <w:p w14:paraId="5C8BCCBA" w14:textId="6CCE6184" w:rsidR="00DD7CFC" w:rsidRPr="00DD7CFC" w:rsidRDefault="00DD7CFC" w:rsidP="00501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หนี้สิน</w:t>
      </w:r>
      <w:r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ทางการเงิน</w:t>
      </w:r>
      <w:r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จะรับรู้</w:t>
      </w:r>
      <w:r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เมื่อ</w:t>
      </w:r>
      <w:r w:rsidR="00163EF4" w:rsidRPr="0050185E">
        <w:rPr>
          <w:rFonts w:ascii="BrowalliaUPC" w:hAnsi="BrowalliaUPC" w:cs="BrowalliaUPC"/>
          <w:color w:val="000000" w:themeColor="text1"/>
          <w:sz w:val="28"/>
          <w:szCs w:val="28"/>
          <w:cs/>
        </w:rPr>
        <w:t>บริษัทและบริษัทย่อย</w:t>
      </w:r>
      <w:r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เป็นคู่สัญญาตามข้อกำหนดของสัญญาของเครื่องมือทางการเงินนั้น</w:t>
      </w:r>
    </w:p>
    <w:p w14:paraId="29CE90ED" w14:textId="77777777" w:rsidR="00DD7CFC" w:rsidRPr="0050185E" w:rsidRDefault="00DD7CFC" w:rsidP="00501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</w:p>
    <w:p w14:paraId="749AA0F9" w14:textId="13A362C7" w:rsidR="00DD7CFC" w:rsidRPr="00DD7CFC" w:rsidRDefault="00A81CD1" w:rsidP="00501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50185E">
        <w:rPr>
          <w:rFonts w:ascii="BrowalliaUPC" w:hAnsi="BrowalliaUPC" w:cs="BrowalliaUPC"/>
          <w:color w:val="000000" w:themeColor="text1"/>
          <w:sz w:val="28"/>
          <w:szCs w:val="28"/>
          <w:cs/>
        </w:rPr>
        <w:t>บริษัทและบริษัทย่อย</w:t>
      </w:r>
      <w:r w:rsidR="00DD7CFC"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รับรู้รายการเมื่อ</w:t>
      </w:r>
      <w:r w:rsidR="00DD7CFC"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เริ่มแรก</w:t>
      </w:r>
      <w:r w:rsidR="00DD7CFC"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สำหรับ</w:t>
      </w:r>
      <w:r w:rsidR="00DD7CFC"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หนี้สินทางการเงินด้วยมูลค่ายุติธรรม</w:t>
      </w:r>
      <w:r w:rsidR="00DD7CFC"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หัก</w:t>
      </w:r>
      <w:r w:rsidR="00DD7CFC"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ต้นทุนการทำรายการ</w:t>
      </w:r>
      <w:r w:rsidR="00DD7CFC"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 xml:space="preserve"> และจัดประเภทหนี้สินทางการเงินเป็นหนี้สินทางการเงินที่วัดมูลค่าในภายหลังด้วยราคาทุนตัดจำหน่าย </w:t>
      </w:r>
      <w:r w:rsidR="00DD7CFC"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 xml:space="preserve">โดยใช้วิธีดอกเบี้ยที่แท้จริง </w:t>
      </w:r>
      <w:r w:rsidR="00DD7CFC"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>ใน</w:t>
      </w:r>
      <w:r w:rsidR="00DD7CFC"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การคำนวณมูลค่าราคาทุนตัดจำหน่าย</w:t>
      </w:r>
      <w:r w:rsidRPr="0050185E">
        <w:rPr>
          <w:rFonts w:ascii="BrowalliaUPC" w:hAnsi="BrowalliaUPC" w:cs="BrowalliaUPC"/>
          <w:color w:val="000000" w:themeColor="text1"/>
          <w:sz w:val="28"/>
          <w:szCs w:val="28"/>
          <w:cs/>
        </w:rPr>
        <w:t>บริษัทและบริษัทย่อย</w:t>
      </w:r>
      <w:r w:rsidR="00DD7CFC"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</w:t>
      </w:r>
      <w:r w:rsidR="00DD7CFC" w:rsidRPr="00DD7CFC">
        <w:rPr>
          <w:rFonts w:ascii="BrowalliaUPC" w:hAnsi="BrowalliaUPC" w:cs="BrowalliaUPC" w:hint="cs"/>
          <w:color w:val="000000" w:themeColor="text1"/>
          <w:sz w:val="28"/>
          <w:szCs w:val="28"/>
          <w:cs/>
        </w:rPr>
        <w:t xml:space="preserve">น </w:t>
      </w:r>
      <w:r w:rsidR="00DD7CFC" w:rsidRPr="00DD7CFC">
        <w:rPr>
          <w:rFonts w:ascii="BrowalliaUPC" w:hAnsi="BrowalliaUPC" w:cs="BrowalliaUPC"/>
          <w:color w:val="000000" w:themeColor="text1"/>
          <w:sz w:val="28"/>
          <w:szCs w:val="28"/>
          <w:cs/>
        </w:rPr>
        <w:t>ยกเว้น หนี้สินอนุพันธ์ที่จะวัดมูลค่าด้วยวิธีมูลค่ายุติธรรมผ่านกำไรหรือขาดทุน (</w:t>
      </w:r>
      <w:r w:rsidR="00DD7CFC" w:rsidRPr="00DD7CFC">
        <w:rPr>
          <w:rFonts w:ascii="BrowalliaUPC" w:hAnsi="BrowalliaUPC" w:cs="BrowalliaUPC"/>
          <w:color w:val="000000" w:themeColor="text1"/>
          <w:sz w:val="28"/>
          <w:szCs w:val="28"/>
        </w:rPr>
        <w:t>FVTPL)</w:t>
      </w:r>
    </w:p>
    <w:p w14:paraId="6B1E583B" w14:textId="44F0EE02" w:rsidR="00DD7CFC" w:rsidRPr="0050185E" w:rsidRDefault="00DD7CFC" w:rsidP="00501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</w:p>
    <w:p w14:paraId="69E791C6" w14:textId="77777777" w:rsidR="00995BE3" w:rsidRPr="0050185E" w:rsidRDefault="00995BE3" w:rsidP="00501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</w:p>
    <w:p w14:paraId="573E2C5E" w14:textId="1E9757C9" w:rsidR="00A421EB" w:rsidRPr="00F87441" w:rsidRDefault="00DD7CFC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F87441">
        <w:rPr>
          <w:rFonts w:ascii="Browallia New" w:hAnsi="Browallia New" w:cs="Browallia New" w:hint="cs"/>
          <w:sz w:val="28"/>
          <w:szCs w:val="28"/>
          <w:cs/>
        </w:rPr>
        <w:t>หนี้สินทางการเงินจะถูกตัดรายการ</w:t>
      </w:r>
      <w:r w:rsidRPr="00F87441">
        <w:rPr>
          <w:rFonts w:ascii="Browallia New" w:hAnsi="Browallia New" w:cs="Browallia New"/>
          <w:sz w:val="28"/>
          <w:szCs w:val="28"/>
          <w:cs/>
        </w:rPr>
        <w:t>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</w:t>
      </w:r>
      <w:r w:rsidRPr="00F87441">
        <w:rPr>
          <w:rFonts w:ascii="Browallia New" w:hAnsi="Browallia New" w:cs="Browallia New" w:hint="cs"/>
          <w:sz w:val="28"/>
          <w:szCs w:val="28"/>
          <w:cs/>
        </w:rPr>
        <w:t>น</w:t>
      </w:r>
    </w:p>
    <w:p w14:paraId="2F0F7810" w14:textId="77777777" w:rsidR="00EA1D3A" w:rsidRPr="00F87441" w:rsidRDefault="00EA1D3A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77C35B7E" w14:textId="77777777" w:rsidR="00E9145C" w:rsidRPr="002E1586" w:rsidRDefault="00E9145C" w:rsidP="00AE73D5">
      <w:pPr>
        <w:pStyle w:val="BodyText2"/>
        <w:numPr>
          <w:ilvl w:val="1"/>
          <w:numId w:val="21"/>
        </w:numPr>
        <w:tabs>
          <w:tab w:val="left" w:pos="1260"/>
        </w:tabs>
        <w:ind w:left="936" w:right="47" w:hanging="486"/>
        <w:jc w:val="thaiDistribute"/>
        <w:rPr>
          <w:rFonts w:ascii="Browallia New" w:hAnsi="Browallia New" w:cs="Browallia New"/>
          <w:sz w:val="28"/>
          <w:szCs w:val="28"/>
        </w:rPr>
      </w:pPr>
      <w:r w:rsidRPr="002E1586">
        <w:rPr>
          <w:rFonts w:ascii="Browallia New" w:hAnsi="Browallia New" w:cs="Browallia New"/>
          <w:sz w:val="28"/>
          <w:szCs w:val="28"/>
          <w:cs/>
        </w:rPr>
        <w:t>อสังหาริมทรัพย์เพื่อการลงทุน</w:t>
      </w:r>
    </w:p>
    <w:p w14:paraId="152D4C56" w14:textId="40FC5258" w:rsidR="002E1586" w:rsidRDefault="002E1586" w:rsidP="00954136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0E48D82B" w14:textId="16059B08" w:rsidR="005D10D5" w:rsidRPr="00F87441" w:rsidRDefault="00263409" w:rsidP="00954136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F87441">
        <w:rPr>
          <w:rFonts w:ascii="Browallia New" w:hAnsi="Browallia New" w:cs="Browallia New"/>
          <w:sz w:val="28"/>
          <w:szCs w:val="28"/>
          <w:cs/>
        </w:rPr>
        <w:t>อสังหาริมทรัพย์เพื่อการลงทุนประกอบด้วยที่ดินและอาคารที่ไม่ได้ใช้ในการดำเนินงานของบริษัท โดยวัดมูลค่าเริ่มแรกด้วยราคาทุนซึ่งรวมถึงต้นทุนในการทำรายการ และแสดงด้วยราคาทุนหักค่าเสื่อมราคาสะสมและค่าเผื่อการด้อยค่าของสินทรัพย์ (ถ้ามี)</w:t>
      </w:r>
    </w:p>
    <w:p w14:paraId="24513E76" w14:textId="77777777" w:rsidR="00F47475" w:rsidRDefault="00F47475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7EFEC3F5" w14:textId="161E15A0" w:rsidR="00DE5F67" w:rsidRDefault="00F47475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F47475">
        <w:rPr>
          <w:rFonts w:ascii="Browallia New" w:hAnsi="Browallia New" w:cs="Browallia New"/>
          <w:sz w:val="28"/>
          <w:szCs w:val="28"/>
          <w:cs/>
        </w:rPr>
        <w:t xml:space="preserve">ค่าเสื่อมราคาสำหรับอาคารคำนวณโดยใช้วิธีเส้นตรงตลอดอายุการให้ประโยชน์ที่ประมาณการไว้เป็นเวลา </w:t>
      </w:r>
      <w:r>
        <w:rPr>
          <w:rFonts w:ascii="Browallia New" w:hAnsi="Browallia New" w:cs="Browallia New"/>
          <w:sz w:val="28"/>
          <w:szCs w:val="28"/>
        </w:rPr>
        <w:t xml:space="preserve">   </w:t>
      </w:r>
      <w:r w:rsidRPr="00F47475">
        <w:rPr>
          <w:rFonts w:ascii="Browallia New" w:hAnsi="Browallia New" w:cs="Browallia New"/>
          <w:sz w:val="28"/>
          <w:szCs w:val="28"/>
        </w:rPr>
        <w:t xml:space="preserve">20 </w:t>
      </w:r>
      <w:r w:rsidRPr="00F47475">
        <w:rPr>
          <w:rFonts w:ascii="Browallia New" w:hAnsi="Browallia New" w:cs="Browallia New"/>
          <w:sz w:val="28"/>
          <w:szCs w:val="28"/>
          <w:cs/>
        </w:rPr>
        <w:t>ปี ที่ดินไม่มีการหักค่าเสื่อมราคา</w:t>
      </w:r>
    </w:p>
    <w:p w14:paraId="6ABB5947" w14:textId="77777777" w:rsidR="00263409" w:rsidRPr="002E1586" w:rsidRDefault="00263409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D855269" w14:textId="77777777" w:rsidR="00E9145C" w:rsidRPr="002E1586" w:rsidRDefault="00E9145C" w:rsidP="00AE73D5">
      <w:pPr>
        <w:pStyle w:val="BodyText2"/>
        <w:numPr>
          <w:ilvl w:val="1"/>
          <w:numId w:val="21"/>
        </w:numPr>
        <w:tabs>
          <w:tab w:val="left" w:pos="1260"/>
        </w:tabs>
        <w:ind w:left="936" w:right="47" w:hanging="486"/>
        <w:jc w:val="thaiDistribute"/>
        <w:rPr>
          <w:rFonts w:ascii="Browallia New" w:hAnsi="Browallia New" w:cs="Browallia New"/>
          <w:sz w:val="28"/>
          <w:szCs w:val="28"/>
        </w:rPr>
      </w:pPr>
      <w:r w:rsidRPr="002E1586">
        <w:rPr>
          <w:rFonts w:ascii="Browallia New" w:hAnsi="Browallia New" w:cs="Browallia New"/>
          <w:sz w:val="28"/>
          <w:szCs w:val="28"/>
          <w:cs/>
        </w:rPr>
        <w:t>ที่ดิน อาคาร</w:t>
      </w:r>
      <w:r w:rsidRPr="002E1586">
        <w:rPr>
          <w:rFonts w:ascii="Browallia New" w:hAnsi="Browallia New" w:cs="Browallia New"/>
          <w:sz w:val="28"/>
          <w:szCs w:val="28"/>
        </w:rPr>
        <w:t xml:space="preserve"> </w:t>
      </w:r>
      <w:r w:rsidRPr="002E1586">
        <w:rPr>
          <w:rFonts w:ascii="Browallia New" w:hAnsi="Browallia New" w:cs="Browallia New"/>
          <w:sz w:val="28"/>
          <w:szCs w:val="28"/>
          <w:cs/>
        </w:rPr>
        <w:t>และอุปกรณ์</w:t>
      </w:r>
    </w:p>
    <w:p w14:paraId="3EB75DAA" w14:textId="77777777" w:rsidR="00E9145C" w:rsidRPr="00F87441" w:rsidRDefault="00E9145C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1B91133C" w14:textId="2170E712" w:rsidR="00E9145C" w:rsidRPr="002E1586" w:rsidRDefault="00E9145C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2E1586">
        <w:rPr>
          <w:rFonts w:ascii="Browallia New" w:hAnsi="Browallia New" w:cs="Browallia New"/>
          <w:sz w:val="28"/>
          <w:szCs w:val="28"/>
          <w:cs/>
        </w:rPr>
        <w:t>ที่ดิน อาคาร</w:t>
      </w:r>
      <w:r w:rsidRPr="002E1586">
        <w:rPr>
          <w:rFonts w:ascii="Browallia New" w:hAnsi="Browallia New" w:cs="Browallia New"/>
          <w:sz w:val="28"/>
          <w:szCs w:val="28"/>
        </w:rPr>
        <w:t xml:space="preserve"> </w:t>
      </w:r>
      <w:r w:rsidRPr="002E1586">
        <w:rPr>
          <w:rFonts w:ascii="Browallia New" w:hAnsi="Browallia New" w:cs="Browallia New"/>
          <w:sz w:val="28"/>
          <w:szCs w:val="28"/>
          <w:cs/>
        </w:rPr>
        <w:t xml:space="preserve">และอุปกรณ์ แสดงด้วยราคาทุนหักค่าเสื่อมราคาสะสมและค่าเผื่อการด้อยค่าของสินทรัพย์ (ถ้ามี)ราคาทุนซึ่งคำนวณจากราคาซื้อสินทรัพย์ ทั้งที่เป็นเงินสดและจำนวนเทียบเท่าเงินสด ในการทำให้สินทรัพย์นั้นอยู่ในสถานที่หรือสภาพที่พร้อมที่จะใช้งานได้ตามวัตถุประสงค์ </w:t>
      </w:r>
    </w:p>
    <w:p w14:paraId="4AEDDAA6" w14:textId="77777777" w:rsidR="00B3776A" w:rsidRPr="002E1586" w:rsidRDefault="00B3776A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17A641AC" w14:textId="7880E354" w:rsidR="00E9145C" w:rsidRPr="00F87441" w:rsidRDefault="00E9145C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72888">
        <w:rPr>
          <w:rFonts w:ascii="Browallia New" w:hAnsi="Browallia New" w:cs="Browallia New"/>
          <w:sz w:val="28"/>
          <w:szCs w:val="28"/>
          <w:cs/>
        </w:rPr>
        <w:t>ค่าเสื่อมราคาของ</w:t>
      </w:r>
      <w:r w:rsidRPr="00E72888">
        <w:rPr>
          <w:rFonts w:ascii="Browallia New" w:hAnsi="Browallia New" w:cs="Browallia New" w:hint="cs"/>
          <w:sz w:val="28"/>
          <w:szCs w:val="28"/>
          <w:cs/>
        </w:rPr>
        <w:t>อาคาร และ</w:t>
      </w:r>
      <w:r w:rsidRPr="00E72888">
        <w:rPr>
          <w:rFonts w:ascii="Browallia New" w:hAnsi="Browallia New" w:cs="Browallia New"/>
          <w:sz w:val="28"/>
          <w:szCs w:val="28"/>
          <w:cs/>
        </w:rPr>
        <w:t>อุปกรณ์ คำนวณโดยวิธีเส้นตรงตามอายุการใช้งานโดยประมาณของสินทรัพย์ ดังต่อไปนี้</w:t>
      </w:r>
    </w:p>
    <w:p w14:paraId="6032293E" w14:textId="77777777" w:rsidR="00E9145C" w:rsidRPr="00F87441" w:rsidRDefault="00E9145C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7628" w:type="dxa"/>
        <w:tblInd w:w="1728" w:type="dxa"/>
        <w:tblLook w:val="01E0" w:firstRow="1" w:lastRow="1" w:firstColumn="1" w:lastColumn="1" w:noHBand="0" w:noVBand="0"/>
      </w:tblPr>
      <w:tblGrid>
        <w:gridCol w:w="5502"/>
        <w:gridCol w:w="2126"/>
      </w:tblGrid>
      <w:tr w:rsidR="00E9145C" w:rsidRPr="00E72888" w14:paraId="72964FF4" w14:textId="77777777" w:rsidTr="00790235">
        <w:tc>
          <w:tcPr>
            <w:tcW w:w="5502" w:type="dxa"/>
            <w:shd w:val="clear" w:color="auto" w:fill="auto"/>
          </w:tcPr>
          <w:p w14:paraId="7F650D7B" w14:textId="77777777" w:rsidR="00E9145C" w:rsidRPr="00E72888" w:rsidRDefault="00E9145C" w:rsidP="00CA6ACA">
            <w:pPr>
              <w:pStyle w:val="BodyTextIndent3"/>
              <w:ind w:left="0" w:firstLine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62C31F58" w14:textId="0DD98DC6" w:rsidR="00E9145C" w:rsidRPr="00E72888" w:rsidRDefault="00E9145C" w:rsidP="00CA6ACA">
            <w:pPr>
              <w:pStyle w:val="BodyTextIndent3"/>
              <w:ind w:left="0" w:firstLine="0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E9145C" w:rsidRPr="00E72888" w14:paraId="0C409C2A" w14:textId="77777777" w:rsidTr="00790235">
        <w:tc>
          <w:tcPr>
            <w:tcW w:w="5502" w:type="dxa"/>
            <w:shd w:val="clear" w:color="auto" w:fill="auto"/>
          </w:tcPr>
          <w:p w14:paraId="0B862D71" w14:textId="77777777" w:rsidR="00E9145C" w:rsidRPr="00E72888" w:rsidRDefault="00E9145C" w:rsidP="00CA6ACA">
            <w:pPr>
              <w:pStyle w:val="BodyTextIndent3"/>
              <w:ind w:left="0" w:firstLine="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126" w:type="dxa"/>
            <w:shd w:val="clear" w:color="auto" w:fill="auto"/>
          </w:tcPr>
          <w:p w14:paraId="358A0DCF" w14:textId="2643C704" w:rsidR="00E9145C" w:rsidRPr="000E41CE" w:rsidRDefault="00FE5B49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E5B49">
              <w:rPr>
                <w:rFonts w:ascii="BrowalliaUPC" w:hAnsi="BrowalliaUPC" w:cs="BrowalliaUPC" w:hint="cs"/>
                <w:sz w:val="28"/>
                <w:szCs w:val="28"/>
              </w:rPr>
              <w:t>20</w:t>
            </w:r>
            <w:r w:rsidR="00790235" w:rsidRPr="000E41CE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790235" w:rsidRPr="000E41CE">
              <w:rPr>
                <w:rFonts w:ascii="BrowalliaUPC" w:hAnsi="BrowalliaUPC" w:cs="BrowalliaUPC" w:hint="cs"/>
                <w:sz w:val="28"/>
                <w:szCs w:val="28"/>
                <w:cs/>
              </w:rPr>
              <w:t>ปี</w:t>
            </w:r>
          </w:p>
        </w:tc>
      </w:tr>
      <w:tr w:rsidR="00E9145C" w:rsidRPr="00E72888" w14:paraId="07DB3EF4" w14:textId="77777777" w:rsidTr="00790235">
        <w:tc>
          <w:tcPr>
            <w:tcW w:w="5502" w:type="dxa"/>
            <w:shd w:val="clear" w:color="auto" w:fill="auto"/>
          </w:tcPr>
          <w:p w14:paraId="25B3A232" w14:textId="77777777" w:rsidR="00E9145C" w:rsidRPr="00E72888" w:rsidRDefault="00E9145C" w:rsidP="00CA6ACA">
            <w:pPr>
              <w:pStyle w:val="BodyTextIndent3"/>
              <w:ind w:left="0" w:firstLine="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126" w:type="dxa"/>
            <w:shd w:val="clear" w:color="auto" w:fill="auto"/>
          </w:tcPr>
          <w:p w14:paraId="77620EB5" w14:textId="2CC53B1B" w:rsidR="00E9145C" w:rsidRPr="000E41CE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E41CE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790235" w:rsidRPr="000E41CE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="006C28D5" w:rsidRPr="000E41CE">
              <w:rPr>
                <w:rFonts w:ascii="BrowalliaUPC" w:hAnsi="BrowalliaUPC" w:cs="BrowalliaUPC" w:hint="cs"/>
                <w:sz w:val="28"/>
                <w:szCs w:val="28"/>
                <w:cs/>
              </w:rPr>
              <w:t>ปี</w:t>
            </w:r>
          </w:p>
        </w:tc>
      </w:tr>
      <w:tr w:rsidR="00E9145C" w:rsidRPr="00E72888" w14:paraId="2E97B39C" w14:textId="77777777" w:rsidTr="00790235">
        <w:tc>
          <w:tcPr>
            <w:tcW w:w="5502" w:type="dxa"/>
            <w:shd w:val="clear" w:color="auto" w:fill="auto"/>
          </w:tcPr>
          <w:p w14:paraId="010ABA3C" w14:textId="77777777" w:rsidR="00E9145C" w:rsidRPr="00E72888" w:rsidRDefault="00E9145C" w:rsidP="00CA6AC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เครื่องมือ</w:t>
            </w:r>
            <w:r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126" w:type="dxa"/>
            <w:shd w:val="clear" w:color="auto" w:fill="auto"/>
          </w:tcPr>
          <w:p w14:paraId="13974DFE" w14:textId="58CD7266" w:rsidR="00E9145C" w:rsidRPr="000E41CE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41CE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6C28D5" w:rsidRPr="000E41CE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ปี</w:t>
            </w:r>
          </w:p>
        </w:tc>
      </w:tr>
      <w:tr w:rsidR="00E9145C" w:rsidRPr="00E72888" w14:paraId="69B430D4" w14:textId="77777777" w:rsidTr="00790235">
        <w:tc>
          <w:tcPr>
            <w:tcW w:w="5502" w:type="dxa"/>
            <w:shd w:val="clear" w:color="auto" w:fill="auto"/>
          </w:tcPr>
          <w:p w14:paraId="0CD23EB4" w14:textId="77777777" w:rsidR="00E9145C" w:rsidRPr="00E72888" w:rsidRDefault="00E9145C" w:rsidP="00CA6AC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เครื่องมือแพทย์ทดลองใช้</w:t>
            </w:r>
          </w:p>
        </w:tc>
        <w:tc>
          <w:tcPr>
            <w:tcW w:w="2126" w:type="dxa"/>
            <w:shd w:val="clear" w:color="auto" w:fill="auto"/>
          </w:tcPr>
          <w:p w14:paraId="78BC451C" w14:textId="6E4ECF49" w:rsidR="00E9145C" w:rsidRPr="000E41CE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41CE">
              <w:rPr>
                <w:rFonts w:ascii="BrowalliaUPC" w:hAnsi="BrowalliaUPC" w:cs="BrowalliaUPC"/>
                <w:sz w:val="28"/>
                <w:szCs w:val="28"/>
              </w:rPr>
              <w:t>2 - 7</w:t>
            </w:r>
            <w:r w:rsidR="006C28D5" w:rsidRPr="000E41CE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ปี</w:t>
            </w:r>
          </w:p>
        </w:tc>
      </w:tr>
      <w:tr w:rsidR="00E9145C" w:rsidRPr="00E72888" w14:paraId="0A51373D" w14:textId="77777777" w:rsidTr="00790235">
        <w:tc>
          <w:tcPr>
            <w:tcW w:w="5502" w:type="dxa"/>
            <w:shd w:val="clear" w:color="auto" w:fill="auto"/>
          </w:tcPr>
          <w:p w14:paraId="40C21B98" w14:textId="77777777" w:rsidR="00E9145C" w:rsidRPr="00E72888" w:rsidRDefault="00E9145C" w:rsidP="00CA6AC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เครื่องตกแต่ง</w:t>
            </w:r>
            <w:r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126" w:type="dxa"/>
            <w:shd w:val="clear" w:color="auto" w:fill="auto"/>
          </w:tcPr>
          <w:p w14:paraId="71A9633E" w14:textId="3A3178EC" w:rsidR="00E9145C" w:rsidRPr="000E41CE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41CE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6C28D5" w:rsidRPr="000E41CE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ปี</w:t>
            </w:r>
          </w:p>
        </w:tc>
      </w:tr>
      <w:tr w:rsidR="00E9145C" w:rsidRPr="00E72888" w14:paraId="09F561BD" w14:textId="77777777" w:rsidTr="00790235">
        <w:tc>
          <w:tcPr>
            <w:tcW w:w="5502" w:type="dxa"/>
            <w:shd w:val="clear" w:color="auto" w:fill="auto"/>
          </w:tcPr>
          <w:p w14:paraId="68C0E06C" w14:textId="77777777" w:rsidR="00E9145C" w:rsidRPr="00E72888" w:rsidRDefault="00E9145C" w:rsidP="00CA6AC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อุปกรณ์คอมพิวเตอร์</w:t>
            </w:r>
          </w:p>
        </w:tc>
        <w:tc>
          <w:tcPr>
            <w:tcW w:w="2126" w:type="dxa"/>
            <w:shd w:val="clear" w:color="auto" w:fill="auto"/>
          </w:tcPr>
          <w:p w14:paraId="4A6E7117" w14:textId="5F6D3BFC" w:rsidR="00E9145C" w:rsidRPr="000E41CE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41CE">
              <w:rPr>
                <w:rFonts w:ascii="BrowalliaUPC" w:hAnsi="BrowalliaUPC" w:cs="BrowalliaUPC"/>
                <w:sz w:val="28"/>
                <w:szCs w:val="28"/>
              </w:rPr>
              <w:t>3 - 5</w:t>
            </w:r>
            <w:r w:rsidR="006C28D5" w:rsidRPr="000E41CE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ปี</w:t>
            </w:r>
          </w:p>
        </w:tc>
      </w:tr>
      <w:tr w:rsidR="00E9145C" w:rsidRPr="00E72888" w14:paraId="09D8C0B2" w14:textId="77777777" w:rsidTr="00790235">
        <w:tc>
          <w:tcPr>
            <w:tcW w:w="5502" w:type="dxa"/>
            <w:shd w:val="clear" w:color="auto" w:fill="auto"/>
          </w:tcPr>
          <w:p w14:paraId="25B35618" w14:textId="77777777" w:rsidR="00E9145C" w:rsidRPr="00E72888" w:rsidRDefault="00E9145C" w:rsidP="00CA6AC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อุปกรณ์</w:t>
            </w:r>
            <w:r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126" w:type="dxa"/>
            <w:shd w:val="clear" w:color="auto" w:fill="auto"/>
          </w:tcPr>
          <w:p w14:paraId="6BFAA6AA" w14:textId="169D7DF3" w:rsidR="00E9145C" w:rsidRPr="000E41CE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41CE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6C28D5" w:rsidRPr="000E41CE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ปี</w:t>
            </w:r>
          </w:p>
        </w:tc>
      </w:tr>
      <w:tr w:rsidR="00E9145C" w:rsidRPr="00E72888" w14:paraId="5805C384" w14:textId="77777777" w:rsidTr="00790235">
        <w:tc>
          <w:tcPr>
            <w:tcW w:w="5502" w:type="dxa"/>
            <w:shd w:val="clear" w:color="auto" w:fill="auto"/>
          </w:tcPr>
          <w:p w14:paraId="5B6526BB" w14:textId="77777777" w:rsidR="00E9145C" w:rsidRPr="00E72888" w:rsidRDefault="00E9145C" w:rsidP="00CA6AC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126" w:type="dxa"/>
            <w:shd w:val="clear" w:color="auto" w:fill="auto"/>
          </w:tcPr>
          <w:p w14:paraId="528BCB5E" w14:textId="11C65A33" w:rsidR="00E9145C" w:rsidRPr="000E41CE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41CE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6C28D5" w:rsidRPr="000E41CE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ปี</w:t>
            </w:r>
          </w:p>
        </w:tc>
      </w:tr>
      <w:tr w:rsidR="00E9145C" w:rsidRPr="00E72888" w14:paraId="1D34262D" w14:textId="77777777" w:rsidTr="00790235">
        <w:tc>
          <w:tcPr>
            <w:tcW w:w="5502" w:type="dxa"/>
            <w:shd w:val="clear" w:color="auto" w:fill="auto"/>
          </w:tcPr>
          <w:p w14:paraId="702A8E25" w14:textId="77777777" w:rsidR="00E9145C" w:rsidRPr="00E72888" w:rsidRDefault="00E9145C" w:rsidP="00CA6AC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อุปกรณ์</w:t>
            </w:r>
            <w:r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เพื่อให้เช่า</w:t>
            </w:r>
          </w:p>
        </w:tc>
        <w:tc>
          <w:tcPr>
            <w:tcW w:w="2126" w:type="dxa"/>
            <w:shd w:val="clear" w:color="auto" w:fill="auto"/>
          </w:tcPr>
          <w:p w14:paraId="2B9C1090" w14:textId="4C6CDF74" w:rsidR="00E9145C" w:rsidRPr="000E41CE" w:rsidRDefault="00CB1D80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E41CE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="006C28D5" w:rsidRPr="000E41CE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ปี</w:t>
            </w:r>
          </w:p>
        </w:tc>
      </w:tr>
    </w:tbl>
    <w:p w14:paraId="74A95939" w14:textId="77777777" w:rsidR="00E9145C" w:rsidRPr="00F87441" w:rsidRDefault="00E9145C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1FD0C77C" w14:textId="77777777" w:rsidR="00E9145C" w:rsidRPr="00E72888" w:rsidRDefault="00E9145C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72888">
        <w:rPr>
          <w:rFonts w:ascii="Browallia New" w:hAnsi="Browallia New" w:cs="Browallia New"/>
          <w:sz w:val="28"/>
          <w:szCs w:val="28"/>
          <w:cs/>
        </w:rPr>
        <w:t>ไม่มีการคิดค่าเสื่อมราคาสำหรับสินทรัพย์ระหว่างก่อสร้างและติดตั้ง</w:t>
      </w:r>
    </w:p>
    <w:p w14:paraId="2781A98E" w14:textId="77777777" w:rsidR="00E9145C" w:rsidRPr="00F87441" w:rsidRDefault="00E9145C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4419D4DA" w14:textId="4E7F713A" w:rsidR="003F52F6" w:rsidRPr="002E1586" w:rsidRDefault="00E9145C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2E1586">
        <w:rPr>
          <w:rFonts w:ascii="Browallia New" w:hAnsi="Browallia New" w:cs="Browallia New"/>
          <w:sz w:val="28"/>
          <w:szCs w:val="28"/>
          <w:cs/>
        </w:rPr>
        <w:t>รายจ่ายเกี่ยวกับการต่อเติม การทำขึ้นใหม่ หรือการปรับปรุงสินทรัพย์ให้ดีขึ้น ซึ่งทำให้ราคาเปลี่ยนแทนในปัจจุบันของสินทรัพย์เพิ่มขึ้นอย่างเป็นสาระสำคัญ จะรวมเป็นราคาทุนของสินทรัพย์ ส่วนค่าซ่อมแซมและ</w:t>
      </w:r>
      <w:r w:rsidRPr="002E1586">
        <w:rPr>
          <w:rFonts w:ascii="Browallia New" w:hAnsi="Browallia New" w:cs="Browallia New"/>
          <w:sz w:val="28"/>
          <w:szCs w:val="28"/>
        </w:rPr>
        <w:t xml:space="preserve">           </w:t>
      </w:r>
      <w:r w:rsidRPr="002E1586">
        <w:rPr>
          <w:rFonts w:ascii="Browallia New" w:hAnsi="Browallia New" w:cs="Browallia New"/>
          <w:sz w:val="28"/>
          <w:szCs w:val="28"/>
          <w:cs/>
        </w:rPr>
        <w:t>ค่าบำรุงรักษา รับรู้เป็นค่าใช้จ่ายในรอบระยะเวลาบัญชีที่เกิดขึ้น</w:t>
      </w:r>
    </w:p>
    <w:p w14:paraId="00B15B28" w14:textId="27A07393" w:rsidR="00445523" w:rsidRPr="00786841" w:rsidRDefault="00E406D4" w:rsidP="00445523">
      <w:pPr>
        <w:pStyle w:val="BodyText2"/>
        <w:numPr>
          <w:ilvl w:val="1"/>
          <w:numId w:val="21"/>
        </w:numPr>
        <w:tabs>
          <w:tab w:val="left" w:pos="1350"/>
        </w:tabs>
        <w:ind w:left="936" w:right="47" w:hanging="477"/>
        <w:jc w:val="thaiDistribute"/>
        <w:rPr>
          <w:rFonts w:ascii="Browallia New" w:hAnsi="Browallia New" w:cs="Browallia New"/>
          <w:sz w:val="28"/>
          <w:szCs w:val="28"/>
        </w:rPr>
      </w:pPr>
      <w:r w:rsidRPr="00786841">
        <w:rPr>
          <w:rFonts w:ascii="Browallia New" w:hAnsi="Browallia New" w:cs="Browallia New"/>
          <w:sz w:val="28"/>
          <w:szCs w:val="28"/>
          <w:cs/>
        </w:rPr>
        <w:t>สัญญาเช่า</w:t>
      </w:r>
    </w:p>
    <w:p w14:paraId="2F02CD85" w14:textId="77777777" w:rsidR="00445523" w:rsidRPr="00786841" w:rsidRDefault="00445523" w:rsidP="00445523">
      <w:pPr>
        <w:pStyle w:val="BodyText2"/>
        <w:tabs>
          <w:tab w:val="left" w:pos="1350"/>
        </w:tabs>
        <w:ind w:left="936" w:right="47"/>
        <w:jc w:val="thaiDistribute"/>
        <w:rPr>
          <w:rFonts w:ascii="Browallia New" w:hAnsi="Browallia New" w:cs="Browallia New"/>
          <w:sz w:val="28"/>
          <w:szCs w:val="28"/>
        </w:rPr>
      </w:pPr>
    </w:p>
    <w:p w14:paraId="5D7FC9A5" w14:textId="21EAF06E" w:rsidR="00897747" w:rsidRPr="00786841" w:rsidRDefault="00897747" w:rsidP="00897747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786841">
        <w:rPr>
          <w:rFonts w:ascii="Browallia New" w:hAnsi="Browallia New" w:cs="Browallia New"/>
          <w:i/>
          <w:iCs/>
          <w:sz w:val="28"/>
          <w:szCs w:val="28"/>
          <w:cs/>
        </w:rPr>
        <w:t>กรณี</w:t>
      </w:r>
      <w:r w:rsidR="00947E07" w:rsidRPr="00786841">
        <w:rPr>
          <w:rFonts w:ascii="Browallia New" w:hAnsi="Browallia New" w:cs="Browallia New"/>
          <w:i/>
          <w:iCs/>
          <w:sz w:val="28"/>
          <w:szCs w:val="28"/>
          <w:cs/>
        </w:rPr>
        <w:t>ที่</w:t>
      </w:r>
      <w:r w:rsidRPr="00786841">
        <w:rPr>
          <w:rFonts w:ascii="Browallia New" w:hAnsi="Browallia New" w:cs="Browallia New"/>
          <w:i/>
          <w:iCs/>
          <w:sz w:val="28"/>
          <w:szCs w:val="28"/>
          <w:cs/>
        </w:rPr>
        <w:t>บริษัท</w:t>
      </w:r>
      <w:r w:rsidR="00947E07" w:rsidRPr="00786841">
        <w:rPr>
          <w:rFonts w:ascii="Browallia New" w:hAnsi="Browallia New" w:cs="Browallia New"/>
          <w:i/>
          <w:iCs/>
          <w:sz w:val="28"/>
          <w:szCs w:val="28"/>
          <w:cs/>
        </w:rPr>
        <w:t>เป็น</w:t>
      </w:r>
      <w:r w:rsidRPr="00786841">
        <w:rPr>
          <w:rFonts w:ascii="Browallia New" w:hAnsi="Browallia New" w:cs="Browallia New"/>
          <w:i/>
          <w:iCs/>
          <w:sz w:val="28"/>
          <w:szCs w:val="28"/>
          <w:cs/>
        </w:rPr>
        <w:t>ผู้เช่า</w:t>
      </w:r>
    </w:p>
    <w:p w14:paraId="0A679B2F" w14:textId="77777777" w:rsidR="00897747" w:rsidRPr="00786841" w:rsidRDefault="00897747" w:rsidP="008977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3B8FE31" w14:textId="1BF9AB3D" w:rsidR="00897747" w:rsidRPr="00786841" w:rsidRDefault="00897747" w:rsidP="00897747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86841">
        <w:rPr>
          <w:rFonts w:ascii="Browallia New" w:hAnsi="Browallia New" w:cs="Browallia New"/>
          <w:sz w:val="28"/>
          <w:szCs w:val="28"/>
          <w:cs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2AFC6668" w14:textId="77777777" w:rsidR="00897747" w:rsidRPr="00786841" w:rsidRDefault="00897747" w:rsidP="00897747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2FF17DFF" w14:textId="44DC5BEE" w:rsidR="00897747" w:rsidRPr="00786841" w:rsidRDefault="00897747" w:rsidP="00897747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86841">
        <w:rPr>
          <w:rFonts w:ascii="Browallia New" w:hAnsi="Browallia New" w:cs="Browallia New"/>
          <w:sz w:val="28"/>
          <w:szCs w:val="28"/>
          <w:cs/>
        </w:rPr>
        <w:t xml:space="preserve"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โดยพิจารณาจากผลกระทบของการเปลี่ยนแปลงของสภาพแวดล้อมต่าง ๆ ที่เกี่ยวข้องกับการต่ออายุของสัญญาเช่าดังกล่าว </w:t>
      </w:r>
    </w:p>
    <w:p w14:paraId="5E7B6DC9" w14:textId="77777777" w:rsidR="00897747" w:rsidRPr="00786841" w:rsidRDefault="00897747" w:rsidP="008977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402FA32B" w14:textId="55E5A02C" w:rsidR="00897747" w:rsidRPr="00786841" w:rsidRDefault="00897747" w:rsidP="00897747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86841">
        <w:rPr>
          <w:rFonts w:ascii="Browallia New" w:hAnsi="Browallia New" w:cs="Browallia New"/>
          <w:sz w:val="28"/>
          <w:szCs w:val="28"/>
          <w:cs/>
        </w:rPr>
        <w:t>ณ วันเริ่มต้นของสัญญาเช่า บริษัทรับรู้สินทรัพย์สิทธิการใช้และหนี้สินตามสัญญาเช่า</w:t>
      </w:r>
      <w:r w:rsidRPr="00786841">
        <w:rPr>
          <w:rFonts w:ascii="Browallia New" w:hAnsi="Browallia New" w:cs="Browallia New"/>
          <w:sz w:val="28"/>
          <w:szCs w:val="28"/>
        </w:rPr>
        <w:t xml:space="preserve"> </w:t>
      </w:r>
      <w:r w:rsidRPr="00786841">
        <w:rPr>
          <w:rFonts w:ascii="Browallia New" w:hAnsi="Browallia New" w:cs="Browallia New"/>
          <w:sz w:val="28"/>
          <w:szCs w:val="28"/>
          <w:cs/>
        </w:rPr>
        <w:t>สินทรัพย์สิทธิการใช้วัดมูลค่าด้วยราคาทุน</w:t>
      </w:r>
      <w:r w:rsidRPr="00786841">
        <w:rPr>
          <w:rFonts w:ascii="Browallia New" w:hAnsi="Browallia New" w:cs="Browallia New"/>
          <w:sz w:val="28"/>
          <w:szCs w:val="28"/>
        </w:rPr>
        <w:t xml:space="preserve"> </w:t>
      </w:r>
      <w:r w:rsidRPr="00786841">
        <w:rPr>
          <w:rFonts w:ascii="Browallia New" w:hAnsi="Browallia New" w:cs="Browallia New"/>
          <w:sz w:val="28"/>
          <w:szCs w:val="28"/>
          <w:cs/>
        </w:rPr>
        <w:t>ซึ่งประกอบด้วยจำนวนเงินของหนี้สินตามสัญญาเช่าจากการรับรู้เริ่มแรก ต้นทุนทางตรงเริ่มแรกที่เกิดขึ้น</w:t>
      </w:r>
      <w:r w:rsidRPr="00786841">
        <w:rPr>
          <w:rFonts w:ascii="Browallia New" w:hAnsi="Browallia New" w:cs="Browallia New"/>
          <w:sz w:val="28"/>
          <w:szCs w:val="28"/>
        </w:rPr>
        <w:t xml:space="preserve"> </w:t>
      </w:r>
      <w:r w:rsidRPr="00786841">
        <w:rPr>
          <w:rFonts w:ascii="Browallia New" w:hAnsi="Browallia New" w:cs="Browallia New"/>
          <w:sz w:val="28"/>
          <w:szCs w:val="28"/>
          <w:cs/>
        </w:rPr>
        <w:t>ประมาณการต้นทุนที่จะเกิดขึ้นในการรื้อและขนย้ายสินทรัพย์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E9378B7" w14:textId="77777777" w:rsidR="00897747" w:rsidRPr="00786841" w:rsidRDefault="00897747" w:rsidP="00897747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7A8B0B59" w14:textId="5C55FA8F" w:rsidR="00897747" w:rsidRPr="00786841" w:rsidRDefault="00897747" w:rsidP="00897747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86841">
        <w:rPr>
          <w:rFonts w:ascii="Browallia New" w:hAnsi="Browallia New" w:cs="Browallia New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บริษัทประเมินการด้อยค่าของสินทรัพย์สิทธิการใช้เมื่อมีข้อบ่งชี้</w:t>
      </w:r>
    </w:p>
    <w:p w14:paraId="433F53BC" w14:textId="77777777" w:rsidR="00897747" w:rsidRPr="00786841" w:rsidRDefault="00897747" w:rsidP="00897747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0C54CCF0" w14:textId="206BBA28" w:rsidR="00897747" w:rsidRPr="00786841" w:rsidRDefault="00897747" w:rsidP="0077272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86841">
        <w:rPr>
          <w:rFonts w:ascii="Browallia New" w:hAnsi="Browallia New" w:cs="Browallia New"/>
          <w:sz w:val="28"/>
          <w:szCs w:val="28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p w14:paraId="2C46D474" w14:textId="77777777" w:rsidR="00897747" w:rsidRPr="00786841" w:rsidRDefault="00897747" w:rsidP="008977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7263" w:type="dxa"/>
        <w:tblInd w:w="1818" w:type="dxa"/>
        <w:tblLayout w:type="fixed"/>
        <w:tblLook w:val="0000" w:firstRow="0" w:lastRow="0" w:firstColumn="0" w:lastColumn="0" w:noHBand="0" w:noVBand="0"/>
      </w:tblPr>
      <w:tblGrid>
        <w:gridCol w:w="5400"/>
        <w:gridCol w:w="1863"/>
      </w:tblGrid>
      <w:tr w:rsidR="00AA4314" w:rsidRPr="00786841" w14:paraId="57AB15D3" w14:textId="77777777" w:rsidTr="00C833D9">
        <w:tc>
          <w:tcPr>
            <w:tcW w:w="5400" w:type="dxa"/>
            <w:shd w:val="clear" w:color="auto" w:fill="auto"/>
          </w:tcPr>
          <w:p w14:paraId="030004A4" w14:textId="4F053B95" w:rsidR="00AA4314" w:rsidRPr="00786841" w:rsidRDefault="00AA4314" w:rsidP="00AA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eastAsia="SimSun" w:hAnsi="Browallia New" w:cs="Browallia New"/>
                <w:sz w:val="32"/>
                <w:szCs w:val="32"/>
              </w:rPr>
            </w:pPr>
            <w:r w:rsidRPr="00786841">
              <w:rPr>
                <w:rFonts w:ascii="Browallia New" w:eastAsia="SimSun" w:hAnsi="Browallia New" w:cs="Browallia New"/>
                <w:sz w:val="32"/>
                <w:szCs w:val="32"/>
              </w:rPr>
              <w:br w:type="page"/>
            </w:r>
            <w:r w:rsidRPr="00786841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อาคาร</w:t>
            </w:r>
          </w:p>
        </w:tc>
        <w:tc>
          <w:tcPr>
            <w:tcW w:w="1863" w:type="dxa"/>
            <w:shd w:val="clear" w:color="auto" w:fill="auto"/>
          </w:tcPr>
          <w:p w14:paraId="32BEAACC" w14:textId="0C92C13D" w:rsidR="00AA4314" w:rsidRPr="00786841" w:rsidRDefault="00E91B92" w:rsidP="00AA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86841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D32FCA" w:rsidRPr="0078684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86841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="00D32FCA" w:rsidRPr="0078684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2286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A4314" w:rsidRPr="0078684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2 </w:t>
            </w:r>
            <w:r w:rsidR="00AA4314" w:rsidRPr="0078684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AA4314" w:rsidRPr="00786841" w14:paraId="2562AB45" w14:textId="77777777" w:rsidTr="00C833D9">
        <w:tc>
          <w:tcPr>
            <w:tcW w:w="5400" w:type="dxa"/>
            <w:shd w:val="clear" w:color="auto" w:fill="auto"/>
          </w:tcPr>
          <w:p w14:paraId="1DE5B162" w14:textId="3DEF027A" w:rsidR="00AA4314" w:rsidRPr="00786841" w:rsidRDefault="00AA4314" w:rsidP="00AA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786841">
              <w:rPr>
                <w:rFonts w:ascii="Browallia New" w:hAnsi="Browallia New" w:cs="Browallia New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863" w:type="dxa"/>
            <w:shd w:val="clear" w:color="auto" w:fill="auto"/>
          </w:tcPr>
          <w:p w14:paraId="0FD2CF2D" w14:textId="3AB6F56E" w:rsidR="00AA4314" w:rsidRPr="00786841" w:rsidRDefault="00A74B7F" w:rsidP="00AA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86841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78684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78684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AA4314" w:rsidRPr="00786841" w14:paraId="7B6B3D28" w14:textId="77777777" w:rsidTr="00C833D9">
        <w:tc>
          <w:tcPr>
            <w:tcW w:w="5400" w:type="dxa"/>
            <w:shd w:val="clear" w:color="auto" w:fill="auto"/>
          </w:tcPr>
          <w:p w14:paraId="55513934" w14:textId="77777777" w:rsidR="00AA4314" w:rsidRPr="00786841" w:rsidRDefault="00AA4314" w:rsidP="00AA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40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786841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ยานพาหนะ</w:t>
            </w:r>
          </w:p>
        </w:tc>
        <w:tc>
          <w:tcPr>
            <w:tcW w:w="1863" w:type="dxa"/>
            <w:shd w:val="clear" w:color="auto" w:fill="auto"/>
          </w:tcPr>
          <w:p w14:paraId="280C5024" w14:textId="77777777" w:rsidR="00AA4314" w:rsidRPr="00786841" w:rsidRDefault="00AA4314" w:rsidP="00AA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86841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78684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</w:tbl>
    <w:p w14:paraId="5C161DB1" w14:textId="77777777" w:rsidR="00897747" w:rsidRPr="00786841" w:rsidRDefault="00897747" w:rsidP="00897747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color w:val="0000FF"/>
          <w:sz w:val="28"/>
          <w:szCs w:val="28"/>
          <w:highlight w:val="green"/>
        </w:rPr>
      </w:pPr>
    </w:p>
    <w:p w14:paraId="777F7764" w14:textId="73EEDEB9" w:rsidR="00307005" w:rsidRPr="00786841" w:rsidRDefault="00897747" w:rsidP="00307005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86841">
        <w:rPr>
          <w:rFonts w:ascii="Browallia New" w:hAnsi="Browallia New" w:cs="Browallia New"/>
          <w:sz w:val="28"/>
          <w:szCs w:val="28"/>
          <w:cs/>
        </w:rPr>
        <w:t>ณ วันเริ่มต้นของสัญญาเช่า</w:t>
      </w:r>
      <w:r w:rsidRPr="00786841">
        <w:rPr>
          <w:rFonts w:ascii="Browallia New" w:hAnsi="Browallia New" w:cs="Browallia New"/>
          <w:sz w:val="28"/>
          <w:szCs w:val="28"/>
        </w:rPr>
        <w:t xml:space="preserve"> </w:t>
      </w:r>
      <w:r w:rsidRPr="00786841">
        <w:rPr>
          <w:rFonts w:ascii="Browallia New" w:hAnsi="Browallia New" w:cs="Browallia New"/>
          <w:sz w:val="28"/>
          <w:szCs w:val="28"/>
          <w:cs/>
        </w:rPr>
        <w:t>บริษัทวัดมูลค่าหนี้สินตามสัญญาเช่าด้วยมูลค่าปัจจุบันของจำนวนเงินที่ต้องจ่ายตามสัญญาเช่าตลอดอายุสัญญาเช่า หากอัตราดอกเบี้ยตามนัยของหนี้สินสัญญาเช่านั้นไม่สามารถกำหนดได้</w:t>
      </w:r>
      <w:r w:rsidRPr="00786841">
        <w:rPr>
          <w:rFonts w:ascii="Browallia New" w:hAnsi="Browallia New" w:cs="Browallia New"/>
          <w:sz w:val="28"/>
          <w:szCs w:val="28"/>
        </w:rPr>
        <w:t xml:space="preserve"> </w:t>
      </w:r>
      <w:r w:rsidRPr="00786841">
        <w:rPr>
          <w:rFonts w:ascii="Browallia New" w:hAnsi="Browallia New" w:cs="Browallia New"/>
          <w:sz w:val="28"/>
          <w:szCs w:val="28"/>
          <w:cs/>
        </w:rPr>
        <w:t>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ทั้งนี้อัตราดอกเบี้ยการกู้ยืมส่วนเพิ่มอ้างอิงจาก</w:t>
      </w:r>
      <w:r w:rsidR="00307005" w:rsidRPr="00786841">
        <w:rPr>
          <w:rFonts w:ascii="Browallia New" w:hAnsi="Browallia New" w:cs="Browallia New"/>
          <w:sz w:val="28"/>
          <w:szCs w:val="28"/>
          <w:cs/>
        </w:rPr>
        <w:t>อัตรา</w:t>
      </w:r>
      <w:r w:rsidR="0066509E" w:rsidRPr="00786841">
        <w:rPr>
          <w:rFonts w:ascii="Browallia New" w:hAnsi="Browallia New" w:cs="Browallia New"/>
          <w:sz w:val="28"/>
          <w:szCs w:val="28"/>
          <w:cs/>
        </w:rPr>
        <w:t>ดอกเบี้ยเงินกู้ยืม</w:t>
      </w:r>
      <w:r w:rsidR="00307005" w:rsidRPr="00786841">
        <w:rPr>
          <w:rFonts w:ascii="Browallia New" w:hAnsi="Browallia New" w:cs="Browallia New"/>
          <w:sz w:val="28"/>
          <w:szCs w:val="28"/>
          <w:cs/>
        </w:rPr>
        <w:t>ปรับ</w:t>
      </w:r>
      <w:r w:rsidR="0066509E" w:rsidRPr="00786841">
        <w:rPr>
          <w:rFonts w:ascii="Browallia New" w:hAnsi="Browallia New" w:cs="Browallia New"/>
          <w:sz w:val="28"/>
          <w:szCs w:val="28"/>
          <w:cs/>
        </w:rPr>
        <w:t>ปรุง</w:t>
      </w:r>
      <w:r w:rsidR="00307005" w:rsidRPr="00786841">
        <w:rPr>
          <w:rFonts w:ascii="Browallia New" w:hAnsi="Browallia New" w:cs="Browallia New"/>
          <w:sz w:val="28"/>
          <w:szCs w:val="28"/>
          <w:cs/>
        </w:rPr>
        <w:t>ด้วยค่าความเสี่ยงที่เหมาะสมตามระยะเวลาของสัญญาเช่านั้น</w:t>
      </w:r>
    </w:p>
    <w:p w14:paraId="16FAFE02" w14:textId="29318BFF" w:rsidR="00897747" w:rsidRPr="00786841" w:rsidRDefault="00897747" w:rsidP="00897747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color w:val="0000FF"/>
          <w:sz w:val="28"/>
          <w:szCs w:val="28"/>
          <w:highlight w:val="green"/>
        </w:rPr>
      </w:pPr>
    </w:p>
    <w:p w14:paraId="6CD486B5" w14:textId="77777777" w:rsidR="003A005B" w:rsidRPr="00786841" w:rsidRDefault="003A005B" w:rsidP="00897747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color w:val="0000FF"/>
          <w:sz w:val="28"/>
          <w:szCs w:val="28"/>
          <w:highlight w:val="green"/>
        </w:rPr>
      </w:pPr>
    </w:p>
    <w:p w14:paraId="35EF50FE" w14:textId="74E238DF" w:rsidR="00897747" w:rsidRPr="00ED762F" w:rsidRDefault="00897747" w:rsidP="00897747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7260CA">
        <w:rPr>
          <w:rFonts w:ascii="BrowalliaUPC" w:hAnsi="BrowalliaUPC" w:cs="BrowalliaUPC"/>
          <w:sz w:val="28"/>
          <w:szCs w:val="28"/>
          <w:cs/>
        </w:rPr>
        <w:t>จำนวนเงินที่ต้องจ่ายตามสัญญาเช่าประกอบด้วยค่าเช่าคงที่หักด้วยสิ่งจูงใจตามสัญญาเช่า</w:t>
      </w:r>
      <w:r w:rsidRPr="007260CA">
        <w:rPr>
          <w:rFonts w:ascii="BrowalliaUPC" w:hAnsi="BrowalliaUPC" w:cs="BrowalliaUPC"/>
          <w:sz w:val="28"/>
          <w:szCs w:val="28"/>
        </w:rPr>
        <w:t xml:space="preserve"> </w:t>
      </w:r>
      <w:r w:rsidRPr="007260CA">
        <w:rPr>
          <w:rFonts w:ascii="BrowalliaUPC" w:hAnsi="BrowalliaUPC" w:cs="BrowalliaUPC"/>
          <w:sz w:val="28"/>
          <w:szCs w:val="28"/>
          <w:cs/>
        </w:rPr>
        <w:t>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A81CD1" w:rsidRPr="00CE7CC3">
        <w:rPr>
          <w:rFonts w:ascii="Browallia New" w:hAnsi="Browallia New" w:cs="Browallia New"/>
          <w:sz w:val="28"/>
          <w:szCs w:val="28"/>
          <w:cs/>
        </w:rPr>
        <w:t>บริษัทและบริษัทย่อย</w:t>
      </w:r>
      <w:r w:rsidRPr="007260CA">
        <w:rPr>
          <w:rFonts w:ascii="BrowalliaUPC" w:hAnsi="BrowalliaUPC" w:cs="BrowalliaUPC"/>
          <w:sz w:val="28"/>
          <w:szCs w:val="28"/>
          <w:cs/>
        </w:rPr>
        <w:t>จะใช้สิทธินั้น และการจ่ายค่าปรับเพื่อการยกเลิกสัญญา</w:t>
      </w:r>
      <w:r w:rsidRPr="000B6B00">
        <w:rPr>
          <w:rFonts w:ascii="BrowalliaUPC" w:hAnsi="BrowalliaUPC" w:cs="BrowalliaUPC"/>
          <w:sz w:val="28"/>
          <w:szCs w:val="28"/>
          <w:cs/>
        </w:rPr>
        <w:t xml:space="preserve">เช่า </w:t>
      </w:r>
      <w:r w:rsidRPr="00ED762F">
        <w:rPr>
          <w:rFonts w:ascii="BrowalliaUPC" w:hAnsi="BrowalliaUPC" w:cs="BrowalliaUPC"/>
          <w:sz w:val="28"/>
          <w:szCs w:val="28"/>
          <w:cs/>
        </w:rPr>
        <w:t>หากข้อกำหนดของสัญญาเช่าแสดงให้เห็นว่าบริษัทจะใช้สิทธิในการยกเลิกสัญญาเช่า</w:t>
      </w:r>
      <w:r w:rsidRPr="00ED762F">
        <w:rPr>
          <w:rFonts w:ascii="BrowalliaUPC" w:hAnsi="BrowalliaUPC" w:cs="BrowalliaUPC"/>
          <w:sz w:val="28"/>
          <w:szCs w:val="28"/>
        </w:rPr>
        <w:t xml:space="preserve"> </w:t>
      </w:r>
    </w:p>
    <w:p w14:paraId="3902F7F1" w14:textId="77777777" w:rsidR="00897747" w:rsidRPr="00C833D9" w:rsidRDefault="00897747" w:rsidP="00897747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color w:val="0000FF"/>
          <w:sz w:val="28"/>
          <w:szCs w:val="28"/>
          <w:highlight w:val="green"/>
        </w:rPr>
      </w:pPr>
    </w:p>
    <w:p w14:paraId="41EE9FF5" w14:textId="77777777" w:rsidR="00897747" w:rsidRPr="00143929" w:rsidRDefault="00897747" w:rsidP="00897747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143929">
        <w:rPr>
          <w:rFonts w:ascii="BrowalliaUPC" w:hAnsi="BrowalliaUPC" w:cs="BrowalliaUPC" w:hint="cs"/>
          <w:sz w:val="28"/>
          <w:szCs w:val="28"/>
          <w:cs/>
        </w:rPr>
        <w:t>หลังจากวันที่สัญญาเช่าเริ่มมีผล</w:t>
      </w:r>
      <w:r w:rsidRPr="00143929">
        <w:rPr>
          <w:rFonts w:ascii="BrowalliaUPC" w:hAnsi="BrowalliaUPC" w:cs="BrowalliaUPC"/>
          <w:sz w:val="28"/>
          <w:szCs w:val="28"/>
        </w:rPr>
        <w:t xml:space="preserve"> </w:t>
      </w:r>
      <w:r w:rsidRPr="00143929">
        <w:rPr>
          <w:rFonts w:ascii="BrowalliaUPC" w:hAnsi="BrowalliaUPC" w:cs="BrowalliaUPC" w:hint="cs"/>
          <w:sz w:val="28"/>
          <w:szCs w:val="28"/>
          <w:cs/>
        </w:rPr>
        <w:t xml:space="preserve"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</w:t>
      </w:r>
    </w:p>
    <w:p w14:paraId="7A7B57D0" w14:textId="77777777" w:rsidR="00897747" w:rsidRPr="00143929" w:rsidRDefault="00897747" w:rsidP="00897747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8E4B049" w14:textId="77777777" w:rsidR="00897747" w:rsidRPr="00143929" w:rsidRDefault="00897747" w:rsidP="00897747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143929">
        <w:rPr>
          <w:rFonts w:ascii="BrowalliaUPC" w:hAnsi="BrowalliaUPC" w:cs="BrowalliaUPC" w:hint="cs"/>
          <w:sz w:val="28"/>
          <w:szCs w:val="28"/>
          <w:cs/>
        </w:rPr>
        <w:t>นอกจากนี้ มูลค่าตามบัญชีของหนี้สินตามสัญญาเช่าจะถูกประเมินใหม่เมื่อมีการเปลี่ยนแปลงอายุสัญญาเช่า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ผลกระทบจากการประเมินมูลค่าของหนี้สินตามสัญญาเช่าใหม่จะส่งผลให้มูลค่าตามบัญชีของสินทรัพย์สิทธิการใช้เปลี่ยนแปลงไป อย่างไรก็ตาม หากมูลค่าตามบัญชีของสินทรัพย์สิทธิการใช้มีมูลค่าลดลงจนเป็นศูนย์แล้ว ผลกระทบดังกล่าวจะรับรู้เข้ากำไรหรือขาดทุน</w:t>
      </w:r>
    </w:p>
    <w:p w14:paraId="284BC5C0" w14:textId="77777777" w:rsidR="00897747" w:rsidRPr="00143929" w:rsidRDefault="00897747" w:rsidP="00897747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DEE196F" w14:textId="03A3AEEA" w:rsidR="00897747" w:rsidRPr="00143929" w:rsidRDefault="00897747" w:rsidP="00897747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143929">
        <w:rPr>
          <w:rFonts w:ascii="BrowalliaUPC" w:hAnsi="BrowalliaUPC" w:cs="BrowalliaUPC"/>
          <w:sz w:val="28"/>
          <w:szCs w:val="28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</w:t>
      </w:r>
      <w:r w:rsidRPr="00143929">
        <w:rPr>
          <w:rFonts w:ascii="BrowalliaUPC" w:hAnsi="BrowalliaUPC" w:cs="BrowalliaUPC"/>
          <w:sz w:val="28"/>
          <w:szCs w:val="28"/>
        </w:rPr>
        <w:t xml:space="preserve"> </w:t>
      </w:r>
      <w:r w:rsidRPr="00143929">
        <w:rPr>
          <w:rFonts w:ascii="BrowalliaUPC" w:hAnsi="BrowalliaUPC" w:cs="BrowalliaUPC"/>
          <w:sz w:val="28"/>
          <w:szCs w:val="28"/>
          <w:cs/>
        </w:rPr>
        <w:t xml:space="preserve">เว้นแต่สัญญาเช่าที่มีอายุสัญญาเช่า </w:t>
      </w:r>
      <w:r w:rsidRPr="00143929">
        <w:rPr>
          <w:rFonts w:ascii="BrowalliaUPC" w:hAnsi="BrowalliaUPC" w:cs="BrowalliaUPC"/>
          <w:sz w:val="28"/>
          <w:szCs w:val="28"/>
        </w:rPr>
        <w:t xml:space="preserve">12 </w:t>
      </w:r>
      <w:r w:rsidRPr="00143929">
        <w:rPr>
          <w:rFonts w:ascii="BrowalliaUPC" w:hAnsi="BrowalliaUPC" w:cs="BrowalliaUPC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</w:t>
      </w:r>
      <w:r w:rsidRPr="00143929">
        <w:rPr>
          <w:rFonts w:ascii="BrowalliaUPC" w:hAnsi="BrowalliaUPC" w:cs="BrowalliaUPC"/>
          <w:sz w:val="28"/>
          <w:szCs w:val="28"/>
        </w:rPr>
        <w:t xml:space="preserve"> </w:t>
      </w:r>
      <w:r w:rsidRPr="00143929">
        <w:rPr>
          <w:rFonts w:ascii="BrowalliaUPC" w:hAnsi="BrowalliaUPC" w:cs="BrowalliaUPC"/>
          <w:sz w:val="28"/>
          <w:szCs w:val="28"/>
          <w:cs/>
        </w:rPr>
        <w:t>จะบันทึกเป็นค่าใช้จ่ายตามวิธีเส้นตรงตลอดอายุสัญญาเช่า</w:t>
      </w:r>
    </w:p>
    <w:p w14:paraId="3252AA7D" w14:textId="77777777" w:rsidR="00897747" w:rsidRPr="00143929" w:rsidRDefault="00897747" w:rsidP="00897747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28635E4B" w14:textId="26E846C9" w:rsidR="00897747" w:rsidRPr="00A77E2A" w:rsidRDefault="00A838F0" w:rsidP="00897747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A77E2A">
        <w:rPr>
          <w:rFonts w:ascii="BrowalliaUPC" w:hAnsi="BrowalliaUPC" w:cs="BrowalliaUPC" w:hint="cs"/>
          <w:i/>
          <w:iCs/>
          <w:sz w:val="28"/>
          <w:szCs w:val="28"/>
          <w:cs/>
        </w:rPr>
        <w:t>กรณี</w:t>
      </w:r>
      <w:r w:rsidR="00D6462F" w:rsidRPr="00A77E2A">
        <w:rPr>
          <w:rFonts w:ascii="BrowalliaUPC" w:hAnsi="BrowalliaUPC" w:cs="BrowalliaUPC" w:hint="cs"/>
          <w:i/>
          <w:iCs/>
          <w:sz w:val="28"/>
          <w:szCs w:val="28"/>
          <w:cs/>
        </w:rPr>
        <w:t>ที่</w:t>
      </w:r>
      <w:r w:rsidR="00897747" w:rsidRPr="00A77E2A">
        <w:rPr>
          <w:rFonts w:ascii="BrowalliaUPC" w:hAnsi="BrowalliaUPC" w:cs="BrowalliaUPC"/>
          <w:i/>
          <w:iCs/>
          <w:sz w:val="28"/>
          <w:szCs w:val="28"/>
          <w:cs/>
        </w:rPr>
        <w:t>บริษัท</w:t>
      </w:r>
      <w:r w:rsidR="00D6462F" w:rsidRPr="00A77E2A">
        <w:rPr>
          <w:rFonts w:ascii="BrowalliaUPC" w:hAnsi="BrowalliaUPC" w:cs="BrowalliaUPC" w:hint="cs"/>
          <w:i/>
          <w:iCs/>
          <w:sz w:val="28"/>
          <w:szCs w:val="28"/>
          <w:cs/>
        </w:rPr>
        <w:t>เป็น</w:t>
      </w:r>
      <w:r w:rsidR="00897747" w:rsidRPr="00A77E2A">
        <w:rPr>
          <w:rFonts w:ascii="BrowalliaUPC" w:hAnsi="BrowalliaUPC" w:cs="BrowalliaUPC"/>
          <w:i/>
          <w:iCs/>
          <w:sz w:val="28"/>
          <w:szCs w:val="28"/>
          <w:cs/>
        </w:rPr>
        <w:t>ผู้</w:t>
      </w:r>
      <w:r w:rsidR="00897747" w:rsidRPr="00A77E2A">
        <w:rPr>
          <w:rFonts w:ascii="BrowalliaUPC" w:hAnsi="BrowalliaUPC" w:cs="BrowalliaUPC" w:hint="cs"/>
          <w:i/>
          <w:iCs/>
          <w:sz w:val="28"/>
          <w:szCs w:val="28"/>
          <w:cs/>
        </w:rPr>
        <w:t>ให้</w:t>
      </w:r>
      <w:r w:rsidR="00897747" w:rsidRPr="00A77E2A">
        <w:rPr>
          <w:rFonts w:ascii="BrowalliaUPC" w:hAnsi="BrowalliaUPC" w:cs="BrowalliaUPC"/>
          <w:i/>
          <w:iCs/>
          <w:sz w:val="28"/>
          <w:szCs w:val="28"/>
          <w:cs/>
        </w:rPr>
        <w:t>เช่า</w:t>
      </w:r>
    </w:p>
    <w:p w14:paraId="072537C5" w14:textId="77777777" w:rsidR="00897747" w:rsidRPr="00143929" w:rsidRDefault="00897747" w:rsidP="00897747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55476A9" w14:textId="1443B2F9" w:rsidR="001E7CEE" w:rsidRDefault="00D46994" w:rsidP="00D46994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0E62B6">
        <w:rPr>
          <w:rFonts w:ascii="BrowalliaUPC" w:hAnsi="BrowalliaUPC" w:cs="BrowalliaUPC"/>
          <w:sz w:val="28"/>
          <w:szCs w:val="28"/>
          <w:cs/>
        </w:rPr>
        <w:t xml:space="preserve">ภายใต้มาตรฐานการรายงานทางการเงิน ฉบับที่ </w:t>
      </w:r>
      <w:r w:rsidRPr="000E62B6">
        <w:rPr>
          <w:rFonts w:ascii="BrowalliaUPC" w:hAnsi="BrowalliaUPC" w:cs="BrowalliaUPC"/>
          <w:sz w:val="28"/>
          <w:szCs w:val="28"/>
        </w:rPr>
        <w:t>1</w:t>
      </w:r>
      <w:r w:rsidR="002B3108">
        <w:rPr>
          <w:rFonts w:ascii="BrowalliaUPC" w:hAnsi="BrowalliaUPC" w:cs="BrowalliaUPC"/>
          <w:sz w:val="28"/>
          <w:szCs w:val="28"/>
        </w:rPr>
        <w:t>6</w:t>
      </w:r>
      <w:r w:rsidRPr="000E62B6">
        <w:rPr>
          <w:rFonts w:ascii="BrowalliaUPC" w:hAnsi="BrowalliaUPC" w:cs="BrowalliaUPC"/>
          <w:sz w:val="28"/>
          <w:szCs w:val="28"/>
        </w:rPr>
        <w:t xml:space="preserve"> </w:t>
      </w:r>
      <w:r w:rsidRPr="000E62B6">
        <w:rPr>
          <w:rFonts w:ascii="BrowalliaUPC" w:hAnsi="BrowalliaUPC" w:cs="BrowalliaUPC"/>
          <w:sz w:val="28"/>
          <w:szCs w:val="28"/>
          <w:cs/>
        </w:rPr>
        <w:t>เรื่อง สัญญาเช่า การบัญชีสำหรับผู้ให้เช่าไม่มีการเปลี่ยนแปลงที่เป็นสาระสำคัญ</w:t>
      </w:r>
    </w:p>
    <w:p w14:paraId="065341B1" w14:textId="77777777" w:rsidR="00D46994" w:rsidRPr="00D46994" w:rsidRDefault="00D46994" w:rsidP="00D46994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5A491C03" w14:textId="745920BC" w:rsidR="00897747" w:rsidRPr="00014C1A" w:rsidRDefault="00897747" w:rsidP="00897747">
      <w:pPr>
        <w:pStyle w:val="BodyText2"/>
        <w:spacing w:after="24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014C1A">
        <w:rPr>
          <w:rFonts w:ascii="BrowalliaUPC" w:hAnsi="BrowalliaUPC" w:cs="BrowalliaUPC" w:hint="cs"/>
          <w:sz w:val="28"/>
          <w:szCs w:val="28"/>
          <w:u w:val="single"/>
          <w:cs/>
        </w:rPr>
        <w:t xml:space="preserve">นโยบายที่ปฏิบัติใช้ก่อนวันที่ </w:t>
      </w:r>
      <w:r w:rsidRPr="00014C1A">
        <w:rPr>
          <w:rFonts w:ascii="BrowalliaUPC" w:hAnsi="BrowalliaUPC" w:cs="BrowalliaUPC"/>
          <w:sz w:val="28"/>
          <w:szCs w:val="28"/>
          <w:u w:val="single"/>
        </w:rPr>
        <w:t xml:space="preserve">1 </w:t>
      </w:r>
      <w:r w:rsidRPr="00014C1A">
        <w:rPr>
          <w:rFonts w:ascii="BrowalliaUPC" w:hAnsi="BrowalliaUPC" w:cs="BrowalliaUPC" w:hint="cs"/>
          <w:sz w:val="28"/>
          <w:szCs w:val="28"/>
          <w:u w:val="single"/>
          <w:cs/>
        </w:rPr>
        <w:t xml:space="preserve">มกราคม </w:t>
      </w:r>
      <w:r w:rsidRPr="00014C1A">
        <w:rPr>
          <w:rFonts w:ascii="BrowalliaUPC" w:hAnsi="BrowalliaUPC" w:cs="BrowalliaUPC"/>
          <w:sz w:val="28"/>
          <w:szCs w:val="28"/>
          <w:u w:val="single"/>
        </w:rPr>
        <w:t>2563</w:t>
      </w:r>
    </w:p>
    <w:p w14:paraId="41C4946E" w14:textId="20052E6C" w:rsidR="00897747" w:rsidRDefault="00897747" w:rsidP="00897747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014C1A">
        <w:rPr>
          <w:rFonts w:ascii="BrowalliaUPC" w:hAnsi="BrowalliaUPC" w:cs="BrowalliaUPC" w:hint="cs"/>
          <w:i/>
          <w:iCs/>
          <w:sz w:val="28"/>
          <w:szCs w:val="28"/>
          <w:cs/>
        </w:rPr>
        <w:t>สัญญาเช่าระยะยาว - กรณีที่บริษัทเป็นผู้เช่า</w:t>
      </w:r>
    </w:p>
    <w:p w14:paraId="01D2A36E" w14:textId="77777777" w:rsidR="005A46AB" w:rsidRPr="00014C1A" w:rsidRDefault="005A46AB" w:rsidP="00897747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</w:p>
    <w:p w14:paraId="2D7F04AC" w14:textId="77777777" w:rsidR="00897747" w:rsidRPr="00014C1A" w:rsidRDefault="00897747" w:rsidP="00897747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014C1A">
        <w:rPr>
          <w:rFonts w:ascii="BrowalliaUPC" w:hAnsi="BrowalliaUPC" w:cs="BrowalliaUPC" w:hint="cs"/>
          <w:sz w:val="28"/>
          <w:szCs w:val="28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ตามมูลค่าปัจจุบันสุทธิของจำนวนเงินที่ต้องจ่ายตามสัญญาเช่า โดยจำนวนเงินที่ต้องจ่ายจะปันส่วนระหว่างหนี้สิน และค่าใช้จ่ายทางการเงินเพื่อให้ได้อัตราดอกเบี้ยคงที่ต่อหนี้สินคงค้างอยู่ ภาระผูกพันตามสัญญาเช่าหักค่าใช้จ่ายทางการเงินจะบันทึกเป็นหนี้สิน</w:t>
      </w:r>
      <w:r w:rsidRPr="00014C1A">
        <w:rPr>
          <w:rFonts w:ascii="Browallia New" w:hAnsi="Browallia New" w:cs="Browallia New" w:hint="cs"/>
          <w:sz w:val="28"/>
          <w:szCs w:val="28"/>
          <w:cs/>
        </w:rPr>
        <w:t>ระยะยาว ส่วนค่าใช้จ่ายทางการเงินจะบันทึกในงบกำไรขาดทุนตลอดอายุของสัญญาเช่า สินทรัพย์ภายใต้สัญญาเช่าการเงินจะคิดค่าเสื่อมราคาตลอดอายุการใช้งานของสินทรัพย์นั้น</w:t>
      </w:r>
    </w:p>
    <w:p w14:paraId="7CE3039C" w14:textId="77777777" w:rsidR="00897747" w:rsidRPr="00014C1A" w:rsidRDefault="00897747" w:rsidP="00897747">
      <w:pPr>
        <w:spacing w:line="240" w:lineRule="auto"/>
        <w:ind w:left="990"/>
        <w:jc w:val="thaiDistribute"/>
        <w:rPr>
          <w:rFonts w:ascii="Browallia New" w:hAnsi="Browallia New" w:cs="Browallia New"/>
          <w:sz w:val="24"/>
          <w:szCs w:val="24"/>
        </w:rPr>
      </w:pPr>
    </w:p>
    <w:p w14:paraId="2C0E82AA" w14:textId="1D3A7E6D" w:rsidR="00897747" w:rsidRDefault="00897747" w:rsidP="00897747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014C1A">
        <w:rPr>
          <w:rFonts w:ascii="BrowalliaUPC" w:hAnsi="BrowalliaUPC" w:cs="BrowalliaUPC" w:hint="cs"/>
          <w:sz w:val="28"/>
          <w:szCs w:val="28"/>
          <w:cs/>
        </w:rPr>
        <w:t>สัญญาเช่าสินทรัพย์โดยที่ความเสี่ยง และผลตอบแทนของความเป็นเจ้าของส่วนใหญ่ตกอยู่กับผู้ให้เช่าจะจัดเป็นสัญญาเช่าดำเนินงาน เงินที่ต้องจ่ายภายใต้สัญญาเช่าดำเนินงานจะบันทึกในงบกำไรขาดทุนโดยใช้วิธีเส้นตรงตลอดอายุของสัญญาเช่านั้น ค่าใช้จ่ายที่เกิดขึ้นจากการยกเลิกสัญญาเช่าดำเนินงานก่อนหมดอายุ</w:t>
      </w:r>
      <w:r w:rsidRPr="00014C1A">
        <w:rPr>
          <w:rFonts w:ascii="BrowalliaUPC" w:hAnsi="BrowalliaUPC" w:cs="BrowalliaUPC" w:hint="cs"/>
          <w:sz w:val="28"/>
          <w:szCs w:val="28"/>
        </w:rPr>
        <w:t xml:space="preserve">       </w:t>
      </w:r>
      <w:r w:rsidRPr="00014C1A">
        <w:rPr>
          <w:rFonts w:ascii="BrowalliaUPC" w:hAnsi="BrowalliaUPC" w:cs="BrowalliaUPC" w:hint="cs"/>
          <w:sz w:val="28"/>
          <w:szCs w:val="28"/>
          <w:cs/>
        </w:rPr>
        <w:t>การเช่า เช่น เบี้ยปรับที่ต้องจ่ายให้แก่ผู้ให้เช่า จะบันทึกเป็นค่าใช้จ่ายในรอบระยะเวลาบัญชีที่การยกเลิกนั้นเกิดขึ้น</w:t>
      </w:r>
      <w:r w:rsidRPr="005E10CB">
        <w:rPr>
          <w:rFonts w:ascii="BrowalliaUPC" w:hAnsi="BrowalliaUPC" w:cs="BrowalliaUPC" w:hint="cs"/>
          <w:sz w:val="28"/>
          <w:szCs w:val="28"/>
          <w:cs/>
        </w:rPr>
        <w:t xml:space="preserve"> </w:t>
      </w:r>
    </w:p>
    <w:p w14:paraId="6810DF41" w14:textId="6A51C1A3" w:rsidR="00CC15E3" w:rsidRDefault="00CC15E3" w:rsidP="00897747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5D7E822C" w14:textId="6C53D704" w:rsidR="00CC15E3" w:rsidRPr="00814DF8" w:rsidRDefault="00CC15E3" w:rsidP="00CC15E3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814DF8">
        <w:rPr>
          <w:rFonts w:ascii="Browallia New" w:hAnsi="Browallia New" w:cs="Browallia New" w:hint="cs"/>
          <w:i/>
          <w:iCs/>
          <w:sz w:val="28"/>
          <w:szCs w:val="28"/>
          <w:cs/>
        </w:rPr>
        <w:t xml:space="preserve">สัญญาเช่าระยะยาว </w:t>
      </w:r>
      <w:r w:rsidRPr="00814DF8">
        <w:rPr>
          <w:rFonts w:ascii="Browallia New" w:hAnsi="Browallia New" w:cs="Browallia New"/>
          <w:i/>
          <w:iCs/>
          <w:sz w:val="28"/>
          <w:szCs w:val="28"/>
          <w:cs/>
        </w:rPr>
        <w:t>–</w:t>
      </w:r>
      <w:r w:rsidRPr="00814DF8">
        <w:rPr>
          <w:rFonts w:ascii="Browallia New" w:hAnsi="Browallia New" w:cs="Browallia New" w:hint="cs"/>
          <w:i/>
          <w:iCs/>
          <w:sz w:val="28"/>
          <w:szCs w:val="28"/>
          <w:cs/>
        </w:rPr>
        <w:t xml:space="preserve"> กรณีที่บริษัทเป็นผู้ให้เช่า</w:t>
      </w:r>
    </w:p>
    <w:p w14:paraId="361DE37B" w14:textId="77777777" w:rsidR="00D46994" w:rsidRPr="00814DF8" w:rsidRDefault="00D46994" w:rsidP="00D46994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2B5F7828" w14:textId="5AFFDC83" w:rsidR="00D46994" w:rsidRPr="00814DF8" w:rsidRDefault="00D46994" w:rsidP="00D46994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14DF8">
        <w:rPr>
          <w:rFonts w:ascii="Browallia New" w:hAnsi="Browallia New" w:cs="Browallia New"/>
          <w:sz w:val="28"/>
          <w:szCs w:val="28"/>
          <w:cs/>
        </w:rPr>
        <w:t xml:space="preserve"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</w:t>
      </w:r>
      <w:r w:rsidR="00A81CD1" w:rsidRPr="00814DF8">
        <w:rPr>
          <w:rFonts w:ascii="Browallia New" w:hAnsi="Browallia New" w:cs="Browallia New"/>
          <w:sz w:val="28"/>
          <w:szCs w:val="28"/>
          <w:cs/>
        </w:rPr>
        <w:t>บริษัทและบริษัทย่อย</w:t>
      </w:r>
      <w:r w:rsidRPr="00814DF8">
        <w:rPr>
          <w:rFonts w:ascii="Browallia New" w:hAnsi="Browallia New" w:cs="Browallia New"/>
          <w:sz w:val="28"/>
          <w:szCs w:val="28"/>
          <w:cs/>
        </w:rPr>
        <w:t>บันทึกสินทรัพย์ภายใต้สัญญาเช่าเงินทุนเป็นลูกหนี้ตามสัญญาเช่า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08915925" w14:textId="77777777" w:rsidR="00D46994" w:rsidRPr="00814DF8" w:rsidRDefault="00D46994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814DF8">
        <w:rPr>
          <w:rFonts w:ascii="Browallia New" w:hAnsi="Browallia New" w:cs="Browallia New"/>
          <w:sz w:val="28"/>
          <w:szCs w:val="28"/>
          <w:cs/>
        </w:rPr>
        <w:tab/>
      </w:r>
    </w:p>
    <w:p w14:paraId="4B15A646" w14:textId="77777777" w:rsidR="00D46994" w:rsidRPr="00814DF8" w:rsidRDefault="00D46994" w:rsidP="00D46994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14DF8">
        <w:rPr>
          <w:rFonts w:ascii="Browallia New" w:hAnsi="Browallia New" w:cs="Browallia New"/>
          <w:sz w:val="28"/>
          <w:szCs w:val="28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4E428882" w14:textId="77777777" w:rsidR="004F3964" w:rsidRPr="005E10CB" w:rsidRDefault="004F3964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64B4D0AA" w14:textId="59DBBCEB" w:rsidR="005D5F1C" w:rsidRPr="00CE7CC3" w:rsidRDefault="005D5F1C" w:rsidP="00814DF8">
      <w:pPr>
        <w:pStyle w:val="BodyText2"/>
        <w:numPr>
          <w:ilvl w:val="1"/>
          <w:numId w:val="21"/>
        </w:numPr>
        <w:tabs>
          <w:tab w:val="left" w:pos="1350"/>
        </w:tabs>
        <w:ind w:left="924" w:right="47" w:hanging="504"/>
        <w:jc w:val="thaiDistribute"/>
        <w:rPr>
          <w:rFonts w:ascii="Browallia New" w:hAnsi="Browallia New" w:cs="Browallia New"/>
          <w:sz w:val="28"/>
          <w:szCs w:val="28"/>
        </w:rPr>
      </w:pPr>
      <w:r w:rsidRPr="00CE7CC3">
        <w:rPr>
          <w:rFonts w:ascii="Browallia New" w:hAnsi="Browallia New" w:cs="Browallia New"/>
          <w:sz w:val="28"/>
          <w:szCs w:val="28"/>
          <w:cs/>
        </w:rPr>
        <w:t>โปรแกรมคอมพิวเตอร์</w:t>
      </w:r>
    </w:p>
    <w:p w14:paraId="64B4D0AB" w14:textId="77777777" w:rsidR="0086444C" w:rsidRPr="00814DF8" w:rsidRDefault="0086444C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64B4D0AE" w14:textId="391FC739" w:rsidR="003C19B4" w:rsidRDefault="00AF7A4F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E7CC3">
        <w:rPr>
          <w:rFonts w:ascii="Browallia New" w:hAnsi="Browallia New" w:cs="Browallia New"/>
          <w:sz w:val="28"/>
          <w:szCs w:val="28"/>
          <w:cs/>
        </w:rPr>
        <w:t>โปรแกรมคอมพิวเตอร์แสดงตามราคาทุนหักค่าตัดจำหน่ายสะสม ค่าตัดจำหน่า</w:t>
      </w:r>
      <w:r w:rsidR="00B36A6F" w:rsidRPr="00CE7CC3">
        <w:rPr>
          <w:rFonts w:ascii="Browallia New" w:hAnsi="Browallia New" w:cs="Browallia New"/>
          <w:sz w:val="28"/>
          <w:szCs w:val="28"/>
          <w:cs/>
        </w:rPr>
        <w:t>ยคำนวณจากราคาทุน โดยวิธีเส้นตรง</w:t>
      </w:r>
      <w:r w:rsidRPr="00CE7CC3">
        <w:rPr>
          <w:rFonts w:ascii="Browallia New" w:hAnsi="Browallia New" w:cs="Browallia New"/>
          <w:sz w:val="28"/>
          <w:szCs w:val="28"/>
          <w:cs/>
        </w:rPr>
        <w:t xml:space="preserve">ประมาณ </w:t>
      </w:r>
      <w:r w:rsidRPr="00CE7CC3">
        <w:rPr>
          <w:rFonts w:ascii="Browallia New" w:hAnsi="Browallia New" w:cs="Browallia New"/>
          <w:sz w:val="28"/>
          <w:szCs w:val="28"/>
        </w:rPr>
        <w:t>5</w:t>
      </w:r>
      <w:r w:rsidR="000C1441" w:rsidRPr="00CE7CC3">
        <w:rPr>
          <w:rFonts w:ascii="Browallia New" w:hAnsi="Browallia New" w:cs="Browallia New"/>
          <w:sz w:val="28"/>
          <w:szCs w:val="28"/>
        </w:rPr>
        <w:t xml:space="preserve"> - 10</w:t>
      </w:r>
      <w:r w:rsidR="005048DB" w:rsidRPr="00CE7CC3">
        <w:rPr>
          <w:rFonts w:ascii="Browallia New" w:hAnsi="Browallia New" w:cs="Browallia New"/>
          <w:sz w:val="28"/>
          <w:szCs w:val="28"/>
        </w:rPr>
        <w:t xml:space="preserve"> </w:t>
      </w:r>
      <w:r w:rsidRPr="00CE7CC3">
        <w:rPr>
          <w:rFonts w:ascii="Browallia New" w:hAnsi="Browallia New" w:cs="Browallia New" w:hint="cs"/>
          <w:sz w:val="28"/>
          <w:szCs w:val="28"/>
          <w:cs/>
        </w:rPr>
        <w:t>ปี</w:t>
      </w:r>
    </w:p>
    <w:p w14:paraId="69F44972" w14:textId="77777777" w:rsidR="008F5E88" w:rsidRPr="002E1586" w:rsidRDefault="008F5E88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7442FAD" w14:textId="6390A8F8" w:rsidR="002D4E59" w:rsidRPr="00360F7F" w:rsidRDefault="002D4E59" w:rsidP="00814DF8">
      <w:pPr>
        <w:pStyle w:val="BodyText2"/>
        <w:numPr>
          <w:ilvl w:val="1"/>
          <w:numId w:val="21"/>
        </w:numPr>
        <w:tabs>
          <w:tab w:val="left" w:pos="1350"/>
        </w:tabs>
        <w:ind w:left="924" w:right="47" w:hanging="504"/>
        <w:jc w:val="thaiDistribute"/>
        <w:rPr>
          <w:rFonts w:ascii="Browallia New" w:hAnsi="Browallia New" w:cs="Browallia New"/>
          <w:sz w:val="28"/>
          <w:szCs w:val="28"/>
        </w:rPr>
      </w:pPr>
      <w:bookmarkStart w:id="4" w:name="_Hlk30962562"/>
      <w:r w:rsidRPr="00360F7F">
        <w:rPr>
          <w:rFonts w:ascii="Browallia New" w:hAnsi="Browallia New" w:cs="Browallia New"/>
          <w:sz w:val="28"/>
          <w:szCs w:val="28"/>
          <w:cs/>
        </w:rPr>
        <w:t>สิทธิในการขายสินค้า</w:t>
      </w:r>
    </w:p>
    <w:p w14:paraId="1530A873" w14:textId="77777777" w:rsidR="002D4E59" w:rsidRPr="00360F7F" w:rsidRDefault="002D4E59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3DE5F9C2" w14:textId="33C54C61" w:rsidR="002D4E59" w:rsidRPr="00360F7F" w:rsidRDefault="002D4E59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360F7F">
        <w:rPr>
          <w:rFonts w:ascii="Browallia New" w:hAnsi="Browallia New" w:cs="Browallia New"/>
          <w:sz w:val="28"/>
          <w:szCs w:val="28"/>
          <w:cs/>
        </w:rPr>
        <w:t>สิทธิในการขายสินค้า</w:t>
      </w:r>
      <w:r w:rsidR="008017EA" w:rsidRPr="00360F7F">
        <w:rPr>
          <w:rFonts w:ascii="Browallia New" w:hAnsi="Browallia New" w:cs="Browallia New"/>
          <w:sz w:val="28"/>
          <w:szCs w:val="28"/>
          <w:cs/>
        </w:rPr>
        <w:t>เป็นสินทรัพย์ที่สามารถระบุได้</w:t>
      </w:r>
      <w:r w:rsidR="00614808" w:rsidRPr="00360F7F">
        <w:rPr>
          <w:rFonts w:ascii="Browallia New" w:hAnsi="Browallia New" w:cs="Browallia New"/>
          <w:sz w:val="28"/>
          <w:szCs w:val="28"/>
          <w:cs/>
        </w:rPr>
        <w:t>ซึ่ง</w:t>
      </w:r>
      <w:r w:rsidRPr="00360F7F">
        <w:rPr>
          <w:rFonts w:ascii="Browallia New" w:hAnsi="Browallia New" w:cs="Browallia New"/>
          <w:sz w:val="28"/>
          <w:szCs w:val="28"/>
          <w:cs/>
        </w:rPr>
        <w:t xml:space="preserve">ได้มาจากการรวมธุรกิจ </w:t>
      </w:r>
      <w:r w:rsidR="00A12E06" w:rsidRPr="00360F7F">
        <w:rPr>
          <w:rFonts w:ascii="Browallia New" w:hAnsi="Browallia New" w:cs="Browallia New"/>
          <w:sz w:val="28"/>
          <w:szCs w:val="28"/>
          <w:cs/>
        </w:rPr>
        <w:t>โดย</w:t>
      </w:r>
      <w:r w:rsidRPr="00360F7F">
        <w:rPr>
          <w:rFonts w:ascii="Browallia New" w:hAnsi="Browallia New" w:cs="Browallia New"/>
          <w:sz w:val="28"/>
          <w:szCs w:val="28"/>
          <w:cs/>
        </w:rPr>
        <w:t>รับรู้แยกเป็นสิน</w:t>
      </w:r>
      <w:r w:rsidR="0092593B" w:rsidRPr="00360F7F">
        <w:rPr>
          <w:rFonts w:ascii="Browallia New" w:hAnsi="Browallia New" w:cs="Browallia New"/>
          <w:sz w:val="28"/>
          <w:szCs w:val="28"/>
          <w:cs/>
        </w:rPr>
        <w:t>ทรัพย์</w:t>
      </w:r>
      <w:r w:rsidRPr="00360F7F">
        <w:rPr>
          <w:rFonts w:ascii="Browallia New" w:hAnsi="Browallia New" w:cs="Browallia New"/>
          <w:sz w:val="28"/>
          <w:szCs w:val="28"/>
          <w:cs/>
        </w:rPr>
        <w:t>ไม่มีตัวตน</w:t>
      </w:r>
      <w:r w:rsidR="00CF4702" w:rsidRPr="00360F7F">
        <w:rPr>
          <w:rFonts w:ascii="Browallia New" w:hAnsi="Browallia New" w:cs="Browallia New"/>
          <w:sz w:val="28"/>
          <w:szCs w:val="28"/>
          <w:cs/>
        </w:rPr>
        <w:t>และบันทึกด้วย</w:t>
      </w:r>
      <w:r w:rsidRPr="00360F7F">
        <w:rPr>
          <w:rFonts w:ascii="Browallia New" w:hAnsi="Browallia New" w:cs="Browallia New"/>
          <w:sz w:val="28"/>
          <w:szCs w:val="28"/>
          <w:cs/>
        </w:rPr>
        <w:t xml:space="preserve">มูลค่ายุติธรรม ณ วันที่รวมธุรกิจ </w:t>
      </w:r>
      <w:r w:rsidR="00A2727E" w:rsidRPr="00360F7F">
        <w:rPr>
          <w:rFonts w:ascii="Browallia New" w:hAnsi="Browallia New" w:cs="Browallia New"/>
          <w:sz w:val="28"/>
          <w:szCs w:val="28"/>
          <w:cs/>
        </w:rPr>
        <w:t>และ</w:t>
      </w:r>
      <w:r w:rsidR="009127B4" w:rsidRPr="00360F7F">
        <w:rPr>
          <w:rFonts w:ascii="Browallia New" w:hAnsi="Browallia New" w:cs="Browallia New"/>
          <w:sz w:val="28"/>
          <w:szCs w:val="28"/>
          <w:cs/>
        </w:rPr>
        <w:t>มี</w:t>
      </w:r>
      <w:r w:rsidRPr="00360F7F">
        <w:rPr>
          <w:rFonts w:ascii="Browallia New" w:hAnsi="Browallia New" w:cs="Browallia New"/>
          <w:sz w:val="28"/>
          <w:szCs w:val="28"/>
          <w:cs/>
        </w:rPr>
        <w:t>การตัดจำหน่ายโดยใช้วิธีเส้นตรงตลอดอายุที่</w:t>
      </w:r>
      <w:r w:rsidR="003A16F2">
        <w:rPr>
          <w:rFonts w:ascii="Browallia New" w:hAnsi="Browallia New" w:cs="Browallia New" w:hint="cs"/>
          <w:sz w:val="28"/>
          <w:szCs w:val="28"/>
          <w:cs/>
        </w:rPr>
        <w:t xml:space="preserve">           </w:t>
      </w:r>
      <w:r w:rsidRPr="00360F7F">
        <w:rPr>
          <w:rFonts w:ascii="Browallia New" w:hAnsi="Browallia New" w:cs="Browallia New"/>
          <w:sz w:val="28"/>
          <w:szCs w:val="28"/>
          <w:cs/>
        </w:rPr>
        <w:t>คาดว่าจะ</w:t>
      </w:r>
      <w:r w:rsidR="006B1D16" w:rsidRPr="00360F7F">
        <w:rPr>
          <w:rFonts w:ascii="Browallia New" w:hAnsi="Browallia New" w:cs="Browallia New"/>
          <w:sz w:val="28"/>
          <w:szCs w:val="28"/>
          <w:cs/>
        </w:rPr>
        <w:t>ได้</w:t>
      </w:r>
      <w:r w:rsidR="00A12E06" w:rsidRPr="00360F7F">
        <w:rPr>
          <w:rFonts w:ascii="Browallia New" w:hAnsi="Browallia New" w:cs="Browallia New"/>
          <w:sz w:val="28"/>
          <w:szCs w:val="28"/>
          <w:cs/>
        </w:rPr>
        <w:t>รับ</w:t>
      </w:r>
      <w:r w:rsidRPr="00360F7F">
        <w:rPr>
          <w:rFonts w:ascii="Browallia New" w:hAnsi="Browallia New" w:cs="Browallia New"/>
          <w:sz w:val="28"/>
          <w:szCs w:val="28"/>
          <w:cs/>
        </w:rPr>
        <w:t>ประโยชน์</w:t>
      </w:r>
      <w:r w:rsidR="00A12E06" w:rsidRPr="00360F7F">
        <w:rPr>
          <w:rFonts w:ascii="Browallia New" w:hAnsi="Browallia New" w:cs="Browallia New"/>
          <w:sz w:val="28"/>
          <w:szCs w:val="28"/>
          <w:cs/>
        </w:rPr>
        <w:t>จาก</w:t>
      </w:r>
      <w:r w:rsidRPr="00360F7F">
        <w:rPr>
          <w:rFonts w:ascii="Browallia New" w:hAnsi="Browallia New" w:cs="Browallia New"/>
          <w:sz w:val="28"/>
          <w:szCs w:val="28"/>
          <w:cs/>
        </w:rPr>
        <w:t xml:space="preserve">สิทธิในการขายสินค้าในระยะเวลา </w:t>
      </w:r>
      <w:r w:rsidRPr="00360F7F">
        <w:rPr>
          <w:rFonts w:ascii="Browallia New" w:hAnsi="Browallia New" w:cs="Browallia New"/>
          <w:sz w:val="28"/>
          <w:szCs w:val="28"/>
        </w:rPr>
        <w:t xml:space="preserve">5 </w:t>
      </w:r>
      <w:r w:rsidRPr="00360F7F">
        <w:rPr>
          <w:rFonts w:ascii="Browallia New" w:hAnsi="Browallia New" w:cs="Browallia New"/>
          <w:sz w:val="28"/>
          <w:szCs w:val="28"/>
          <w:cs/>
        </w:rPr>
        <w:t>ปี</w:t>
      </w:r>
    </w:p>
    <w:bookmarkEnd w:id="4"/>
    <w:p w14:paraId="4B3D9FA2" w14:textId="77777777" w:rsidR="00EA6410" w:rsidRPr="00814DF8" w:rsidRDefault="00EA6410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64B4D0B5" w14:textId="77777777" w:rsidR="00931683" w:rsidRPr="002E1586" w:rsidRDefault="00931683" w:rsidP="00814DF8">
      <w:pPr>
        <w:pStyle w:val="BodyText2"/>
        <w:numPr>
          <w:ilvl w:val="1"/>
          <w:numId w:val="21"/>
        </w:numPr>
        <w:tabs>
          <w:tab w:val="left" w:pos="1350"/>
        </w:tabs>
        <w:ind w:left="924" w:right="47" w:hanging="504"/>
        <w:jc w:val="thaiDistribute"/>
        <w:rPr>
          <w:rFonts w:ascii="Browallia New" w:hAnsi="Browallia New" w:cs="Browallia New"/>
          <w:sz w:val="28"/>
          <w:szCs w:val="28"/>
        </w:rPr>
      </w:pPr>
      <w:r w:rsidRPr="002E1586">
        <w:rPr>
          <w:rFonts w:ascii="Browallia New" w:hAnsi="Browallia New" w:cs="Browallia New"/>
          <w:sz w:val="28"/>
          <w:szCs w:val="28"/>
          <w:cs/>
        </w:rPr>
        <w:t>การด้อยค่า</w:t>
      </w:r>
      <w:bookmarkStart w:id="5" w:name="_Hlk30962616"/>
      <w:r w:rsidRPr="002E1586">
        <w:rPr>
          <w:rFonts w:ascii="Browallia New" w:hAnsi="Browallia New" w:cs="Browallia New"/>
          <w:sz w:val="28"/>
          <w:szCs w:val="28"/>
          <w:cs/>
        </w:rPr>
        <w:t>ของสินทรัพย์</w:t>
      </w:r>
      <w:bookmarkEnd w:id="5"/>
    </w:p>
    <w:p w14:paraId="64B4D0B6" w14:textId="77777777" w:rsidR="00EE1BC6" w:rsidRPr="002E1586" w:rsidRDefault="00EE1BC6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2E1F202B" w14:textId="64FEE3C5" w:rsidR="00212936" w:rsidRDefault="00C4175F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2E1586">
        <w:rPr>
          <w:rFonts w:ascii="Browallia New" w:hAnsi="Browallia New" w:cs="Browallia New"/>
          <w:sz w:val="28"/>
          <w:szCs w:val="28"/>
          <w:cs/>
        </w:rPr>
        <w:t>บริษัทและบริษัทย่อย จะทบทวนมูลค่าของสินทรัพย์คงเหลือตามบัญชี ณ ทุกวันสิ้นปีว่ามีข้อบ่งชี้เรื่องการ</w:t>
      </w:r>
      <w:r w:rsidR="00FB380F" w:rsidRPr="002E1586">
        <w:rPr>
          <w:rFonts w:ascii="Browallia New" w:hAnsi="Browallia New" w:cs="Browallia New" w:hint="cs"/>
          <w:sz w:val="28"/>
          <w:szCs w:val="28"/>
          <w:cs/>
        </w:rPr>
        <w:t xml:space="preserve">   </w:t>
      </w:r>
      <w:r w:rsidRPr="002E1586">
        <w:rPr>
          <w:rFonts w:ascii="Browallia New" w:hAnsi="Browallia New" w:cs="Browallia New"/>
          <w:sz w:val="28"/>
          <w:szCs w:val="28"/>
          <w:cs/>
        </w:rPr>
        <w:t>ด้อยค่าหรือไม่</w:t>
      </w:r>
      <w:r w:rsidR="00BB17DC" w:rsidRPr="002E1586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2E1586">
        <w:rPr>
          <w:rFonts w:ascii="Browallia New" w:hAnsi="Browallia New" w:cs="Browallia New"/>
          <w:sz w:val="28"/>
          <w:szCs w:val="28"/>
          <w:cs/>
        </w:rPr>
        <w:t>ในกรณีที่มีข้อบ่งชี้ว่ามีการด้อยค่า ผู้บริหารจะทำการประมาณมูลค่าที่คาดว่าจะได้รับคืน</w:t>
      </w:r>
      <w:r w:rsidR="00BB17DC" w:rsidRPr="002E1586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2E1586">
        <w:rPr>
          <w:rFonts w:ascii="Browallia New" w:hAnsi="Browallia New" w:cs="Browallia New"/>
          <w:sz w:val="28"/>
          <w:szCs w:val="28"/>
        </w:rPr>
        <w:t xml:space="preserve">           </w:t>
      </w:r>
      <w:r w:rsidRPr="002E1586">
        <w:rPr>
          <w:rFonts w:ascii="Browallia New" w:hAnsi="Browallia New" w:cs="Browallia New"/>
          <w:sz w:val="28"/>
          <w:szCs w:val="28"/>
          <w:cs/>
        </w:rPr>
        <w:t>เมื่อมูลค่าตามบัญชีของสินทรัพย์สูงกว่ามูลค่าที่</w:t>
      </w:r>
      <w:r w:rsidR="00BB17DC" w:rsidRPr="002E1586">
        <w:rPr>
          <w:rFonts w:ascii="Browallia New" w:hAnsi="Browallia New" w:cs="Browallia New" w:hint="cs"/>
          <w:sz w:val="28"/>
          <w:szCs w:val="28"/>
          <w:cs/>
        </w:rPr>
        <w:t>คาดว่า</w:t>
      </w:r>
      <w:r w:rsidRPr="002E1586">
        <w:rPr>
          <w:rFonts w:ascii="Browallia New" w:hAnsi="Browallia New" w:cs="Browallia New"/>
          <w:sz w:val="28"/>
          <w:szCs w:val="28"/>
          <w:cs/>
        </w:rPr>
        <w:t>จะได้รับคืน บริษัท</w:t>
      </w:r>
      <w:r w:rsidR="00BB17DC" w:rsidRPr="002E1586">
        <w:rPr>
          <w:rFonts w:ascii="Browallia New" w:hAnsi="Browallia New" w:cs="Browallia New" w:hint="cs"/>
          <w:sz w:val="28"/>
          <w:szCs w:val="28"/>
          <w:cs/>
        </w:rPr>
        <w:t>จะ</w:t>
      </w:r>
      <w:r w:rsidRPr="002E1586">
        <w:rPr>
          <w:rFonts w:ascii="Browallia New" w:hAnsi="Browallia New" w:cs="Browallia New"/>
          <w:sz w:val="28"/>
          <w:szCs w:val="28"/>
          <w:cs/>
        </w:rPr>
        <w:t>รับรู้ขาดทุนจากการด้อยค่า</w:t>
      </w:r>
      <w:r w:rsidR="002E1586">
        <w:rPr>
          <w:rFonts w:ascii="Browallia New" w:hAnsi="Browallia New" w:cs="Browallia New"/>
          <w:sz w:val="28"/>
          <w:szCs w:val="28"/>
        </w:rPr>
        <w:t xml:space="preserve">          </w:t>
      </w:r>
      <w:r w:rsidRPr="002E1586">
        <w:rPr>
          <w:rFonts w:ascii="Browallia New" w:hAnsi="Browallia New" w:cs="Browallia New"/>
          <w:sz w:val="28"/>
          <w:szCs w:val="28"/>
          <w:cs/>
        </w:rPr>
        <w:t>โดยบันทึกในงบกำไรขาดทุน</w:t>
      </w:r>
    </w:p>
    <w:p w14:paraId="267922DB" w14:textId="4DEA4E59" w:rsidR="007B1F17" w:rsidRDefault="007B1F17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30CC88CB" w14:textId="31A8B322" w:rsidR="00A62F5D" w:rsidRDefault="00A62F5D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2FECDB98" w14:textId="2CB1318F" w:rsidR="00A62F5D" w:rsidRDefault="00A62F5D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24C6FE89" w14:textId="011FA178" w:rsidR="00A62F5D" w:rsidRDefault="00A62F5D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358227F3" w14:textId="5D436753" w:rsidR="00A62F5D" w:rsidRDefault="00A62F5D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7DDFBC7B" w14:textId="0B4EB904" w:rsidR="00A62F5D" w:rsidRDefault="00A62F5D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661C8B85" w14:textId="70214894" w:rsidR="00A62F5D" w:rsidRDefault="00A62F5D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47EA38BF" w14:textId="7F8FCF46" w:rsidR="00A62F5D" w:rsidRDefault="00A62F5D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4B0FB31B" w14:textId="77777777" w:rsidR="00A62F5D" w:rsidRPr="002E1586" w:rsidRDefault="00A62F5D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64B4D0B9" w14:textId="77777777" w:rsidR="005F1063" w:rsidRPr="002E1586" w:rsidRDefault="005F1063" w:rsidP="00AE73D5">
      <w:pPr>
        <w:pStyle w:val="BodyText2"/>
        <w:numPr>
          <w:ilvl w:val="1"/>
          <w:numId w:val="21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586">
        <w:rPr>
          <w:rFonts w:ascii="Browallia New" w:hAnsi="Browallia New" w:cs="Browallia New"/>
          <w:sz w:val="28"/>
          <w:szCs w:val="28"/>
          <w:cs/>
        </w:rPr>
        <w:t>ผลประโยชน์ของพนักงาน</w:t>
      </w:r>
    </w:p>
    <w:p w14:paraId="64B4D0BA" w14:textId="77777777" w:rsidR="00EE1BC6" w:rsidRPr="002E1586" w:rsidRDefault="00EE1BC6" w:rsidP="002E1586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4B4D0BB" w14:textId="77777777" w:rsidR="005F1063" w:rsidRPr="002E1586" w:rsidRDefault="005F1063" w:rsidP="002E1586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2E1586">
        <w:rPr>
          <w:rFonts w:ascii="Browallia New" w:hAnsi="Browallia New" w:cs="Browallia New"/>
          <w:i/>
          <w:iCs/>
          <w:sz w:val="28"/>
          <w:szCs w:val="28"/>
          <w:cs/>
        </w:rPr>
        <w:t>ผลประโยชน์ระยะสั้นของพนักงาน</w:t>
      </w:r>
    </w:p>
    <w:p w14:paraId="64B4D0BC" w14:textId="77777777" w:rsidR="00AE7946" w:rsidRPr="002E1586" w:rsidRDefault="005F1063" w:rsidP="002E1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586">
        <w:rPr>
          <w:rFonts w:ascii="Browallia New" w:hAnsi="Browallia New" w:cs="Browallia New"/>
          <w:sz w:val="28"/>
          <w:szCs w:val="28"/>
          <w:cs/>
        </w:rPr>
        <w:t xml:space="preserve">เงินเดือน ค่าจ้าง โบนัส </w:t>
      </w:r>
      <w:r w:rsidRPr="002E1586">
        <w:rPr>
          <w:rFonts w:ascii="Browallia New" w:hAnsi="Browallia New" w:cs="Browallia New" w:hint="cs"/>
          <w:sz w:val="28"/>
          <w:szCs w:val="28"/>
          <w:cs/>
        </w:rPr>
        <w:t>และ</w:t>
      </w:r>
      <w:r w:rsidRPr="002E1586">
        <w:rPr>
          <w:rFonts w:ascii="Browallia New" w:hAnsi="Browallia New" w:cs="Browallia New"/>
          <w:sz w:val="28"/>
          <w:szCs w:val="28"/>
          <w:cs/>
        </w:rPr>
        <w:t>เงินสมทบกองทุนประกันสังคมรับรู้เป็นค่าใช้จ่ายเมื่อเกิดรายการ</w:t>
      </w:r>
    </w:p>
    <w:p w14:paraId="52B7F7D2" w14:textId="77777777" w:rsidR="009836EE" w:rsidRPr="002E1586" w:rsidRDefault="009836EE" w:rsidP="009A67C2">
      <w:pPr>
        <w:pStyle w:val="BodyText2"/>
        <w:tabs>
          <w:tab w:val="left" w:pos="990"/>
        </w:tabs>
        <w:ind w:right="47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64B4D0BE" w14:textId="77777777" w:rsidR="009A6D44" w:rsidRPr="002E1586" w:rsidRDefault="008B1105" w:rsidP="002E1586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2E1586">
        <w:rPr>
          <w:rFonts w:ascii="Browallia New" w:hAnsi="Browallia New" w:cs="Browallia New"/>
          <w:i/>
          <w:iCs/>
          <w:sz w:val="28"/>
          <w:szCs w:val="28"/>
          <w:cs/>
        </w:rPr>
        <w:t>ผล</w:t>
      </w:r>
      <w:r w:rsidR="00C91EF6" w:rsidRPr="002E1586">
        <w:rPr>
          <w:rFonts w:ascii="Browallia New" w:hAnsi="Browallia New" w:cs="Browallia New"/>
          <w:i/>
          <w:iCs/>
          <w:sz w:val="28"/>
          <w:szCs w:val="28"/>
          <w:cs/>
        </w:rPr>
        <w:t>ประโยชน์หลังออกจากงาน</w:t>
      </w:r>
      <w:r w:rsidR="009A6D44" w:rsidRPr="002E1586">
        <w:rPr>
          <w:rFonts w:ascii="Browallia New" w:hAnsi="Browallia New" w:cs="Browallia New"/>
          <w:i/>
          <w:iCs/>
          <w:sz w:val="28"/>
          <w:szCs w:val="28"/>
          <w:cs/>
        </w:rPr>
        <w:t>และผลประโยชน์</w:t>
      </w:r>
      <w:r w:rsidR="00316791" w:rsidRPr="002E1586">
        <w:rPr>
          <w:rFonts w:ascii="Browallia New" w:hAnsi="Browallia New" w:cs="Browallia New" w:hint="cs"/>
          <w:i/>
          <w:iCs/>
          <w:sz w:val="28"/>
          <w:szCs w:val="28"/>
          <w:cs/>
        </w:rPr>
        <w:t>ระยะยาวอื่นของ</w:t>
      </w:r>
      <w:r w:rsidR="009A6D44" w:rsidRPr="002E1586">
        <w:rPr>
          <w:rFonts w:ascii="Browallia New" w:hAnsi="Browallia New" w:cs="Browallia New"/>
          <w:i/>
          <w:iCs/>
          <w:sz w:val="28"/>
          <w:szCs w:val="28"/>
          <w:cs/>
        </w:rPr>
        <w:t xml:space="preserve">พนักงาน </w:t>
      </w:r>
    </w:p>
    <w:p w14:paraId="64B4D0C1" w14:textId="1DD1DF16" w:rsidR="00350778" w:rsidRPr="002E1586" w:rsidRDefault="008B1105" w:rsidP="002E1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586">
        <w:rPr>
          <w:rFonts w:ascii="Browallia New" w:hAnsi="Browallia New" w:cs="Browallia New"/>
          <w:sz w:val="28"/>
          <w:szCs w:val="28"/>
          <w:cs/>
        </w:rPr>
        <w:t>บริษัทมีภาระ</w:t>
      </w:r>
      <w:r w:rsidRPr="002E1586">
        <w:rPr>
          <w:rFonts w:ascii="Browallia New" w:hAnsi="Browallia New" w:cs="Browallia New" w:hint="cs"/>
          <w:sz w:val="28"/>
          <w:szCs w:val="28"/>
          <w:cs/>
        </w:rPr>
        <w:t>ต้องจ่าย</w:t>
      </w:r>
      <w:r w:rsidRPr="002E1586">
        <w:rPr>
          <w:rFonts w:ascii="Browallia New" w:hAnsi="Browallia New" w:cs="Browallia New"/>
          <w:sz w:val="28"/>
          <w:szCs w:val="28"/>
          <w:cs/>
        </w:rPr>
        <w:t>เงินชดเชยให้แก่พนักงานเมื่อออกจากงานตามกฎหมายแรงงาน</w:t>
      </w:r>
      <w:r w:rsidR="00B16D15" w:rsidRPr="002E1586">
        <w:rPr>
          <w:rFonts w:ascii="Browallia New" w:hAnsi="Browallia New" w:cs="Browallia New" w:hint="cs"/>
          <w:sz w:val="28"/>
          <w:szCs w:val="28"/>
          <w:cs/>
        </w:rPr>
        <w:t>และตามโครงการผลตอบแทน</w:t>
      </w:r>
      <w:r w:rsidR="00EF7C4A" w:rsidRPr="002E1586">
        <w:rPr>
          <w:rFonts w:ascii="Browallia New" w:hAnsi="Browallia New" w:cs="Browallia New" w:hint="cs"/>
          <w:sz w:val="28"/>
          <w:szCs w:val="28"/>
          <w:cs/>
        </w:rPr>
        <w:t>พนัก</w:t>
      </w:r>
      <w:r w:rsidR="00B16D15" w:rsidRPr="002E1586">
        <w:rPr>
          <w:rFonts w:ascii="Browallia New" w:hAnsi="Browallia New" w:cs="Browallia New" w:hint="cs"/>
          <w:sz w:val="28"/>
          <w:szCs w:val="28"/>
          <w:cs/>
        </w:rPr>
        <w:t>งานอื่นๆ</w:t>
      </w:r>
      <w:r w:rsidRPr="002E1586">
        <w:rPr>
          <w:rFonts w:ascii="Browallia New" w:hAnsi="Browallia New" w:cs="Browallia New"/>
          <w:sz w:val="28"/>
          <w:szCs w:val="28"/>
          <w:cs/>
        </w:rPr>
        <w:t xml:space="preserve"> ซึ่งบริษัทถือว่าเงินชดเชยดังกล่าวเป็นโครงการผลประโยชน์หลังออกจากงานสำหรับพนักงาน</w:t>
      </w:r>
      <w:r w:rsidRPr="002E1586">
        <w:rPr>
          <w:rFonts w:ascii="Browallia New" w:hAnsi="Browallia New" w:cs="Browallia New" w:hint="cs"/>
          <w:sz w:val="28"/>
          <w:szCs w:val="28"/>
          <w:rtl/>
          <w:cs/>
        </w:rPr>
        <w:t xml:space="preserve"> </w:t>
      </w:r>
      <w:r w:rsidRPr="002E1586">
        <w:rPr>
          <w:rFonts w:ascii="Browallia New" w:hAnsi="Browallia New" w:cs="Browallia New"/>
          <w:sz w:val="28"/>
          <w:szCs w:val="28"/>
          <w:cs/>
        </w:rPr>
        <w:t>หนี้สินตามโครงการผลประโยชน์หลังออกจากงาน</w:t>
      </w:r>
      <w:r w:rsidR="00B16D15" w:rsidRPr="002E1586">
        <w:rPr>
          <w:rFonts w:ascii="Browallia New" w:hAnsi="Browallia New" w:cs="Browallia New"/>
          <w:sz w:val="28"/>
          <w:szCs w:val="28"/>
          <w:cs/>
        </w:rPr>
        <w:t>และผลประโยชน์</w:t>
      </w:r>
      <w:r w:rsidR="00B16D15" w:rsidRPr="002E1586">
        <w:rPr>
          <w:rFonts w:ascii="Browallia New" w:hAnsi="Browallia New" w:cs="Browallia New" w:hint="cs"/>
          <w:sz w:val="28"/>
          <w:szCs w:val="28"/>
          <w:cs/>
        </w:rPr>
        <w:t>ระยะยาวอื่น</w:t>
      </w:r>
      <w:r w:rsidRPr="002E1586">
        <w:rPr>
          <w:rFonts w:ascii="Browallia New" w:hAnsi="Browallia New" w:cs="Browallia New"/>
          <w:sz w:val="28"/>
          <w:szCs w:val="28"/>
          <w:cs/>
        </w:rPr>
        <w:t xml:space="preserve">ของพนักงานคำนวณโดยใช้วิธีคิดลดแต่ละหน่วยที่ประมาณการไว้ </w:t>
      </w:r>
      <w:r w:rsidRPr="002E1586">
        <w:rPr>
          <w:rFonts w:ascii="Browallia New" w:hAnsi="Browallia New" w:cs="Browallia New" w:hint="cs"/>
          <w:sz w:val="28"/>
          <w:szCs w:val="28"/>
          <w:cs/>
        </w:rPr>
        <w:t>(</w:t>
      </w:r>
      <w:proofErr w:type="spellStart"/>
      <w:r w:rsidRPr="002E1586">
        <w:rPr>
          <w:rFonts w:ascii="Browallia New" w:hAnsi="Browallia New" w:cs="Browallia New"/>
          <w:sz w:val="28"/>
          <w:szCs w:val="28"/>
          <w:cs/>
        </w:rPr>
        <w:t>Projected</w:t>
      </w:r>
      <w:proofErr w:type="spellEnd"/>
      <w:r w:rsidRPr="002E1586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proofErr w:type="spellStart"/>
      <w:r w:rsidRPr="002E1586">
        <w:rPr>
          <w:rFonts w:ascii="Browallia New" w:hAnsi="Browallia New" w:cs="Browallia New"/>
          <w:sz w:val="28"/>
          <w:szCs w:val="28"/>
          <w:cs/>
        </w:rPr>
        <w:t>Unit</w:t>
      </w:r>
      <w:proofErr w:type="spellEnd"/>
      <w:r w:rsidRPr="002E1586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proofErr w:type="spellStart"/>
      <w:r w:rsidRPr="002E1586">
        <w:rPr>
          <w:rFonts w:ascii="Browallia New" w:hAnsi="Browallia New" w:cs="Browallia New"/>
          <w:sz w:val="28"/>
          <w:szCs w:val="28"/>
          <w:cs/>
        </w:rPr>
        <w:t>Credit</w:t>
      </w:r>
      <w:proofErr w:type="spellEnd"/>
      <w:r w:rsidRPr="002E1586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proofErr w:type="spellStart"/>
      <w:r w:rsidRPr="002E1586">
        <w:rPr>
          <w:rFonts w:ascii="Browallia New" w:hAnsi="Browallia New" w:cs="Browallia New"/>
          <w:sz w:val="28"/>
          <w:szCs w:val="28"/>
          <w:cs/>
        </w:rPr>
        <w:t>Method</w:t>
      </w:r>
      <w:proofErr w:type="spellEnd"/>
      <w:r w:rsidRPr="002E1586">
        <w:rPr>
          <w:rFonts w:ascii="Browallia New" w:hAnsi="Browallia New" w:cs="Browallia New"/>
          <w:sz w:val="28"/>
          <w:szCs w:val="28"/>
          <w:cs/>
        </w:rPr>
        <w:t xml:space="preserve">) โดยผู้เชี่ยวชาญอิสระ ได้ทำการประเมินภาระผูกพันดังกล่าวตามหลักคณิตศาสตร์ประกันภัย </w:t>
      </w:r>
    </w:p>
    <w:p w14:paraId="3D019019" w14:textId="77777777" w:rsidR="00370A04" w:rsidRPr="002E1586" w:rsidRDefault="00370A04" w:rsidP="002E1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4B4D0C2" w14:textId="6C051269" w:rsidR="00421798" w:rsidRPr="002E1586" w:rsidRDefault="00804774" w:rsidP="002E1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E1586">
        <w:rPr>
          <w:rFonts w:ascii="Browallia New" w:hAnsi="Browallia New" w:cs="Browallia New"/>
          <w:sz w:val="28"/>
          <w:szCs w:val="28"/>
          <w:cs/>
        </w:rPr>
        <w:t>กำไร</w:t>
      </w:r>
      <w:r w:rsidRPr="002E1586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2E1586">
        <w:rPr>
          <w:rFonts w:ascii="Browallia New" w:hAnsi="Browallia New" w:cs="Browallia New"/>
          <w:sz w:val="28"/>
          <w:szCs w:val="28"/>
        </w:rPr>
        <w:t>(</w:t>
      </w:r>
      <w:r w:rsidRPr="002E1586">
        <w:rPr>
          <w:rFonts w:ascii="Browallia New" w:hAnsi="Browallia New" w:cs="Browallia New"/>
          <w:sz w:val="28"/>
          <w:szCs w:val="28"/>
          <w:cs/>
        </w:rPr>
        <w:t>ขาดทุน</w:t>
      </w:r>
      <w:r w:rsidRPr="002E1586">
        <w:rPr>
          <w:rFonts w:ascii="Browallia New" w:hAnsi="Browallia New" w:cs="Browallia New"/>
          <w:sz w:val="28"/>
          <w:szCs w:val="28"/>
        </w:rPr>
        <w:t xml:space="preserve">) </w:t>
      </w:r>
      <w:r w:rsidR="00421798" w:rsidRPr="002E1586">
        <w:rPr>
          <w:rFonts w:ascii="Browallia New" w:hAnsi="Browallia New" w:cs="Browallia New"/>
          <w:sz w:val="28"/>
          <w:szCs w:val="28"/>
          <w:cs/>
          <w:lang w:val="en-GB"/>
        </w:rPr>
        <w:t>จากการประมาณการตามหลักคณิตศาสตร์ประกันภัย (</w:t>
      </w:r>
      <w:r w:rsidR="00421798" w:rsidRPr="002E1586">
        <w:rPr>
          <w:rFonts w:ascii="Browallia New" w:hAnsi="Browallia New" w:cs="Browallia New"/>
          <w:sz w:val="28"/>
          <w:szCs w:val="28"/>
          <w:lang w:val="en-GB"/>
        </w:rPr>
        <w:t>Actuarial gains or losses</w:t>
      </w:r>
      <w:r w:rsidR="00421798" w:rsidRPr="002E1586">
        <w:rPr>
          <w:rFonts w:ascii="Browallia New" w:hAnsi="Browallia New" w:cs="Browallia New"/>
          <w:sz w:val="28"/>
          <w:szCs w:val="28"/>
          <w:cs/>
          <w:lang w:val="en-GB"/>
        </w:rPr>
        <w:t>) ที่เกิดจากการคำนวณผลประโยชน์หลังออกจากงานของพนักงานแสดงรายการไว้ในกำไรขาดทุนเบ็ดเสร็จอื่น</w:t>
      </w:r>
      <w:r w:rsidR="00B4654E" w:rsidRPr="002E1586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B4654E" w:rsidRPr="002E1586">
        <w:rPr>
          <w:rFonts w:ascii="Browallia New" w:hAnsi="Browallia New" w:cs="Browallia New"/>
          <w:sz w:val="28"/>
          <w:szCs w:val="28"/>
          <w:cs/>
          <w:lang w:val="en-GB"/>
        </w:rPr>
        <w:t>กำไร</w:t>
      </w:r>
      <w:r w:rsidR="003726A6" w:rsidRPr="002E1586">
        <w:rPr>
          <w:rFonts w:ascii="Browallia New" w:hAnsi="Browallia New" w:cs="Browallia New" w:hint="cs"/>
          <w:sz w:val="28"/>
          <w:szCs w:val="28"/>
          <w:cs/>
          <w:lang w:val="en-GB"/>
        </w:rPr>
        <w:t>หรือ</w:t>
      </w:r>
      <w:r w:rsidR="00B4654E" w:rsidRPr="002E1586">
        <w:rPr>
          <w:rFonts w:ascii="Browallia New" w:hAnsi="Browallia New" w:cs="Browallia New"/>
          <w:sz w:val="28"/>
          <w:szCs w:val="28"/>
          <w:cs/>
          <w:lang w:val="en-GB"/>
        </w:rPr>
        <w:t>ขาดทุนจากการ</w:t>
      </w:r>
      <w:r w:rsidR="00186C06" w:rsidRPr="002E1586">
        <w:rPr>
          <w:rFonts w:ascii="Browallia New" w:hAnsi="Browallia New" w:cs="Browallia New"/>
          <w:sz w:val="28"/>
          <w:szCs w:val="28"/>
          <w:cs/>
          <w:lang w:val="en-GB"/>
        </w:rPr>
        <w:t>ประมาณการตามหลักคณิตศาสตร์ประกันภัย</w:t>
      </w:r>
      <w:r w:rsidR="003726A6" w:rsidRPr="002E1586">
        <w:rPr>
          <w:rFonts w:ascii="Browallia New" w:hAnsi="Browallia New" w:cs="Browallia New" w:hint="cs"/>
          <w:sz w:val="28"/>
          <w:szCs w:val="28"/>
          <w:cs/>
          <w:lang w:val="en-GB"/>
        </w:rPr>
        <w:t>ของ</w:t>
      </w:r>
      <w:r w:rsidR="003726A6" w:rsidRPr="002E1586">
        <w:rPr>
          <w:rFonts w:ascii="Browallia New" w:hAnsi="Browallia New" w:cs="Browallia New"/>
          <w:sz w:val="28"/>
          <w:szCs w:val="28"/>
          <w:cs/>
          <w:lang w:val="en-GB"/>
        </w:rPr>
        <w:t>ผลประโยชน์ระยะยาวอื่นของพนักงาน</w:t>
      </w:r>
      <w:r w:rsidR="00B4654E" w:rsidRPr="002E1586">
        <w:rPr>
          <w:rFonts w:ascii="Browallia New" w:hAnsi="Browallia New" w:cs="Browallia New"/>
          <w:sz w:val="28"/>
          <w:szCs w:val="28"/>
          <w:cs/>
          <w:lang w:val="en-GB"/>
        </w:rPr>
        <w:t>จะรับรู้ในกำไรขาดทุน</w:t>
      </w:r>
    </w:p>
    <w:p w14:paraId="64B4D0C3" w14:textId="77777777" w:rsidR="0003237C" w:rsidRPr="002E1586" w:rsidRDefault="0003237C" w:rsidP="002E1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64B4D0C5" w14:textId="2E490AAA" w:rsidR="003C19B4" w:rsidRPr="002E1586" w:rsidRDefault="0003237C" w:rsidP="002E1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586">
        <w:rPr>
          <w:rFonts w:ascii="Browallia New" w:hAnsi="Browallia New" w:cs="Browallia New"/>
          <w:sz w:val="28"/>
          <w:szCs w:val="28"/>
          <w:cs/>
        </w:rPr>
        <w:t>หนี้สินของโครงการผลประโยชน์หลังออกจากงานของพนักงาน ประกอบด้วย มูลค่าปัจจุบันของภาระผูกพันตามโครงการผลประโยชน์ และกำไร</w:t>
      </w:r>
      <w:r w:rsidRPr="002E1586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2E1586">
        <w:rPr>
          <w:rFonts w:ascii="Browallia New" w:hAnsi="Browallia New" w:cs="Browallia New"/>
          <w:sz w:val="28"/>
          <w:szCs w:val="28"/>
        </w:rPr>
        <w:t>(</w:t>
      </w:r>
      <w:r w:rsidRPr="002E1586">
        <w:rPr>
          <w:rFonts w:ascii="Browallia New" w:hAnsi="Browallia New" w:cs="Browallia New"/>
          <w:sz w:val="28"/>
          <w:szCs w:val="28"/>
          <w:cs/>
        </w:rPr>
        <w:t>ขาดทุน</w:t>
      </w:r>
      <w:r w:rsidRPr="002E1586">
        <w:rPr>
          <w:rFonts w:ascii="Browallia New" w:hAnsi="Browallia New" w:cs="Browallia New"/>
          <w:sz w:val="28"/>
          <w:szCs w:val="28"/>
        </w:rPr>
        <w:t xml:space="preserve">) </w:t>
      </w:r>
      <w:r w:rsidRPr="002E1586">
        <w:rPr>
          <w:rFonts w:ascii="Browallia New" w:hAnsi="Browallia New" w:cs="Browallia New"/>
          <w:sz w:val="28"/>
          <w:szCs w:val="28"/>
          <w:cs/>
        </w:rPr>
        <w:t>จากการประมาณการตามหลักคณิตศาสตร์ประกันภัย</w:t>
      </w:r>
    </w:p>
    <w:p w14:paraId="501DA2BA" w14:textId="77777777" w:rsidR="007A42E7" w:rsidRPr="002E1586" w:rsidRDefault="007A42E7" w:rsidP="00983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4B4D0C6" w14:textId="77777777" w:rsidR="0017655D" w:rsidRPr="002E1586" w:rsidRDefault="0017655D" w:rsidP="00AE73D5">
      <w:pPr>
        <w:pStyle w:val="BodyText2"/>
        <w:numPr>
          <w:ilvl w:val="1"/>
          <w:numId w:val="21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bookmarkStart w:id="6" w:name="_Hlk30963625"/>
      <w:r w:rsidRPr="002E1586">
        <w:rPr>
          <w:rFonts w:ascii="Browallia New" w:hAnsi="Browallia New" w:cs="Browallia New"/>
          <w:sz w:val="28"/>
          <w:szCs w:val="28"/>
          <w:cs/>
        </w:rPr>
        <w:t>การแปลงค่าเงินตราต่างประเทศ</w:t>
      </w:r>
    </w:p>
    <w:p w14:paraId="64B4D0C7" w14:textId="77777777" w:rsidR="005F1063" w:rsidRPr="002E1586" w:rsidRDefault="005F1063" w:rsidP="002E1586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4B4D0C9" w14:textId="4653E53D" w:rsidR="008813BA" w:rsidRDefault="005F1063" w:rsidP="009A67C2">
      <w:pPr>
        <w:pStyle w:val="BodyText2"/>
        <w:tabs>
          <w:tab w:val="left" w:pos="990"/>
        </w:tabs>
        <w:ind w:left="990" w:right="9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2E1586">
        <w:rPr>
          <w:rFonts w:ascii="Browallia New" w:hAnsi="Browallia New" w:cs="Browallia New"/>
          <w:sz w:val="28"/>
          <w:szCs w:val="28"/>
          <w:cs/>
        </w:rPr>
        <w:t>รายการบัญชีที่เกิดขึ้นในระหว่างปีที่มีค่าเป็นเงินตราต่างประเทศแปลงค่าเป็นเงินบาท โดยใช้อัตราแลกเปลี่ยน ณ วันที่เกิดรายการ สินทรัพย์และหนี้สินที่มีค่าเป็นเงินตราต่างประเทศ ณ วันที่ในงบแสดงฐานะการเงินแปลงค่าเป็นเงินบาท โดยใช้อัตราแลกเปลี่ยน ณ วันนั้น กำไรหรือขาดทุนจากการแปลงค่าเงินตราต่างประเทศบันทึกเป็นรายได้หรือค่าใช้จ่ายของรอบระยะเวลาบัญชี</w:t>
      </w:r>
      <w:bookmarkEnd w:id="6"/>
    </w:p>
    <w:p w14:paraId="1B8E35B4" w14:textId="77777777" w:rsidR="00421C61" w:rsidRPr="002E1586" w:rsidRDefault="00421C61" w:rsidP="009A67C2">
      <w:pPr>
        <w:pStyle w:val="BodyText2"/>
        <w:tabs>
          <w:tab w:val="left" w:pos="990"/>
        </w:tabs>
        <w:ind w:left="990" w:right="9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4B4D0CA" w14:textId="77777777" w:rsidR="00E614FD" w:rsidRPr="002E1586" w:rsidRDefault="00E614FD" w:rsidP="00AE73D5">
      <w:pPr>
        <w:pStyle w:val="BodyText2"/>
        <w:numPr>
          <w:ilvl w:val="1"/>
          <w:numId w:val="21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bookmarkStart w:id="7" w:name="_Hlk30963569"/>
      <w:r w:rsidRPr="002E1586">
        <w:rPr>
          <w:rFonts w:ascii="Browallia New" w:hAnsi="Browallia New" w:cs="Browallia New"/>
          <w:sz w:val="28"/>
          <w:szCs w:val="28"/>
          <w:cs/>
        </w:rPr>
        <w:t>ภาษีเงินได้</w:t>
      </w:r>
    </w:p>
    <w:p w14:paraId="64B4D0CB" w14:textId="77777777" w:rsidR="005F1063" w:rsidRPr="002E1586" w:rsidRDefault="005F1063" w:rsidP="002E1586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4B4D0CC" w14:textId="77777777" w:rsidR="006F7A1C" w:rsidRPr="002E1586" w:rsidRDefault="005F1063" w:rsidP="00124879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E1586">
        <w:rPr>
          <w:rFonts w:ascii="Browallia New" w:hAnsi="Browallia New" w:cs="Browallia New"/>
          <w:sz w:val="28"/>
          <w:szCs w:val="28"/>
          <w:cs/>
        </w:rPr>
        <w:t>ค่าใช้จ่ายภาษีเงินได้สำหรับปี ประกอบด้วย 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1FE51620" w14:textId="77777777" w:rsidR="006A3008" w:rsidRPr="002E1586" w:rsidRDefault="006A3008" w:rsidP="00124879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4B4D0CE" w14:textId="1B19DA4B" w:rsidR="005F1063" w:rsidRPr="002E1586" w:rsidRDefault="005F1063" w:rsidP="00124879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586">
        <w:rPr>
          <w:rFonts w:ascii="Browallia New" w:hAnsi="Browallia New" w:cs="Browallia New"/>
          <w:i/>
          <w:iCs/>
          <w:sz w:val="28"/>
          <w:szCs w:val="28"/>
          <w:cs/>
        </w:rPr>
        <w:t>ภาษีเงินได้ปัจจุบัน</w:t>
      </w:r>
    </w:p>
    <w:p w14:paraId="64B4D0CF" w14:textId="77777777" w:rsidR="005F1063" w:rsidRPr="002E1586" w:rsidRDefault="005F1063" w:rsidP="00124879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586">
        <w:rPr>
          <w:rFonts w:ascii="Browallia New" w:hAnsi="Browallia New" w:cs="Browallia New"/>
          <w:spacing w:val="2"/>
          <w:sz w:val="28"/>
          <w:szCs w:val="28"/>
          <w:cs/>
        </w:rPr>
        <w:t>ภาษีเงินได้ปัจจุบัน ได้แก่ ภาษีที่คาดว่าจะจ่ายชำระหรือจะได้รับชำระ โดยคำนวณจากกำไรหรือขาดทุนประจำปี</w:t>
      </w:r>
      <w:r w:rsidRPr="002E1586">
        <w:rPr>
          <w:rFonts w:ascii="Browallia New" w:hAnsi="Browallia New" w:cs="Browallia New"/>
          <w:sz w:val="28"/>
          <w:szCs w:val="28"/>
          <w:cs/>
        </w:rPr>
        <w:t>ที่ต้องเสียภาษี ซึ่งแตกต่างจากกำไรขาดทุนที่ปรากฏในงบการเงิน คูณด้วยอัตราภาษีที่ประกาศใช้หรือที่คาดว่ามีบังคับใช้ ณ วันสิ้นรอบระยะเวลารายงาน และรวมรายการการปรับปรุงทางภาษีที่เกี่ยวกับรายการในปีก่อนๆ</w:t>
      </w:r>
    </w:p>
    <w:p w14:paraId="10506E48" w14:textId="4E2BB76F" w:rsidR="00FB5363" w:rsidRDefault="00FB5363" w:rsidP="00124879">
      <w:pPr>
        <w:tabs>
          <w:tab w:val="clear" w:pos="454"/>
          <w:tab w:val="clear" w:pos="907"/>
          <w:tab w:val="left" w:pos="720"/>
          <w:tab w:val="left" w:pos="90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7E290758" w14:textId="77777777" w:rsidR="007B1F17" w:rsidRPr="002E1586" w:rsidRDefault="007B1F17" w:rsidP="00124879">
      <w:pPr>
        <w:tabs>
          <w:tab w:val="clear" w:pos="454"/>
          <w:tab w:val="clear" w:pos="907"/>
          <w:tab w:val="left" w:pos="720"/>
          <w:tab w:val="left" w:pos="90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64B4D0D1" w14:textId="77777777" w:rsidR="005F1063" w:rsidRPr="002E1586" w:rsidRDefault="005F1063" w:rsidP="00124879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2E1586">
        <w:rPr>
          <w:rFonts w:ascii="Browallia New" w:hAnsi="Browallia New" w:cs="Browallia New"/>
          <w:i/>
          <w:iCs/>
          <w:sz w:val="28"/>
          <w:szCs w:val="28"/>
          <w:cs/>
        </w:rPr>
        <w:t>ภาษีเงินได้รอการตัดบัญชี</w:t>
      </w:r>
    </w:p>
    <w:p w14:paraId="64B4D0D2" w14:textId="2358AE4D" w:rsidR="005F1063" w:rsidRPr="002E1586" w:rsidRDefault="005F1063" w:rsidP="00124879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586">
        <w:rPr>
          <w:rFonts w:ascii="Browallia New" w:hAnsi="Browallia New" w:cs="Browalli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การคำนวณทางภาษี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</w:t>
      </w:r>
      <w:r w:rsidR="00FE2FD0" w:rsidRPr="002E1586">
        <w:rPr>
          <w:rFonts w:ascii="Browallia New" w:hAnsi="Browallia New" w:cs="Browallia New"/>
          <w:sz w:val="28"/>
          <w:szCs w:val="28"/>
        </w:rPr>
        <w:t xml:space="preserve">           </w:t>
      </w:r>
      <w:r w:rsidRPr="002E1586">
        <w:rPr>
          <w:rFonts w:ascii="Browallia New" w:hAnsi="Browallia New" w:cs="Browallia New"/>
          <w:sz w:val="28"/>
          <w:szCs w:val="28"/>
          <w:cs/>
        </w:rPr>
        <w:t>มีผลบังคับใช้ ณ วันสิ้นรอบระยะเวลารายงาน</w:t>
      </w:r>
    </w:p>
    <w:p w14:paraId="64B4D0D3" w14:textId="77777777" w:rsidR="00DF24A6" w:rsidRPr="002E1586" w:rsidRDefault="00DF24A6" w:rsidP="00124879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64B4D0D4" w14:textId="77777777" w:rsidR="00DD3790" w:rsidRPr="002E1586" w:rsidRDefault="00DD3790" w:rsidP="00124879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586">
        <w:rPr>
          <w:rFonts w:ascii="Browallia New" w:hAnsi="Browallia New" w:cs="Browalli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บริษัท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64B4D0D5" w14:textId="5314D660" w:rsidR="00DD3790" w:rsidRPr="002E1586" w:rsidRDefault="00DD3790" w:rsidP="00124879">
      <w:pPr>
        <w:pStyle w:val="BodyText"/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43DECC06" w14:textId="536C0F1C" w:rsidR="008D5BD5" w:rsidRPr="00F1652E" w:rsidRDefault="005F1063" w:rsidP="00F1652E">
      <w:pPr>
        <w:pStyle w:val="BodyText2"/>
        <w:tabs>
          <w:tab w:val="left" w:pos="990"/>
        </w:tabs>
        <w:ind w:left="990" w:firstLine="0"/>
        <w:jc w:val="thaiDistribute"/>
        <w:rPr>
          <w:rFonts w:ascii="Browallia New" w:hAnsi="Browallia New" w:cs="Browallia New"/>
          <w:spacing w:val="2"/>
          <w:sz w:val="28"/>
          <w:szCs w:val="28"/>
          <w:cs/>
        </w:rPr>
      </w:pPr>
      <w:r w:rsidRPr="002E1586">
        <w:rPr>
          <w:rFonts w:ascii="Browallia New" w:hAnsi="Browallia New" w:cs="Browallia New"/>
          <w:spacing w:val="2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="00FB380F" w:rsidRPr="002E1586">
        <w:rPr>
          <w:rFonts w:ascii="Browallia New" w:hAnsi="Browallia New" w:cs="Browallia New"/>
          <w:spacing w:val="2"/>
          <w:sz w:val="28"/>
          <w:szCs w:val="28"/>
          <w:cs/>
        </w:rPr>
        <w:t xml:space="preserve">  </w:t>
      </w:r>
      <w:r w:rsidRPr="002E1586">
        <w:rPr>
          <w:rFonts w:ascii="Browallia New" w:hAnsi="Browallia New" w:cs="Browallia New"/>
          <w:spacing w:val="2"/>
          <w:sz w:val="28"/>
          <w:szCs w:val="28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</w:t>
      </w:r>
      <w:r w:rsidR="00FB380F" w:rsidRPr="002E1586">
        <w:rPr>
          <w:rFonts w:ascii="Browallia New" w:hAnsi="Browallia New" w:cs="Browallia New"/>
          <w:spacing w:val="2"/>
          <w:sz w:val="28"/>
          <w:szCs w:val="28"/>
          <w:cs/>
        </w:rPr>
        <w:t xml:space="preserve">           </w:t>
      </w:r>
      <w:r w:rsidRPr="002E1586">
        <w:rPr>
          <w:rFonts w:ascii="Browallia New" w:hAnsi="Browallia New" w:cs="Browallia New"/>
          <w:spacing w:val="2"/>
          <w:sz w:val="28"/>
          <w:szCs w:val="28"/>
          <w:cs/>
        </w:rPr>
        <w:t>รอการตัดบัญชีจะถูกทบทวน ณ ทุกวันสิ้นรอบระยะเวลารายงานและจะถูกปรับลดลงเท่าที่ประโยชน์</w:t>
      </w:r>
      <w:r w:rsidR="00FE2FD0" w:rsidRPr="002E1586">
        <w:rPr>
          <w:rFonts w:ascii="Browallia New" w:hAnsi="Browallia New" w:cs="Browallia New"/>
          <w:spacing w:val="2"/>
          <w:sz w:val="28"/>
          <w:szCs w:val="28"/>
        </w:rPr>
        <w:t xml:space="preserve">          </w:t>
      </w:r>
      <w:r w:rsidRPr="002E1586">
        <w:rPr>
          <w:rFonts w:ascii="Browallia New" w:hAnsi="Browallia New" w:cs="Browallia New"/>
          <w:spacing w:val="2"/>
          <w:sz w:val="28"/>
          <w:szCs w:val="28"/>
          <w:cs/>
        </w:rPr>
        <w:t>ทางภาษีจะมีโอกาสถูกใช้จริง</w:t>
      </w:r>
      <w:bookmarkEnd w:id="7"/>
    </w:p>
    <w:p w14:paraId="09E4B018" w14:textId="77777777" w:rsidR="00A30A9F" w:rsidRPr="00AE7CDF" w:rsidRDefault="00A30A9F" w:rsidP="00F1652E">
      <w:pPr>
        <w:pStyle w:val="BodyText2"/>
        <w:tabs>
          <w:tab w:val="left" w:pos="990"/>
        </w:tabs>
        <w:ind w:left="0" w:right="9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64B4D0DC" w14:textId="77777777" w:rsidR="00813B27" w:rsidRPr="002E1586" w:rsidRDefault="00813B27" w:rsidP="00AE73D5">
      <w:pPr>
        <w:pStyle w:val="BodyText2"/>
        <w:numPr>
          <w:ilvl w:val="1"/>
          <w:numId w:val="21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586">
        <w:rPr>
          <w:rFonts w:ascii="Browallia New" w:hAnsi="Browallia New" w:cs="Browallia New"/>
          <w:sz w:val="28"/>
          <w:szCs w:val="28"/>
          <w:cs/>
        </w:rPr>
        <w:t>การจ่ายเงินปันผล</w:t>
      </w:r>
    </w:p>
    <w:p w14:paraId="64B4D0DD" w14:textId="77777777" w:rsidR="005F1063" w:rsidRPr="00AE7CDF" w:rsidRDefault="005F1063" w:rsidP="0012487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64B4D0DE" w14:textId="77777777" w:rsidR="005F1063" w:rsidRPr="002E1586" w:rsidRDefault="005F1063" w:rsidP="00124879">
      <w:pPr>
        <w:pStyle w:val="BodyText2"/>
        <w:tabs>
          <w:tab w:val="left" w:pos="990"/>
        </w:tabs>
        <w:ind w:left="990" w:right="9" w:firstLine="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2E1586">
        <w:rPr>
          <w:rFonts w:ascii="Browallia New" w:hAnsi="Browallia New" w:cs="Browallia New"/>
          <w:sz w:val="28"/>
          <w:szCs w:val="28"/>
          <w:cs/>
        </w:rPr>
        <w:t>เงินปันผลจ่าย บันทึกในงบการเงินในรอบระยะเวลาบัญชีซึ่งที่ประชุมผู้ถือหุ้นหรือคณะกรรมการ ได้อนุมัติ</w:t>
      </w:r>
      <w:r w:rsidR="00FB380F" w:rsidRPr="002E1586">
        <w:rPr>
          <w:rFonts w:ascii="Browallia New" w:hAnsi="Browallia New" w:cs="Browallia New"/>
          <w:sz w:val="28"/>
          <w:szCs w:val="28"/>
          <w:cs/>
        </w:rPr>
        <w:t xml:space="preserve">       </w:t>
      </w:r>
      <w:r w:rsidRPr="002E1586">
        <w:rPr>
          <w:rFonts w:ascii="Browallia New" w:hAnsi="Browallia New" w:cs="Browallia New"/>
          <w:sz w:val="28"/>
          <w:szCs w:val="28"/>
          <w:cs/>
        </w:rPr>
        <w:t>การจ่ายเงินปันผล</w:t>
      </w:r>
    </w:p>
    <w:p w14:paraId="64B4D0DF" w14:textId="77777777" w:rsidR="005F1063" w:rsidRPr="00AE7CDF" w:rsidRDefault="005F1063" w:rsidP="0012487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64B4D0E0" w14:textId="51CA3838" w:rsidR="00813B27" w:rsidRPr="002E1586" w:rsidRDefault="00813B27" w:rsidP="00AE73D5">
      <w:pPr>
        <w:pStyle w:val="BodyText2"/>
        <w:numPr>
          <w:ilvl w:val="1"/>
          <w:numId w:val="21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586">
        <w:rPr>
          <w:rFonts w:ascii="Browallia New" w:hAnsi="Browallia New" w:cs="Browallia New"/>
          <w:sz w:val="28"/>
          <w:szCs w:val="28"/>
          <w:cs/>
        </w:rPr>
        <w:t>กำไรต่อหุ้นขั้นพื้นฐาน</w:t>
      </w:r>
    </w:p>
    <w:p w14:paraId="64B4D0E1" w14:textId="77777777" w:rsidR="005F1063" w:rsidRPr="00AE7CDF" w:rsidRDefault="005F1063" w:rsidP="0012487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4B4D0E2" w14:textId="46017701" w:rsidR="005F1063" w:rsidRDefault="005F1063" w:rsidP="00124879">
      <w:pPr>
        <w:tabs>
          <w:tab w:val="clear" w:pos="227"/>
          <w:tab w:val="clear" w:pos="454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E72888">
        <w:rPr>
          <w:rFonts w:ascii="Browallia New" w:hAnsi="Browallia New" w:cs="Browallia New"/>
          <w:sz w:val="28"/>
          <w:szCs w:val="28"/>
          <w:cs/>
        </w:rPr>
        <w:t>กำไรต่อหุ้น</w:t>
      </w:r>
      <w:r w:rsidRPr="00E72888">
        <w:rPr>
          <w:rFonts w:ascii="Browallia New" w:hAnsi="Browallia New" w:cs="Browallia New" w:hint="cs"/>
          <w:sz w:val="28"/>
          <w:szCs w:val="28"/>
          <w:cs/>
        </w:rPr>
        <w:t>ขั้นพื้นฐาน</w:t>
      </w:r>
      <w:r w:rsidR="000A573F" w:rsidRPr="00E7288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2C02CD" w:rsidRPr="00E72888">
        <w:rPr>
          <w:rFonts w:ascii="Browallia New" w:hAnsi="Browallia New" w:cs="Browallia New"/>
          <w:sz w:val="28"/>
          <w:szCs w:val="28"/>
          <w:cs/>
        </w:rPr>
        <w:t>คำนวณโดยการหารกำไ</w:t>
      </w:r>
      <w:r w:rsidR="002C02CD" w:rsidRPr="00E72888">
        <w:rPr>
          <w:rFonts w:ascii="Browallia New" w:hAnsi="Browallia New" w:cs="Browallia New" w:hint="cs"/>
          <w:sz w:val="28"/>
          <w:szCs w:val="28"/>
          <w:cs/>
        </w:rPr>
        <w:t>ร</w:t>
      </w:r>
      <w:r w:rsidRPr="00E72888">
        <w:rPr>
          <w:rFonts w:ascii="Browallia New" w:hAnsi="Browallia New" w:cs="Browallia New"/>
          <w:sz w:val="28"/>
          <w:szCs w:val="28"/>
          <w:cs/>
        </w:rPr>
        <w:t>ด้วยจำนวนหุ้นสามัญถัวเฉล</w:t>
      </w:r>
      <w:r w:rsidR="000A573F" w:rsidRPr="00E72888">
        <w:rPr>
          <w:rFonts w:ascii="Browallia New" w:hAnsi="Browallia New" w:cs="Browallia New"/>
          <w:sz w:val="28"/>
          <w:szCs w:val="28"/>
          <w:cs/>
        </w:rPr>
        <w:t>ี่ยถ่วงน้ำหนักที่ออกจำหน่ายและชำระแล้วในระหว่างปี</w:t>
      </w:r>
    </w:p>
    <w:p w14:paraId="4EA11AFA" w14:textId="77777777" w:rsidR="00371AEC" w:rsidRPr="00AE7CDF" w:rsidRDefault="00371AEC" w:rsidP="00124879">
      <w:pPr>
        <w:tabs>
          <w:tab w:val="clear" w:pos="227"/>
          <w:tab w:val="clear" w:pos="454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64B4D0E4" w14:textId="77777777" w:rsidR="00E614FD" w:rsidRPr="00E72888" w:rsidRDefault="00E614FD" w:rsidP="00AE73D5">
      <w:pPr>
        <w:pStyle w:val="BodyText2"/>
        <w:numPr>
          <w:ilvl w:val="1"/>
          <w:numId w:val="21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E72888">
        <w:rPr>
          <w:rFonts w:ascii="Browallia New" w:hAnsi="Browallia New" w:cs="Browallia New"/>
          <w:sz w:val="28"/>
          <w:szCs w:val="28"/>
          <w:cs/>
        </w:rPr>
        <w:t>ส่วนงานดำเนินงาน</w:t>
      </w:r>
    </w:p>
    <w:p w14:paraId="64B4D0E5" w14:textId="77777777" w:rsidR="00CB1620" w:rsidRPr="00AE7CDF" w:rsidRDefault="00CB1620" w:rsidP="0012487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4E513A26" w14:textId="3EB7E554" w:rsidR="00E95310" w:rsidRPr="00130E93" w:rsidRDefault="00CB1620" w:rsidP="00130E93">
      <w:pPr>
        <w:tabs>
          <w:tab w:val="clear" w:pos="227"/>
          <w:tab w:val="clear" w:pos="454"/>
          <w:tab w:val="clear" w:pos="907"/>
          <w:tab w:val="left" w:pos="990"/>
        </w:tabs>
        <w:spacing w:line="240" w:lineRule="auto"/>
        <w:ind w:left="99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E72888">
        <w:rPr>
          <w:rFonts w:ascii="Browallia New" w:hAnsi="Browallia New" w:cs="Browallia New"/>
          <w:sz w:val="28"/>
          <w:szCs w:val="28"/>
          <w:cs/>
        </w:rPr>
        <w:t>ผลการดำเนินงานของส่วนงานที่รายงานต่อผู้มีอ</w:t>
      </w:r>
      <w:r w:rsidR="00697FAE" w:rsidRPr="00E72888">
        <w:rPr>
          <w:rFonts w:ascii="Browallia New" w:hAnsi="Browallia New" w:cs="Browallia New"/>
          <w:sz w:val="28"/>
          <w:szCs w:val="28"/>
          <w:cs/>
        </w:rPr>
        <w:t>ำนาจตัดสินใจสูงสุดด้านการดำเนิน</w:t>
      </w:r>
      <w:r w:rsidRPr="00E72888">
        <w:rPr>
          <w:rFonts w:ascii="Browallia New" w:hAnsi="Browallia New" w:cs="Browallia New"/>
          <w:sz w:val="28"/>
          <w:szCs w:val="28"/>
          <w:cs/>
        </w:rPr>
        <w:t>งานจะแสดงถึงรายการที่เกิดขึ้นจากส่วนงานดำเนินงานนั้นโดยตรงรวมถึงรายกา</w:t>
      </w:r>
      <w:r w:rsidR="002C02CD" w:rsidRPr="00E72888">
        <w:rPr>
          <w:rFonts w:ascii="Browallia New" w:hAnsi="Browallia New" w:cs="Browallia New"/>
          <w:sz w:val="28"/>
          <w:szCs w:val="28"/>
          <w:cs/>
        </w:rPr>
        <w:t>รที่ได้รับการปันส่วนอย่างสมเหตุ</w:t>
      </w:r>
      <w:r w:rsidRPr="00E72888">
        <w:rPr>
          <w:rFonts w:ascii="Browallia New" w:hAnsi="Browallia New" w:cs="Browallia New"/>
          <w:sz w:val="28"/>
          <w:szCs w:val="28"/>
          <w:cs/>
        </w:rPr>
        <w:t>สมผล</w:t>
      </w:r>
    </w:p>
    <w:p w14:paraId="6F1F1D76" w14:textId="77777777" w:rsidR="00E95310" w:rsidRPr="00AE7CDF" w:rsidRDefault="00E95310" w:rsidP="0012487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64B4D0E8" w14:textId="77777777" w:rsidR="008C3B32" w:rsidRPr="00E72888" w:rsidRDefault="008C3B32" w:rsidP="00AE73D5">
      <w:pPr>
        <w:pStyle w:val="BodyText2"/>
        <w:numPr>
          <w:ilvl w:val="1"/>
          <w:numId w:val="21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E72888">
        <w:rPr>
          <w:rFonts w:ascii="Browallia New" w:hAnsi="Browallia New" w:cs="Browallia New"/>
          <w:sz w:val="28"/>
          <w:szCs w:val="28"/>
          <w:cs/>
          <w:lang w:val="en-GB"/>
        </w:rPr>
        <w:t>ประมาณการหนี้สินและค่าใช้จ่าย</w:t>
      </w:r>
      <w:r w:rsidRPr="00E72888">
        <w:rPr>
          <w:rFonts w:ascii="Browallia New" w:hAnsi="Browallia New" w:cs="Browallia New"/>
          <w:sz w:val="28"/>
          <w:szCs w:val="28"/>
          <w:rtl/>
          <w:cs/>
          <w:lang w:val="en-GB"/>
        </w:rPr>
        <w:t xml:space="preserve"> </w:t>
      </w:r>
      <w:r w:rsidRPr="00E72888">
        <w:rPr>
          <w:rFonts w:ascii="Browallia New" w:hAnsi="Browallia New" w:cs="Browallia New"/>
          <w:sz w:val="28"/>
          <w:szCs w:val="28"/>
          <w:cs/>
          <w:lang w:val="en-GB"/>
        </w:rPr>
        <w:t>และสินทรัพย์ที่อาจ</w:t>
      </w:r>
      <w:r w:rsidR="00BD2553" w:rsidRPr="00E72888">
        <w:rPr>
          <w:rFonts w:ascii="Browallia New" w:hAnsi="Browallia New" w:cs="Browallia New" w:hint="cs"/>
          <w:sz w:val="28"/>
          <w:szCs w:val="28"/>
          <w:cs/>
          <w:lang w:val="en-GB"/>
        </w:rPr>
        <w:t>จะ</w:t>
      </w:r>
      <w:r w:rsidRPr="00E72888">
        <w:rPr>
          <w:rFonts w:ascii="Browallia New" w:hAnsi="Browallia New" w:cs="Browallia New"/>
          <w:sz w:val="28"/>
          <w:szCs w:val="28"/>
          <w:cs/>
          <w:lang w:val="en-GB"/>
        </w:rPr>
        <w:t>เกิดขึ้น</w:t>
      </w:r>
    </w:p>
    <w:p w14:paraId="64B4D0E9" w14:textId="77777777" w:rsidR="00CB1620" w:rsidRPr="00AE7CDF" w:rsidRDefault="00CB1620" w:rsidP="0012487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64B4D0EA" w14:textId="77777777" w:rsidR="00CB1620" w:rsidRPr="00E72888" w:rsidRDefault="00CB1620" w:rsidP="00124879">
      <w:pPr>
        <w:pStyle w:val="BodyText2"/>
        <w:tabs>
          <w:tab w:val="left" w:pos="990"/>
        </w:tabs>
        <w:ind w:left="990" w:right="9" w:firstLine="0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E72888">
        <w:rPr>
          <w:rFonts w:ascii="Browallia New" w:hAnsi="Browallia New" w:cs="Browallia New"/>
          <w:sz w:val="28"/>
          <w:szCs w:val="28"/>
          <w:cs/>
        </w:rPr>
        <w:t>บริษัทและบริษัทย่อยจะบันทึกประมาณการหนี้สินและค่าใช้จ่ายไว้ในงบการเงิน เมื่อบริษัทและบริษัทย่อยมีภาระผูกพันตามกฎหมายหรือเป็นภาระผูกพันที่ค่อนข้างแน่นอนที่มีผลสืบเนื่องจากเหตุกา</w:t>
      </w:r>
      <w:r w:rsidR="008F6DF4" w:rsidRPr="00E72888">
        <w:rPr>
          <w:rFonts w:ascii="Browallia New" w:hAnsi="Browallia New" w:cs="Browallia New"/>
          <w:sz w:val="28"/>
          <w:szCs w:val="28"/>
          <w:cs/>
        </w:rPr>
        <w:t>รณ์ในอดีต ซึ่งอาจทำให้</w:t>
      </w:r>
      <w:r w:rsidRPr="00E72888">
        <w:rPr>
          <w:rFonts w:ascii="Browallia New" w:hAnsi="Browallia New" w:cs="Browallia New"/>
          <w:sz w:val="28"/>
          <w:szCs w:val="28"/>
          <w:cs/>
        </w:rPr>
        <w:t>ต้องชำระหรือชดใช้ตามภาระผูกพันนั้น และจำนวนที่ต้องชดใช้ดังกล่าวสามารถประมาณได้อย่าง</w:t>
      </w:r>
      <w:r w:rsidRPr="00E72888">
        <w:rPr>
          <w:rFonts w:ascii="Browallia New" w:hAnsi="Browallia New" w:cs="Browallia New"/>
          <w:spacing w:val="-4"/>
          <w:sz w:val="28"/>
          <w:szCs w:val="28"/>
          <w:cs/>
        </w:rPr>
        <w:t>สมเหตุสมผล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เมื่อมีปัจจัยสนับสนุนว่าจะได้รับคืนแน่นอน</w:t>
      </w:r>
    </w:p>
    <w:p w14:paraId="10BB6702" w14:textId="77777777" w:rsidR="0042512B" w:rsidRPr="00AE7CDF" w:rsidRDefault="0042512B" w:rsidP="00124879">
      <w:pPr>
        <w:tabs>
          <w:tab w:val="left" w:pos="426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4B4D0ED" w14:textId="77777777" w:rsidR="00931683" w:rsidRPr="00A40C39" w:rsidRDefault="00931683" w:rsidP="00A40C39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bookmarkStart w:id="8" w:name="_Hlk30963048"/>
      <w:r w:rsidRPr="00A40C39">
        <w:rPr>
          <w:rFonts w:ascii="Browallia New" w:hAnsi="Browallia New" w:cs="Browallia New"/>
          <w:b/>
          <w:bCs/>
          <w:sz w:val="28"/>
          <w:szCs w:val="28"/>
          <w:cs/>
        </w:rPr>
        <w:t>ประมาณการทางบัญชีที่สำคัญ ข้อสมมติฐาน และ</w:t>
      </w:r>
      <w:r w:rsidR="00CB1620" w:rsidRPr="00A40C39">
        <w:rPr>
          <w:rFonts w:ascii="Browallia New" w:hAnsi="Browallia New" w:cs="Browallia New"/>
          <w:b/>
          <w:bCs/>
          <w:sz w:val="28"/>
          <w:szCs w:val="28"/>
          <w:cs/>
        </w:rPr>
        <w:t>การใช้ดุลยพินิจ</w:t>
      </w:r>
    </w:p>
    <w:p w14:paraId="64B4D0EE" w14:textId="77777777" w:rsidR="00CB1620" w:rsidRPr="00A40C39" w:rsidRDefault="00CB162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ind w:left="434"/>
        <w:jc w:val="thaiDistribute"/>
        <w:rPr>
          <w:rFonts w:ascii="Browallia New" w:hAnsi="Browallia New" w:cs="Browallia New"/>
          <w:sz w:val="28"/>
          <w:szCs w:val="28"/>
        </w:rPr>
      </w:pPr>
    </w:p>
    <w:p w14:paraId="64B4D0EF" w14:textId="77777777" w:rsidR="00CB1620" w:rsidRPr="00A40C39" w:rsidRDefault="00CB162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ind w:left="434"/>
        <w:jc w:val="thaiDistribute"/>
        <w:rPr>
          <w:rFonts w:ascii="Browallia New" w:hAnsi="Browallia New" w:cs="Browallia New"/>
          <w:sz w:val="28"/>
          <w:szCs w:val="28"/>
        </w:rPr>
      </w:pPr>
      <w:r w:rsidRPr="00A40C39">
        <w:rPr>
          <w:rFonts w:ascii="Browallia New" w:hAnsi="Browallia New" w:cs="Browallia New"/>
          <w:sz w:val="28"/>
          <w:szCs w:val="28"/>
          <w:cs/>
        </w:rPr>
        <w:t>ในการจัดทำงบการเงิน ผู้บริหารต้องใช้การประมาณการและข้อสมมติฐานหลายประการ ซึ่งมีผลกระทบต่อจำนวนเงินที่เกี่ยวกับรายได้ ค่าใช้จ่าย สินทรัพย์</w:t>
      </w:r>
      <w:r w:rsidRPr="00A40C39">
        <w:rPr>
          <w:rFonts w:ascii="Browallia New" w:hAnsi="Browallia New" w:cs="Browallia New"/>
          <w:sz w:val="28"/>
          <w:szCs w:val="28"/>
        </w:rPr>
        <w:t xml:space="preserve"> </w:t>
      </w:r>
      <w:r w:rsidRPr="00A40C39">
        <w:rPr>
          <w:rFonts w:ascii="Browallia New" w:hAnsi="Browallia New" w:cs="Browallia New"/>
          <w:sz w:val="28"/>
          <w:szCs w:val="28"/>
          <w:cs/>
        </w:rPr>
        <w:t xml:space="preserve">หนี้สิน และการเปิดเผยข้อมูลเกี่ยวกับสินทรัพย์และหนี้สินที่อาจจะเกิดขึ้น </w:t>
      </w:r>
      <w:r w:rsidR="00DF24A6" w:rsidRPr="00A40C39">
        <w:rPr>
          <w:rFonts w:ascii="Browallia New" w:hAnsi="Browallia New" w:cs="Browallia New"/>
          <w:sz w:val="28"/>
          <w:szCs w:val="28"/>
          <w:cs/>
        </w:rPr>
        <w:t xml:space="preserve">                </w:t>
      </w:r>
      <w:r w:rsidRPr="00A40C39">
        <w:rPr>
          <w:rFonts w:ascii="Browallia New" w:hAnsi="Browallia New" w:cs="Browallia New"/>
          <w:sz w:val="28"/>
          <w:szCs w:val="28"/>
          <w:cs/>
        </w:rPr>
        <w:t>ซึ่งผลที่เกิดขึ้นจริงอาจแตกต่างจากจำนวนที่ได้ประมาณการไว้</w:t>
      </w:r>
    </w:p>
    <w:p w14:paraId="2611B686" w14:textId="77777777" w:rsidR="006104DC" w:rsidRPr="00A40C39" w:rsidRDefault="006104DC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ind w:left="434"/>
        <w:jc w:val="thaiDistribute"/>
        <w:rPr>
          <w:rFonts w:ascii="Browallia New" w:hAnsi="Browallia New" w:cs="Browallia New"/>
          <w:sz w:val="28"/>
          <w:szCs w:val="28"/>
        </w:rPr>
      </w:pPr>
    </w:p>
    <w:p w14:paraId="64B4D0F2" w14:textId="77777777" w:rsidR="007F203A" w:rsidRPr="00A40C39" w:rsidRDefault="00CB162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ind w:left="434"/>
        <w:jc w:val="thaiDistribute"/>
        <w:rPr>
          <w:rFonts w:ascii="Browallia New" w:hAnsi="Browallia New" w:cs="Browallia New"/>
          <w:sz w:val="28"/>
          <w:szCs w:val="28"/>
        </w:rPr>
      </w:pPr>
      <w:r w:rsidRPr="00A40C39">
        <w:rPr>
          <w:rFonts w:ascii="Browallia New" w:hAnsi="Browallia New" w:cs="Browallia New"/>
          <w:sz w:val="28"/>
          <w:szCs w:val="28"/>
          <w:cs/>
        </w:rPr>
        <w:t>ประมาณการทางบัญชีที่สำคัญ ข้อสมมติฐาน และการใช้ดุลยพินิจ มีดังนี้</w:t>
      </w:r>
    </w:p>
    <w:p w14:paraId="0F1E279B" w14:textId="77777777" w:rsidR="003E4EEC" w:rsidRPr="00A40C39" w:rsidRDefault="003E4EEC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ind w:left="434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3418351" w14:textId="77777777" w:rsidR="003C4EE9" w:rsidRPr="00A40C39" w:rsidRDefault="003C4EE9" w:rsidP="00A40C39">
      <w:pPr>
        <w:pStyle w:val="ListParagraph"/>
        <w:numPr>
          <w:ilvl w:val="1"/>
          <w:numId w:val="2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A40C39">
        <w:rPr>
          <w:rFonts w:ascii="Browallia New" w:hAnsi="Browallia New" w:cs="Browallia New"/>
          <w:sz w:val="28"/>
          <w:szCs w:val="28"/>
          <w:cs/>
        </w:rPr>
        <w:t>การรับรู้รายได้</w:t>
      </w:r>
    </w:p>
    <w:p w14:paraId="6357AB31" w14:textId="77777777" w:rsidR="003C4EE9" w:rsidRPr="00A40C39" w:rsidRDefault="003C4EE9" w:rsidP="00A40C39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</w:p>
    <w:p w14:paraId="23918041" w14:textId="28054EB9" w:rsidR="0072636F" w:rsidRPr="00A40C39" w:rsidRDefault="003C4EE9" w:rsidP="00A40C39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A40C39">
        <w:rPr>
          <w:rFonts w:ascii="Browallia New" w:hAnsi="Browallia New" w:cs="Browallia New"/>
          <w:sz w:val="28"/>
          <w:szCs w:val="28"/>
          <w:cs/>
        </w:rPr>
        <w:t>การรับรู้รายได้ของบริษัทมีความซับซ้อนเนื่องจากบริษัทมีการขายเครื่องมือแพทย์พร้อมการให้บริการทางการแพทย์แบบรวมกัน สัญญามีความหลากหลายแตกต่างกันไปตามแต่ละลูกค้า บริษัทจำเป็นต้องใช้ดุลยพินิจในการประเมินเงื่อนไขและรายละเอียดของสัญญาที่ทำกับลูกค้าเพื่อพิจารณาว่าการขายสินค้าหรือบริการแต่ละรายการถือเป็นภาระที่แยกจากกันหรือไม่ และพิจารณาว่าภาระที่ต้องปฏิบัตินั้นเสร็จสิ้นตลอดช่วงเวลาหนึ่งหรือเสร็จสิ้น ณ เวลาใดเวลาหนึ่ง โดยบริษัทแยกรับรู้รายได้จากการ</w:t>
      </w:r>
      <w:r w:rsidR="003E5C6A" w:rsidRPr="00A40C39">
        <w:rPr>
          <w:rFonts w:ascii="Browallia New" w:hAnsi="Browallia New" w:cs="Browallia New"/>
          <w:sz w:val="28"/>
          <w:szCs w:val="28"/>
          <w:cs/>
        </w:rPr>
        <w:t>ขายเครื่องมือแพทย์</w:t>
      </w:r>
      <w:r w:rsidRPr="00A40C39">
        <w:rPr>
          <w:rFonts w:ascii="Browallia New" w:hAnsi="Browallia New" w:cs="Browallia New"/>
          <w:sz w:val="28"/>
          <w:szCs w:val="28"/>
          <w:cs/>
        </w:rPr>
        <w:t xml:space="preserve"> รับรู้รายได้ ณ เวลาใดเวลาหนึ่ง และรายได้จากการให้บริการ</w:t>
      </w:r>
      <w:r w:rsidR="008E138A" w:rsidRPr="00A40C39">
        <w:rPr>
          <w:rFonts w:ascii="Browallia New" w:hAnsi="Browallia New" w:cs="Browallia New"/>
          <w:sz w:val="28"/>
          <w:szCs w:val="28"/>
          <w:cs/>
        </w:rPr>
        <w:t>บำรุงรักษา</w:t>
      </w:r>
      <w:r w:rsidR="009E5DEE" w:rsidRPr="00A40C39">
        <w:rPr>
          <w:rFonts w:ascii="Browallia New" w:hAnsi="Browallia New" w:cs="Browallia New"/>
          <w:sz w:val="28"/>
          <w:szCs w:val="28"/>
          <w:cs/>
        </w:rPr>
        <w:t>เครื่องมือแพทย์</w:t>
      </w:r>
      <w:r w:rsidRPr="00A40C39">
        <w:rPr>
          <w:rFonts w:ascii="Browallia New" w:hAnsi="Browallia New" w:cs="Browallia New"/>
          <w:sz w:val="28"/>
          <w:szCs w:val="28"/>
          <w:cs/>
        </w:rPr>
        <w:t xml:space="preserve"> รับรู้ตลอดช่วงเวลาหนึ่งเมื่อได้ให้บริการแล้ว</w:t>
      </w:r>
    </w:p>
    <w:p w14:paraId="22D9ED14" w14:textId="77777777" w:rsidR="0072636F" w:rsidRPr="00A40C39" w:rsidRDefault="0072636F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64B4D0F4" w14:textId="5D5AB4DE" w:rsidR="00931683" w:rsidRPr="00A40C39" w:rsidRDefault="00B422BE" w:rsidP="00A40C39">
      <w:pPr>
        <w:pStyle w:val="ListParagraph"/>
        <w:numPr>
          <w:ilvl w:val="1"/>
          <w:numId w:val="2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A40C39">
        <w:rPr>
          <w:rFonts w:ascii="Browallia New" w:hAnsi="Browallia New" w:cs="Browallia New"/>
          <w:sz w:val="28"/>
          <w:szCs w:val="28"/>
          <w:cs/>
        </w:rPr>
        <w:t>ค่าเผื่อผลขาดทุนจากการด้อยค่าของลูกหนี้การค้า</w:t>
      </w:r>
    </w:p>
    <w:p w14:paraId="64B4D0F5" w14:textId="77777777" w:rsidR="00CB1620" w:rsidRPr="00A40C39" w:rsidRDefault="00CB162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6"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452567E" w14:textId="4395C2FB" w:rsidR="0072636F" w:rsidRPr="00A40C39" w:rsidRDefault="0072636F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"/>
        </w:tabs>
        <w:spacing w:line="240" w:lineRule="auto"/>
        <w:ind w:left="909"/>
        <w:jc w:val="thaiDistribute"/>
        <w:rPr>
          <w:rFonts w:ascii="Browallia New" w:hAnsi="Browallia New" w:cs="Browallia New"/>
          <w:sz w:val="28"/>
          <w:szCs w:val="28"/>
        </w:rPr>
      </w:pPr>
      <w:r w:rsidRPr="00A40C39">
        <w:rPr>
          <w:rFonts w:ascii="Browallia New" w:hAnsi="Browallia New" w:cs="Browallia New"/>
          <w:sz w:val="28"/>
          <w:szCs w:val="28"/>
          <w:cs/>
        </w:rPr>
        <w:t>ในการประมาณค่าเผื่อผลขาดทุนจากการด้อยค่าของลูกหนี้การค้า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 โดยคำนึงถึงประวัติการชำระเงินสำหรับลูกหนี้แต่ละกลุ่ม ปัจจัยเฉพาะของลูกหนี้ และความสามารถในการชำระหนี้ เป็นต้น เพื่อให้สะท้อนถึงการด้อยค่าของลูกหนี้อันเกิดมาจากการที่ไม่มีความสามารถในการชำระหนี้ ทั้งนี้ ข้อมูลผลขาดทุนด้านเครดิตจากประสบการณ์ในอดีตของ</w:t>
      </w:r>
      <w:r w:rsidR="00A81CD1" w:rsidRPr="00A40C39">
        <w:rPr>
          <w:rFonts w:ascii="Browallia New" w:hAnsi="Browallia New" w:cs="Browallia New"/>
          <w:sz w:val="28"/>
          <w:szCs w:val="28"/>
          <w:cs/>
        </w:rPr>
        <w:t>บริษัทและบริษัทย่อย</w:t>
      </w:r>
      <w:r w:rsidRPr="00A40C39">
        <w:rPr>
          <w:rFonts w:ascii="Browallia New" w:hAnsi="Browallia New" w:cs="Browallia New"/>
          <w:sz w:val="28"/>
          <w:szCs w:val="28"/>
          <w:cs/>
        </w:rPr>
        <w:t>อาจไม่ได้บ่งบอกถึงการผิดนัดชำระของลูกหนี้ที่เกิดขึ้นจริงในอนาคต</w:t>
      </w:r>
    </w:p>
    <w:p w14:paraId="7E364710" w14:textId="77777777" w:rsidR="0072636F" w:rsidRPr="00A40C39" w:rsidRDefault="0072636F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9"/>
        <w:jc w:val="thaiDistribute"/>
        <w:rPr>
          <w:rFonts w:ascii="Browallia New" w:hAnsi="Browallia New" w:cs="Browallia New"/>
          <w:sz w:val="28"/>
          <w:szCs w:val="28"/>
        </w:rPr>
      </w:pPr>
    </w:p>
    <w:p w14:paraId="64B4D0F8" w14:textId="77777777" w:rsidR="00931683" w:rsidRPr="00A40C39" w:rsidRDefault="00931683" w:rsidP="00A40C39">
      <w:pPr>
        <w:pStyle w:val="ListParagraph"/>
        <w:numPr>
          <w:ilvl w:val="1"/>
          <w:numId w:val="2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A40C39">
        <w:rPr>
          <w:rFonts w:ascii="Browallia New" w:hAnsi="Browallia New" w:cs="Browallia New"/>
          <w:sz w:val="28"/>
          <w:szCs w:val="28"/>
          <w:cs/>
        </w:rPr>
        <w:t>การด้อยค่าเงินลงทุน</w:t>
      </w:r>
    </w:p>
    <w:p w14:paraId="64B4D0F9" w14:textId="77777777" w:rsidR="00CB1620" w:rsidRPr="00A40C39" w:rsidRDefault="00CB162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851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5BC44297" w14:textId="2061912C" w:rsidR="0076502C" w:rsidRPr="00A40C39" w:rsidRDefault="00CB162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07" w:right="-23"/>
        <w:jc w:val="thaiDistribute"/>
        <w:rPr>
          <w:rFonts w:ascii="Browallia New" w:hAnsi="Browallia New" w:cs="Browallia New"/>
          <w:sz w:val="28"/>
          <w:szCs w:val="28"/>
        </w:rPr>
      </w:pPr>
      <w:r w:rsidRPr="00A40C39">
        <w:rPr>
          <w:rFonts w:ascii="Browallia New" w:hAnsi="Browallia New" w:cs="Browallia New"/>
          <w:sz w:val="28"/>
          <w:szCs w:val="28"/>
          <w:cs/>
        </w:rPr>
        <w:t>บริษัทพิจารณาค่าเผื่อการด้อยค่าของเงินลงทุน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6EC156C0" w14:textId="77777777" w:rsidR="0076502C" w:rsidRPr="00A40C39" w:rsidRDefault="0076502C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851" w:right="-22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4B4D0FC" w14:textId="6E62C757" w:rsidR="00931683" w:rsidRPr="00A40C39" w:rsidRDefault="001155C6" w:rsidP="00A40C39">
      <w:pPr>
        <w:pStyle w:val="ListParagraph"/>
        <w:numPr>
          <w:ilvl w:val="1"/>
          <w:numId w:val="2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A40C39">
        <w:rPr>
          <w:rFonts w:ascii="Browallia New" w:hAnsi="Browallia New" w:cs="Browallia New"/>
          <w:sz w:val="28"/>
          <w:szCs w:val="28"/>
          <w:cs/>
        </w:rPr>
        <w:t>ค่าเผื่อสำหรับสินค้า</w:t>
      </w:r>
      <w:r w:rsidR="00AF4A9C" w:rsidRPr="00A40C39">
        <w:rPr>
          <w:rFonts w:ascii="Browallia New" w:hAnsi="Browallia New" w:cs="Browallia New"/>
          <w:sz w:val="28"/>
          <w:szCs w:val="28"/>
          <w:cs/>
        </w:rPr>
        <w:t>เคลื่อนไหวช้า</w:t>
      </w:r>
      <w:r w:rsidR="00931683" w:rsidRPr="00A40C39">
        <w:rPr>
          <w:rFonts w:ascii="Browallia New" w:hAnsi="Browallia New" w:cs="Browallia New"/>
          <w:sz w:val="28"/>
          <w:szCs w:val="28"/>
          <w:cs/>
        </w:rPr>
        <w:t xml:space="preserve"> และเสื่อมคุณภาพ</w:t>
      </w:r>
    </w:p>
    <w:p w14:paraId="64B4D0FD" w14:textId="77777777" w:rsidR="00CB1620" w:rsidRPr="00A40C39" w:rsidRDefault="00CB162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6"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4B4D0FE" w14:textId="77777777" w:rsidR="00CB1620" w:rsidRPr="00A40C39" w:rsidRDefault="00CB162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Browallia New" w:hAnsi="Browallia New" w:cs="Browallia New"/>
          <w:sz w:val="28"/>
          <w:szCs w:val="28"/>
        </w:rPr>
      </w:pPr>
      <w:r w:rsidRPr="00A40C39">
        <w:rPr>
          <w:rFonts w:ascii="Browallia New" w:hAnsi="Browallia New" w:cs="Browallia New"/>
          <w:sz w:val="28"/>
          <w:szCs w:val="28"/>
          <w:cs/>
        </w:rPr>
        <w:t>บริษัทและบริษัทย่อยได้ประมาณการค่าเผื่อสำหรับสินค้าเ</w:t>
      </w:r>
      <w:r w:rsidR="00AF4A9C" w:rsidRPr="00A40C39">
        <w:rPr>
          <w:rFonts w:ascii="Browallia New" w:hAnsi="Browallia New" w:cs="Browallia New"/>
          <w:sz w:val="28"/>
          <w:szCs w:val="28"/>
          <w:cs/>
        </w:rPr>
        <w:t>คลื่อนไหวช้า</w:t>
      </w:r>
      <w:r w:rsidRPr="00A40C39">
        <w:rPr>
          <w:rFonts w:ascii="Browallia New" w:hAnsi="Browallia New" w:cs="Browallia New"/>
          <w:sz w:val="28"/>
          <w:szCs w:val="28"/>
          <w:cs/>
        </w:rPr>
        <w:t xml:space="preserve"> และเสื่อมคุณภาพเพื่อให้สะท้อนถึงการด้อยค่าของสินค้าคงเหลือ โดยการประมาณการนั้นจะพิจารณาจากการหมุนเวียนและการเสื่อมสภาพของสินค้าคงเหลือประเภทต่างๆ</w:t>
      </w:r>
    </w:p>
    <w:p w14:paraId="5ED9A902" w14:textId="3A435C08" w:rsidR="006F56FD" w:rsidRPr="00A40C39" w:rsidRDefault="006F56FD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452E63FD" w14:textId="1FBECCE2" w:rsidR="00563F3E" w:rsidRPr="00A40C39" w:rsidRDefault="00563F3E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5C6CA1F" w14:textId="6645072A" w:rsidR="00563F3E" w:rsidRPr="00A40C39" w:rsidRDefault="00563F3E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0130B280" w14:textId="443C7C9E" w:rsidR="00563F3E" w:rsidRPr="00A40C39" w:rsidRDefault="00563F3E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4B4D100" w14:textId="2EC6A6A0" w:rsidR="00931683" w:rsidRPr="001E096D" w:rsidRDefault="00931683" w:rsidP="001E096D">
      <w:pPr>
        <w:pStyle w:val="ListParagraph"/>
        <w:numPr>
          <w:ilvl w:val="1"/>
          <w:numId w:val="2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01"/>
        <w:jc w:val="thaiDistribute"/>
        <w:rPr>
          <w:rFonts w:ascii="Browallia New" w:hAnsi="Browallia New" w:cs="Browallia New"/>
          <w:sz w:val="28"/>
          <w:szCs w:val="28"/>
        </w:rPr>
      </w:pPr>
      <w:r w:rsidRPr="001E096D">
        <w:rPr>
          <w:rFonts w:ascii="Browallia New" w:hAnsi="Browallia New" w:cs="Browallia New"/>
          <w:sz w:val="28"/>
          <w:szCs w:val="28"/>
          <w:cs/>
        </w:rPr>
        <w:t>อาคาร</w:t>
      </w:r>
      <w:r w:rsidR="001C257C" w:rsidRPr="001E096D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1E096D">
        <w:rPr>
          <w:rFonts w:ascii="Browallia New" w:hAnsi="Browallia New" w:cs="Browallia New"/>
          <w:sz w:val="28"/>
          <w:szCs w:val="28"/>
          <w:cs/>
        </w:rPr>
        <w:t>อุปกรณ์</w:t>
      </w:r>
      <w:r w:rsidR="001C257C" w:rsidRPr="001E096D">
        <w:rPr>
          <w:rFonts w:ascii="Browallia New" w:hAnsi="Browallia New" w:cs="Browallia New" w:hint="cs"/>
          <w:sz w:val="28"/>
          <w:szCs w:val="28"/>
          <w:cs/>
        </w:rPr>
        <w:t xml:space="preserve"> โปรแกรมคอมพิวเตอร์</w:t>
      </w:r>
      <w:r w:rsidR="00822736" w:rsidRPr="001E096D">
        <w:rPr>
          <w:rFonts w:ascii="Browallia New" w:hAnsi="Browallia New" w:cs="Browallia New" w:hint="cs"/>
          <w:sz w:val="28"/>
          <w:szCs w:val="28"/>
          <w:cs/>
        </w:rPr>
        <w:t xml:space="preserve"> และอสังหาริมทรัพย์เพื่อการลงทุน</w:t>
      </w:r>
    </w:p>
    <w:p w14:paraId="64B4D101" w14:textId="77777777" w:rsidR="00CB1620" w:rsidRPr="001E096D" w:rsidRDefault="00CB1620" w:rsidP="001E0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6"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4B4D103" w14:textId="43AE4849" w:rsidR="006F7A1C" w:rsidRPr="001E096D" w:rsidRDefault="00CB1620" w:rsidP="001E0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1E096D">
        <w:rPr>
          <w:rFonts w:ascii="Browallia New" w:hAnsi="Browallia New" w:cs="Browallia New"/>
          <w:sz w:val="28"/>
          <w:szCs w:val="28"/>
          <w:cs/>
        </w:rPr>
        <w:t>ฝ่ายบริหารเป็นผู้ประมาณการของอายุการใช้งานและมูลค่าซากของอาคาร</w:t>
      </w:r>
      <w:r w:rsidR="00E04EB3" w:rsidRPr="001E096D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1E096D">
        <w:rPr>
          <w:rFonts w:ascii="Browallia New" w:hAnsi="Browallia New" w:cs="Browallia New"/>
          <w:sz w:val="28"/>
          <w:szCs w:val="28"/>
          <w:cs/>
        </w:rPr>
        <w:t>อุปกรณ์</w:t>
      </w:r>
      <w:r w:rsidR="00E04EB3" w:rsidRPr="001E096D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EA5436" w:rsidRPr="001E096D">
        <w:rPr>
          <w:rFonts w:ascii="Browallia New" w:hAnsi="Browallia New" w:cs="Browallia New" w:hint="cs"/>
          <w:sz w:val="28"/>
          <w:szCs w:val="28"/>
          <w:cs/>
        </w:rPr>
        <w:t xml:space="preserve">โปรแกรมคอมพิวเตอร์ </w:t>
      </w:r>
      <w:r w:rsidR="00C86726" w:rsidRPr="001E096D">
        <w:rPr>
          <w:rFonts w:ascii="Browallia New" w:hAnsi="Browallia New" w:cs="Browallia New"/>
          <w:sz w:val="28"/>
          <w:szCs w:val="28"/>
        </w:rPr>
        <w:t xml:space="preserve">  </w:t>
      </w:r>
      <w:r w:rsidR="00EA5436" w:rsidRPr="001E096D">
        <w:rPr>
          <w:rFonts w:ascii="Browallia New" w:hAnsi="Browallia New" w:cs="Browallia New" w:hint="cs"/>
          <w:sz w:val="28"/>
          <w:szCs w:val="28"/>
          <w:cs/>
        </w:rPr>
        <w:t>และอสังหาริมทรัพย์เพื่อการลงทุน</w:t>
      </w:r>
      <w:r w:rsidRPr="001E096D">
        <w:rPr>
          <w:rFonts w:ascii="Browallia New" w:hAnsi="Browallia New" w:cs="Browallia New"/>
          <w:sz w:val="28"/>
          <w:szCs w:val="28"/>
          <w:cs/>
        </w:rPr>
        <w:t>ของบริษัท</w:t>
      </w:r>
      <w:r w:rsidRPr="001E096D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1E096D">
        <w:rPr>
          <w:rFonts w:ascii="Browallia New" w:hAnsi="Browallia New" w:cs="Browallia New"/>
          <w:sz w:val="28"/>
          <w:szCs w:val="28"/>
          <w:cs/>
        </w:rPr>
        <w:t xml:space="preserve"> โดยจะทบทวนค่าเสื่อมราคา</w:t>
      </w:r>
      <w:r w:rsidR="00E04EB3" w:rsidRPr="001E096D">
        <w:rPr>
          <w:rFonts w:ascii="Browallia New" w:hAnsi="Browallia New" w:cs="Browallia New" w:hint="cs"/>
          <w:sz w:val="28"/>
          <w:szCs w:val="28"/>
          <w:cs/>
        </w:rPr>
        <w:t xml:space="preserve">และค่าตัดจำหน่าย </w:t>
      </w:r>
      <w:r w:rsidRPr="001E096D">
        <w:rPr>
          <w:rFonts w:ascii="Browallia New" w:hAnsi="Browallia New" w:cs="Browallia New"/>
          <w:sz w:val="28"/>
          <w:szCs w:val="28"/>
          <w:cs/>
        </w:rPr>
        <w:t>เมื่ออายุการใช้งานและมูลค่าซากมีความแตกต่างไปจากการประมาณการในงวดก่อน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หรือมีการตัดจำหน่ายสินทรัพย์ที่เสื่อมสภาพหรือไม่ได้ใช้งานอีกต่อไป</w:t>
      </w:r>
    </w:p>
    <w:p w14:paraId="5D569EAB" w14:textId="77777777" w:rsidR="000A5518" w:rsidRPr="001E096D" w:rsidRDefault="000A5518" w:rsidP="001E0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46AF75AA" w14:textId="4EB8B739" w:rsidR="009123C1" w:rsidRPr="001E096D" w:rsidRDefault="009123C1" w:rsidP="001E096D">
      <w:pPr>
        <w:pStyle w:val="ListParagraph"/>
        <w:numPr>
          <w:ilvl w:val="1"/>
          <w:numId w:val="2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1E096D">
        <w:rPr>
          <w:rFonts w:ascii="Browallia New" w:hAnsi="Browallia New" w:cs="Browallia New"/>
          <w:sz w:val="28"/>
          <w:szCs w:val="28"/>
          <w:cs/>
        </w:rPr>
        <w:t>สิทธิในการขายสินค้า</w:t>
      </w:r>
    </w:p>
    <w:p w14:paraId="7FE12DF6" w14:textId="77777777" w:rsidR="009123C1" w:rsidRPr="001E096D" w:rsidRDefault="009123C1" w:rsidP="001E0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51"/>
          <w:tab w:val="num" w:pos="2946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4535F2DB" w14:textId="2256C490" w:rsidR="00BE7D39" w:rsidRPr="001E096D" w:rsidRDefault="001F4ACB" w:rsidP="001E0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1E096D">
        <w:rPr>
          <w:rFonts w:ascii="Browallia New" w:hAnsi="Browallia New" w:cs="Browallia New"/>
          <w:sz w:val="28"/>
          <w:szCs w:val="28"/>
          <w:cs/>
        </w:rPr>
        <w:t>บริษัท</w:t>
      </w:r>
      <w:r w:rsidR="009123C1" w:rsidRPr="001E096D">
        <w:rPr>
          <w:rFonts w:ascii="Browallia New" w:hAnsi="Browallia New" w:cs="Browallia New"/>
          <w:sz w:val="28"/>
          <w:szCs w:val="28"/>
          <w:cs/>
        </w:rPr>
        <w:t>บันทึกและวัดมูลค่าของ</w:t>
      </w:r>
      <w:r w:rsidR="007C1C5E" w:rsidRPr="001E096D">
        <w:rPr>
          <w:rFonts w:ascii="Browallia New" w:hAnsi="Browallia New" w:cs="Browallia New"/>
          <w:sz w:val="28"/>
          <w:szCs w:val="28"/>
          <w:cs/>
        </w:rPr>
        <w:t>สิทธิในการขายสินค้า</w:t>
      </w:r>
      <w:r w:rsidR="009123C1" w:rsidRPr="001E096D">
        <w:rPr>
          <w:rFonts w:ascii="Browallia New" w:hAnsi="Browallia New" w:cs="Browallia New"/>
          <w:sz w:val="28"/>
          <w:szCs w:val="28"/>
          <w:cs/>
        </w:rPr>
        <w:t xml:space="preserve"> ณ วันที่ได้มา</w:t>
      </w:r>
      <w:r w:rsidR="00AC4D8C" w:rsidRPr="001E096D">
        <w:rPr>
          <w:rFonts w:ascii="Browallia New" w:hAnsi="Browallia New" w:cs="Browallia New"/>
          <w:sz w:val="28"/>
          <w:szCs w:val="28"/>
          <w:cs/>
        </w:rPr>
        <w:t xml:space="preserve">จากการรวมธุรกิจ </w:t>
      </w:r>
      <w:r w:rsidR="0044030A" w:rsidRPr="001E096D">
        <w:rPr>
          <w:rFonts w:ascii="Browallia New" w:hAnsi="Browallia New" w:cs="Browallia New"/>
          <w:sz w:val="28"/>
          <w:szCs w:val="28"/>
          <w:cs/>
        </w:rPr>
        <w:t>ซึ่ง</w:t>
      </w:r>
      <w:r w:rsidR="00411A46" w:rsidRPr="001E096D">
        <w:rPr>
          <w:rFonts w:ascii="Browallia New" w:hAnsi="Browallia New" w:cs="Browallia New"/>
          <w:sz w:val="28"/>
          <w:szCs w:val="28"/>
          <w:cs/>
        </w:rPr>
        <w:t>อาศัยดุลพินิจของ</w:t>
      </w:r>
      <w:r w:rsidR="009123C1" w:rsidRPr="001E096D">
        <w:rPr>
          <w:rFonts w:ascii="Browallia New" w:hAnsi="Browallia New" w:cs="Browallia New"/>
          <w:sz w:val="28"/>
          <w:szCs w:val="28"/>
          <w:cs/>
        </w:rPr>
        <w:t>ฝ่ายบริหาร</w:t>
      </w:r>
      <w:r w:rsidR="00411A46" w:rsidRPr="001E096D">
        <w:rPr>
          <w:rFonts w:ascii="Browallia New" w:hAnsi="Browallia New" w:cs="Browallia New"/>
          <w:sz w:val="28"/>
          <w:szCs w:val="28"/>
          <w:cs/>
        </w:rPr>
        <w:t>ในการ</w:t>
      </w:r>
      <w:r w:rsidR="009123C1" w:rsidRPr="001E096D">
        <w:rPr>
          <w:rFonts w:ascii="Browallia New" w:hAnsi="Browallia New" w:cs="Browallia New"/>
          <w:sz w:val="28"/>
          <w:szCs w:val="28"/>
          <w:cs/>
        </w:rPr>
        <w:t>ประ</w:t>
      </w:r>
      <w:r w:rsidR="00F67C2D" w:rsidRPr="001E096D">
        <w:rPr>
          <w:rFonts w:ascii="Browallia New" w:hAnsi="Browallia New" w:cs="Browallia New"/>
          <w:sz w:val="28"/>
          <w:szCs w:val="28"/>
          <w:cs/>
        </w:rPr>
        <w:t>เ</w:t>
      </w:r>
      <w:r w:rsidR="009123C1" w:rsidRPr="001E096D">
        <w:rPr>
          <w:rFonts w:ascii="Browallia New" w:hAnsi="Browallia New" w:cs="Browallia New"/>
          <w:sz w:val="28"/>
          <w:szCs w:val="28"/>
          <w:cs/>
        </w:rPr>
        <w:t>ม</w:t>
      </w:r>
      <w:r w:rsidR="00F67C2D" w:rsidRPr="001E096D">
        <w:rPr>
          <w:rFonts w:ascii="Browallia New" w:hAnsi="Browallia New" w:cs="Browallia New"/>
          <w:sz w:val="28"/>
          <w:szCs w:val="28"/>
          <w:cs/>
        </w:rPr>
        <w:t>ิ</w:t>
      </w:r>
      <w:r w:rsidR="00AB629A" w:rsidRPr="001E096D">
        <w:rPr>
          <w:rFonts w:ascii="Browallia New" w:hAnsi="Browallia New" w:cs="Browallia New"/>
          <w:sz w:val="28"/>
          <w:szCs w:val="28"/>
          <w:cs/>
        </w:rPr>
        <w:t>น</w:t>
      </w:r>
      <w:r w:rsidR="0021117E" w:rsidRPr="001E096D">
        <w:rPr>
          <w:rFonts w:ascii="Browallia New" w:hAnsi="Browallia New" w:cs="Browallia New"/>
          <w:sz w:val="28"/>
          <w:szCs w:val="28"/>
          <w:cs/>
        </w:rPr>
        <w:t>มูลค่า</w:t>
      </w:r>
      <w:r w:rsidR="00F67C2D" w:rsidRPr="001E096D">
        <w:rPr>
          <w:rFonts w:ascii="Browallia New" w:hAnsi="Browallia New" w:cs="Browallia New"/>
          <w:sz w:val="28"/>
          <w:szCs w:val="28"/>
          <w:cs/>
        </w:rPr>
        <w:t>ส่วนเพิ่มของการใช้ประโยชน์</w:t>
      </w:r>
      <w:r w:rsidR="00AB629A" w:rsidRPr="001E096D">
        <w:rPr>
          <w:rFonts w:ascii="Browallia New" w:hAnsi="Browallia New" w:cs="Browallia New"/>
          <w:sz w:val="28"/>
          <w:szCs w:val="28"/>
          <w:cs/>
        </w:rPr>
        <w:t>ทรัพย์สิน</w:t>
      </w:r>
      <w:r w:rsidR="00BE7D39" w:rsidRPr="001E096D">
        <w:rPr>
          <w:rFonts w:ascii="Browallia New" w:hAnsi="Browallia New" w:cs="Browallia New"/>
          <w:sz w:val="28"/>
          <w:szCs w:val="28"/>
          <w:cs/>
        </w:rPr>
        <w:t xml:space="preserve">ตามวิธีกระแสเงินสดในอนาคต </w:t>
      </w:r>
      <w:r w:rsidR="00BE7D39" w:rsidRPr="001E096D">
        <w:rPr>
          <w:rFonts w:ascii="Browallia New" w:hAnsi="Browallia New" w:cs="Browallia New"/>
          <w:sz w:val="28"/>
          <w:szCs w:val="28"/>
        </w:rPr>
        <w:t xml:space="preserve">(DCF) </w:t>
      </w:r>
      <w:r w:rsidR="000B0693" w:rsidRPr="001E096D">
        <w:rPr>
          <w:rFonts w:ascii="Browallia New" w:hAnsi="Browallia New" w:cs="Browallia New"/>
          <w:sz w:val="28"/>
          <w:szCs w:val="28"/>
          <w:cs/>
        </w:rPr>
        <w:t>รวม</w:t>
      </w:r>
      <w:r w:rsidR="0044030A" w:rsidRPr="001E096D">
        <w:rPr>
          <w:rFonts w:ascii="Browallia New" w:hAnsi="Browallia New" w:cs="Browallia New"/>
          <w:sz w:val="28"/>
          <w:szCs w:val="28"/>
          <w:cs/>
        </w:rPr>
        <w:t>ถึง</w:t>
      </w:r>
      <w:r w:rsidR="000B0693" w:rsidRPr="001E096D">
        <w:rPr>
          <w:rFonts w:ascii="Browallia New" w:hAnsi="Browallia New" w:cs="Browallia New"/>
          <w:sz w:val="28"/>
          <w:szCs w:val="28"/>
          <w:cs/>
        </w:rPr>
        <w:t>การพิจารณา</w:t>
      </w:r>
      <w:r w:rsidR="0044030A" w:rsidRPr="001E096D">
        <w:rPr>
          <w:rFonts w:ascii="Browallia New" w:hAnsi="Browallia New" w:cs="Browallia New"/>
          <w:sz w:val="28"/>
          <w:szCs w:val="28"/>
          <w:cs/>
        </w:rPr>
        <w:t>ใช้</w:t>
      </w:r>
      <w:r w:rsidR="000B0693" w:rsidRPr="001E096D">
        <w:rPr>
          <w:rFonts w:ascii="Browallia New" w:hAnsi="Browallia New" w:cs="Browallia New"/>
          <w:sz w:val="28"/>
          <w:szCs w:val="28"/>
          <w:cs/>
        </w:rPr>
        <w:t>อัตราคิดลดที่เหมาะสมในการคำนวณหามูลค่าปัจจุบันของกระแสเงินสดนั้นๆ</w:t>
      </w:r>
      <w:r w:rsidR="000B0693" w:rsidRPr="001E096D">
        <w:rPr>
          <w:rFonts w:ascii="Browallia New" w:hAnsi="Browallia New" w:cs="Browallia New"/>
          <w:sz w:val="28"/>
          <w:szCs w:val="28"/>
        </w:rPr>
        <w:t> </w:t>
      </w:r>
      <w:r w:rsidR="00BE7D39" w:rsidRPr="001E096D">
        <w:rPr>
          <w:rFonts w:ascii="Browallia New" w:hAnsi="Browallia New" w:cs="Browallia New"/>
          <w:sz w:val="28"/>
          <w:szCs w:val="28"/>
          <w:cs/>
        </w:rPr>
        <w:t>ซึ่งการประเมินมูลค่าดังกล่าวต้องอาศัยข้อสมมติฐานและการประมาณการบางประการ</w:t>
      </w:r>
    </w:p>
    <w:p w14:paraId="62DCA1BE" w14:textId="77777777" w:rsidR="00BE7D39" w:rsidRPr="001E096D" w:rsidRDefault="00BE7D39" w:rsidP="001E0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51"/>
          <w:tab w:val="num" w:pos="2946"/>
        </w:tabs>
        <w:spacing w:line="240" w:lineRule="auto"/>
        <w:ind w:left="851"/>
        <w:jc w:val="thaiDistribute"/>
        <w:rPr>
          <w:rFonts w:ascii="Browallia New" w:hAnsi="Browallia New" w:cs="Browallia New"/>
          <w:color w:val="0070C0"/>
          <w:sz w:val="28"/>
          <w:szCs w:val="28"/>
        </w:rPr>
      </w:pPr>
    </w:p>
    <w:p w14:paraId="64B4D104" w14:textId="77777777" w:rsidR="00931683" w:rsidRPr="001E096D" w:rsidRDefault="00931683" w:rsidP="001E096D">
      <w:pPr>
        <w:pStyle w:val="ListParagraph"/>
        <w:numPr>
          <w:ilvl w:val="1"/>
          <w:numId w:val="2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1E096D">
        <w:rPr>
          <w:rFonts w:ascii="Browallia New" w:hAnsi="Browallia New" w:cs="Browallia New"/>
          <w:sz w:val="28"/>
          <w:szCs w:val="28"/>
          <w:cs/>
        </w:rPr>
        <w:t>การด้อยค่าของสินทรัพย์</w:t>
      </w:r>
    </w:p>
    <w:p w14:paraId="64B4D105" w14:textId="77777777" w:rsidR="00CB1620" w:rsidRPr="001E096D" w:rsidRDefault="00CB1620" w:rsidP="001E0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6"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4B4D106" w14:textId="4142B454" w:rsidR="00CB1620" w:rsidRPr="001E096D" w:rsidRDefault="00CB1620" w:rsidP="001E0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1E096D">
        <w:rPr>
          <w:rFonts w:ascii="Browallia New" w:hAnsi="Browallia New" w:cs="Browallia New"/>
          <w:sz w:val="28"/>
          <w:szCs w:val="28"/>
          <w:cs/>
        </w:rPr>
        <w:t>บริษัทและบริษัทย่อยพิจารณาค่าเผื่อการด้อยค่าของสินทรัพย์ เมื่อพบว่ามูลค่ายุติธรรมของ</w:t>
      </w:r>
      <w:r w:rsidRPr="001E096D">
        <w:rPr>
          <w:rFonts w:ascii="Browallia New" w:hAnsi="Browallia New" w:cs="Browallia New"/>
          <w:sz w:val="28"/>
          <w:szCs w:val="28"/>
          <w:cs/>
          <w:lang w:val="en-GB"/>
        </w:rPr>
        <w:t>สินทรัพย์</w:t>
      </w:r>
      <w:r w:rsidRPr="001E096D">
        <w:rPr>
          <w:rFonts w:ascii="Browallia New" w:hAnsi="Browallia New" w:cs="Browallia New"/>
          <w:sz w:val="28"/>
          <w:szCs w:val="28"/>
          <w:cs/>
        </w:rPr>
        <w:t>ดังกล่าวลดลง</w:t>
      </w:r>
      <w:r w:rsidRPr="001E096D">
        <w:rPr>
          <w:rFonts w:ascii="Browallia New" w:hAnsi="Browallia New" w:cs="Browallia New" w:hint="cs"/>
          <w:sz w:val="28"/>
          <w:szCs w:val="28"/>
          <w:cs/>
        </w:rPr>
        <w:t>ต่ำกว่าทุน</w:t>
      </w:r>
      <w:r w:rsidRPr="001E096D">
        <w:rPr>
          <w:rFonts w:ascii="Browallia New" w:hAnsi="Browallia New" w:cs="Browallia New"/>
          <w:sz w:val="28"/>
          <w:szCs w:val="28"/>
          <w:cs/>
        </w:rPr>
        <w:t>อย่างมีสาระสำคัญ หรือเป็นระยะเวลานาน ซึ่งความมีสาระสำคัญและระยะเวลานั้นขึ้นอยู่กับ</w:t>
      </w:r>
      <w:r w:rsidR="00553939" w:rsidRPr="001E096D">
        <w:rPr>
          <w:rFonts w:ascii="Browallia New" w:hAnsi="Browallia New" w:cs="Browallia New" w:hint="cs"/>
          <w:sz w:val="28"/>
          <w:szCs w:val="28"/>
          <w:cs/>
        </w:rPr>
        <w:t xml:space="preserve">      </w:t>
      </w:r>
      <w:r w:rsidRPr="001E096D">
        <w:rPr>
          <w:rFonts w:ascii="Browallia New" w:hAnsi="Browallia New" w:cs="Browallia New"/>
          <w:sz w:val="28"/>
          <w:szCs w:val="28"/>
          <w:cs/>
        </w:rPr>
        <w:t>ดุลยพินิจของฝ่ายบริหาร</w:t>
      </w:r>
    </w:p>
    <w:p w14:paraId="232E0EE7" w14:textId="77777777" w:rsidR="003E4EEC" w:rsidRPr="001E096D" w:rsidRDefault="003E4EEC" w:rsidP="001E0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6AB7C02" w14:textId="4F0CA28B" w:rsidR="00477EAB" w:rsidRPr="001E096D" w:rsidRDefault="00477EAB" w:rsidP="001E096D">
      <w:pPr>
        <w:pStyle w:val="ListParagraph"/>
        <w:numPr>
          <w:ilvl w:val="1"/>
          <w:numId w:val="2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01"/>
        <w:jc w:val="thaiDistribute"/>
        <w:rPr>
          <w:rFonts w:ascii="Browallia New" w:hAnsi="Browallia New" w:cs="Browallia New"/>
          <w:sz w:val="28"/>
          <w:szCs w:val="28"/>
        </w:rPr>
      </w:pPr>
      <w:r w:rsidRPr="001E096D">
        <w:rPr>
          <w:rFonts w:ascii="Browallia New" w:hAnsi="Browallia New" w:cs="Browallia New" w:hint="cs"/>
          <w:sz w:val="28"/>
          <w:szCs w:val="28"/>
          <w:cs/>
        </w:rPr>
        <w:t>การกำหนดอายุสัญญาเช่า</w:t>
      </w:r>
    </w:p>
    <w:p w14:paraId="32C48B2F" w14:textId="77777777" w:rsidR="003A37D7" w:rsidRPr="001E096D" w:rsidRDefault="003A37D7" w:rsidP="001E096D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6C6305D2" w14:textId="56752087" w:rsidR="00F10512" w:rsidRPr="001E096D" w:rsidRDefault="003A37D7" w:rsidP="001E096D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1E096D">
        <w:rPr>
          <w:rFonts w:ascii="Browallia New" w:hAnsi="Browallia New" w:cs="Browallia New"/>
          <w:sz w:val="28"/>
          <w:szCs w:val="28"/>
          <w:cs/>
        </w:rPr>
        <w:t>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A81CD1" w:rsidRPr="001E096D">
        <w:rPr>
          <w:rFonts w:ascii="Browallia New" w:hAnsi="Browallia New" w:cs="Browallia New"/>
          <w:sz w:val="28"/>
          <w:szCs w:val="28"/>
          <w:cs/>
        </w:rPr>
        <w:t>บริษัทและบริษัทย่อย</w:t>
      </w:r>
      <w:r w:rsidRPr="001E096D">
        <w:rPr>
          <w:rFonts w:ascii="Browallia New" w:hAnsi="Browallia New" w:cs="Browallia New"/>
          <w:sz w:val="28"/>
          <w:szCs w:val="28"/>
          <w:cs/>
        </w:rPr>
        <w:t>ในการใช้หรือไม่ใช้สิทธิเลือกนั้น 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6F6098E8" w14:textId="77777777" w:rsidR="0041191E" w:rsidRPr="001E096D" w:rsidRDefault="0041191E" w:rsidP="001E096D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0AE38641" w14:textId="3E65704F" w:rsidR="00F10512" w:rsidRPr="001E096D" w:rsidRDefault="008C27FF" w:rsidP="001E096D">
      <w:pPr>
        <w:pStyle w:val="ListParagraph"/>
        <w:numPr>
          <w:ilvl w:val="1"/>
          <w:numId w:val="2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01"/>
        <w:jc w:val="thaiDistribute"/>
        <w:rPr>
          <w:rFonts w:ascii="Browallia New" w:hAnsi="Browallia New" w:cs="Browallia New"/>
          <w:sz w:val="28"/>
          <w:szCs w:val="28"/>
        </w:rPr>
      </w:pPr>
      <w:r w:rsidRPr="001E096D">
        <w:rPr>
          <w:rFonts w:ascii="Browallia New" w:hAnsi="Browallia New" w:cs="Browallia New"/>
          <w:sz w:val="28"/>
          <w:szCs w:val="28"/>
          <w:cs/>
        </w:rPr>
        <w:t>การกำหนดอัตราคิดลดที่เหมาะสมในการวัดมูลค่าหนี้สินตามสัญญาเช่า</w:t>
      </w:r>
    </w:p>
    <w:p w14:paraId="54924F27" w14:textId="77777777" w:rsidR="00B26B5E" w:rsidRPr="001E096D" w:rsidRDefault="00B26B5E" w:rsidP="001E096D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7315C736" w14:textId="12549196" w:rsidR="00B26B5E" w:rsidRPr="001E096D" w:rsidRDefault="00B26B5E" w:rsidP="001E096D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1E096D">
        <w:rPr>
          <w:rFonts w:ascii="Browallia New" w:hAnsi="Browallia New" w:cs="Browallia New"/>
          <w:sz w:val="28"/>
          <w:szCs w:val="28"/>
          <w:cs/>
        </w:rPr>
        <w:t>ในกรณีที่บริษัทไม่สามารถระบุอัตราดอกเบี้ยตามนัยในสัญญาเช่า ฝ่ายบริหารจำเป็นต้องใช้ดุลยพินิจในการกำหนดอัตราดอกเบี้ยการกู้ยืมส่วนเพิ่มของ</w:t>
      </w:r>
      <w:r w:rsidR="00A81CD1" w:rsidRPr="001E096D">
        <w:rPr>
          <w:rFonts w:ascii="Browallia New" w:hAnsi="Browallia New" w:cs="Browallia New"/>
          <w:sz w:val="28"/>
          <w:szCs w:val="28"/>
          <w:cs/>
        </w:rPr>
        <w:t>บริษัทและบริษัทย่อย</w:t>
      </w:r>
      <w:r w:rsidRPr="001E096D">
        <w:rPr>
          <w:rFonts w:ascii="Browallia New" w:hAnsi="Browallia New" w:cs="Browallia New"/>
          <w:sz w:val="28"/>
          <w:szCs w:val="28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="00A81CD1" w:rsidRPr="001E096D">
        <w:rPr>
          <w:rFonts w:ascii="Browallia New" w:hAnsi="Browallia New" w:cs="Browallia New"/>
          <w:sz w:val="28"/>
          <w:szCs w:val="28"/>
          <w:cs/>
        </w:rPr>
        <w:t>บริษัทและบริษัทย่อย</w:t>
      </w:r>
      <w:r w:rsidRPr="001E096D">
        <w:rPr>
          <w:rFonts w:ascii="Browallia New" w:hAnsi="Browallia New" w:cs="Browallia New"/>
          <w:sz w:val="28"/>
          <w:szCs w:val="28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โดยมีระยะเวลาการกู้ยืมที่ใกล้เคียงกัน</w:t>
      </w:r>
      <w:r w:rsidR="00412A3F" w:rsidRPr="001E096D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94590B" w:rsidRPr="001E096D">
        <w:rPr>
          <w:rFonts w:ascii="Browallia New" w:hAnsi="Browallia New" w:cs="Browallia New" w:hint="cs"/>
          <w:sz w:val="28"/>
          <w:szCs w:val="28"/>
          <w:cs/>
        </w:rPr>
        <w:t>ปรับปรุงด้วยค่าความเสี่ยงของบริษัท</w:t>
      </w:r>
    </w:p>
    <w:p w14:paraId="3341F3A5" w14:textId="5798B2AA" w:rsidR="001841CA" w:rsidRPr="001E096D" w:rsidRDefault="001841CA" w:rsidP="001E096D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80B13EE" w14:textId="7C0841B6" w:rsidR="00B8302D" w:rsidRPr="001E096D" w:rsidRDefault="00B8302D" w:rsidP="001E096D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3CDE26B" w14:textId="6C741416" w:rsidR="00B8302D" w:rsidRPr="001E096D" w:rsidRDefault="00B8302D" w:rsidP="001E096D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C337B71" w14:textId="1E1363D0" w:rsidR="00B8302D" w:rsidRPr="001E096D" w:rsidRDefault="00B8302D" w:rsidP="001E096D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8E8DA28" w14:textId="619474F2" w:rsidR="00B8302D" w:rsidRPr="001E096D" w:rsidRDefault="00B8302D" w:rsidP="001E096D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4B4D109" w14:textId="50BD57F1" w:rsidR="0070366C" w:rsidRPr="009F3590" w:rsidRDefault="00931683" w:rsidP="003B573E">
      <w:pPr>
        <w:pStyle w:val="ListParagraph"/>
        <w:numPr>
          <w:ilvl w:val="1"/>
          <w:numId w:val="2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9F3590">
        <w:rPr>
          <w:rFonts w:ascii="Browallia New" w:hAnsi="Browallia New" w:cs="Browallia New"/>
          <w:sz w:val="28"/>
          <w:szCs w:val="28"/>
          <w:cs/>
        </w:rPr>
        <w:t>ผลประโยชน์หลังออกจากงาน</w:t>
      </w:r>
      <w:r w:rsidR="0070366C" w:rsidRPr="009F3590">
        <w:rPr>
          <w:rFonts w:ascii="Browallia New" w:hAnsi="Browallia New" w:cs="Browallia New"/>
          <w:sz w:val="28"/>
          <w:szCs w:val="28"/>
          <w:cs/>
        </w:rPr>
        <w:t xml:space="preserve">และผลประโยชน์ระยะยาวอื่นของพนักงาน </w:t>
      </w:r>
    </w:p>
    <w:p w14:paraId="64B4D10A" w14:textId="77777777" w:rsidR="00931683" w:rsidRPr="009F3590" w:rsidRDefault="00931683" w:rsidP="002E1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2C86E5C9" w14:textId="58BEA51D" w:rsidR="006161FC" w:rsidRPr="009F3590" w:rsidRDefault="00CB1620" w:rsidP="002E7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9F3590">
        <w:rPr>
          <w:rFonts w:ascii="Browallia New" w:hAnsi="Browallia New" w:cs="Browallia New"/>
          <w:sz w:val="28"/>
          <w:szCs w:val="28"/>
          <w:cs/>
        </w:rPr>
        <w:t>หนี้สินตามโครงการผลประโยชน์หลังออกจากงาน</w:t>
      </w:r>
      <w:r w:rsidR="0070366C" w:rsidRPr="009F3590">
        <w:rPr>
          <w:rFonts w:ascii="Browallia New" w:hAnsi="Browallia New" w:cs="Browallia New"/>
          <w:sz w:val="28"/>
          <w:szCs w:val="28"/>
          <w:cs/>
        </w:rPr>
        <w:t xml:space="preserve">และผลประโยชน์ระยะยาวอื่นของพนักงาน </w:t>
      </w:r>
      <w:r w:rsidRPr="009F3590">
        <w:rPr>
          <w:rFonts w:ascii="Browallia New" w:hAnsi="Browallia New" w:cs="Browallia New"/>
          <w:sz w:val="28"/>
          <w:szCs w:val="28"/>
          <w:cs/>
        </w:rPr>
        <w:t>ประมาณการ</w:t>
      </w:r>
      <w:r w:rsidR="00C86726" w:rsidRPr="009F3590">
        <w:rPr>
          <w:rFonts w:ascii="Browallia New" w:hAnsi="Browallia New" w:cs="Browallia New"/>
          <w:sz w:val="28"/>
          <w:szCs w:val="28"/>
        </w:rPr>
        <w:t xml:space="preserve">          </w:t>
      </w:r>
      <w:r w:rsidRPr="009F3590">
        <w:rPr>
          <w:rFonts w:ascii="Browallia New" w:hAnsi="Browallia New" w:cs="Browallia New"/>
          <w:sz w:val="28"/>
          <w:szCs w:val="28"/>
          <w:cs/>
        </w:rPr>
        <w:t>ตามหลักคณิตศาสตร์ประกันภัย</w:t>
      </w:r>
      <w:r w:rsidR="00553939" w:rsidRPr="009F359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F3590">
        <w:rPr>
          <w:rFonts w:ascii="Browallia New" w:hAnsi="Browallia New" w:cs="Browallia New"/>
          <w:sz w:val="28"/>
          <w:szCs w:val="28"/>
          <w:cs/>
        </w:rPr>
        <w:t>ข้อสมมติฐานในการประมาณการดังกล่าว</w:t>
      </w:r>
      <w:r w:rsidR="0070366C" w:rsidRPr="009F3590">
        <w:rPr>
          <w:rFonts w:ascii="Browallia New" w:hAnsi="Browallia New" w:cs="Browallia New"/>
          <w:sz w:val="28"/>
          <w:szCs w:val="28"/>
          <w:cs/>
        </w:rPr>
        <w:t>รวม</w:t>
      </w:r>
      <w:r w:rsidR="00B37B43" w:rsidRPr="009F3590">
        <w:rPr>
          <w:rFonts w:ascii="Browallia New" w:hAnsi="Browallia New" w:cs="Browallia New"/>
          <w:sz w:val="28"/>
          <w:szCs w:val="28"/>
          <w:cs/>
        </w:rPr>
        <w:t>ถึง</w:t>
      </w:r>
      <w:r w:rsidR="00033263" w:rsidRPr="009F359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F3590">
        <w:rPr>
          <w:rFonts w:ascii="Browallia New" w:hAnsi="Browallia New" w:cs="Browallia New"/>
          <w:sz w:val="28"/>
          <w:szCs w:val="28"/>
          <w:cs/>
        </w:rPr>
        <w:t>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</w:t>
      </w:r>
      <w:r w:rsidRPr="009F3590">
        <w:rPr>
          <w:rFonts w:ascii="Browallia New" w:hAnsi="Browallia New" w:cs="Browallia New"/>
          <w:sz w:val="28"/>
          <w:szCs w:val="28"/>
        </w:rPr>
        <w:t xml:space="preserve"> </w:t>
      </w:r>
    </w:p>
    <w:p w14:paraId="3FA3907A" w14:textId="77777777" w:rsidR="006161FC" w:rsidRPr="009F3590" w:rsidRDefault="006161FC" w:rsidP="002E1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4B4D10D" w14:textId="77777777" w:rsidR="00931683" w:rsidRPr="009F3590" w:rsidRDefault="00931683" w:rsidP="003B573E">
      <w:pPr>
        <w:pStyle w:val="ListParagraph"/>
        <w:numPr>
          <w:ilvl w:val="1"/>
          <w:numId w:val="2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9F3590">
        <w:rPr>
          <w:rFonts w:ascii="Browallia New" w:hAnsi="Browallia New" w:cs="Browallia New"/>
          <w:sz w:val="28"/>
          <w:szCs w:val="28"/>
          <w:cs/>
        </w:rPr>
        <w:t>สินทรัพย์ภาษีเงินได้รอการตัดบัญชี</w:t>
      </w:r>
    </w:p>
    <w:p w14:paraId="64B4D10E" w14:textId="77777777" w:rsidR="00CB1620" w:rsidRPr="009F3590" w:rsidRDefault="00CB1620" w:rsidP="002E1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506CA593" w14:textId="3CC79A64" w:rsidR="00CF6839" w:rsidRPr="009F3590" w:rsidRDefault="00931683" w:rsidP="003B5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993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9F3590">
        <w:rPr>
          <w:rFonts w:ascii="Browallia New" w:hAnsi="Browallia New" w:cs="Browallia New"/>
          <w:sz w:val="28"/>
          <w:szCs w:val="28"/>
          <w:cs/>
        </w:rPr>
        <w:t>สินทรัพย์ภาษีเงินได้รอการตัดบัญชีรับรู้โดยการประมาณการในการประเมินความสามารถในการทำกำไร</w:t>
      </w:r>
      <w:r w:rsidR="00C86726" w:rsidRPr="009F3590">
        <w:rPr>
          <w:rFonts w:ascii="Browallia New" w:hAnsi="Browallia New" w:cs="Browallia New"/>
          <w:sz w:val="28"/>
          <w:szCs w:val="28"/>
        </w:rPr>
        <w:t xml:space="preserve">        </w:t>
      </w:r>
      <w:r w:rsidRPr="009F3590">
        <w:rPr>
          <w:rFonts w:ascii="Browallia New" w:hAnsi="Browallia New" w:cs="Browallia New"/>
          <w:sz w:val="28"/>
          <w:szCs w:val="28"/>
          <w:cs/>
        </w:rPr>
        <w:t>ทางภาษีในอนาคตของบริษัทที่นำมาหักกับผลแตกต่างชั่วคราวที่สามารถใช้ประโยชน์ได้ นอกจากนั้น ผู้บริหารต้องใช้ดุลยพินิจในการประเมินผลกระทบของกฎหมายหรือข้อจำกัดทางด้านเศรษฐกิจหรือความไม่แน่นอนของกฎหมายภาษีอากร</w:t>
      </w:r>
      <w:r w:rsidR="00B11F7E" w:rsidRPr="009F3590">
        <w:rPr>
          <w:rFonts w:ascii="Browallia New" w:hAnsi="Browallia New" w:cs="Browallia New"/>
          <w:sz w:val="28"/>
          <w:szCs w:val="28"/>
          <w:cs/>
        </w:rPr>
        <w:t>ของไทย</w:t>
      </w:r>
    </w:p>
    <w:p w14:paraId="507ACFA9" w14:textId="77777777" w:rsidR="006A3C03" w:rsidRPr="009F3590" w:rsidRDefault="006A3C03" w:rsidP="00945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810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bookmarkEnd w:id="8"/>
    <w:p w14:paraId="616F777A" w14:textId="0EFB3E67" w:rsidR="000D4044" w:rsidRPr="009F3590" w:rsidRDefault="00DA02A6" w:rsidP="0023225A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9F3590">
        <w:rPr>
          <w:rFonts w:ascii="Browallia New" w:hAnsi="Browallia New" w:cs="Browallia New"/>
          <w:b/>
          <w:bCs/>
          <w:sz w:val="28"/>
          <w:szCs w:val="28"/>
          <w:cs/>
        </w:rPr>
        <w:t>รายการ</w:t>
      </w:r>
      <w:r w:rsidR="006C364E" w:rsidRPr="009F3590">
        <w:rPr>
          <w:rFonts w:ascii="Browallia New" w:hAnsi="Browallia New" w:cs="Browallia New"/>
          <w:b/>
          <w:bCs/>
          <w:sz w:val="28"/>
          <w:szCs w:val="28"/>
          <w:cs/>
        </w:rPr>
        <w:t>ปรับปรุง</w:t>
      </w:r>
      <w:r w:rsidRPr="009F3590">
        <w:rPr>
          <w:rFonts w:ascii="Browallia New" w:hAnsi="Browallia New" w:cs="Browallia New"/>
          <w:b/>
          <w:bCs/>
          <w:sz w:val="28"/>
          <w:szCs w:val="28"/>
          <w:cs/>
        </w:rPr>
        <w:t>ข้อผิดพลาด</w:t>
      </w:r>
    </w:p>
    <w:p w14:paraId="1E80A7CB" w14:textId="77777777" w:rsidR="00E84C36" w:rsidRPr="009F3590" w:rsidRDefault="00E84C36" w:rsidP="00CF683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446C0006" w14:textId="17584DAD" w:rsidR="00CB036C" w:rsidRPr="009F3590" w:rsidRDefault="0015379D" w:rsidP="00011494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9F3590">
        <w:rPr>
          <w:rFonts w:ascii="Browallia New" w:hAnsi="Browallia New" w:cs="Browallia New"/>
          <w:sz w:val="28"/>
          <w:szCs w:val="28"/>
          <w:cs/>
        </w:rPr>
        <w:t xml:space="preserve">ในระหว่างปี </w:t>
      </w:r>
      <w:r w:rsidRPr="009F3590">
        <w:rPr>
          <w:rFonts w:ascii="Browallia New" w:hAnsi="Browallia New" w:cs="Browallia New"/>
          <w:sz w:val="28"/>
          <w:szCs w:val="28"/>
        </w:rPr>
        <w:t>2563</w:t>
      </w:r>
      <w:r w:rsidRPr="009F3590">
        <w:rPr>
          <w:rFonts w:ascii="Browallia New" w:hAnsi="Browallia New" w:cs="Browallia New"/>
          <w:sz w:val="28"/>
          <w:szCs w:val="28"/>
          <w:cs/>
        </w:rPr>
        <w:t xml:space="preserve"> ผู้บริหารได้ทบทวนรายการชำระบัญชีของบริษัท เอสเอ็มซี แอสเซ</w:t>
      </w:r>
      <w:proofErr w:type="spellStart"/>
      <w:r w:rsidRPr="009F3590">
        <w:rPr>
          <w:rFonts w:ascii="Browallia New" w:hAnsi="Browallia New" w:cs="Browallia New"/>
          <w:sz w:val="28"/>
          <w:szCs w:val="28"/>
          <w:cs/>
        </w:rPr>
        <w:t>็ท</w:t>
      </w:r>
      <w:proofErr w:type="spellEnd"/>
      <w:r w:rsidRPr="009F3590">
        <w:rPr>
          <w:rFonts w:ascii="Browallia New" w:hAnsi="Browallia New" w:cs="Browallia New"/>
          <w:sz w:val="28"/>
          <w:szCs w:val="28"/>
          <w:cs/>
        </w:rPr>
        <w:t xml:space="preserve"> จำกัด (บริษัทย่อย) ในปี </w:t>
      </w:r>
      <w:r w:rsidRPr="009F3590">
        <w:rPr>
          <w:rFonts w:ascii="Browallia New" w:hAnsi="Browallia New" w:cs="Browallia New"/>
          <w:sz w:val="28"/>
          <w:szCs w:val="28"/>
          <w:lang w:val="en-GB"/>
        </w:rPr>
        <w:t>2560</w:t>
      </w:r>
      <w:r w:rsidRPr="009F3590">
        <w:rPr>
          <w:rFonts w:ascii="Browallia New" w:hAnsi="Browallia New" w:cs="Browallia New"/>
          <w:sz w:val="28"/>
          <w:szCs w:val="28"/>
          <w:cs/>
        </w:rPr>
        <w:t xml:space="preserve"> ซึ่งมีการโอนสินทรัพย์สุทธิทั้งหมดให้แก่บริษัทในราคาตามบัญชี บริษัทบันทึกผลต่างระหว่างมูลค่าสินทรัพย์สุทธิที่ได้รับโอนกับเงินลงทุนในบริษัทย่อยและรายการคงเหลือระหว่างกันที่เกี่ยวข้องเป็นส่วนต่ำจากการจัดโครงสร้างธุรกิจภายใต้การควบคุมเดียวกันในส่วนของผู้ถือหุ้น อย่างไรก็ตาม รายการดังกล่าวได้ถูกพิจารณาว่าเป็นการซื้อสินทรัพย์จากบริษัทย่อย บริษัทจึงได้ปรับปรุงมูลค่าของสินทรัพย์ที่ได้รับตามจำนวนที่จ่ายไปเพื่อให้ได้มาซึ่งสินทรัพย์นั้น </w:t>
      </w:r>
      <w:r w:rsidR="00835046">
        <w:rPr>
          <w:rFonts w:ascii="Browallia New" w:hAnsi="Browallia New" w:cs="Browallia New" w:hint="cs"/>
          <w:sz w:val="28"/>
          <w:szCs w:val="28"/>
          <w:cs/>
        </w:rPr>
        <w:t xml:space="preserve">         </w:t>
      </w:r>
      <w:r w:rsidR="00C826AA" w:rsidRPr="009F3590">
        <w:rPr>
          <w:rFonts w:ascii="Browallia New" w:hAnsi="Browallia New" w:cs="Browallia New"/>
          <w:sz w:val="28"/>
          <w:szCs w:val="28"/>
          <w:cs/>
        </w:rPr>
        <w:t>การปรับปรุงงบการเงินย้อนหลังดังกล่าว</w:t>
      </w:r>
      <w:r w:rsidR="00C826AA" w:rsidRPr="009F3590">
        <w:rPr>
          <w:rFonts w:ascii="Browallia New" w:hAnsi="Browallia New" w:cs="Browallia New"/>
          <w:sz w:val="28"/>
          <w:szCs w:val="28"/>
        </w:rPr>
        <w:t> </w:t>
      </w:r>
      <w:r w:rsidR="00C826AA" w:rsidRPr="009F3590">
        <w:rPr>
          <w:rFonts w:ascii="Browallia New" w:hAnsi="Browallia New" w:cs="Browallia New"/>
          <w:sz w:val="28"/>
          <w:szCs w:val="28"/>
          <w:cs/>
        </w:rPr>
        <w:t>มีผลกระทบดังนี้</w:t>
      </w:r>
      <w:r w:rsidR="00C826AA" w:rsidRPr="009F3590">
        <w:rPr>
          <w:rFonts w:ascii="Browallia New" w:hAnsi="Browallia New" w:cs="Browallia New"/>
          <w:sz w:val="28"/>
          <w:szCs w:val="28"/>
        </w:rPr>
        <w:t>  </w:t>
      </w:r>
    </w:p>
    <w:p w14:paraId="0C49E66E" w14:textId="77777777" w:rsidR="00CB036C" w:rsidRPr="009F3590" w:rsidRDefault="00CB036C" w:rsidP="002B6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8934" w:type="dxa"/>
        <w:tblInd w:w="326" w:type="dxa"/>
        <w:tblLayout w:type="fixed"/>
        <w:tblLook w:val="0000" w:firstRow="0" w:lastRow="0" w:firstColumn="0" w:lastColumn="0" w:noHBand="0" w:noVBand="0"/>
      </w:tblPr>
      <w:tblGrid>
        <w:gridCol w:w="4110"/>
        <w:gridCol w:w="1560"/>
        <w:gridCol w:w="1701"/>
        <w:gridCol w:w="1563"/>
      </w:tblGrid>
      <w:tr w:rsidR="00607A6C" w:rsidRPr="009F3590" w14:paraId="693DE330" w14:textId="77777777" w:rsidTr="008A33FD">
        <w:tc>
          <w:tcPr>
            <w:tcW w:w="4110" w:type="dxa"/>
          </w:tcPr>
          <w:p w14:paraId="1BCF6B0D" w14:textId="77777777" w:rsidR="00607A6C" w:rsidRPr="009F3590" w:rsidRDefault="00607A6C" w:rsidP="008A33FD">
            <w:pPr>
              <w:tabs>
                <w:tab w:val="left" w:pos="3090"/>
                <w:tab w:val="left" w:pos="4860"/>
              </w:tabs>
              <w:spacing w:line="240" w:lineRule="auto"/>
              <w:ind w:left="-498" w:firstLine="49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824" w:type="dxa"/>
            <w:gridSpan w:val="3"/>
          </w:tcPr>
          <w:p w14:paraId="7F4A8785" w14:textId="072176B9" w:rsidR="00607A6C" w:rsidRPr="009F3590" w:rsidRDefault="00607A6C" w:rsidP="008A33FD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F359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9F359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9F359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9F359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9F359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607A6C" w:rsidRPr="009F3590" w14:paraId="4B6310AA" w14:textId="77777777" w:rsidTr="008A33FD">
        <w:tc>
          <w:tcPr>
            <w:tcW w:w="4110" w:type="dxa"/>
          </w:tcPr>
          <w:p w14:paraId="06419B9B" w14:textId="77777777" w:rsidR="00607A6C" w:rsidRPr="009F3590" w:rsidRDefault="00607A6C" w:rsidP="008A33F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824" w:type="dxa"/>
            <w:gridSpan w:val="3"/>
          </w:tcPr>
          <w:p w14:paraId="1DFB43C1" w14:textId="0186B8E3" w:rsidR="00607A6C" w:rsidRPr="009F3590" w:rsidRDefault="00607A6C" w:rsidP="008A33FD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ind w:left="-39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F359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07A6C" w:rsidRPr="009F3590" w14:paraId="3182E29D" w14:textId="77777777" w:rsidTr="008A33FD">
        <w:trPr>
          <w:trHeight w:val="341"/>
        </w:trPr>
        <w:tc>
          <w:tcPr>
            <w:tcW w:w="4110" w:type="dxa"/>
          </w:tcPr>
          <w:p w14:paraId="32832386" w14:textId="77777777" w:rsidR="00607A6C" w:rsidRPr="009F3590" w:rsidRDefault="00607A6C" w:rsidP="008A33F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6BF69661" w14:textId="77777777" w:rsidR="00607A6C" w:rsidRPr="009F3590" w:rsidRDefault="00607A6C" w:rsidP="008A33FD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F359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ตามที่รายงาน</w:t>
            </w:r>
          </w:p>
          <w:p w14:paraId="6DF40B1C" w14:textId="77777777" w:rsidR="00607A6C" w:rsidRPr="009F3590" w:rsidRDefault="00607A6C" w:rsidP="008A33FD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39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F359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ไว้เดิม</w:t>
            </w:r>
          </w:p>
        </w:tc>
        <w:tc>
          <w:tcPr>
            <w:tcW w:w="1701" w:type="dxa"/>
            <w:vAlign w:val="bottom"/>
          </w:tcPr>
          <w:p w14:paraId="465B2563" w14:textId="77777777" w:rsidR="00607A6C" w:rsidRPr="009F3590" w:rsidRDefault="00607A6C" w:rsidP="008A33FD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ind w:left="-21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F359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รายการปรับปรุงเพิ่ม (ลด)</w:t>
            </w:r>
          </w:p>
        </w:tc>
        <w:tc>
          <w:tcPr>
            <w:tcW w:w="1563" w:type="dxa"/>
            <w:vAlign w:val="bottom"/>
          </w:tcPr>
          <w:p w14:paraId="31B61651" w14:textId="77777777" w:rsidR="00607A6C" w:rsidRPr="009F3590" w:rsidRDefault="00607A6C" w:rsidP="008A33FD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ind w:left="-39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F359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ตามที่รายงานใหม่</w:t>
            </w:r>
          </w:p>
        </w:tc>
      </w:tr>
      <w:tr w:rsidR="00607A6C" w:rsidRPr="009F3590" w14:paraId="64F3669C" w14:textId="77777777" w:rsidTr="008A33FD">
        <w:tc>
          <w:tcPr>
            <w:tcW w:w="4110" w:type="dxa"/>
          </w:tcPr>
          <w:p w14:paraId="053C7BED" w14:textId="77777777" w:rsidR="00607A6C" w:rsidRPr="009F3590" w:rsidRDefault="00607A6C" w:rsidP="008A33F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C6AF33C" w14:textId="77777777" w:rsidR="00607A6C" w:rsidRPr="009F3590" w:rsidRDefault="00607A6C" w:rsidP="008A33F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2E023138" w14:textId="77777777" w:rsidR="00607A6C" w:rsidRPr="009F3590" w:rsidRDefault="00607A6C" w:rsidP="008A33F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63" w:type="dxa"/>
            <w:shd w:val="clear" w:color="auto" w:fill="auto"/>
          </w:tcPr>
          <w:p w14:paraId="252704E4" w14:textId="77777777" w:rsidR="00607A6C" w:rsidRPr="009F3590" w:rsidRDefault="00607A6C" w:rsidP="008A33F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07A6C" w:rsidRPr="009F3590" w14:paraId="675FDA7C" w14:textId="77777777" w:rsidTr="008A33FD">
        <w:tc>
          <w:tcPr>
            <w:tcW w:w="8934" w:type="dxa"/>
            <w:gridSpan w:val="4"/>
          </w:tcPr>
          <w:p w14:paraId="68B448F5" w14:textId="77777777" w:rsidR="00607A6C" w:rsidRPr="009F3590" w:rsidRDefault="00607A6C" w:rsidP="008A33F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F359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งบแสดงฐานะการเงิน</w:t>
            </w:r>
            <w:r w:rsidRPr="009F359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9F359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9F359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9F359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9F359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</w:tr>
      <w:tr w:rsidR="00607A6C" w:rsidRPr="009F3590" w14:paraId="52E40DF7" w14:textId="77777777" w:rsidTr="008A33FD">
        <w:tc>
          <w:tcPr>
            <w:tcW w:w="4110" w:type="dxa"/>
          </w:tcPr>
          <w:p w14:paraId="634DAE12" w14:textId="77777777" w:rsidR="00607A6C" w:rsidRPr="009F3590" w:rsidRDefault="00607A6C" w:rsidP="008A33FD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F3590">
              <w:rPr>
                <w:rFonts w:ascii="Browallia New" w:hAnsi="Browallia New" w:cs="Browalli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1BDF60" w14:textId="77A0BFCD" w:rsidR="00607A6C" w:rsidRPr="009F3590" w:rsidRDefault="00607A6C" w:rsidP="008A33FD">
            <w:pPr>
              <w:tabs>
                <w:tab w:val="clear" w:pos="4678"/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F359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  <w:r w:rsidRPr="009F3590">
              <w:rPr>
                <w:rFonts w:ascii="Browallia New" w:hAnsi="Browallia New" w:cs="Browallia New"/>
                <w:sz w:val="28"/>
                <w:szCs w:val="28"/>
              </w:rPr>
              <w:t>63,993</w:t>
            </w:r>
            <w:r w:rsidR="001341CE" w:rsidRPr="009F3590">
              <w:rPr>
                <w:rFonts w:ascii="Browallia New" w:hAnsi="Browallia New" w:cs="Browallia New"/>
                <w:sz w:val="28"/>
                <w:szCs w:val="28"/>
              </w:rPr>
              <w:t>,429</w:t>
            </w:r>
            <w:r w:rsidRPr="009F359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5542DC" w14:textId="2499948C" w:rsidR="00607A6C" w:rsidRPr="009F3590" w:rsidRDefault="00607A6C" w:rsidP="008A33F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F3590">
              <w:rPr>
                <w:rFonts w:ascii="Browallia New" w:hAnsi="Browallia New" w:cs="Browallia New"/>
                <w:sz w:val="28"/>
                <w:szCs w:val="28"/>
                <w:lang w:val="en-GB"/>
              </w:rPr>
              <w:t>7,279</w:t>
            </w:r>
            <w:r w:rsidR="001341CE" w:rsidRPr="009F3590">
              <w:rPr>
                <w:rFonts w:ascii="Browallia New" w:hAnsi="Browallia New" w:cs="Browallia New"/>
                <w:sz w:val="28"/>
                <w:szCs w:val="28"/>
                <w:lang w:val="en-GB"/>
              </w:rPr>
              <w:t>,003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6FF2DBB8" w14:textId="07319CDF" w:rsidR="00607A6C" w:rsidRPr="009F3590" w:rsidRDefault="00607A6C" w:rsidP="008A33F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F35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71,272</w:t>
            </w:r>
            <w:r w:rsidR="001341CE" w:rsidRPr="009F359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,432</w:t>
            </w:r>
          </w:p>
        </w:tc>
      </w:tr>
      <w:tr w:rsidR="00607A6C" w:rsidRPr="009F3590" w14:paraId="0F4B168F" w14:textId="77777777" w:rsidTr="008A33FD">
        <w:tc>
          <w:tcPr>
            <w:tcW w:w="4110" w:type="dxa"/>
          </w:tcPr>
          <w:p w14:paraId="11F89AC5" w14:textId="77777777" w:rsidR="00607A6C" w:rsidRPr="009F3590" w:rsidRDefault="00607A6C" w:rsidP="008A33FD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09562979" w14:textId="77777777" w:rsidR="00607A6C" w:rsidRPr="009F3590" w:rsidRDefault="00607A6C" w:rsidP="008A33F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4981B962" w14:textId="77777777" w:rsidR="00607A6C" w:rsidRPr="009F3590" w:rsidRDefault="00607A6C" w:rsidP="008A33F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63" w:type="dxa"/>
            <w:shd w:val="clear" w:color="auto" w:fill="auto"/>
          </w:tcPr>
          <w:p w14:paraId="10B1C7CF" w14:textId="77777777" w:rsidR="00607A6C" w:rsidRPr="009F3590" w:rsidRDefault="00607A6C" w:rsidP="008A33F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07A6C" w:rsidRPr="009F3590" w14:paraId="20396914" w14:textId="77777777" w:rsidTr="008A33FD">
        <w:tc>
          <w:tcPr>
            <w:tcW w:w="7371" w:type="dxa"/>
            <w:gridSpan w:val="3"/>
          </w:tcPr>
          <w:p w14:paraId="4EAD34EE" w14:textId="77777777" w:rsidR="00607A6C" w:rsidRPr="009F3590" w:rsidRDefault="00607A6C" w:rsidP="008A33F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F359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งบแสดงการเปลี่ยนแปลงส่วนของผู้ถือหุ้นสำหรับปีสิ้นสุดวันที่</w:t>
            </w:r>
            <w:r w:rsidRPr="009F359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31 </w:t>
            </w:r>
            <w:r w:rsidRPr="009F359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9F359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563" w:type="dxa"/>
            <w:shd w:val="clear" w:color="auto" w:fill="auto"/>
          </w:tcPr>
          <w:p w14:paraId="65D46527" w14:textId="77777777" w:rsidR="00607A6C" w:rsidRPr="009F3590" w:rsidRDefault="00607A6C" w:rsidP="008A33F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07A6C" w:rsidRPr="009F3590" w14:paraId="6B7A1FF3" w14:textId="77777777" w:rsidTr="008A33FD">
        <w:tc>
          <w:tcPr>
            <w:tcW w:w="4110" w:type="dxa"/>
          </w:tcPr>
          <w:p w14:paraId="4DC14496" w14:textId="3BAF123F" w:rsidR="00607A6C" w:rsidRPr="009F3590" w:rsidRDefault="00DF5ACC" w:rsidP="008A33FD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F359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กำไรสะสมยังไม่ได้จัดสรร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A711B11" w14:textId="4E0FF4E1" w:rsidR="00607A6C" w:rsidRPr="009F3590" w:rsidRDefault="004171DF" w:rsidP="008A33FD">
            <w:pPr>
              <w:tabs>
                <w:tab w:val="clear" w:pos="4678"/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590">
              <w:rPr>
                <w:rFonts w:ascii="Browallia New" w:hAnsi="Browallia New" w:cs="Browallia New"/>
                <w:sz w:val="28"/>
                <w:szCs w:val="28"/>
              </w:rPr>
              <w:t>82,97</w:t>
            </w:r>
            <w:r w:rsidR="003E4DB5" w:rsidRPr="009F3590">
              <w:rPr>
                <w:rFonts w:ascii="Browallia New" w:hAnsi="Browallia New" w:cs="Browallia New"/>
                <w:sz w:val="28"/>
                <w:szCs w:val="28"/>
              </w:rPr>
              <w:t>6,956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281638" w14:textId="106258D4" w:rsidR="00607A6C" w:rsidRPr="009F3590" w:rsidRDefault="00607A6C" w:rsidP="008A33F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F3590">
              <w:rPr>
                <w:rFonts w:ascii="Browallia New" w:hAnsi="Browallia New" w:cs="Browallia New"/>
                <w:sz w:val="28"/>
                <w:szCs w:val="28"/>
                <w:lang w:val="en-GB"/>
              </w:rPr>
              <w:t>7,279</w:t>
            </w:r>
            <w:r w:rsidR="001341CE" w:rsidRPr="009F3590">
              <w:rPr>
                <w:rFonts w:ascii="Browallia New" w:hAnsi="Browallia New" w:cs="Browallia New"/>
                <w:sz w:val="28"/>
                <w:szCs w:val="28"/>
                <w:lang w:val="en-GB"/>
              </w:rPr>
              <w:t>,003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0CE94148" w14:textId="16816E79" w:rsidR="00607A6C" w:rsidRPr="009F3590" w:rsidRDefault="003B16C2" w:rsidP="003B16C2">
            <w:pPr>
              <w:tabs>
                <w:tab w:val="clear" w:pos="907"/>
                <w:tab w:val="left" w:pos="839"/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F3590">
              <w:rPr>
                <w:rFonts w:ascii="Browallia New" w:hAnsi="Browallia New" w:cs="Browallia New"/>
                <w:sz w:val="28"/>
                <w:szCs w:val="28"/>
                <w:lang w:val="en-GB"/>
              </w:rPr>
              <w:t>90,25</w:t>
            </w:r>
            <w:r w:rsidR="001341CE" w:rsidRPr="009F3590">
              <w:rPr>
                <w:rFonts w:ascii="Browallia New" w:hAnsi="Browallia New" w:cs="Browallia New"/>
                <w:sz w:val="28"/>
                <w:szCs w:val="28"/>
                <w:lang w:val="en-GB"/>
              </w:rPr>
              <w:t>5,959</w:t>
            </w:r>
          </w:p>
        </w:tc>
      </w:tr>
    </w:tbl>
    <w:p w14:paraId="3B147B6A" w14:textId="1A325CE4" w:rsidR="00607A6C" w:rsidRPr="009F3590" w:rsidRDefault="00607A6C" w:rsidP="002B6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92250E6" w14:textId="548658A0" w:rsidR="00011494" w:rsidRPr="009F3590" w:rsidRDefault="00011494" w:rsidP="002B6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102E07F" w14:textId="266B30F8" w:rsidR="00011494" w:rsidRPr="009F3590" w:rsidRDefault="00011494" w:rsidP="002B6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94262D9" w14:textId="02D706FD" w:rsidR="00011494" w:rsidRPr="009F3590" w:rsidRDefault="00011494" w:rsidP="002B6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E33B79C" w14:textId="711788C7" w:rsidR="00011494" w:rsidRPr="009F3590" w:rsidRDefault="00011494" w:rsidP="002B6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EE73879" w14:textId="776E4F4C" w:rsidR="00011494" w:rsidRDefault="00011494" w:rsidP="002B6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3524AE2" w14:textId="77777777" w:rsidR="00011494" w:rsidRDefault="00011494" w:rsidP="002B6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8934" w:type="dxa"/>
        <w:tblInd w:w="326" w:type="dxa"/>
        <w:tblLayout w:type="fixed"/>
        <w:tblLook w:val="0000" w:firstRow="0" w:lastRow="0" w:firstColumn="0" w:lastColumn="0" w:noHBand="0" w:noVBand="0"/>
      </w:tblPr>
      <w:tblGrid>
        <w:gridCol w:w="4110"/>
        <w:gridCol w:w="1560"/>
        <w:gridCol w:w="1701"/>
        <w:gridCol w:w="1563"/>
      </w:tblGrid>
      <w:tr w:rsidR="00011494" w:rsidRPr="0066482A" w14:paraId="3334870B" w14:textId="77777777" w:rsidTr="008A33FD">
        <w:tc>
          <w:tcPr>
            <w:tcW w:w="4110" w:type="dxa"/>
          </w:tcPr>
          <w:p w14:paraId="3CDA604D" w14:textId="77777777" w:rsidR="00011494" w:rsidRPr="0066482A" w:rsidRDefault="00011494" w:rsidP="0066482A">
            <w:pPr>
              <w:tabs>
                <w:tab w:val="left" w:pos="3090"/>
                <w:tab w:val="left" w:pos="4860"/>
              </w:tabs>
              <w:spacing w:line="240" w:lineRule="auto"/>
              <w:ind w:left="-498" w:firstLine="49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824" w:type="dxa"/>
            <w:gridSpan w:val="3"/>
          </w:tcPr>
          <w:p w14:paraId="20AD4B75" w14:textId="46674C7A" w:rsidR="00011494" w:rsidRPr="0066482A" w:rsidRDefault="00011494" w:rsidP="0066482A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6482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66482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66482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66482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6482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011494" w:rsidRPr="0066482A" w14:paraId="0A272B27" w14:textId="77777777" w:rsidTr="008A33FD">
        <w:tc>
          <w:tcPr>
            <w:tcW w:w="4110" w:type="dxa"/>
          </w:tcPr>
          <w:p w14:paraId="012D8C0A" w14:textId="77777777" w:rsidR="00011494" w:rsidRPr="0066482A" w:rsidRDefault="00011494" w:rsidP="0066482A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824" w:type="dxa"/>
            <w:gridSpan w:val="3"/>
          </w:tcPr>
          <w:p w14:paraId="4B620358" w14:textId="77777777" w:rsidR="00011494" w:rsidRPr="0066482A" w:rsidRDefault="00011494" w:rsidP="0066482A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ind w:left="-39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6482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011494" w:rsidRPr="0066482A" w14:paraId="1225FE77" w14:textId="77777777" w:rsidTr="008A33FD">
        <w:trPr>
          <w:trHeight w:val="341"/>
        </w:trPr>
        <w:tc>
          <w:tcPr>
            <w:tcW w:w="4110" w:type="dxa"/>
          </w:tcPr>
          <w:p w14:paraId="1BAF307E" w14:textId="77777777" w:rsidR="00011494" w:rsidRPr="0066482A" w:rsidRDefault="00011494" w:rsidP="0066482A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2AE40387" w14:textId="77777777" w:rsidR="00011494" w:rsidRPr="0066482A" w:rsidRDefault="00011494" w:rsidP="0066482A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ind w:left="-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6482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ตามที่รายงาน</w:t>
            </w:r>
          </w:p>
          <w:p w14:paraId="08681CE6" w14:textId="77777777" w:rsidR="00011494" w:rsidRPr="0066482A" w:rsidRDefault="00011494" w:rsidP="0066482A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ind w:left="-39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6482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ไว้เดิม</w:t>
            </w:r>
          </w:p>
        </w:tc>
        <w:tc>
          <w:tcPr>
            <w:tcW w:w="1701" w:type="dxa"/>
            <w:vAlign w:val="bottom"/>
          </w:tcPr>
          <w:p w14:paraId="1D2968A4" w14:textId="77777777" w:rsidR="00011494" w:rsidRPr="0066482A" w:rsidRDefault="00011494" w:rsidP="0066482A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ind w:left="-21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6482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รายการปรับปรุงเพิ่ม (ลด)</w:t>
            </w:r>
          </w:p>
        </w:tc>
        <w:tc>
          <w:tcPr>
            <w:tcW w:w="1563" w:type="dxa"/>
            <w:vAlign w:val="bottom"/>
          </w:tcPr>
          <w:p w14:paraId="58A0212F" w14:textId="77777777" w:rsidR="00011494" w:rsidRPr="0066482A" w:rsidRDefault="00011494" w:rsidP="0066482A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ind w:left="-39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6482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ตามที่รายงานใหม่</w:t>
            </w:r>
          </w:p>
        </w:tc>
      </w:tr>
      <w:tr w:rsidR="00011494" w:rsidRPr="0066482A" w14:paraId="339385FE" w14:textId="77777777" w:rsidTr="008A33FD">
        <w:tc>
          <w:tcPr>
            <w:tcW w:w="4110" w:type="dxa"/>
          </w:tcPr>
          <w:p w14:paraId="569FCE68" w14:textId="77777777" w:rsidR="00011494" w:rsidRPr="0066482A" w:rsidRDefault="00011494" w:rsidP="0066482A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BBE47F1" w14:textId="77777777" w:rsidR="00011494" w:rsidRPr="0066482A" w:rsidRDefault="00011494" w:rsidP="0066482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5DDAD26C" w14:textId="77777777" w:rsidR="00011494" w:rsidRPr="0066482A" w:rsidRDefault="00011494" w:rsidP="0066482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63" w:type="dxa"/>
            <w:shd w:val="clear" w:color="auto" w:fill="auto"/>
          </w:tcPr>
          <w:p w14:paraId="2EC76C53" w14:textId="77777777" w:rsidR="00011494" w:rsidRPr="0066482A" w:rsidRDefault="00011494" w:rsidP="0066482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011494" w:rsidRPr="0066482A" w14:paraId="2D17474E" w14:textId="77777777" w:rsidTr="008A33FD">
        <w:tc>
          <w:tcPr>
            <w:tcW w:w="8934" w:type="dxa"/>
            <w:gridSpan w:val="4"/>
          </w:tcPr>
          <w:p w14:paraId="3D8832F2" w14:textId="77777777" w:rsidR="00011494" w:rsidRPr="0066482A" w:rsidRDefault="00011494" w:rsidP="0066482A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6482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งบแสดงฐานะการเงิน</w:t>
            </w:r>
            <w:r w:rsidRPr="0066482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6482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66482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66482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66482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</w:tr>
      <w:tr w:rsidR="00011494" w:rsidRPr="0066482A" w14:paraId="36A9F722" w14:textId="77777777" w:rsidTr="008A33FD">
        <w:tc>
          <w:tcPr>
            <w:tcW w:w="4110" w:type="dxa"/>
          </w:tcPr>
          <w:p w14:paraId="7117498F" w14:textId="77777777" w:rsidR="00011494" w:rsidRPr="0066482A" w:rsidRDefault="00011494" w:rsidP="0066482A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482A">
              <w:rPr>
                <w:rFonts w:ascii="Browallia New" w:hAnsi="Browallia New" w:cs="Browalli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6DE511" w14:textId="255DD2FD" w:rsidR="00011494" w:rsidRPr="0066482A" w:rsidRDefault="00011494" w:rsidP="0066482A">
            <w:pPr>
              <w:tabs>
                <w:tab w:val="clear" w:pos="4678"/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6482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</w:t>
            </w:r>
            <w:r w:rsidRPr="0066482A">
              <w:rPr>
                <w:rFonts w:ascii="Browallia New" w:hAnsi="Browallia New" w:cs="Browallia New"/>
                <w:sz w:val="28"/>
                <w:szCs w:val="28"/>
              </w:rPr>
              <w:t>63,993</w:t>
            </w:r>
            <w:r w:rsidR="00E73C49" w:rsidRPr="0066482A">
              <w:rPr>
                <w:rFonts w:ascii="Browallia New" w:hAnsi="Browallia New" w:cs="Browallia New"/>
                <w:sz w:val="28"/>
                <w:szCs w:val="28"/>
              </w:rPr>
              <w:t>,429</w:t>
            </w:r>
            <w:r w:rsidRPr="0066482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F9893B" w14:textId="2DA4E021" w:rsidR="00011494" w:rsidRPr="0066482A" w:rsidRDefault="00011494" w:rsidP="0066482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6482A">
              <w:rPr>
                <w:rFonts w:ascii="Browallia New" w:hAnsi="Browallia New" w:cs="Browallia New"/>
                <w:sz w:val="28"/>
                <w:szCs w:val="28"/>
                <w:lang w:val="en-GB"/>
              </w:rPr>
              <w:t>7,279</w:t>
            </w:r>
            <w:r w:rsidR="00E73C49" w:rsidRPr="0066482A">
              <w:rPr>
                <w:rFonts w:ascii="Browallia New" w:hAnsi="Browallia New" w:cs="Browallia New"/>
                <w:sz w:val="28"/>
                <w:szCs w:val="28"/>
                <w:lang w:val="en-GB"/>
              </w:rPr>
              <w:t>,003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17125DEC" w14:textId="52273EDA" w:rsidR="00011494" w:rsidRPr="0066482A" w:rsidRDefault="00011494" w:rsidP="0066482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6482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71,272</w:t>
            </w:r>
            <w:r w:rsidR="00E73C49" w:rsidRPr="0066482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,432</w:t>
            </w:r>
          </w:p>
        </w:tc>
      </w:tr>
      <w:tr w:rsidR="00011494" w:rsidRPr="0066482A" w14:paraId="65BF82F5" w14:textId="77777777" w:rsidTr="008A33FD">
        <w:tc>
          <w:tcPr>
            <w:tcW w:w="4110" w:type="dxa"/>
          </w:tcPr>
          <w:p w14:paraId="317AA95F" w14:textId="77777777" w:rsidR="00011494" w:rsidRPr="0066482A" w:rsidRDefault="00011494" w:rsidP="0066482A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49C06911" w14:textId="77777777" w:rsidR="00011494" w:rsidRPr="0066482A" w:rsidRDefault="00011494" w:rsidP="0066482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758B9CEB" w14:textId="77777777" w:rsidR="00011494" w:rsidRPr="0066482A" w:rsidRDefault="00011494" w:rsidP="0066482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63" w:type="dxa"/>
            <w:shd w:val="clear" w:color="auto" w:fill="auto"/>
          </w:tcPr>
          <w:p w14:paraId="080FEB38" w14:textId="77777777" w:rsidR="00011494" w:rsidRPr="0066482A" w:rsidRDefault="00011494" w:rsidP="0066482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11494" w:rsidRPr="0066482A" w14:paraId="451F5EA0" w14:textId="77777777" w:rsidTr="008A33FD">
        <w:tc>
          <w:tcPr>
            <w:tcW w:w="7371" w:type="dxa"/>
            <w:gridSpan w:val="3"/>
          </w:tcPr>
          <w:p w14:paraId="7F0FD302" w14:textId="77777777" w:rsidR="00011494" w:rsidRPr="0066482A" w:rsidRDefault="00011494" w:rsidP="0066482A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6482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งบแสดงการเปลี่ยนแปลงส่วนของผู้ถือหุ้นสำหรับปีสิ้นสุดวันที่</w:t>
            </w:r>
            <w:r w:rsidRPr="0066482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31 </w:t>
            </w:r>
            <w:r w:rsidRPr="0066482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66482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563" w:type="dxa"/>
            <w:shd w:val="clear" w:color="auto" w:fill="auto"/>
          </w:tcPr>
          <w:p w14:paraId="1D1EE40C" w14:textId="77777777" w:rsidR="00011494" w:rsidRPr="0066482A" w:rsidRDefault="00011494" w:rsidP="0066482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11494" w:rsidRPr="0066482A" w14:paraId="31DA2E63" w14:textId="77777777" w:rsidTr="008A33FD">
        <w:tc>
          <w:tcPr>
            <w:tcW w:w="4110" w:type="dxa"/>
          </w:tcPr>
          <w:p w14:paraId="5F7DF7CA" w14:textId="77777777" w:rsidR="00011494" w:rsidRPr="0066482A" w:rsidRDefault="00011494" w:rsidP="0066482A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6482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ส่วนต่ำจากการจัดโครงสร้างธุรกิจภายใต้การ  </w:t>
            </w:r>
          </w:p>
          <w:p w14:paraId="7E97EE26" w14:textId="77777777" w:rsidR="00011494" w:rsidRPr="0066482A" w:rsidRDefault="00011494" w:rsidP="0066482A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6482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 ควบคุมเดียวกัน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982BFB" w14:textId="5A7036CB" w:rsidR="00011494" w:rsidRPr="0066482A" w:rsidRDefault="00011494" w:rsidP="0066482A">
            <w:pPr>
              <w:tabs>
                <w:tab w:val="clear" w:pos="4678"/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6482A">
              <w:rPr>
                <w:rFonts w:ascii="Browallia New" w:hAnsi="Browallia New" w:cs="Browallia New"/>
                <w:sz w:val="28"/>
                <w:szCs w:val="28"/>
              </w:rPr>
              <w:t>7,279</w:t>
            </w:r>
            <w:r w:rsidR="00E73C49" w:rsidRPr="0066482A">
              <w:rPr>
                <w:rFonts w:ascii="Browallia New" w:hAnsi="Browallia New" w:cs="Browallia New"/>
                <w:sz w:val="28"/>
                <w:szCs w:val="28"/>
              </w:rPr>
              <w:t>,003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DBFF8B" w14:textId="17EB8142" w:rsidR="00011494" w:rsidRPr="0066482A" w:rsidRDefault="00011494" w:rsidP="0066482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6482A">
              <w:rPr>
                <w:rFonts w:ascii="Browallia New" w:hAnsi="Browallia New" w:cs="Browallia New"/>
                <w:sz w:val="28"/>
                <w:szCs w:val="28"/>
                <w:lang w:val="en-GB"/>
              </w:rPr>
              <w:t>(7,279</w:t>
            </w:r>
            <w:r w:rsidR="00E73C49" w:rsidRPr="0066482A">
              <w:rPr>
                <w:rFonts w:ascii="Browallia New" w:hAnsi="Browallia New" w:cs="Browallia New"/>
                <w:sz w:val="28"/>
                <w:szCs w:val="28"/>
                <w:lang w:val="en-GB"/>
              </w:rPr>
              <w:t>,003</w:t>
            </w:r>
            <w:r w:rsidRPr="0066482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67E75CA6" w14:textId="77777777" w:rsidR="00011494" w:rsidRPr="0066482A" w:rsidRDefault="00011494" w:rsidP="0066482A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6482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 -</w:t>
            </w:r>
          </w:p>
        </w:tc>
      </w:tr>
    </w:tbl>
    <w:p w14:paraId="320D21E7" w14:textId="77777777" w:rsidR="00011494" w:rsidRPr="0066482A" w:rsidRDefault="00011494" w:rsidP="00664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4B4D111" w14:textId="1576ABA5" w:rsidR="00642891" w:rsidRPr="0066482A" w:rsidRDefault="00642891" w:rsidP="0066482A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6482A">
        <w:rPr>
          <w:rFonts w:ascii="Browallia New" w:hAnsi="Browallia New" w:cs="Browallia New"/>
          <w:b/>
          <w:bCs/>
          <w:sz w:val="28"/>
          <w:szCs w:val="28"/>
          <w:cs/>
        </w:rPr>
        <w:t>รายการระหว่างบริษัท</w:t>
      </w:r>
      <w:r w:rsidR="00C35B4A" w:rsidRPr="0066482A">
        <w:rPr>
          <w:rFonts w:ascii="Browallia New" w:hAnsi="Browallia New" w:cs="Browallia New"/>
          <w:b/>
          <w:bCs/>
          <w:sz w:val="28"/>
          <w:szCs w:val="28"/>
          <w:cs/>
        </w:rPr>
        <w:t>และบุคคล</w:t>
      </w:r>
      <w:r w:rsidRPr="0066482A">
        <w:rPr>
          <w:rFonts w:ascii="Browallia New" w:hAnsi="Browallia New" w:cs="Browallia New"/>
          <w:b/>
          <w:bCs/>
          <w:sz w:val="28"/>
          <w:szCs w:val="28"/>
          <w:cs/>
        </w:rPr>
        <w:t>ที่เกี่ยวข้องกัน</w:t>
      </w:r>
    </w:p>
    <w:p w14:paraId="55207E6D" w14:textId="77777777" w:rsidR="00471020" w:rsidRPr="0066482A" w:rsidRDefault="00471020" w:rsidP="00664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212131C0" w14:textId="28FF77A9" w:rsidR="00A00515" w:rsidRPr="0066482A" w:rsidRDefault="00E10F44" w:rsidP="00664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  <w:bookmarkStart w:id="9" w:name="_Hlk30964373"/>
      <w:r w:rsidRPr="0066482A">
        <w:rPr>
          <w:rFonts w:ascii="Browallia New" w:hAnsi="Browallia New" w:cs="Browallia New"/>
          <w:sz w:val="28"/>
          <w:szCs w:val="28"/>
          <w:cs/>
        </w:rPr>
        <w:t>บริษัทมีรายการบัญชีที่เกิดขึ้นกับบุคคลและบริษัทที่เกี่ยวข้องกัน บริษัทเหล่านี้เกี่ยวข้องกันโดยการมีผู้ถือหุ้นและหรือกรรมการร่วมกัน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6B9E48B0" w14:textId="77777777" w:rsidR="00997991" w:rsidRPr="0066482A" w:rsidRDefault="00997991" w:rsidP="00664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854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84"/>
        <w:gridCol w:w="3260"/>
        <w:gridCol w:w="2410"/>
      </w:tblGrid>
      <w:tr w:rsidR="00997991" w:rsidRPr="0066482A" w14:paraId="6BB0FFA2" w14:textId="77777777" w:rsidTr="005460C0">
        <w:trPr>
          <w:tblHeader/>
        </w:trPr>
        <w:tc>
          <w:tcPr>
            <w:tcW w:w="3184" w:type="dxa"/>
            <w:vAlign w:val="bottom"/>
          </w:tcPr>
          <w:p w14:paraId="060D69D3" w14:textId="77777777" w:rsidR="00997991" w:rsidRPr="0066482A" w:rsidRDefault="00997991" w:rsidP="006648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482A">
              <w:rPr>
                <w:rFonts w:ascii="Browallia New" w:hAnsi="Browallia New" w:cs="Browallia New"/>
                <w:sz w:val="28"/>
                <w:szCs w:val="28"/>
                <w:cs/>
              </w:rPr>
              <w:t>ชื่อ</w:t>
            </w:r>
          </w:p>
        </w:tc>
        <w:tc>
          <w:tcPr>
            <w:tcW w:w="3260" w:type="dxa"/>
            <w:vAlign w:val="bottom"/>
          </w:tcPr>
          <w:p w14:paraId="4BA16778" w14:textId="77777777" w:rsidR="00997991" w:rsidRPr="0066482A" w:rsidRDefault="00997991" w:rsidP="006648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6482A">
              <w:rPr>
                <w:rFonts w:ascii="Browallia New" w:hAnsi="Browallia New" w:cs="Browalli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410" w:type="dxa"/>
            <w:vAlign w:val="bottom"/>
          </w:tcPr>
          <w:p w14:paraId="0A0B39B1" w14:textId="77777777" w:rsidR="00997991" w:rsidRPr="0066482A" w:rsidRDefault="00997991" w:rsidP="006648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482A">
              <w:rPr>
                <w:rFonts w:ascii="Browallia New" w:hAnsi="Browallia New" w:cs="Browalli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97991" w:rsidRPr="0066482A" w14:paraId="61DD1276" w14:textId="77777777" w:rsidTr="005460C0">
        <w:tc>
          <w:tcPr>
            <w:tcW w:w="3184" w:type="dxa"/>
          </w:tcPr>
          <w:p w14:paraId="004BDCDF" w14:textId="77777777" w:rsidR="00997991" w:rsidRPr="0066482A" w:rsidRDefault="00997991" w:rsidP="0066482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260" w:type="dxa"/>
          </w:tcPr>
          <w:p w14:paraId="79650397" w14:textId="77777777" w:rsidR="00997991" w:rsidRPr="0066482A" w:rsidRDefault="00997991" w:rsidP="00664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10" w:type="dxa"/>
          </w:tcPr>
          <w:p w14:paraId="3347BAFC" w14:textId="77777777" w:rsidR="00997991" w:rsidRPr="0066482A" w:rsidRDefault="00997991" w:rsidP="00664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2219FB" w:rsidRPr="0066482A" w14:paraId="024FEF89" w14:textId="77777777" w:rsidTr="005460C0">
        <w:tc>
          <w:tcPr>
            <w:tcW w:w="3184" w:type="dxa"/>
            <w:shd w:val="clear" w:color="auto" w:fill="auto"/>
          </w:tcPr>
          <w:p w14:paraId="791A2C8E" w14:textId="080C4AFF" w:rsidR="002219FB" w:rsidRPr="0066482A" w:rsidRDefault="002219FB" w:rsidP="0066482A">
            <w:pPr>
              <w:tabs>
                <w:tab w:val="clear" w:pos="2580"/>
                <w:tab w:val="clear" w:pos="2807"/>
                <w:tab w:val="clear" w:pos="3742"/>
                <w:tab w:val="left" w:pos="162"/>
                <w:tab w:val="left" w:pos="2502"/>
                <w:tab w:val="left" w:pos="3686"/>
              </w:tabs>
              <w:spacing w:line="240" w:lineRule="auto"/>
              <w:ind w:left="162" w:right="-12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482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6482A">
              <w:rPr>
                <w:rFonts w:ascii="Browallia New" w:hAnsi="Browallia New" w:cs="Browallia New"/>
                <w:sz w:val="28"/>
                <w:szCs w:val="28"/>
                <w:cs/>
              </w:rPr>
              <w:t>เซนต์</w:t>
            </w:r>
            <w:proofErr w:type="spellEnd"/>
            <w:r w:rsidRPr="0066482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เมดิคอล เทรด</w:t>
            </w:r>
            <w:proofErr w:type="spellStart"/>
            <w:r w:rsidRPr="0066482A">
              <w:rPr>
                <w:rFonts w:ascii="Browallia New" w:hAnsi="Browallia New" w:cs="Browallia New"/>
                <w:sz w:val="28"/>
                <w:szCs w:val="28"/>
                <w:cs/>
              </w:rPr>
              <w:t>ดิ้ง</w:t>
            </w:r>
            <w:proofErr w:type="spellEnd"/>
            <w:r w:rsidRPr="0066482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260" w:type="dxa"/>
            <w:shd w:val="clear" w:color="auto" w:fill="auto"/>
          </w:tcPr>
          <w:p w14:paraId="7C2C2ECE" w14:textId="5AA5D1A8" w:rsidR="002219FB" w:rsidRPr="0066482A" w:rsidRDefault="002219FB" w:rsidP="0066482A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482A">
              <w:rPr>
                <w:rFonts w:ascii="Browallia New" w:hAnsi="Browallia New" w:cs="Browallia New"/>
                <w:sz w:val="28"/>
                <w:szCs w:val="28"/>
                <w:cs/>
              </w:rPr>
              <w:t>จำหน่ายเครื่องมือแพทย์และอุปกรณ์ทางการแพทย์</w:t>
            </w:r>
          </w:p>
        </w:tc>
        <w:tc>
          <w:tcPr>
            <w:tcW w:w="2410" w:type="dxa"/>
            <w:shd w:val="clear" w:color="auto" w:fill="auto"/>
          </w:tcPr>
          <w:p w14:paraId="6B56F708" w14:textId="2668FCA4" w:rsidR="002219FB" w:rsidRPr="0066482A" w:rsidRDefault="002219FB" w:rsidP="006648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482A">
              <w:rPr>
                <w:rFonts w:ascii="Browallia New" w:hAnsi="Browallia New" w:cs="Browallia New"/>
                <w:sz w:val="28"/>
                <w:szCs w:val="28"/>
                <w:cs/>
              </w:rPr>
              <w:t>ถือหุ้นโดยบริษัท</w:t>
            </w:r>
          </w:p>
        </w:tc>
      </w:tr>
      <w:tr w:rsidR="002219FB" w:rsidRPr="0066482A" w14:paraId="25DE0C46" w14:textId="77777777" w:rsidTr="005460C0">
        <w:tc>
          <w:tcPr>
            <w:tcW w:w="3184" w:type="dxa"/>
            <w:shd w:val="clear" w:color="auto" w:fill="auto"/>
          </w:tcPr>
          <w:p w14:paraId="4FA51789" w14:textId="24B0D48E" w:rsidR="002219FB" w:rsidRPr="0066482A" w:rsidRDefault="002219FB" w:rsidP="0066482A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482A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มิตรไมตรีการแพทย์ จำกัด</w:t>
            </w:r>
          </w:p>
        </w:tc>
        <w:tc>
          <w:tcPr>
            <w:tcW w:w="3260" w:type="dxa"/>
            <w:shd w:val="clear" w:color="auto" w:fill="auto"/>
          </w:tcPr>
          <w:p w14:paraId="0B84C887" w14:textId="2ED70F2C" w:rsidR="002219FB" w:rsidRPr="0066482A" w:rsidRDefault="002219FB" w:rsidP="0066482A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482A">
              <w:rPr>
                <w:rFonts w:ascii="Browallia New" w:hAnsi="Browallia New" w:cs="Browallia New"/>
                <w:sz w:val="28"/>
                <w:szCs w:val="28"/>
                <w:cs/>
              </w:rPr>
              <w:t>ให้บริการด้านสุขภาพ</w:t>
            </w:r>
          </w:p>
        </w:tc>
        <w:tc>
          <w:tcPr>
            <w:tcW w:w="2410" w:type="dxa"/>
            <w:shd w:val="clear" w:color="auto" w:fill="auto"/>
          </w:tcPr>
          <w:p w14:paraId="000DA0CA" w14:textId="54614B2E" w:rsidR="002219FB" w:rsidRPr="0066482A" w:rsidRDefault="00F65A6F" w:rsidP="006648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482A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219FB" w:rsidRPr="0066482A" w14:paraId="1CA9106B" w14:textId="77777777" w:rsidTr="005460C0">
        <w:tc>
          <w:tcPr>
            <w:tcW w:w="3184" w:type="dxa"/>
            <w:shd w:val="clear" w:color="auto" w:fill="auto"/>
          </w:tcPr>
          <w:p w14:paraId="52899752" w14:textId="11048EEF" w:rsidR="002219FB" w:rsidRPr="0066482A" w:rsidRDefault="002219FB" w:rsidP="0066482A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482A">
              <w:rPr>
                <w:rFonts w:ascii="Browallia New" w:hAnsi="Browallia New" w:cs="Browallia New"/>
                <w:sz w:val="28"/>
                <w:szCs w:val="28"/>
                <w:cs/>
              </w:rPr>
              <w:t>คุณกฤตธรรม ง่วน</w:t>
            </w:r>
            <w:proofErr w:type="spellStart"/>
            <w:r w:rsidRPr="0066482A">
              <w:rPr>
                <w:rFonts w:ascii="Browallia New" w:hAnsi="Browallia New" w:cs="Browallia New"/>
                <w:sz w:val="28"/>
                <w:szCs w:val="28"/>
                <w:cs/>
              </w:rPr>
              <w:t>สำอางค์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037F0D9E" w14:textId="76EC1281" w:rsidR="002219FB" w:rsidRPr="0066482A" w:rsidRDefault="002219FB" w:rsidP="0066482A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482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3C3A1E4C" w14:textId="598EDB18" w:rsidR="002219FB" w:rsidRPr="0066482A" w:rsidRDefault="002219FB" w:rsidP="006648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482A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กรรมการและผู้ถือหุ้น</w:t>
            </w:r>
          </w:p>
        </w:tc>
      </w:tr>
      <w:tr w:rsidR="002219FB" w:rsidRPr="0066482A" w14:paraId="6FF7D502" w14:textId="77777777" w:rsidTr="005460C0">
        <w:tc>
          <w:tcPr>
            <w:tcW w:w="3184" w:type="dxa"/>
            <w:shd w:val="clear" w:color="auto" w:fill="auto"/>
          </w:tcPr>
          <w:p w14:paraId="1CE7A54D" w14:textId="587807DA" w:rsidR="002219FB" w:rsidRPr="0066482A" w:rsidRDefault="002219FB" w:rsidP="0066482A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482A">
              <w:rPr>
                <w:rFonts w:ascii="Browallia New" w:hAnsi="Browallia New" w:cs="Browallia New"/>
                <w:sz w:val="28"/>
                <w:szCs w:val="28"/>
                <w:cs/>
              </w:rPr>
              <w:t>นางสาวโสร</w:t>
            </w:r>
            <w:proofErr w:type="spellStart"/>
            <w:r w:rsidRPr="0066482A">
              <w:rPr>
                <w:rFonts w:ascii="Browallia New" w:hAnsi="Browallia New" w:cs="Browallia New"/>
                <w:sz w:val="28"/>
                <w:szCs w:val="28"/>
                <w:cs/>
              </w:rPr>
              <w:t>ัจ</w:t>
            </w:r>
            <w:proofErr w:type="spellEnd"/>
            <w:r w:rsidRPr="0066482A">
              <w:rPr>
                <w:rFonts w:ascii="Browallia New" w:hAnsi="Browallia New" w:cs="Browallia New"/>
                <w:sz w:val="28"/>
                <w:szCs w:val="28"/>
                <w:cs/>
              </w:rPr>
              <w:t>จา บุญประสิทธิ์</w:t>
            </w:r>
          </w:p>
        </w:tc>
        <w:tc>
          <w:tcPr>
            <w:tcW w:w="3260" w:type="dxa"/>
            <w:shd w:val="clear" w:color="auto" w:fill="auto"/>
          </w:tcPr>
          <w:p w14:paraId="7DBD38EF" w14:textId="0FD211C3" w:rsidR="002219FB" w:rsidRPr="0066482A" w:rsidRDefault="002219FB" w:rsidP="0066482A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482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5F3E3158" w14:textId="090017F8" w:rsidR="002219FB" w:rsidRPr="0066482A" w:rsidRDefault="002219FB" w:rsidP="006648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482A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กรรมการและผู้ถือหุ้น</w:t>
            </w:r>
          </w:p>
        </w:tc>
      </w:tr>
      <w:tr w:rsidR="002219FB" w:rsidRPr="0066482A" w14:paraId="27F0999F" w14:textId="77777777" w:rsidTr="005460C0">
        <w:tc>
          <w:tcPr>
            <w:tcW w:w="3184" w:type="dxa"/>
            <w:shd w:val="clear" w:color="auto" w:fill="auto"/>
          </w:tcPr>
          <w:p w14:paraId="11B397FA" w14:textId="63A44C6C" w:rsidR="002219FB" w:rsidRPr="0066482A" w:rsidRDefault="002219FB" w:rsidP="0066482A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482A">
              <w:rPr>
                <w:rFonts w:ascii="Browallia New" w:hAnsi="Browallia New" w:cs="Browallia New"/>
                <w:sz w:val="28"/>
                <w:szCs w:val="28"/>
                <w:cs/>
              </w:rPr>
              <w:t>คุณทวีศักดิ์ บุญประสิทธิ์</w:t>
            </w:r>
          </w:p>
        </w:tc>
        <w:tc>
          <w:tcPr>
            <w:tcW w:w="3260" w:type="dxa"/>
            <w:shd w:val="clear" w:color="auto" w:fill="auto"/>
          </w:tcPr>
          <w:p w14:paraId="31DA1B2D" w14:textId="3114C871" w:rsidR="002219FB" w:rsidRPr="0066482A" w:rsidRDefault="002219FB" w:rsidP="0066482A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482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7516085" w14:textId="055A5E89" w:rsidR="002219FB" w:rsidRPr="0066482A" w:rsidRDefault="002219FB" w:rsidP="006648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482A">
              <w:rPr>
                <w:rFonts w:ascii="Browallia New" w:hAnsi="Browallia New" w:cs="Browallia New"/>
                <w:sz w:val="28"/>
                <w:szCs w:val="28"/>
                <w:cs/>
              </w:rPr>
              <w:t>ผู้ถือหุ้น</w:t>
            </w:r>
          </w:p>
        </w:tc>
      </w:tr>
      <w:tr w:rsidR="002219FB" w:rsidRPr="0066482A" w14:paraId="629279C4" w14:textId="77777777" w:rsidTr="005460C0">
        <w:tc>
          <w:tcPr>
            <w:tcW w:w="3184" w:type="dxa"/>
            <w:shd w:val="clear" w:color="auto" w:fill="auto"/>
          </w:tcPr>
          <w:p w14:paraId="5442314B" w14:textId="76E96C2F" w:rsidR="002219FB" w:rsidRPr="0066482A" w:rsidRDefault="002219FB" w:rsidP="0066482A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482A">
              <w:rPr>
                <w:rFonts w:ascii="Browallia New" w:hAnsi="Browallia New" w:cs="Browallia New"/>
                <w:sz w:val="28"/>
                <w:szCs w:val="28"/>
                <w:cs/>
              </w:rPr>
              <w:t>คุณกำพล ชัยสุภัคสัมพันธ์</w:t>
            </w:r>
          </w:p>
        </w:tc>
        <w:tc>
          <w:tcPr>
            <w:tcW w:w="3260" w:type="dxa"/>
            <w:shd w:val="clear" w:color="auto" w:fill="auto"/>
          </w:tcPr>
          <w:p w14:paraId="0A69DD7F" w14:textId="73E82CAD" w:rsidR="002219FB" w:rsidRPr="0066482A" w:rsidRDefault="002219FB" w:rsidP="0066482A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482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A62FD0C" w14:textId="2D06CE61" w:rsidR="002219FB" w:rsidRPr="0066482A" w:rsidRDefault="002219FB" w:rsidP="006648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6482A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</w:t>
            </w:r>
          </w:p>
        </w:tc>
      </w:tr>
    </w:tbl>
    <w:p w14:paraId="693867A3" w14:textId="7CF9BE81" w:rsidR="0023192A" w:rsidRPr="0066482A" w:rsidRDefault="0023192A" w:rsidP="00664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140E5CDE" w14:textId="2CEFD9B3" w:rsidR="00997991" w:rsidRPr="0066482A" w:rsidRDefault="00997991" w:rsidP="00664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087F7D13" w14:textId="5504751D" w:rsidR="00EE7766" w:rsidRPr="0066482A" w:rsidRDefault="00EE7766" w:rsidP="00664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270DBE2A" w14:textId="77777777" w:rsidR="003425FB" w:rsidRPr="0066482A" w:rsidRDefault="003425FB" w:rsidP="00664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4DD9F12D" w14:textId="3D0627F6" w:rsidR="00EE7766" w:rsidRPr="0066482A" w:rsidRDefault="00EE7766" w:rsidP="00664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3037CF53" w14:textId="68197D84" w:rsidR="00EE7766" w:rsidRPr="0066482A" w:rsidRDefault="00EE7766" w:rsidP="00664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34F10D0A" w14:textId="1E8E1B8A" w:rsidR="00EE7766" w:rsidRPr="0066482A" w:rsidRDefault="00EE7766" w:rsidP="00664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4CC34DFB" w14:textId="01911337" w:rsidR="00EE7766" w:rsidRPr="0066482A" w:rsidRDefault="00EE7766" w:rsidP="00664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359AC4C0" w14:textId="77777777" w:rsidR="00AE5455" w:rsidRPr="0066482A" w:rsidRDefault="00AE5455" w:rsidP="00664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622F087F" w14:textId="4165DE35" w:rsidR="00EE7766" w:rsidRPr="0066482A" w:rsidRDefault="00EE7766" w:rsidP="00664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7C0A6A92" w14:textId="77777777" w:rsidR="00EE7766" w:rsidRPr="0066482A" w:rsidRDefault="00EE7766" w:rsidP="00664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64B4D161" w14:textId="7216A156" w:rsidR="00642891" w:rsidRPr="001943C5" w:rsidRDefault="00E10F44" w:rsidP="00194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1943C5">
        <w:rPr>
          <w:rFonts w:ascii="Browallia New" w:hAnsi="Browallia New" w:cs="Browallia New"/>
          <w:sz w:val="28"/>
          <w:szCs w:val="28"/>
          <w:cs/>
        </w:rPr>
        <w:t>รายการบัญชีที่มีสาระสำคัญกับบุคคลและบริษัทที่เกี่ยวข้องกัน</w:t>
      </w:r>
      <w:r w:rsidR="00642891" w:rsidRPr="001943C5">
        <w:rPr>
          <w:rFonts w:ascii="Browallia New" w:hAnsi="Browallia New" w:cs="Browallia New"/>
          <w:sz w:val="28"/>
          <w:szCs w:val="28"/>
          <w:cs/>
        </w:rPr>
        <w:t xml:space="preserve"> สำหรับปีสิ้นสุดวันที่ </w:t>
      </w:r>
      <w:r w:rsidR="00642891" w:rsidRPr="001943C5">
        <w:rPr>
          <w:rFonts w:ascii="Browallia New" w:hAnsi="Browallia New" w:cs="Browallia New"/>
          <w:sz w:val="28"/>
          <w:szCs w:val="28"/>
        </w:rPr>
        <w:t>31</w:t>
      </w:r>
      <w:r w:rsidR="00642891" w:rsidRPr="001943C5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642891" w:rsidRPr="001943C5">
        <w:rPr>
          <w:rFonts w:ascii="Browallia New" w:hAnsi="Browallia New" w:cs="Browallia New"/>
          <w:sz w:val="28"/>
          <w:szCs w:val="28"/>
        </w:rPr>
        <w:t>25</w:t>
      </w:r>
      <w:r w:rsidR="00BC6F01" w:rsidRPr="001943C5">
        <w:rPr>
          <w:rFonts w:ascii="Browallia New" w:hAnsi="Browallia New" w:cs="Browallia New"/>
          <w:sz w:val="28"/>
          <w:szCs w:val="28"/>
        </w:rPr>
        <w:t>6</w:t>
      </w:r>
      <w:r w:rsidR="00356B83" w:rsidRPr="001943C5">
        <w:rPr>
          <w:rFonts w:ascii="Browallia New" w:hAnsi="Browallia New" w:cs="Browallia New"/>
          <w:sz w:val="28"/>
          <w:szCs w:val="28"/>
        </w:rPr>
        <w:t>3</w:t>
      </w:r>
      <w:r w:rsidR="00642891" w:rsidRPr="001943C5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642891" w:rsidRPr="001943C5">
        <w:rPr>
          <w:rFonts w:ascii="Browallia New" w:hAnsi="Browallia New" w:cs="Browallia New"/>
          <w:sz w:val="28"/>
          <w:szCs w:val="28"/>
        </w:rPr>
        <w:t>25</w:t>
      </w:r>
      <w:r w:rsidR="000B7AF3" w:rsidRPr="001943C5">
        <w:rPr>
          <w:rFonts w:ascii="Browallia New" w:hAnsi="Browallia New" w:cs="Browallia New"/>
          <w:sz w:val="28"/>
          <w:szCs w:val="28"/>
        </w:rPr>
        <w:t>6</w:t>
      </w:r>
      <w:r w:rsidR="00356B83" w:rsidRPr="001943C5">
        <w:rPr>
          <w:rFonts w:ascii="Browallia New" w:hAnsi="Browallia New" w:cs="Browallia New"/>
          <w:sz w:val="28"/>
          <w:szCs w:val="28"/>
        </w:rPr>
        <w:t>2</w:t>
      </w:r>
      <w:r w:rsidR="00642891" w:rsidRPr="001943C5">
        <w:rPr>
          <w:rFonts w:ascii="Browallia New" w:hAnsi="Browallia New" w:cs="Browallia New"/>
          <w:sz w:val="28"/>
          <w:szCs w:val="28"/>
          <w:cs/>
        </w:rPr>
        <w:t xml:space="preserve"> ประกอบด้วย</w:t>
      </w:r>
    </w:p>
    <w:bookmarkEnd w:id="9"/>
    <w:p w14:paraId="64B4D162" w14:textId="77777777" w:rsidR="006F7A1C" w:rsidRPr="001943C5" w:rsidRDefault="006F7A1C" w:rsidP="00194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11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268"/>
        <w:gridCol w:w="1917"/>
        <w:gridCol w:w="1206"/>
        <w:gridCol w:w="1204"/>
        <w:gridCol w:w="1199"/>
        <w:gridCol w:w="1211"/>
        <w:gridCol w:w="6"/>
      </w:tblGrid>
      <w:tr w:rsidR="00D04102" w:rsidRPr="001943C5" w14:paraId="64B4D168" w14:textId="77777777" w:rsidTr="007B3321">
        <w:trPr>
          <w:gridAfter w:val="1"/>
          <w:wAfter w:w="6" w:type="dxa"/>
          <w:cantSplit/>
          <w:tblHeader/>
        </w:trPr>
        <w:tc>
          <w:tcPr>
            <w:tcW w:w="2268" w:type="dxa"/>
          </w:tcPr>
          <w:p w14:paraId="64B4D163" w14:textId="77777777" w:rsidR="00D04102" w:rsidRPr="001943C5" w:rsidRDefault="00D04102" w:rsidP="001943C5">
            <w:pPr>
              <w:tabs>
                <w:tab w:val="clear" w:pos="454"/>
                <w:tab w:val="left" w:pos="0"/>
                <w:tab w:val="left" w:pos="459"/>
              </w:tabs>
              <w:spacing w:line="240" w:lineRule="auto"/>
              <w:ind w:left="42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17" w:type="dxa"/>
          </w:tcPr>
          <w:p w14:paraId="64B4D164" w14:textId="77777777" w:rsidR="00D04102" w:rsidRPr="001943C5" w:rsidRDefault="00D04102" w:rsidP="001943C5">
            <w:pPr>
              <w:tabs>
                <w:tab w:val="clear" w:pos="454"/>
                <w:tab w:val="left" w:pos="0"/>
                <w:tab w:val="left" w:pos="459"/>
              </w:tabs>
              <w:spacing w:line="240" w:lineRule="auto"/>
              <w:ind w:left="42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820" w:type="dxa"/>
            <w:gridSpan w:val="4"/>
            <w:vAlign w:val="bottom"/>
          </w:tcPr>
          <w:p w14:paraId="64B4D167" w14:textId="77777777" w:rsidR="00D04102" w:rsidRPr="001943C5" w:rsidRDefault="00D04102" w:rsidP="001943C5">
            <w:pPr>
              <w:tabs>
                <w:tab w:val="left" w:pos="713"/>
                <w:tab w:val="left" w:pos="983"/>
              </w:tabs>
              <w:spacing w:line="240" w:lineRule="auto"/>
              <w:ind w:left="9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บาท)</w:t>
            </w:r>
          </w:p>
        </w:tc>
      </w:tr>
      <w:tr w:rsidR="00113254" w:rsidRPr="001943C5" w14:paraId="64B4D16D" w14:textId="77777777" w:rsidTr="007B3321">
        <w:trPr>
          <w:gridAfter w:val="1"/>
          <w:wAfter w:w="6" w:type="dxa"/>
          <w:cantSplit/>
          <w:tblHeader/>
        </w:trPr>
        <w:tc>
          <w:tcPr>
            <w:tcW w:w="2268" w:type="dxa"/>
          </w:tcPr>
          <w:p w14:paraId="64B4D169" w14:textId="77777777" w:rsidR="00113254" w:rsidRPr="001943C5" w:rsidRDefault="00113254" w:rsidP="001943C5">
            <w:pPr>
              <w:tabs>
                <w:tab w:val="clear" w:pos="454"/>
                <w:tab w:val="left" w:pos="0"/>
                <w:tab w:val="left" w:pos="459"/>
              </w:tabs>
              <w:spacing w:line="240" w:lineRule="auto"/>
              <w:ind w:left="42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17" w:type="dxa"/>
          </w:tcPr>
          <w:p w14:paraId="64B4D16A" w14:textId="77777777" w:rsidR="00113254" w:rsidRPr="001943C5" w:rsidRDefault="00113254" w:rsidP="001943C5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</w:tcPr>
          <w:p w14:paraId="64B4D16B" w14:textId="15F87435" w:rsidR="00113254" w:rsidRPr="001943C5" w:rsidRDefault="00113254" w:rsidP="001943C5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</w:tcPr>
          <w:p w14:paraId="64B4D16C" w14:textId="77777777" w:rsidR="00113254" w:rsidRPr="001943C5" w:rsidRDefault="00113254" w:rsidP="001943C5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13254" w:rsidRPr="001943C5" w14:paraId="64B4D171" w14:textId="77777777" w:rsidTr="007B3321">
        <w:trPr>
          <w:tblHeader/>
        </w:trPr>
        <w:tc>
          <w:tcPr>
            <w:tcW w:w="2268" w:type="dxa"/>
          </w:tcPr>
          <w:p w14:paraId="64B4D16E" w14:textId="77777777" w:rsidR="00113254" w:rsidRPr="001943C5" w:rsidRDefault="00113254" w:rsidP="001943C5">
            <w:pPr>
              <w:tabs>
                <w:tab w:val="clear" w:pos="454"/>
                <w:tab w:val="left" w:pos="0"/>
                <w:tab w:val="left" w:pos="459"/>
              </w:tabs>
              <w:spacing w:line="240" w:lineRule="auto"/>
              <w:ind w:left="42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17" w:type="dxa"/>
          </w:tcPr>
          <w:p w14:paraId="64B4D16F" w14:textId="77777777" w:rsidR="00113254" w:rsidRPr="001943C5" w:rsidRDefault="00113254" w:rsidP="001943C5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4826" w:type="dxa"/>
            <w:gridSpan w:val="5"/>
          </w:tcPr>
          <w:p w14:paraId="64B4D170" w14:textId="77777777" w:rsidR="00113254" w:rsidRPr="001943C5" w:rsidRDefault="00113254" w:rsidP="001943C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Pr="001943C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  <w:r w:rsidRPr="001943C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สิ้นสุดวันที่ </w:t>
            </w:r>
            <w:r w:rsidRPr="001943C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1943C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82C85" w:rsidRPr="001943C5" w14:paraId="64B4D178" w14:textId="77777777" w:rsidTr="007B3321">
        <w:trPr>
          <w:gridAfter w:val="1"/>
          <w:wAfter w:w="6" w:type="dxa"/>
          <w:tblHeader/>
        </w:trPr>
        <w:tc>
          <w:tcPr>
            <w:tcW w:w="2268" w:type="dxa"/>
          </w:tcPr>
          <w:p w14:paraId="64B4D172" w14:textId="77777777" w:rsidR="00A82C85" w:rsidRPr="001943C5" w:rsidRDefault="00A82C85" w:rsidP="001943C5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917" w:type="dxa"/>
          </w:tcPr>
          <w:p w14:paraId="64B4D173" w14:textId="77777777" w:rsidR="00A82C85" w:rsidRPr="001943C5" w:rsidRDefault="00A82C85" w:rsidP="001943C5">
            <w:pPr>
              <w:pBdr>
                <w:bottom w:val="single" w:sz="4" w:space="1" w:color="auto"/>
              </w:pBd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การกำหนดราคา</w:t>
            </w:r>
          </w:p>
        </w:tc>
        <w:tc>
          <w:tcPr>
            <w:tcW w:w="1206" w:type="dxa"/>
            <w:vAlign w:val="bottom"/>
          </w:tcPr>
          <w:p w14:paraId="64B4D174" w14:textId="019794DD" w:rsidR="00A82C85" w:rsidRPr="001943C5" w:rsidRDefault="00FE5B49" w:rsidP="001943C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A82C85" w:rsidRPr="001943C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7D4BB4" w:rsidRPr="001943C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204" w:type="dxa"/>
            <w:vAlign w:val="bottom"/>
          </w:tcPr>
          <w:p w14:paraId="64B4D175" w14:textId="663C1C1E" w:rsidR="00A82C85" w:rsidRPr="001943C5" w:rsidRDefault="00A82C85" w:rsidP="001943C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7D4BB4" w:rsidRPr="001943C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199" w:type="dxa"/>
            <w:vAlign w:val="bottom"/>
          </w:tcPr>
          <w:p w14:paraId="64B4D176" w14:textId="5BA930AF" w:rsidR="00A82C85" w:rsidRPr="001943C5" w:rsidRDefault="00FE5B49" w:rsidP="001943C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A82C85" w:rsidRPr="001943C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7D4BB4" w:rsidRPr="001943C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211" w:type="dxa"/>
            <w:vAlign w:val="bottom"/>
          </w:tcPr>
          <w:p w14:paraId="64B4D177" w14:textId="0E932995" w:rsidR="00A82C85" w:rsidRPr="001943C5" w:rsidRDefault="00A82C85" w:rsidP="001943C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7D4BB4" w:rsidRPr="001943C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</w:tr>
      <w:tr w:rsidR="008B4808" w:rsidRPr="001943C5" w14:paraId="49CD1EF0" w14:textId="77777777" w:rsidTr="007B3321">
        <w:trPr>
          <w:gridAfter w:val="1"/>
          <w:wAfter w:w="6" w:type="dxa"/>
          <w:tblHeader/>
        </w:trPr>
        <w:tc>
          <w:tcPr>
            <w:tcW w:w="2268" w:type="dxa"/>
          </w:tcPr>
          <w:p w14:paraId="3AF3EF5A" w14:textId="77777777" w:rsidR="008B4808" w:rsidRPr="001943C5" w:rsidRDefault="008B4808" w:rsidP="001943C5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917" w:type="dxa"/>
          </w:tcPr>
          <w:p w14:paraId="3B322BDC" w14:textId="77777777" w:rsidR="008B4808" w:rsidRPr="001943C5" w:rsidRDefault="008B4808" w:rsidP="001943C5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06" w:type="dxa"/>
            <w:vAlign w:val="bottom"/>
          </w:tcPr>
          <w:p w14:paraId="0EC95A70" w14:textId="77777777" w:rsidR="008B4808" w:rsidRPr="001943C5" w:rsidRDefault="008B4808" w:rsidP="001943C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5D9F210D" w14:textId="77777777" w:rsidR="008B4808" w:rsidRPr="001943C5" w:rsidRDefault="008B4808" w:rsidP="001943C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vAlign w:val="bottom"/>
          </w:tcPr>
          <w:p w14:paraId="3CC3C990" w14:textId="77777777" w:rsidR="008B4808" w:rsidRPr="001943C5" w:rsidRDefault="008B4808" w:rsidP="001943C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11" w:type="dxa"/>
            <w:vAlign w:val="bottom"/>
          </w:tcPr>
          <w:p w14:paraId="3E186AFC" w14:textId="77777777" w:rsidR="008B4808" w:rsidRPr="001943C5" w:rsidRDefault="008B4808" w:rsidP="001943C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C47D8" w:rsidRPr="001943C5" w14:paraId="06773289" w14:textId="77777777" w:rsidTr="007B3321">
        <w:trPr>
          <w:gridAfter w:val="1"/>
          <w:wAfter w:w="6" w:type="dxa"/>
          <w:tblHeader/>
        </w:trPr>
        <w:tc>
          <w:tcPr>
            <w:tcW w:w="2268" w:type="dxa"/>
          </w:tcPr>
          <w:p w14:paraId="459211F5" w14:textId="3A53EAEE" w:rsidR="003C47D8" w:rsidRPr="001943C5" w:rsidRDefault="003C47D8" w:rsidP="001943C5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ขายสินค้า</w:t>
            </w:r>
          </w:p>
        </w:tc>
        <w:tc>
          <w:tcPr>
            <w:tcW w:w="1917" w:type="dxa"/>
          </w:tcPr>
          <w:p w14:paraId="0FC7BC6C" w14:textId="77777777" w:rsidR="003C47D8" w:rsidRPr="001943C5" w:rsidRDefault="003C47D8" w:rsidP="001943C5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06" w:type="dxa"/>
            <w:vAlign w:val="bottom"/>
          </w:tcPr>
          <w:p w14:paraId="7C943B98" w14:textId="77777777" w:rsidR="003C47D8" w:rsidRPr="001943C5" w:rsidRDefault="003C47D8" w:rsidP="001943C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5DBF378B" w14:textId="77777777" w:rsidR="003C47D8" w:rsidRPr="001943C5" w:rsidRDefault="003C47D8" w:rsidP="001943C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vAlign w:val="bottom"/>
          </w:tcPr>
          <w:p w14:paraId="0BC2BD1F" w14:textId="77777777" w:rsidR="003C47D8" w:rsidRPr="001943C5" w:rsidRDefault="003C47D8" w:rsidP="001943C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11" w:type="dxa"/>
            <w:vAlign w:val="bottom"/>
          </w:tcPr>
          <w:p w14:paraId="48DDF7C6" w14:textId="77777777" w:rsidR="003C47D8" w:rsidRPr="001943C5" w:rsidRDefault="003C47D8" w:rsidP="001943C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90D44" w:rsidRPr="001943C5" w14:paraId="181794D1" w14:textId="77777777" w:rsidTr="007B3321">
        <w:trPr>
          <w:gridAfter w:val="1"/>
          <w:wAfter w:w="6" w:type="dxa"/>
          <w:tblHeader/>
        </w:trPr>
        <w:tc>
          <w:tcPr>
            <w:tcW w:w="2268" w:type="dxa"/>
          </w:tcPr>
          <w:p w14:paraId="6C561F6B" w14:textId="63D989D2" w:rsidR="00290D44" w:rsidRPr="001943C5" w:rsidRDefault="00290D44" w:rsidP="001943C5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บริษัท</w:t>
            </w:r>
            <w:r w:rsidR="00687169"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917" w:type="dxa"/>
          </w:tcPr>
          <w:p w14:paraId="3F002B41" w14:textId="5FE1A141" w:rsidR="00290D44" w:rsidRPr="001943C5" w:rsidRDefault="00121ABD" w:rsidP="001943C5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ราคา</w:t>
            </w:r>
            <w:r w:rsidR="00687169"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ตลาด</w:t>
            </w:r>
          </w:p>
        </w:tc>
        <w:tc>
          <w:tcPr>
            <w:tcW w:w="1206" w:type="dxa"/>
            <w:vAlign w:val="bottom"/>
          </w:tcPr>
          <w:p w14:paraId="04883F4C" w14:textId="12398FE3" w:rsidR="00290D44" w:rsidRPr="001943C5" w:rsidRDefault="00290D44" w:rsidP="001943C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  <w:lang w:val="en-GB"/>
              </w:rPr>
              <w:t>4,397,065</w:t>
            </w:r>
          </w:p>
        </w:tc>
        <w:tc>
          <w:tcPr>
            <w:tcW w:w="1204" w:type="dxa"/>
            <w:vAlign w:val="bottom"/>
          </w:tcPr>
          <w:p w14:paraId="79F1028C" w14:textId="64A43E03" w:rsidR="00290D44" w:rsidRPr="001943C5" w:rsidRDefault="009D4693" w:rsidP="001943C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  <w:lang w:val="en-GB"/>
              </w:rPr>
              <w:t>2,324,766</w:t>
            </w:r>
          </w:p>
        </w:tc>
        <w:tc>
          <w:tcPr>
            <w:tcW w:w="1199" w:type="dxa"/>
            <w:vAlign w:val="bottom"/>
          </w:tcPr>
          <w:p w14:paraId="2DFBC10D" w14:textId="0F8A7E0F" w:rsidR="00290D44" w:rsidRPr="001943C5" w:rsidRDefault="00290D44" w:rsidP="001943C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  <w:lang w:val="en-GB"/>
              </w:rPr>
              <w:t>4,397,065</w:t>
            </w:r>
          </w:p>
        </w:tc>
        <w:tc>
          <w:tcPr>
            <w:tcW w:w="1211" w:type="dxa"/>
            <w:vAlign w:val="bottom"/>
          </w:tcPr>
          <w:p w14:paraId="2E29E3DE" w14:textId="4857D5A7" w:rsidR="00290D44" w:rsidRPr="001943C5" w:rsidRDefault="009D4693" w:rsidP="001943C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  <w:lang w:val="en-GB"/>
              </w:rPr>
              <w:t>2,324,766</w:t>
            </w:r>
          </w:p>
        </w:tc>
      </w:tr>
      <w:tr w:rsidR="008B4808" w:rsidRPr="001943C5" w14:paraId="7F5C365E" w14:textId="77777777" w:rsidTr="007B3321">
        <w:trPr>
          <w:gridAfter w:val="1"/>
          <w:wAfter w:w="6" w:type="dxa"/>
          <w:tblHeader/>
        </w:trPr>
        <w:tc>
          <w:tcPr>
            <w:tcW w:w="2268" w:type="dxa"/>
          </w:tcPr>
          <w:p w14:paraId="6A7E2E2B" w14:textId="77777777" w:rsidR="008B4808" w:rsidRPr="001943C5" w:rsidRDefault="008B4808" w:rsidP="001943C5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917" w:type="dxa"/>
          </w:tcPr>
          <w:p w14:paraId="05BE1A31" w14:textId="77777777" w:rsidR="008B4808" w:rsidRPr="001943C5" w:rsidRDefault="008B4808" w:rsidP="001943C5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06" w:type="dxa"/>
            <w:vAlign w:val="bottom"/>
          </w:tcPr>
          <w:p w14:paraId="68FF72DC" w14:textId="77777777" w:rsidR="008B4808" w:rsidRPr="001943C5" w:rsidRDefault="008B4808" w:rsidP="001943C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2AE65071" w14:textId="77777777" w:rsidR="008B4808" w:rsidRPr="001943C5" w:rsidRDefault="008B4808" w:rsidP="001943C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vAlign w:val="bottom"/>
          </w:tcPr>
          <w:p w14:paraId="60A8D5D1" w14:textId="77777777" w:rsidR="008B4808" w:rsidRPr="001943C5" w:rsidRDefault="008B4808" w:rsidP="001943C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11" w:type="dxa"/>
            <w:vAlign w:val="bottom"/>
          </w:tcPr>
          <w:p w14:paraId="481F99CD" w14:textId="77777777" w:rsidR="008B4808" w:rsidRPr="001943C5" w:rsidRDefault="008B4808" w:rsidP="001943C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77867" w:rsidRPr="001943C5" w14:paraId="198151E5" w14:textId="77777777" w:rsidTr="00966584">
        <w:trPr>
          <w:gridAfter w:val="1"/>
          <w:wAfter w:w="6" w:type="dxa"/>
        </w:trPr>
        <w:tc>
          <w:tcPr>
            <w:tcW w:w="2268" w:type="dxa"/>
          </w:tcPr>
          <w:p w14:paraId="2A0473E6" w14:textId="26642A21" w:rsidR="00977867" w:rsidRPr="001943C5" w:rsidRDefault="00977867" w:rsidP="001943C5">
            <w:pPr>
              <w:tabs>
                <w:tab w:val="clear" w:pos="454"/>
                <w:tab w:val="left" w:pos="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ซื้อสินทรัพย์</w:t>
            </w:r>
          </w:p>
        </w:tc>
        <w:tc>
          <w:tcPr>
            <w:tcW w:w="1917" w:type="dxa"/>
          </w:tcPr>
          <w:p w14:paraId="07DEF674" w14:textId="77777777" w:rsidR="00977867" w:rsidRPr="001943C5" w:rsidRDefault="00977867" w:rsidP="001943C5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06" w:type="dxa"/>
            <w:vAlign w:val="bottom"/>
          </w:tcPr>
          <w:p w14:paraId="0FA186F3" w14:textId="77777777" w:rsidR="00977867" w:rsidRPr="001943C5" w:rsidRDefault="00977867" w:rsidP="001943C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42C2E4B4" w14:textId="77777777" w:rsidR="00977867" w:rsidRPr="001943C5" w:rsidRDefault="00977867" w:rsidP="001943C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vAlign w:val="bottom"/>
          </w:tcPr>
          <w:p w14:paraId="49CCB1B8" w14:textId="77777777" w:rsidR="00977867" w:rsidRPr="001943C5" w:rsidRDefault="00977867" w:rsidP="001943C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11" w:type="dxa"/>
            <w:vAlign w:val="bottom"/>
          </w:tcPr>
          <w:p w14:paraId="4CCAC200" w14:textId="77777777" w:rsidR="00977867" w:rsidRPr="001943C5" w:rsidRDefault="00977867" w:rsidP="001943C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77867" w:rsidRPr="001943C5" w14:paraId="77D8E454" w14:textId="77777777" w:rsidTr="00966584">
        <w:trPr>
          <w:gridAfter w:val="1"/>
          <w:wAfter w:w="6" w:type="dxa"/>
        </w:trPr>
        <w:tc>
          <w:tcPr>
            <w:tcW w:w="2268" w:type="dxa"/>
          </w:tcPr>
          <w:p w14:paraId="514338CF" w14:textId="5CDEDFBA" w:rsidR="00977867" w:rsidRPr="001943C5" w:rsidRDefault="004F094A" w:rsidP="001943C5">
            <w:pPr>
              <w:tabs>
                <w:tab w:val="clear" w:pos="454"/>
                <w:tab w:val="left" w:pos="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="00837C61">
              <w:rPr>
                <w:rFonts w:ascii="Browallia New" w:hAnsi="Browallia New" w:cs="Browalli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917" w:type="dxa"/>
          </w:tcPr>
          <w:p w14:paraId="1AE734A5" w14:textId="1E1E98F0" w:rsidR="00977867" w:rsidRPr="001943C5" w:rsidRDefault="0077642D" w:rsidP="001943C5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ราคาที่ตกลงร่วมกัน</w:t>
            </w:r>
          </w:p>
        </w:tc>
        <w:tc>
          <w:tcPr>
            <w:tcW w:w="1206" w:type="dxa"/>
            <w:vAlign w:val="bottom"/>
          </w:tcPr>
          <w:p w14:paraId="32DB5072" w14:textId="516ADF1F" w:rsidR="00977867" w:rsidRPr="001943C5" w:rsidRDefault="006D1B0E" w:rsidP="001943C5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977867"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  <w:r w:rsidR="00977867" w:rsidRPr="001943C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04" w:type="dxa"/>
            <w:vAlign w:val="bottom"/>
          </w:tcPr>
          <w:p w14:paraId="22A9E93A" w14:textId="70C51DBD" w:rsidR="00977867" w:rsidRPr="001943C5" w:rsidRDefault="002D494B" w:rsidP="001943C5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="00977867"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199" w:type="dxa"/>
            <w:vAlign w:val="bottom"/>
          </w:tcPr>
          <w:p w14:paraId="6B65184E" w14:textId="1FFF7A72" w:rsidR="00977867" w:rsidRPr="001943C5" w:rsidRDefault="00FE5B49" w:rsidP="001943C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</w:rPr>
              <w:t>976</w:t>
            </w:r>
            <w:r w:rsidR="00977867" w:rsidRPr="001943C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943C5">
              <w:rPr>
                <w:rFonts w:ascii="Browallia New" w:hAnsi="Browallia New" w:cs="Browallia New"/>
                <w:sz w:val="28"/>
                <w:szCs w:val="28"/>
              </w:rPr>
              <w:t>635</w:t>
            </w:r>
          </w:p>
        </w:tc>
        <w:tc>
          <w:tcPr>
            <w:tcW w:w="1211" w:type="dxa"/>
            <w:vAlign w:val="bottom"/>
          </w:tcPr>
          <w:p w14:paraId="2062580E" w14:textId="1700FE48" w:rsidR="00977867" w:rsidRPr="001943C5" w:rsidRDefault="0034122D" w:rsidP="001943C5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="00977867"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977867" w:rsidRPr="001943C5" w14:paraId="54940C1C" w14:textId="77777777" w:rsidTr="00966584">
        <w:trPr>
          <w:gridAfter w:val="1"/>
          <w:wAfter w:w="6" w:type="dxa"/>
        </w:trPr>
        <w:tc>
          <w:tcPr>
            <w:tcW w:w="2268" w:type="dxa"/>
          </w:tcPr>
          <w:p w14:paraId="0ADD3D30" w14:textId="77777777" w:rsidR="00977867" w:rsidRPr="001943C5" w:rsidRDefault="00977867" w:rsidP="001943C5">
            <w:pPr>
              <w:tabs>
                <w:tab w:val="clear" w:pos="454"/>
                <w:tab w:val="left" w:pos="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917" w:type="dxa"/>
          </w:tcPr>
          <w:p w14:paraId="6481031F" w14:textId="77777777" w:rsidR="00977867" w:rsidRPr="001943C5" w:rsidRDefault="00977867" w:rsidP="001943C5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06" w:type="dxa"/>
            <w:vAlign w:val="bottom"/>
          </w:tcPr>
          <w:p w14:paraId="4461AE4D" w14:textId="77777777" w:rsidR="00977867" w:rsidRPr="001943C5" w:rsidRDefault="00977867" w:rsidP="001943C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7268AB58" w14:textId="77777777" w:rsidR="00977867" w:rsidRPr="001943C5" w:rsidRDefault="00977867" w:rsidP="001943C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vAlign w:val="bottom"/>
          </w:tcPr>
          <w:p w14:paraId="348233F9" w14:textId="77777777" w:rsidR="00977867" w:rsidRPr="001943C5" w:rsidRDefault="00977867" w:rsidP="001943C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11" w:type="dxa"/>
            <w:vAlign w:val="bottom"/>
          </w:tcPr>
          <w:p w14:paraId="0210AB9B" w14:textId="77777777" w:rsidR="00977867" w:rsidRPr="001943C5" w:rsidRDefault="00977867" w:rsidP="001943C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77867" w:rsidRPr="001943C5" w14:paraId="6A3A4B65" w14:textId="77777777" w:rsidTr="00966584">
        <w:trPr>
          <w:gridAfter w:val="1"/>
          <w:wAfter w:w="6" w:type="dxa"/>
        </w:trPr>
        <w:tc>
          <w:tcPr>
            <w:tcW w:w="2268" w:type="dxa"/>
          </w:tcPr>
          <w:p w14:paraId="6A4585BC" w14:textId="6CE2C4E9" w:rsidR="00977867" w:rsidRPr="001943C5" w:rsidRDefault="00977867" w:rsidP="001943C5">
            <w:pPr>
              <w:tabs>
                <w:tab w:val="clear" w:pos="454"/>
                <w:tab w:val="left" w:pos="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ค่าเช่า</w:t>
            </w:r>
          </w:p>
        </w:tc>
        <w:tc>
          <w:tcPr>
            <w:tcW w:w="1917" w:type="dxa"/>
          </w:tcPr>
          <w:p w14:paraId="08285F28" w14:textId="77777777" w:rsidR="00977867" w:rsidRPr="001943C5" w:rsidRDefault="00977867" w:rsidP="001943C5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06" w:type="dxa"/>
            <w:vAlign w:val="bottom"/>
          </w:tcPr>
          <w:p w14:paraId="0FD73D8D" w14:textId="77777777" w:rsidR="00977867" w:rsidRPr="001943C5" w:rsidRDefault="00977867" w:rsidP="001943C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4F6110A8" w14:textId="77777777" w:rsidR="00977867" w:rsidRPr="001943C5" w:rsidRDefault="00977867" w:rsidP="001943C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vAlign w:val="bottom"/>
          </w:tcPr>
          <w:p w14:paraId="59C8CCFA" w14:textId="77777777" w:rsidR="00977867" w:rsidRPr="001943C5" w:rsidRDefault="00977867" w:rsidP="001943C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11" w:type="dxa"/>
            <w:vAlign w:val="bottom"/>
          </w:tcPr>
          <w:p w14:paraId="076C8BC2" w14:textId="77777777" w:rsidR="00977867" w:rsidRPr="001943C5" w:rsidRDefault="00977867" w:rsidP="001943C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77867" w:rsidRPr="001943C5" w14:paraId="642907B8" w14:textId="77777777" w:rsidTr="00966584">
        <w:trPr>
          <w:gridAfter w:val="1"/>
          <w:wAfter w:w="6" w:type="dxa"/>
        </w:trPr>
        <w:tc>
          <w:tcPr>
            <w:tcW w:w="2268" w:type="dxa"/>
          </w:tcPr>
          <w:p w14:paraId="48B86EFC" w14:textId="09FEEBAC" w:rsidR="00977867" w:rsidRPr="001943C5" w:rsidRDefault="00977867" w:rsidP="001943C5">
            <w:pPr>
              <w:tabs>
                <w:tab w:val="clear" w:pos="454"/>
                <w:tab w:val="left" w:pos="6"/>
              </w:tabs>
              <w:spacing w:line="240" w:lineRule="auto"/>
              <w:ind w:firstLine="2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917" w:type="dxa"/>
          </w:tcPr>
          <w:p w14:paraId="66868752" w14:textId="2CB19BCE" w:rsidR="00977867" w:rsidRPr="001943C5" w:rsidRDefault="00977867" w:rsidP="001943C5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ตามที่ระบุไว้ในสัญญา</w:t>
            </w:r>
          </w:p>
        </w:tc>
        <w:tc>
          <w:tcPr>
            <w:tcW w:w="1206" w:type="dxa"/>
            <w:vAlign w:val="bottom"/>
          </w:tcPr>
          <w:p w14:paraId="52024375" w14:textId="400896DE" w:rsidR="00977867" w:rsidRPr="001943C5" w:rsidRDefault="00852C5F" w:rsidP="001943C5">
            <w:pPr>
              <w:pBdr>
                <w:bottom w:val="single" w:sz="12" w:space="0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977867"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  <w:r w:rsidR="00977867" w:rsidRPr="001943C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04" w:type="dxa"/>
            <w:vAlign w:val="bottom"/>
          </w:tcPr>
          <w:p w14:paraId="3BE2C435" w14:textId="00BB4D5E" w:rsidR="00977867" w:rsidRPr="001943C5" w:rsidRDefault="00977867" w:rsidP="001943C5">
            <w:pPr>
              <w:pBdr>
                <w:bottom w:val="single" w:sz="12" w:space="0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</w:rPr>
              <w:t>544,320</w:t>
            </w:r>
          </w:p>
        </w:tc>
        <w:tc>
          <w:tcPr>
            <w:tcW w:w="1199" w:type="dxa"/>
            <w:vAlign w:val="bottom"/>
          </w:tcPr>
          <w:p w14:paraId="058E03E4" w14:textId="01BC28F8" w:rsidR="00977867" w:rsidRPr="001943C5" w:rsidRDefault="0034122D" w:rsidP="001943C5">
            <w:pPr>
              <w:pBdr>
                <w:bottom w:val="single" w:sz="12" w:space="0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="00977867" w:rsidRPr="001943C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11" w:type="dxa"/>
            <w:vAlign w:val="bottom"/>
          </w:tcPr>
          <w:p w14:paraId="3438051D" w14:textId="734C1607" w:rsidR="00977867" w:rsidRPr="001943C5" w:rsidRDefault="00977867" w:rsidP="001943C5">
            <w:pPr>
              <w:pBdr>
                <w:bottom w:val="single" w:sz="12" w:space="0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</w:rPr>
              <w:t>544,320</w:t>
            </w:r>
          </w:p>
        </w:tc>
      </w:tr>
      <w:tr w:rsidR="00697E5C" w:rsidRPr="001943C5" w14:paraId="090F99CA" w14:textId="77777777" w:rsidTr="00966584">
        <w:trPr>
          <w:gridAfter w:val="1"/>
          <w:wAfter w:w="6" w:type="dxa"/>
          <w:trHeight w:val="299"/>
        </w:trPr>
        <w:tc>
          <w:tcPr>
            <w:tcW w:w="2268" w:type="dxa"/>
          </w:tcPr>
          <w:p w14:paraId="25784EFC" w14:textId="77777777" w:rsidR="00697E5C" w:rsidRPr="001943C5" w:rsidRDefault="00697E5C" w:rsidP="001943C5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17" w:type="dxa"/>
          </w:tcPr>
          <w:p w14:paraId="137AD258" w14:textId="77777777" w:rsidR="00697E5C" w:rsidRPr="001943C5" w:rsidRDefault="00697E5C" w:rsidP="001943C5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06" w:type="dxa"/>
            <w:vAlign w:val="bottom"/>
          </w:tcPr>
          <w:p w14:paraId="69E447AB" w14:textId="77777777" w:rsidR="00697E5C" w:rsidRPr="001943C5" w:rsidRDefault="00697E5C" w:rsidP="001943C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59E52D2" w14:textId="77777777" w:rsidR="00697E5C" w:rsidRPr="001943C5" w:rsidRDefault="00697E5C" w:rsidP="001943C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vAlign w:val="bottom"/>
          </w:tcPr>
          <w:p w14:paraId="55DC2B1D" w14:textId="77777777" w:rsidR="00697E5C" w:rsidRPr="001943C5" w:rsidRDefault="00697E5C" w:rsidP="001943C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7A6ED5DE" w14:textId="77777777" w:rsidR="00697E5C" w:rsidRPr="001943C5" w:rsidRDefault="00697E5C" w:rsidP="001943C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77867" w:rsidRPr="001943C5" w14:paraId="64B4D1C4" w14:textId="77777777" w:rsidTr="00966584">
        <w:trPr>
          <w:gridAfter w:val="1"/>
          <w:wAfter w:w="6" w:type="dxa"/>
        </w:trPr>
        <w:tc>
          <w:tcPr>
            <w:tcW w:w="2268" w:type="dxa"/>
          </w:tcPr>
          <w:p w14:paraId="64B4D1BE" w14:textId="77777777" w:rsidR="00977867" w:rsidRPr="001943C5" w:rsidRDefault="00977867" w:rsidP="001943C5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ดอกเบี้ยจ่าย</w:t>
            </w:r>
          </w:p>
        </w:tc>
        <w:tc>
          <w:tcPr>
            <w:tcW w:w="1917" w:type="dxa"/>
          </w:tcPr>
          <w:p w14:paraId="64B4D1BF" w14:textId="77777777" w:rsidR="00977867" w:rsidRPr="001943C5" w:rsidRDefault="00977867" w:rsidP="001943C5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64B4D1C0" w14:textId="77777777" w:rsidR="00977867" w:rsidRPr="001943C5" w:rsidRDefault="00977867" w:rsidP="001943C5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4B4D1C1" w14:textId="77777777" w:rsidR="00977867" w:rsidRPr="001943C5" w:rsidRDefault="00977867" w:rsidP="001943C5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4B4D1C2" w14:textId="77777777" w:rsidR="00977867" w:rsidRPr="001943C5" w:rsidRDefault="00977867" w:rsidP="001943C5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64B4D1C3" w14:textId="77777777" w:rsidR="00977867" w:rsidRPr="001943C5" w:rsidRDefault="00977867" w:rsidP="001943C5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77867" w:rsidRPr="001943C5" w14:paraId="64B4D1CB" w14:textId="77777777" w:rsidTr="00966584">
        <w:trPr>
          <w:gridAfter w:val="1"/>
          <w:wAfter w:w="6" w:type="dxa"/>
        </w:trPr>
        <w:tc>
          <w:tcPr>
            <w:tcW w:w="2268" w:type="dxa"/>
          </w:tcPr>
          <w:p w14:paraId="64B4D1C5" w14:textId="4F210971" w:rsidR="00977867" w:rsidRPr="001943C5" w:rsidRDefault="00977867" w:rsidP="001943C5">
            <w:pPr>
              <w:tabs>
                <w:tab w:val="clear" w:pos="454"/>
                <w:tab w:val="left" w:pos="6"/>
              </w:tabs>
              <w:spacing w:line="240" w:lineRule="auto"/>
              <w:ind w:left="6" w:firstLine="28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917" w:type="dxa"/>
          </w:tcPr>
          <w:p w14:paraId="64B4D1C6" w14:textId="5DE4E1F1" w:rsidR="00977867" w:rsidRPr="001943C5" w:rsidRDefault="00977867" w:rsidP="00194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48" w:right="-5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Pr="001943C5">
              <w:rPr>
                <w:rFonts w:ascii="Browallia New" w:hAnsi="Browallia New" w:cs="Browallia New"/>
                <w:sz w:val="28"/>
                <w:szCs w:val="28"/>
              </w:rPr>
              <w:t>6.10 - 14.12</w:t>
            </w:r>
            <w:r w:rsidRPr="001943C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206" w:type="dxa"/>
          </w:tcPr>
          <w:p w14:paraId="7FA8C8D5" w14:textId="77777777" w:rsidR="00C940D0" w:rsidRPr="001943C5" w:rsidRDefault="00C940D0" w:rsidP="001943C5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4B4D1C7" w14:textId="0E15AFA5" w:rsidR="00977867" w:rsidRPr="001943C5" w:rsidRDefault="00FE5B49" w:rsidP="001943C5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="00977867"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943C5">
              <w:rPr>
                <w:rFonts w:ascii="Browallia New" w:hAnsi="Browallia New" w:cs="Browallia New"/>
                <w:sz w:val="28"/>
                <w:szCs w:val="28"/>
              </w:rPr>
              <w:t>833</w:t>
            </w:r>
          </w:p>
        </w:tc>
        <w:tc>
          <w:tcPr>
            <w:tcW w:w="1204" w:type="dxa"/>
          </w:tcPr>
          <w:p w14:paraId="354B53ED" w14:textId="77777777" w:rsidR="00C940D0" w:rsidRPr="001943C5" w:rsidRDefault="00C940D0" w:rsidP="001943C5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4B4D1C8" w14:textId="29AC6891" w:rsidR="00977867" w:rsidRPr="001943C5" w:rsidRDefault="00FE5B49" w:rsidP="001943C5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977867"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943C5">
              <w:rPr>
                <w:rFonts w:ascii="Browallia New" w:hAnsi="Browallia New" w:cs="Browallia New"/>
                <w:sz w:val="28"/>
                <w:szCs w:val="28"/>
              </w:rPr>
              <w:t>737</w:t>
            </w:r>
            <w:r w:rsidR="00977867"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943C5">
              <w:rPr>
                <w:rFonts w:ascii="Browallia New" w:hAnsi="Browallia New" w:cs="Browallia New"/>
                <w:sz w:val="28"/>
                <w:szCs w:val="28"/>
              </w:rPr>
              <w:t>830</w:t>
            </w:r>
          </w:p>
        </w:tc>
        <w:tc>
          <w:tcPr>
            <w:tcW w:w="1199" w:type="dxa"/>
          </w:tcPr>
          <w:p w14:paraId="09CDEA71" w14:textId="77777777" w:rsidR="00C940D0" w:rsidRPr="001943C5" w:rsidRDefault="00C940D0" w:rsidP="001943C5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4B4D1C9" w14:textId="322441BF" w:rsidR="00977867" w:rsidRPr="001943C5" w:rsidRDefault="00FE5B49" w:rsidP="001943C5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="00977867"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943C5">
              <w:rPr>
                <w:rFonts w:ascii="Browallia New" w:hAnsi="Browallia New" w:cs="Browallia New"/>
                <w:sz w:val="28"/>
                <w:szCs w:val="28"/>
              </w:rPr>
              <w:t>833</w:t>
            </w:r>
          </w:p>
        </w:tc>
        <w:tc>
          <w:tcPr>
            <w:tcW w:w="1211" w:type="dxa"/>
          </w:tcPr>
          <w:p w14:paraId="2AE96F00" w14:textId="77777777" w:rsidR="00C940D0" w:rsidRPr="001943C5" w:rsidRDefault="00C940D0" w:rsidP="001943C5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  <w:p w14:paraId="64B4D1CA" w14:textId="41379043" w:rsidR="00977867" w:rsidRPr="001943C5" w:rsidRDefault="00FE5B49" w:rsidP="001943C5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977867"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943C5">
              <w:rPr>
                <w:rFonts w:ascii="Browallia New" w:hAnsi="Browallia New" w:cs="Browallia New"/>
                <w:sz w:val="28"/>
                <w:szCs w:val="28"/>
              </w:rPr>
              <w:t>737</w:t>
            </w:r>
            <w:r w:rsidR="00977867"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943C5">
              <w:rPr>
                <w:rFonts w:ascii="Browallia New" w:hAnsi="Browallia New" w:cs="Browallia New"/>
                <w:sz w:val="28"/>
                <w:szCs w:val="28"/>
              </w:rPr>
              <w:t>830</w:t>
            </w:r>
          </w:p>
        </w:tc>
      </w:tr>
      <w:tr w:rsidR="00977867" w:rsidRPr="001943C5" w14:paraId="64B4D1D2" w14:textId="77777777" w:rsidTr="00966584">
        <w:trPr>
          <w:gridAfter w:val="1"/>
          <w:wAfter w:w="6" w:type="dxa"/>
        </w:trPr>
        <w:tc>
          <w:tcPr>
            <w:tcW w:w="2268" w:type="dxa"/>
          </w:tcPr>
          <w:p w14:paraId="64B4D1CC" w14:textId="77777777" w:rsidR="00977867" w:rsidRPr="001943C5" w:rsidRDefault="00977867" w:rsidP="001943C5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17" w:type="dxa"/>
          </w:tcPr>
          <w:p w14:paraId="64B4D1CD" w14:textId="77777777" w:rsidR="00977867" w:rsidRPr="001943C5" w:rsidRDefault="00977867" w:rsidP="001943C5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64B4D1CE" w14:textId="77777777" w:rsidR="00977867" w:rsidRPr="001943C5" w:rsidRDefault="00977867" w:rsidP="001943C5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</w:tcPr>
          <w:p w14:paraId="64B4D1CF" w14:textId="77777777" w:rsidR="00977867" w:rsidRPr="001943C5" w:rsidRDefault="00977867" w:rsidP="001943C5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vAlign w:val="center"/>
          </w:tcPr>
          <w:p w14:paraId="64B4D1D0" w14:textId="77777777" w:rsidR="00977867" w:rsidRPr="001943C5" w:rsidRDefault="00977867" w:rsidP="001943C5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64B4D1D1" w14:textId="77777777" w:rsidR="00977867" w:rsidRPr="001943C5" w:rsidRDefault="00977867" w:rsidP="001943C5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77867" w:rsidRPr="001943C5" w14:paraId="64B4D1D9" w14:textId="77777777" w:rsidTr="00471F4C">
        <w:trPr>
          <w:gridAfter w:val="1"/>
          <w:wAfter w:w="6" w:type="dxa"/>
          <w:trHeight w:val="74"/>
        </w:trPr>
        <w:tc>
          <w:tcPr>
            <w:tcW w:w="2268" w:type="dxa"/>
          </w:tcPr>
          <w:p w14:paraId="64B4D1D3" w14:textId="77777777" w:rsidR="00977867" w:rsidRPr="001943C5" w:rsidRDefault="00977867" w:rsidP="001943C5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917" w:type="dxa"/>
          </w:tcPr>
          <w:p w14:paraId="64B4D1D4" w14:textId="77777777" w:rsidR="00977867" w:rsidRPr="001943C5" w:rsidRDefault="00977867" w:rsidP="001943C5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64B4D1D5" w14:textId="77777777" w:rsidR="00977867" w:rsidRPr="001943C5" w:rsidRDefault="00977867" w:rsidP="001943C5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</w:tcPr>
          <w:p w14:paraId="64B4D1D6" w14:textId="77777777" w:rsidR="00977867" w:rsidRPr="001943C5" w:rsidRDefault="00977867" w:rsidP="001943C5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vAlign w:val="center"/>
          </w:tcPr>
          <w:p w14:paraId="64B4D1D7" w14:textId="77777777" w:rsidR="00977867" w:rsidRPr="001943C5" w:rsidRDefault="00977867" w:rsidP="001943C5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64B4D1D8" w14:textId="77777777" w:rsidR="00977867" w:rsidRPr="001943C5" w:rsidRDefault="00977867" w:rsidP="001943C5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77867" w:rsidRPr="001943C5" w14:paraId="64B4D1E0" w14:textId="77777777" w:rsidTr="00966584">
        <w:trPr>
          <w:gridAfter w:val="1"/>
          <w:wAfter w:w="6" w:type="dxa"/>
        </w:trPr>
        <w:tc>
          <w:tcPr>
            <w:tcW w:w="2268" w:type="dxa"/>
          </w:tcPr>
          <w:p w14:paraId="64B4D1DA" w14:textId="7102C760" w:rsidR="00977867" w:rsidRPr="001943C5" w:rsidRDefault="00977867" w:rsidP="001943C5">
            <w:pPr>
              <w:tabs>
                <w:tab w:val="clear" w:pos="454"/>
              </w:tabs>
              <w:spacing w:line="240" w:lineRule="auto"/>
              <w:ind w:firstLine="25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917" w:type="dxa"/>
          </w:tcPr>
          <w:p w14:paraId="64B4D1DB" w14:textId="77777777" w:rsidR="00977867" w:rsidRPr="001943C5" w:rsidRDefault="00977867" w:rsidP="001943C5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64B4D1DC" w14:textId="23BE09FA" w:rsidR="00977867" w:rsidRPr="001943C5" w:rsidRDefault="00FE5B49" w:rsidP="001943C5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977867"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943C5">
              <w:rPr>
                <w:rFonts w:ascii="Browallia New" w:hAnsi="Browallia New" w:cs="Browallia New"/>
                <w:sz w:val="28"/>
                <w:szCs w:val="28"/>
              </w:rPr>
              <w:t>911</w:t>
            </w:r>
            <w:r w:rsidR="00977867"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943C5">
              <w:rPr>
                <w:rFonts w:ascii="Browallia New" w:hAnsi="Browallia New" w:cs="Browallia New"/>
                <w:sz w:val="28"/>
                <w:szCs w:val="28"/>
              </w:rPr>
              <w:t>780</w:t>
            </w:r>
          </w:p>
        </w:tc>
        <w:tc>
          <w:tcPr>
            <w:tcW w:w="1204" w:type="dxa"/>
          </w:tcPr>
          <w:p w14:paraId="64B4D1DD" w14:textId="469EC3EE" w:rsidR="00977867" w:rsidRPr="001943C5" w:rsidRDefault="00FE5B49" w:rsidP="001943C5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977867"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943C5">
              <w:rPr>
                <w:rFonts w:ascii="Browallia New" w:hAnsi="Browallia New" w:cs="Browallia New"/>
                <w:sz w:val="28"/>
                <w:szCs w:val="28"/>
              </w:rPr>
              <w:t>854</w:t>
            </w:r>
            <w:r w:rsidR="00977867"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943C5">
              <w:rPr>
                <w:rFonts w:ascii="Browallia New" w:hAnsi="Browallia New" w:cs="Browallia New"/>
                <w:sz w:val="28"/>
                <w:szCs w:val="28"/>
              </w:rPr>
              <w:t>750</w:t>
            </w:r>
          </w:p>
        </w:tc>
        <w:tc>
          <w:tcPr>
            <w:tcW w:w="1199" w:type="dxa"/>
          </w:tcPr>
          <w:p w14:paraId="64B4D1DE" w14:textId="03B7D927" w:rsidR="00977867" w:rsidRPr="001943C5" w:rsidRDefault="00FE5B49" w:rsidP="001943C5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977867" w:rsidRPr="001943C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943C5">
              <w:rPr>
                <w:rFonts w:ascii="Browallia New" w:hAnsi="Browallia New" w:cs="Browallia New"/>
                <w:sz w:val="28"/>
                <w:szCs w:val="28"/>
              </w:rPr>
              <w:t>911</w:t>
            </w:r>
            <w:r w:rsidR="00977867" w:rsidRPr="001943C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943C5">
              <w:rPr>
                <w:rFonts w:ascii="Browallia New" w:hAnsi="Browallia New" w:cs="Browallia New"/>
                <w:sz w:val="28"/>
                <w:szCs w:val="28"/>
              </w:rPr>
              <w:t>780</w:t>
            </w:r>
          </w:p>
        </w:tc>
        <w:tc>
          <w:tcPr>
            <w:tcW w:w="1211" w:type="dxa"/>
          </w:tcPr>
          <w:p w14:paraId="64B4D1DF" w14:textId="587CB4F8" w:rsidR="00977867" w:rsidRPr="001943C5" w:rsidRDefault="00FE5B49" w:rsidP="001943C5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977867" w:rsidRPr="001943C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943C5">
              <w:rPr>
                <w:rFonts w:ascii="Browallia New" w:hAnsi="Browallia New" w:cs="Browallia New"/>
                <w:sz w:val="28"/>
                <w:szCs w:val="28"/>
              </w:rPr>
              <w:t>854</w:t>
            </w:r>
            <w:r w:rsidR="00977867" w:rsidRPr="001943C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943C5">
              <w:rPr>
                <w:rFonts w:ascii="Browallia New" w:hAnsi="Browallia New" w:cs="Browallia New"/>
                <w:sz w:val="28"/>
                <w:szCs w:val="28"/>
              </w:rPr>
              <w:t>750</w:t>
            </w:r>
          </w:p>
        </w:tc>
      </w:tr>
    </w:tbl>
    <w:p w14:paraId="2195CC6F" w14:textId="77777777" w:rsidR="00CD4008" w:rsidRPr="001943C5" w:rsidRDefault="00CD4008" w:rsidP="001943C5">
      <w:pPr>
        <w:tabs>
          <w:tab w:val="clear" w:pos="454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64B4D1E2" w14:textId="49F28E44" w:rsidR="00642891" w:rsidRPr="001943C5" w:rsidRDefault="00E10F44" w:rsidP="001943C5">
      <w:pPr>
        <w:tabs>
          <w:tab w:val="clear" w:pos="454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1943C5">
        <w:rPr>
          <w:rFonts w:ascii="Browallia New" w:hAnsi="Browallia New" w:cs="Browallia New"/>
          <w:sz w:val="28"/>
          <w:szCs w:val="28"/>
          <w:cs/>
        </w:rPr>
        <w:t xml:space="preserve">ยอดคงเหลือกับบุคคลและบริษัทที่เกี่ยวข้องกันที่มีสาระสำคัญ </w:t>
      </w:r>
      <w:r w:rsidR="00642891" w:rsidRPr="001943C5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642891" w:rsidRPr="001943C5">
        <w:rPr>
          <w:rFonts w:ascii="Browallia New" w:hAnsi="Browallia New" w:cs="Browallia New"/>
          <w:sz w:val="28"/>
          <w:szCs w:val="28"/>
        </w:rPr>
        <w:t>31</w:t>
      </w:r>
      <w:r w:rsidR="00642891" w:rsidRPr="001943C5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642891" w:rsidRPr="001943C5">
        <w:rPr>
          <w:rFonts w:ascii="Browallia New" w:hAnsi="Browallia New" w:cs="Browallia New"/>
          <w:sz w:val="28"/>
          <w:szCs w:val="28"/>
        </w:rPr>
        <w:t>25</w:t>
      </w:r>
      <w:r w:rsidR="00BC6F01" w:rsidRPr="001943C5">
        <w:rPr>
          <w:rFonts w:ascii="Browallia New" w:hAnsi="Browallia New" w:cs="Browallia New"/>
          <w:sz w:val="28"/>
          <w:szCs w:val="28"/>
        </w:rPr>
        <w:t>6</w:t>
      </w:r>
      <w:r w:rsidR="00356B83" w:rsidRPr="001943C5">
        <w:rPr>
          <w:rFonts w:ascii="Browallia New" w:hAnsi="Browallia New" w:cs="Browallia New"/>
          <w:sz w:val="28"/>
          <w:szCs w:val="28"/>
        </w:rPr>
        <w:t>3</w:t>
      </w:r>
      <w:r w:rsidR="00642891" w:rsidRPr="001943C5">
        <w:rPr>
          <w:rFonts w:ascii="Browallia New" w:hAnsi="Browallia New" w:cs="Browallia New"/>
          <w:sz w:val="28"/>
          <w:szCs w:val="28"/>
          <w:cs/>
        </w:rPr>
        <w:t xml:space="preserve"> และ</w:t>
      </w:r>
      <w:r w:rsidR="00642891" w:rsidRPr="001943C5">
        <w:rPr>
          <w:rFonts w:ascii="Browallia New" w:hAnsi="Browallia New" w:cs="Browallia New"/>
          <w:sz w:val="28"/>
          <w:szCs w:val="28"/>
        </w:rPr>
        <w:t xml:space="preserve"> 25</w:t>
      </w:r>
      <w:r w:rsidR="000B7AF3" w:rsidRPr="001943C5">
        <w:rPr>
          <w:rFonts w:ascii="Browallia New" w:hAnsi="Browallia New" w:cs="Browallia New"/>
          <w:sz w:val="28"/>
          <w:szCs w:val="28"/>
        </w:rPr>
        <w:t>6</w:t>
      </w:r>
      <w:r w:rsidR="00356B83" w:rsidRPr="001943C5">
        <w:rPr>
          <w:rFonts w:ascii="Browallia New" w:hAnsi="Browallia New" w:cs="Browallia New"/>
          <w:sz w:val="28"/>
          <w:szCs w:val="28"/>
        </w:rPr>
        <w:t>2</w:t>
      </w:r>
      <w:r w:rsidR="00642891" w:rsidRPr="001943C5">
        <w:rPr>
          <w:rFonts w:ascii="Browallia New" w:hAnsi="Browallia New" w:cs="Browallia New"/>
          <w:sz w:val="28"/>
          <w:szCs w:val="28"/>
          <w:cs/>
        </w:rPr>
        <w:t xml:space="preserve"> ประกอบด้วย</w:t>
      </w:r>
    </w:p>
    <w:p w14:paraId="64B4D1E3" w14:textId="77777777" w:rsidR="00344453" w:rsidRPr="001943C5" w:rsidRDefault="00344453" w:rsidP="001943C5">
      <w:pPr>
        <w:spacing w:line="240" w:lineRule="auto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8971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84"/>
        <w:gridCol w:w="1077"/>
        <w:gridCol w:w="154"/>
        <w:gridCol w:w="1008"/>
        <w:gridCol w:w="140"/>
        <w:gridCol w:w="1036"/>
        <w:gridCol w:w="140"/>
        <w:gridCol w:w="1125"/>
        <w:gridCol w:w="7"/>
      </w:tblGrid>
      <w:tr w:rsidR="00113254" w:rsidRPr="001943C5" w14:paraId="64B4D1E6" w14:textId="77777777" w:rsidTr="001943C5">
        <w:trPr>
          <w:gridAfter w:val="1"/>
          <w:wAfter w:w="7" w:type="dxa"/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4B4D1E4" w14:textId="77777777" w:rsidR="00113254" w:rsidRPr="001943C5" w:rsidRDefault="00113254" w:rsidP="001943C5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680" w:type="dxa"/>
            <w:gridSpan w:val="7"/>
            <w:tcBorders>
              <w:top w:val="nil"/>
              <w:bottom w:val="nil"/>
            </w:tcBorders>
            <w:vAlign w:val="bottom"/>
          </w:tcPr>
          <w:p w14:paraId="64B4D1E5" w14:textId="77777777" w:rsidR="00113254" w:rsidRPr="001943C5" w:rsidRDefault="00113254" w:rsidP="001943C5">
            <w:pPr>
              <w:pStyle w:val="Heading4"/>
              <w:framePr w:wrap="around"/>
              <w:spacing w:line="240" w:lineRule="auto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1943C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(หน่วย </w:t>
            </w:r>
            <w:r w:rsidRPr="001943C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:</w:t>
            </w:r>
            <w:r w:rsidRPr="001943C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1943C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113254" w:rsidRPr="001943C5" w14:paraId="64B4D1EB" w14:textId="77777777" w:rsidTr="001943C5">
        <w:trPr>
          <w:gridAfter w:val="1"/>
          <w:wAfter w:w="7" w:type="dxa"/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4B4D1E7" w14:textId="77777777" w:rsidR="00113254" w:rsidRPr="001943C5" w:rsidRDefault="00113254" w:rsidP="001943C5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bookmarkStart w:id="10" w:name="RANGE!A1"/>
            <w:bookmarkEnd w:id="10"/>
          </w:p>
        </w:tc>
        <w:tc>
          <w:tcPr>
            <w:tcW w:w="22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B4D1E8" w14:textId="77777777" w:rsidR="00113254" w:rsidRPr="001943C5" w:rsidRDefault="00113254" w:rsidP="001943C5">
            <w:pPr>
              <w:spacing w:line="240" w:lineRule="auto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4D1E9" w14:textId="77777777" w:rsidR="00113254" w:rsidRPr="001943C5" w:rsidRDefault="00113254" w:rsidP="001943C5">
            <w:pPr>
              <w:spacing w:line="240" w:lineRule="auto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B4D1EA" w14:textId="77777777" w:rsidR="00113254" w:rsidRPr="001943C5" w:rsidRDefault="00113254" w:rsidP="001943C5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F66C0" w:rsidRPr="001943C5" w14:paraId="64B4D1F4" w14:textId="77777777" w:rsidTr="001943C5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4B4D1EC" w14:textId="77777777" w:rsidR="008F66C0" w:rsidRPr="001943C5" w:rsidRDefault="008F66C0" w:rsidP="001943C5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4D1ED" w14:textId="1A036D77" w:rsidR="008F66C0" w:rsidRPr="001943C5" w:rsidRDefault="00FE5B49" w:rsidP="001943C5">
            <w:pPr>
              <w:spacing w:line="240" w:lineRule="auto"/>
              <w:ind w:left="3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8F66C0" w:rsidRPr="001943C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356B83" w:rsidRPr="001943C5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64B4D1EE" w14:textId="77777777" w:rsidR="008F66C0" w:rsidRPr="001943C5" w:rsidRDefault="008F66C0" w:rsidP="001943C5">
            <w:pPr>
              <w:tabs>
                <w:tab w:val="clear" w:pos="454"/>
                <w:tab w:val="left" w:pos="459"/>
              </w:tabs>
              <w:spacing w:line="240" w:lineRule="auto"/>
              <w:ind w:left="3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vAlign w:val="bottom"/>
          </w:tcPr>
          <w:p w14:paraId="64B4D1EF" w14:textId="49DCD3AC" w:rsidR="008F66C0" w:rsidRPr="001943C5" w:rsidRDefault="008F66C0" w:rsidP="001943C5">
            <w:pPr>
              <w:spacing w:line="240" w:lineRule="auto"/>
              <w:ind w:left="3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356B83" w:rsidRPr="001943C5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4D1F0" w14:textId="77777777" w:rsidR="008F66C0" w:rsidRPr="001943C5" w:rsidRDefault="008F66C0" w:rsidP="001943C5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B4D1F1" w14:textId="450EC920" w:rsidR="008F66C0" w:rsidRPr="001943C5" w:rsidRDefault="00FE5B49" w:rsidP="001943C5">
            <w:pPr>
              <w:spacing w:line="240" w:lineRule="auto"/>
              <w:ind w:left="3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8F66C0" w:rsidRPr="001943C5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356B83" w:rsidRPr="001943C5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4D1F2" w14:textId="77777777" w:rsidR="008F66C0" w:rsidRPr="001943C5" w:rsidRDefault="008F66C0" w:rsidP="001943C5">
            <w:pPr>
              <w:tabs>
                <w:tab w:val="clear" w:pos="454"/>
                <w:tab w:val="left" w:pos="459"/>
              </w:tabs>
              <w:spacing w:line="240" w:lineRule="auto"/>
              <w:ind w:left="3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B4D1F3" w14:textId="07E6A67F" w:rsidR="008F66C0" w:rsidRPr="001943C5" w:rsidRDefault="008F66C0" w:rsidP="001943C5">
            <w:pPr>
              <w:spacing w:line="240" w:lineRule="auto"/>
              <w:ind w:left="3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356B83" w:rsidRPr="001943C5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1F4BC2" w:rsidRPr="001943C5" w14:paraId="64B4D1FD" w14:textId="77777777" w:rsidTr="001943C5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4B4D1F5" w14:textId="77777777" w:rsidR="001F4BC2" w:rsidRPr="001943C5" w:rsidRDefault="001F4BC2" w:rsidP="001943C5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1077" w:type="dxa"/>
            <w:tcBorders>
              <w:top w:val="nil"/>
            </w:tcBorders>
            <w:shd w:val="clear" w:color="auto" w:fill="auto"/>
            <w:vAlign w:val="bottom"/>
          </w:tcPr>
          <w:p w14:paraId="64B4D1F6" w14:textId="77777777" w:rsidR="001F4BC2" w:rsidRPr="001943C5" w:rsidRDefault="001F4BC2" w:rsidP="001943C5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64B4D1F7" w14:textId="77777777" w:rsidR="001F4BC2" w:rsidRPr="001943C5" w:rsidRDefault="001F4BC2" w:rsidP="001943C5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008" w:type="dxa"/>
            <w:tcBorders>
              <w:top w:val="nil"/>
            </w:tcBorders>
            <w:vAlign w:val="bottom"/>
          </w:tcPr>
          <w:p w14:paraId="64B4D1F8" w14:textId="77777777" w:rsidR="001F4BC2" w:rsidRPr="001943C5" w:rsidRDefault="001F4BC2" w:rsidP="001943C5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4D1F9" w14:textId="77777777" w:rsidR="001F4BC2" w:rsidRPr="001943C5" w:rsidRDefault="001F4BC2" w:rsidP="001943C5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4D1FA" w14:textId="77777777" w:rsidR="001F4BC2" w:rsidRPr="001943C5" w:rsidRDefault="001F4BC2" w:rsidP="001943C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4D1FB" w14:textId="77777777" w:rsidR="001F4BC2" w:rsidRPr="001943C5" w:rsidRDefault="001F4BC2" w:rsidP="001943C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4D1FC" w14:textId="77777777" w:rsidR="001F4BC2" w:rsidRPr="001943C5" w:rsidRDefault="001F4BC2" w:rsidP="001943C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943C5" w:rsidRPr="001943C5" w14:paraId="632A7D60" w14:textId="77777777" w:rsidTr="002650E6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0F7BDCA" w14:textId="695A616E" w:rsidR="001943C5" w:rsidRPr="001943C5" w:rsidRDefault="001943C5" w:rsidP="001943C5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เงินกู้ยืมจากบริษัทย่อยและบุคคลที่เกี่ยวข้องกัน</w:t>
            </w:r>
          </w:p>
        </w:tc>
        <w:tc>
          <w:tcPr>
            <w:tcW w:w="1077" w:type="dxa"/>
            <w:tcBorders>
              <w:top w:val="nil"/>
            </w:tcBorders>
            <w:shd w:val="clear" w:color="auto" w:fill="auto"/>
            <w:vAlign w:val="bottom"/>
          </w:tcPr>
          <w:p w14:paraId="0B38A8C1" w14:textId="77777777" w:rsidR="001943C5" w:rsidRPr="001943C5" w:rsidRDefault="001943C5" w:rsidP="001943C5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54" w:type="dxa"/>
            <w:tcBorders>
              <w:top w:val="nil"/>
            </w:tcBorders>
            <w:vAlign w:val="bottom"/>
          </w:tcPr>
          <w:p w14:paraId="17AEBAB3" w14:textId="77777777" w:rsidR="001943C5" w:rsidRPr="001943C5" w:rsidRDefault="001943C5" w:rsidP="001943C5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008" w:type="dxa"/>
            <w:tcBorders>
              <w:top w:val="nil"/>
            </w:tcBorders>
            <w:vAlign w:val="bottom"/>
          </w:tcPr>
          <w:p w14:paraId="253D1C8D" w14:textId="77777777" w:rsidR="001943C5" w:rsidRPr="001943C5" w:rsidRDefault="001943C5" w:rsidP="001943C5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7D178D" w14:textId="77777777" w:rsidR="001943C5" w:rsidRPr="001943C5" w:rsidRDefault="001943C5" w:rsidP="001943C5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FD5D41" w14:textId="77777777" w:rsidR="001943C5" w:rsidRPr="001943C5" w:rsidRDefault="001943C5" w:rsidP="001943C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F6912" w14:textId="77777777" w:rsidR="001943C5" w:rsidRPr="001943C5" w:rsidRDefault="001943C5" w:rsidP="001943C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EA4F0" w14:textId="77777777" w:rsidR="001943C5" w:rsidRPr="001943C5" w:rsidRDefault="001943C5" w:rsidP="001943C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943C5" w:rsidRPr="001943C5" w14:paraId="64B4D29D" w14:textId="77777777" w:rsidTr="002650E6">
        <w:trPr>
          <w:trHeight w:val="20"/>
        </w:trPr>
        <w:tc>
          <w:tcPr>
            <w:tcW w:w="4284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64B4D295" w14:textId="77777777" w:rsidR="001943C5" w:rsidRPr="001943C5" w:rsidRDefault="001943C5" w:rsidP="001943C5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7" w:type="dxa"/>
            <w:tcBorders>
              <w:bottom w:val="single" w:sz="12" w:space="0" w:color="auto"/>
            </w:tcBorders>
            <w:vAlign w:val="bottom"/>
          </w:tcPr>
          <w:p w14:paraId="64B4D296" w14:textId="50DF589E" w:rsidR="001943C5" w:rsidRPr="001943C5" w:rsidRDefault="001943C5" w:rsidP="001943C5">
            <w:pPr>
              <w:tabs>
                <w:tab w:val="clear" w:pos="454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</w:rPr>
              <w:t xml:space="preserve">   -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64B4D297" w14:textId="77777777" w:rsidR="001943C5" w:rsidRPr="001943C5" w:rsidRDefault="001943C5" w:rsidP="001943C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bottom"/>
          </w:tcPr>
          <w:p w14:paraId="64B4D298" w14:textId="5A176E7D" w:rsidR="001943C5" w:rsidRPr="001943C5" w:rsidRDefault="001943C5" w:rsidP="001943C5">
            <w:pPr>
              <w:tabs>
                <w:tab w:val="clear" w:pos="454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</w:rPr>
              <w:t xml:space="preserve">   -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B4D299" w14:textId="77777777" w:rsidR="001943C5" w:rsidRPr="001943C5" w:rsidRDefault="001943C5" w:rsidP="001943C5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36" w:type="dxa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4B4D29A" w14:textId="4B0F47A2" w:rsidR="001943C5" w:rsidRPr="001943C5" w:rsidRDefault="001943C5" w:rsidP="001943C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943C5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943C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4D29B" w14:textId="77777777" w:rsidR="001943C5" w:rsidRPr="001943C5" w:rsidRDefault="001943C5" w:rsidP="001943C5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132" w:type="dxa"/>
            <w:gridSpan w:val="2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4B4D29C" w14:textId="2D151136" w:rsidR="001943C5" w:rsidRPr="001943C5" w:rsidRDefault="001943C5" w:rsidP="001943C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43C5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943C5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1943C5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943C5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</w:tbl>
    <w:p w14:paraId="5E09D23E" w14:textId="77777777" w:rsidR="00E96378" w:rsidRPr="001943C5" w:rsidRDefault="00E96378" w:rsidP="001943C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111B207" w14:textId="107ACA6B" w:rsidR="00447D64" w:rsidRPr="001943C5" w:rsidRDefault="00447D64" w:rsidP="001943C5">
      <w:pPr>
        <w:spacing w:line="240" w:lineRule="auto"/>
        <w:ind w:left="459"/>
        <w:jc w:val="thaiDistribute"/>
        <w:rPr>
          <w:rFonts w:ascii="Browallia New" w:hAnsi="Browallia New" w:cs="Browallia New"/>
          <w:sz w:val="28"/>
          <w:szCs w:val="28"/>
        </w:rPr>
      </w:pPr>
    </w:p>
    <w:p w14:paraId="51B4356D" w14:textId="0972662D" w:rsidR="005E2C6A" w:rsidRPr="001943C5" w:rsidRDefault="005E2C6A" w:rsidP="001943C5">
      <w:pPr>
        <w:spacing w:line="240" w:lineRule="auto"/>
        <w:ind w:left="459"/>
        <w:jc w:val="thaiDistribute"/>
        <w:rPr>
          <w:rFonts w:ascii="Browallia New" w:hAnsi="Browallia New" w:cs="Browallia New"/>
          <w:sz w:val="28"/>
          <w:szCs w:val="28"/>
        </w:rPr>
      </w:pPr>
    </w:p>
    <w:p w14:paraId="04C67C15" w14:textId="4D92D9CA" w:rsidR="005E2C6A" w:rsidRPr="001943C5" w:rsidRDefault="005E2C6A" w:rsidP="001943C5">
      <w:pPr>
        <w:spacing w:line="240" w:lineRule="auto"/>
        <w:ind w:left="459"/>
        <w:jc w:val="thaiDistribute"/>
        <w:rPr>
          <w:rFonts w:ascii="Browallia New" w:hAnsi="Browallia New" w:cs="Browallia New"/>
          <w:sz w:val="28"/>
          <w:szCs w:val="28"/>
        </w:rPr>
      </w:pPr>
    </w:p>
    <w:p w14:paraId="15BA0203" w14:textId="1BEBE896" w:rsidR="005E2C6A" w:rsidRPr="001943C5" w:rsidRDefault="005E2C6A" w:rsidP="001943C5">
      <w:pPr>
        <w:spacing w:line="240" w:lineRule="auto"/>
        <w:ind w:left="459"/>
        <w:jc w:val="thaiDistribute"/>
        <w:rPr>
          <w:rFonts w:ascii="Browallia New" w:hAnsi="Browallia New" w:cs="Browallia New"/>
          <w:sz w:val="28"/>
          <w:szCs w:val="28"/>
        </w:rPr>
      </w:pPr>
    </w:p>
    <w:p w14:paraId="44467E83" w14:textId="77777777" w:rsidR="005E2C6A" w:rsidRPr="001943C5" w:rsidRDefault="005E2C6A" w:rsidP="001943C5">
      <w:pPr>
        <w:spacing w:line="240" w:lineRule="auto"/>
        <w:ind w:left="459"/>
        <w:jc w:val="thaiDistribute"/>
        <w:rPr>
          <w:rFonts w:ascii="Browallia New" w:hAnsi="Browallia New" w:cs="Browallia New"/>
          <w:sz w:val="28"/>
          <w:szCs w:val="28"/>
        </w:rPr>
      </w:pPr>
    </w:p>
    <w:p w14:paraId="64B4D2F1" w14:textId="18C566DD" w:rsidR="00344453" w:rsidRPr="00342C0A" w:rsidRDefault="00E10F44" w:rsidP="00342C0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342C0A">
        <w:rPr>
          <w:rFonts w:ascii="Browallia New" w:hAnsi="Browallia New" w:cs="Browallia New"/>
          <w:sz w:val="28"/>
          <w:szCs w:val="28"/>
          <w:cs/>
        </w:rPr>
        <w:t>รายการเคลื่อนไหวของเงินกู้ยืมจาก</w:t>
      </w:r>
      <w:r w:rsidR="008643E9" w:rsidRPr="00342C0A">
        <w:rPr>
          <w:rFonts w:ascii="Browallia New" w:hAnsi="Browallia New" w:cs="Browallia New"/>
          <w:sz w:val="28"/>
          <w:szCs w:val="28"/>
          <w:cs/>
        </w:rPr>
        <w:t>บริษัท</w:t>
      </w:r>
      <w:r w:rsidR="00E44947" w:rsidRPr="00342C0A">
        <w:rPr>
          <w:rFonts w:ascii="Browallia New" w:hAnsi="Browallia New" w:cs="Browallia New"/>
          <w:sz w:val="28"/>
          <w:szCs w:val="28"/>
          <w:cs/>
        </w:rPr>
        <w:t>ย่อย</w:t>
      </w:r>
      <w:r w:rsidRPr="00342C0A">
        <w:rPr>
          <w:rFonts w:ascii="Browallia New" w:hAnsi="Browallia New" w:cs="Browallia New"/>
          <w:sz w:val="28"/>
          <w:szCs w:val="28"/>
          <w:cs/>
        </w:rPr>
        <w:t>และบุคคลที่เกี่ยวข้องกัน</w:t>
      </w:r>
      <w:r w:rsidR="00EC688A" w:rsidRPr="00342C0A">
        <w:rPr>
          <w:rFonts w:ascii="Browallia New" w:hAnsi="Browallia New" w:cs="Browallia New"/>
          <w:sz w:val="28"/>
          <w:szCs w:val="28"/>
          <w:cs/>
        </w:rPr>
        <w:t xml:space="preserve">ในระหว่างปี </w:t>
      </w:r>
      <w:r w:rsidR="00EC688A" w:rsidRPr="00342C0A">
        <w:rPr>
          <w:rFonts w:ascii="Browallia New" w:hAnsi="Browallia New" w:cs="Browallia New"/>
          <w:sz w:val="28"/>
          <w:szCs w:val="28"/>
        </w:rPr>
        <w:t>2563</w:t>
      </w:r>
      <w:r w:rsidRPr="00342C0A">
        <w:rPr>
          <w:rFonts w:ascii="Browallia New" w:hAnsi="Browallia New" w:cs="Browallia New"/>
          <w:sz w:val="28"/>
          <w:szCs w:val="28"/>
        </w:rPr>
        <w:t xml:space="preserve"> </w:t>
      </w:r>
      <w:r w:rsidR="00344453" w:rsidRPr="00342C0A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64B4D2F2" w14:textId="77777777" w:rsidR="006F7A1C" w:rsidRPr="00342C0A" w:rsidRDefault="006F7A1C" w:rsidP="00342C0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43"/>
        <w:gridCol w:w="1418"/>
        <w:gridCol w:w="1275"/>
        <w:gridCol w:w="1276"/>
        <w:gridCol w:w="1418"/>
      </w:tblGrid>
      <w:tr w:rsidR="00A9013B" w:rsidRPr="00342C0A" w14:paraId="64B4D2F5" w14:textId="77777777" w:rsidTr="00360F7F">
        <w:tc>
          <w:tcPr>
            <w:tcW w:w="3643" w:type="dxa"/>
          </w:tcPr>
          <w:p w14:paraId="64B4D2F3" w14:textId="77777777" w:rsidR="00344453" w:rsidRPr="00342C0A" w:rsidRDefault="00344453" w:rsidP="00342C0A">
            <w:pPr>
              <w:spacing w:line="240" w:lineRule="auto"/>
              <w:ind w:left="48" w:right="-3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4"/>
            <w:vAlign w:val="bottom"/>
          </w:tcPr>
          <w:p w14:paraId="64B4D2F4" w14:textId="77777777" w:rsidR="00344453" w:rsidRPr="00342C0A" w:rsidRDefault="00344453" w:rsidP="00342C0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(</w:t>
            </w:r>
            <w:proofErr w:type="gramStart"/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หน่วย </w:t>
            </w:r>
            <w:r w:rsidRPr="00342C0A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proofErr w:type="gramEnd"/>
            <w:r w:rsidRPr="00342C0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  <w:r w:rsidRPr="00342C0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9013B" w:rsidRPr="00342C0A" w14:paraId="64B4D2F8" w14:textId="77777777" w:rsidTr="00360F7F">
        <w:tc>
          <w:tcPr>
            <w:tcW w:w="3643" w:type="dxa"/>
          </w:tcPr>
          <w:p w14:paraId="64B4D2F6" w14:textId="77777777" w:rsidR="00344453" w:rsidRPr="00342C0A" w:rsidRDefault="00344453" w:rsidP="00342C0A">
            <w:pPr>
              <w:spacing w:line="240" w:lineRule="auto"/>
              <w:ind w:left="48" w:right="-3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4"/>
          </w:tcPr>
          <w:p w14:paraId="64B4D2F7" w14:textId="77777777" w:rsidR="00344453" w:rsidRPr="00342C0A" w:rsidRDefault="00344453" w:rsidP="00342C0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A9013B" w:rsidRPr="00342C0A" w14:paraId="64B4D2FD" w14:textId="77777777" w:rsidTr="00360F7F">
        <w:tc>
          <w:tcPr>
            <w:tcW w:w="3643" w:type="dxa"/>
          </w:tcPr>
          <w:p w14:paraId="64B4D2F9" w14:textId="77777777" w:rsidR="00344453" w:rsidRPr="00342C0A" w:rsidRDefault="00344453" w:rsidP="00342C0A">
            <w:pPr>
              <w:spacing w:line="240" w:lineRule="auto"/>
              <w:ind w:left="48" w:right="-3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4B4D2FA" w14:textId="77777777" w:rsidR="00344453" w:rsidRPr="00342C0A" w:rsidRDefault="00344453" w:rsidP="00342C0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551" w:type="dxa"/>
            <w:gridSpan w:val="2"/>
          </w:tcPr>
          <w:p w14:paraId="64B4D2FB" w14:textId="77777777" w:rsidR="00344453" w:rsidRPr="00342C0A" w:rsidRDefault="00344453" w:rsidP="00342C0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418" w:type="dxa"/>
          </w:tcPr>
          <w:p w14:paraId="64B4D2FC" w14:textId="77777777" w:rsidR="00344453" w:rsidRPr="00342C0A" w:rsidRDefault="00344453" w:rsidP="00342C0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342C0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</w:p>
        </w:tc>
      </w:tr>
      <w:tr w:rsidR="00A9013B" w:rsidRPr="00342C0A" w14:paraId="64B4D303" w14:textId="77777777" w:rsidTr="00360F7F">
        <w:tc>
          <w:tcPr>
            <w:tcW w:w="3643" w:type="dxa"/>
          </w:tcPr>
          <w:p w14:paraId="64B4D2FE" w14:textId="77777777" w:rsidR="00344453" w:rsidRPr="00342C0A" w:rsidRDefault="00344453" w:rsidP="00342C0A">
            <w:pPr>
              <w:spacing w:line="240" w:lineRule="auto"/>
              <w:ind w:left="48" w:right="-3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4B4D2FF" w14:textId="2AC658D7" w:rsidR="00344453" w:rsidRPr="00342C0A" w:rsidRDefault="00344453" w:rsidP="00342C0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25</w:t>
            </w:r>
            <w:r w:rsidR="00FE5B49" w:rsidRPr="00342C0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D62E60" w:rsidRPr="00342C0A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14:paraId="64B4D300" w14:textId="77777777" w:rsidR="00344453" w:rsidRPr="00342C0A" w:rsidRDefault="00344453" w:rsidP="00342C0A">
            <w:pPr>
              <w:pBdr>
                <w:bottom w:val="single" w:sz="4" w:space="1" w:color="auto"/>
              </w:pBdr>
              <w:spacing w:line="240" w:lineRule="auto"/>
              <w:ind w:right="21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64B4D301" w14:textId="77777777" w:rsidR="00344453" w:rsidRPr="00342C0A" w:rsidRDefault="00344453" w:rsidP="00342C0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ลดลง</w:t>
            </w:r>
          </w:p>
        </w:tc>
        <w:tc>
          <w:tcPr>
            <w:tcW w:w="1418" w:type="dxa"/>
          </w:tcPr>
          <w:p w14:paraId="64B4D302" w14:textId="572861D4" w:rsidR="00344453" w:rsidRPr="00342C0A" w:rsidRDefault="00344453" w:rsidP="00342C0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25</w:t>
            </w:r>
            <w:r w:rsidR="00FE5B49" w:rsidRPr="00342C0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D62E60" w:rsidRPr="00342C0A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</w:tr>
      <w:tr w:rsidR="006C3FCC" w:rsidRPr="00342C0A" w14:paraId="7327C4BB" w14:textId="77777777" w:rsidTr="00360F7F">
        <w:tc>
          <w:tcPr>
            <w:tcW w:w="3643" w:type="dxa"/>
          </w:tcPr>
          <w:p w14:paraId="2583177F" w14:textId="77777777" w:rsidR="006C3FCC" w:rsidRPr="00342C0A" w:rsidRDefault="006C3FCC" w:rsidP="00342C0A">
            <w:pPr>
              <w:spacing w:line="240" w:lineRule="auto"/>
              <w:ind w:left="48" w:right="-3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129346F" w14:textId="77777777" w:rsidR="006C3FCC" w:rsidRPr="00342C0A" w:rsidRDefault="006C3FCC" w:rsidP="006C3FC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75" w:type="dxa"/>
          </w:tcPr>
          <w:p w14:paraId="14CD633D" w14:textId="77777777" w:rsidR="006C3FCC" w:rsidRPr="00342C0A" w:rsidRDefault="006C3FCC" w:rsidP="006C3FCC">
            <w:pPr>
              <w:spacing w:line="240" w:lineRule="auto"/>
              <w:ind w:right="21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664D7A1" w14:textId="77777777" w:rsidR="006C3FCC" w:rsidRPr="00342C0A" w:rsidRDefault="006C3FCC" w:rsidP="006C3FCC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5B1055F" w14:textId="77777777" w:rsidR="006C3FCC" w:rsidRPr="00342C0A" w:rsidRDefault="006C3FCC" w:rsidP="006C3FC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A81422" w:rsidRPr="00342C0A" w14:paraId="64B4D30F" w14:textId="77777777" w:rsidTr="00981032">
        <w:tc>
          <w:tcPr>
            <w:tcW w:w="3643" w:type="dxa"/>
            <w:vAlign w:val="bottom"/>
          </w:tcPr>
          <w:p w14:paraId="64B4D30A" w14:textId="033FD197" w:rsidR="00A81422" w:rsidRPr="00342C0A" w:rsidRDefault="00A81422" w:rsidP="006C3FCC">
            <w:pPr>
              <w:tabs>
                <w:tab w:val="clear" w:pos="227"/>
                <w:tab w:val="left" w:pos="9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  <w:vAlign w:val="bottom"/>
          </w:tcPr>
          <w:p w14:paraId="64B4D30B" w14:textId="679065CC" w:rsidR="00A81422" w:rsidRPr="00342C0A" w:rsidRDefault="00A81422" w:rsidP="00342C0A">
            <w:pPr>
              <w:pBdr>
                <w:bottom w:val="single" w:sz="12" w:space="1" w:color="auto"/>
              </w:pBdr>
              <w:spacing w:line="240" w:lineRule="auto"/>
              <w:ind w:right="-18" w:hanging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75" w:type="dxa"/>
          </w:tcPr>
          <w:p w14:paraId="64B4D30C" w14:textId="2D699944" w:rsidR="00A81422" w:rsidRPr="00342C0A" w:rsidRDefault="00FE5B49" w:rsidP="00342C0A">
            <w:pPr>
              <w:pBdr>
                <w:bottom w:val="single" w:sz="12" w:space="1" w:color="auto"/>
              </w:pBdr>
              <w:spacing w:line="240" w:lineRule="auto"/>
              <w:ind w:right="-18" w:hanging="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A81422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A81422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76" w:type="dxa"/>
          </w:tcPr>
          <w:p w14:paraId="64B4D30D" w14:textId="21DD748D" w:rsidR="00A81422" w:rsidRPr="00342C0A" w:rsidRDefault="00FE5B49" w:rsidP="00342C0A">
            <w:pPr>
              <w:pBdr>
                <w:bottom w:val="single" w:sz="12" w:space="1" w:color="auto"/>
              </w:pBdr>
              <w:spacing w:line="240" w:lineRule="auto"/>
              <w:ind w:right="-18" w:hanging="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A81422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A81422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18" w:type="dxa"/>
            <w:vAlign w:val="bottom"/>
          </w:tcPr>
          <w:p w14:paraId="64B4D30E" w14:textId="238ACC2C" w:rsidR="00A81422" w:rsidRPr="00342C0A" w:rsidRDefault="00A81422" w:rsidP="00342C0A">
            <w:pPr>
              <w:pBdr>
                <w:bottom w:val="single" w:sz="12" w:space="1" w:color="auto"/>
              </w:pBdr>
              <w:spacing w:line="240" w:lineRule="auto"/>
              <w:ind w:right="-18" w:hanging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</w:tbl>
    <w:p w14:paraId="3098CF39" w14:textId="50830A4C" w:rsidR="00866526" w:rsidRPr="00342C0A" w:rsidRDefault="00866526" w:rsidP="00342C0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43"/>
        <w:gridCol w:w="1418"/>
        <w:gridCol w:w="1275"/>
        <w:gridCol w:w="1276"/>
        <w:gridCol w:w="1418"/>
      </w:tblGrid>
      <w:tr w:rsidR="00FF6E69" w:rsidRPr="00342C0A" w14:paraId="4750D348" w14:textId="77777777" w:rsidTr="00633DCD">
        <w:tc>
          <w:tcPr>
            <w:tcW w:w="3643" w:type="dxa"/>
          </w:tcPr>
          <w:p w14:paraId="29ECF3A9" w14:textId="77777777" w:rsidR="00FF6E69" w:rsidRPr="00342C0A" w:rsidRDefault="00FF6E69" w:rsidP="00342C0A">
            <w:pPr>
              <w:tabs>
                <w:tab w:val="clear" w:pos="454"/>
                <w:tab w:val="left" w:pos="459"/>
              </w:tabs>
              <w:spacing w:line="240" w:lineRule="auto"/>
              <w:ind w:left="317" w:hanging="286"/>
              <w:jc w:val="both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387" w:type="dxa"/>
            <w:gridSpan w:val="4"/>
            <w:vAlign w:val="bottom"/>
          </w:tcPr>
          <w:p w14:paraId="024C61CE" w14:textId="77777777" w:rsidR="00FF6E69" w:rsidRPr="00342C0A" w:rsidRDefault="00FF6E69" w:rsidP="00342C0A">
            <w:pPr>
              <w:tabs>
                <w:tab w:val="decimal" w:pos="1008"/>
              </w:tabs>
              <w:spacing w:line="240" w:lineRule="auto"/>
              <w:ind w:left="18" w:right="-1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(</w:t>
            </w:r>
            <w:proofErr w:type="gramStart"/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หน่วย </w:t>
            </w:r>
            <w:r w:rsidRPr="00342C0A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proofErr w:type="gramEnd"/>
            <w:r w:rsidRPr="00342C0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  <w:r w:rsidRPr="00342C0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F6E69" w:rsidRPr="00342C0A" w14:paraId="2DE6DB36" w14:textId="77777777" w:rsidTr="00633DCD">
        <w:tc>
          <w:tcPr>
            <w:tcW w:w="3643" w:type="dxa"/>
          </w:tcPr>
          <w:p w14:paraId="02C65AE3" w14:textId="77777777" w:rsidR="00FF6E69" w:rsidRPr="00342C0A" w:rsidRDefault="00FF6E69" w:rsidP="00342C0A">
            <w:pPr>
              <w:tabs>
                <w:tab w:val="clear" w:pos="454"/>
                <w:tab w:val="left" w:pos="459"/>
              </w:tabs>
              <w:spacing w:line="240" w:lineRule="auto"/>
              <w:ind w:left="317" w:hanging="286"/>
              <w:jc w:val="both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387" w:type="dxa"/>
            <w:gridSpan w:val="4"/>
          </w:tcPr>
          <w:p w14:paraId="0E9965E6" w14:textId="77777777" w:rsidR="00FF6E69" w:rsidRPr="00342C0A" w:rsidRDefault="00FF6E69" w:rsidP="00342C0A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240" w:lineRule="auto"/>
              <w:ind w:left="18"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FF6E69" w:rsidRPr="00342C0A" w14:paraId="5198EECC" w14:textId="77777777" w:rsidTr="00633DCD">
        <w:tc>
          <w:tcPr>
            <w:tcW w:w="3643" w:type="dxa"/>
          </w:tcPr>
          <w:p w14:paraId="0C746902" w14:textId="77777777" w:rsidR="00FF6E69" w:rsidRPr="00342C0A" w:rsidRDefault="00FF6E69" w:rsidP="00342C0A">
            <w:pPr>
              <w:tabs>
                <w:tab w:val="clear" w:pos="454"/>
                <w:tab w:val="left" w:pos="459"/>
              </w:tabs>
              <w:spacing w:line="240" w:lineRule="auto"/>
              <w:ind w:left="317" w:hanging="286"/>
              <w:jc w:val="both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</w:tcPr>
          <w:p w14:paraId="68ED22A7" w14:textId="77777777" w:rsidR="00FF6E69" w:rsidRPr="00342C0A" w:rsidRDefault="00FF6E69" w:rsidP="00342C0A">
            <w:pPr>
              <w:tabs>
                <w:tab w:val="decimal" w:pos="1008"/>
              </w:tabs>
              <w:spacing w:line="240" w:lineRule="auto"/>
              <w:ind w:left="18"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551" w:type="dxa"/>
            <w:gridSpan w:val="2"/>
          </w:tcPr>
          <w:p w14:paraId="6C5751F5" w14:textId="77777777" w:rsidR="00FF6E69" w:rsidRPr="00342C0A" w:rsidRDefault="00FF6E69" w:rsidP="00342C0A">
            <w:pPr>
              <w:pBdr>
                <w:bottom w:val="single" w:sz="4" w:space="1" w:color="auto"/>
              </w:pBdr>
              <w:tabs>
                <w:tab w:val="left" w:pos="317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418" w:type="dxa"/>
          </w:tcPr>
          <w:p w14:paraId="6CF0166B" w14:textId="77777777" w:rsidR="00FF6E69" w:rsidRPr="00342C0A" w:rsidRDefault="00FF6E69" w:rsidP="00342C0A">
            <w:pPr>
              <w:tabs>
                <w:tab w:val="decimal" w:pos="1008"/>
              </w:tabs>
              <w:spacing w:line="240" w:lineRule="auto"/>
              <w:ind w:left="18"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342C0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</w:p>
        </w:tc>
      </w:tr>
      <w:tr w:rsidR="00FF6E69" w:rsidRPr="00342C0A" w14:paraId="41682421" w14:textId="77777777" w:rsidTr="00633DCD">
        <w:tc>
          <w:tcPr>
            <w:tcW w:w="3643" w:type="dxa"/>
          </w:tcPr>
          <w:p w14:paraId="730DDF8C" w14:textId="77777777" w:rsidR="00FF6E69" w:rsidRPr="00342C0A" w:rsidRDefault="00FF6E69" w:rsidP="00342C0A">
            <w:pPr>
              <w:tabs>
                <w:tab w:val="clear" w:pos="454"/>
                <w:tab w:val="left" w:pos="459"/>
              </w:tabs>
              <w:spacing w:line="240" w:lineRule="auto"/>
              <w:ind w:left="317" w:hanging="286"/>
              <w:jc w:val="both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</w:tcPr>
          <w:p w14:paraId="7645FD16" w14:textId="21A89FDB" w:rsidR="00FF6E69" w:rsidRPr="00342C0A" w:rsidRDefault="00FF6E69" w:rsidP="00342C0A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240" w:lineRule="auto"/>
              <w:ind w:left="18"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25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A5E0B" w:rsidRPr="00342C0A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14:paraId="760B1F50" w14:textId="77777777" w:rsidR="00FF6E69" w:rsidRPr="00342C0A" w:rsidRDefault="00FF6E69" w:rsidP="00342C0A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240" w:lineRule="auto"/>
              <w:ind w:left="18"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23BD36AD" w14:textId="77777777" w:rsidR="00FF6E69" w:rsidRPr="00342C0A" w:rsidRDefault="00FF6E69" w:rsidP="00342C0A">
            <w:pPr>
              <w:pBdr>
                <w:bottom w:val="single" w:sz="4" w:space="1" w:color="auto"/>
              </w:pBdr>
              <w:tabs>
                <w:tab w:val="left" w:pos="317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ลดลง</w:t>
            </w:r>
          </w:p>
        </w:tc>
        <w:tc>
          <w:tcPr>
            <w:tcW w:w="1418" w:type="dxa"/>
          </w:tcPr>
          <w:p w14:paraId="2CE75301" w14:textId="49D23F49" w:rsidR="00FF6E69" w:rsidRPr="00342C0A" w:rsidRDefault="00FF6E69" w:rsidP="00342C0A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240" w:lineRule="auto"/>
              <w:ind w:left="18"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25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A5E0B" w:rsidRPr="00342C0A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</w:tr>
      <w:tr w:rsidR="006C3FCC" w:rsidRPr="00342C0A" w14:paraId="3CAD10C8" w14:textId="77777777" w:rsidTr="00633DCD">
        <w:tc>
          <w:tcPr>
            <w:tcW w:w="3643" w:type="dxa"/>
          </w:tcPr>
          <w:p w14:paraId="2100F8AD" w14:textId="77777777" w:rsidR="006C3FCC" w:rsidRPr="00342C0A" w:rsidRDefault="006C3FCC" w:rsidP="00342C0A">
            <w:pPr>
              <w:tabs>
                <w:tab w:val="clear" w:pos="454"/>
                <w:tab w:val="left" w:pos="459"/>
              </w:tabs>
              <w:spacing w:line="240" w:lineRule="auto"/>
              <w:ind w:left="317" w:hanging="286"/>
              <w:jc w:val="both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</w:tcPr>
          <w:p w14:paraId="3D50DB51" w14:textId="77777777" w:rsidR="006C3FCC" w:rsidRPr="00342C0A" w:rsidRDefault="006C3FCC" w:rsidP="006C3FCC">
            <w:pPr>
              <w:tabs>
                <w:tab w:val="decimal" w:pos="1008"/>
              </w:tabs>
              <w:spacing w:line="240" w:lineRule="auto"/>
              <w:ind w:left="18" w:right="72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75" w:type="dxa"/>
          </w:tcPr>
          <w:p w14:paraId="61FA7D6D" w14:textId="77777777" w:rsidR="006C3FCC" w:rsidRPr="00342C0A" w:rsidRDefault="006C3FCC" w:rsidP="006C3FCC">
            <w:pPr>
              <w:tabs>
                <w:tab w:val="decimal" w:pos="1008"/>
              </w:tabs>
              <w:spacing w:line="240" w:lineRule="auto"/>
              <w:ind w:left="18"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1AAB7FB" w14:textId="77777777" w:rsidR="006C3FCC" w:rsidRPr="00342C0A" w:rsidRDefault="006C3FCC" w:rsidP="006C3FCC">
            <w:pPr>
              <w:tabs>
                <w:tab w:val="left" w:pos="317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D60FBE9" w14:textId="77777777" w:rsidR="006C3FCC" w:rsidRPr="00342C0A" w:rsidRDefault="006C3FCC" w:rsidP="006C3FCC">
            <w:pPr>
              <w:tabs>
                <w:tab w:val="decimal" w:pos="1008"/>
              </w:tabs>
              <w:spacing w:line="240" w:lineRule="auto"/>
              <w:ind w:left="18" w:right="72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8A5E0B" w:rsidRPr="00342C0A" w14:paraId="12A9A4F4" w14:textId="77777777" w:rsidTr="00633DCD">
        <w:tc>
          <w:tcPr>
            <w:tcW w:w="3643" w:type="dxa"/>
            <w:vAlign w:val="bottom"/>
          </w:tcPr>
          <w:p w14:paraId="77D27E6A" w14:textId="333F8C9E" w:rsidR="008A5E0B" w:rsidRPr="00342C0A" w:rsidRDefault="008A5E0B" w:rsidP="00342C0A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61489993" w14:textId="1FF75F79" w:rsidR="008A5E0B" w:rsidRPr="00342C0A" w:rsidRDefault="00FE5B49" w:rsidP="00342C0A">
            <w:pPr>
              <w:spacing w:line="240" w:lineRule="auto"/>
              <w:ind w:right="-18" w:hanging="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8A5E0B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8A5E0B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75" w:type="dxa"/>
            <w:vAlign w:val="bottom"/>
          </w:tcPr>
          <w:p w14:paraId="393879FD" w14:textId="1FA785B8" w:rsidR="008A5E0B" w:rsidRPr="00342C0A" w:rsidRDefault="00D966DF" w:rsidP="00342C0A">
            <w:pPr>
              <w:spacing w:line="240" w:lineRule="auto"/>
              <w:ind w:right="-18" w:hanging="3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</w:t>
            </w:r>
            <w:r w:rsidR="00977867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46ACB3BB" w14:textId="40A69D18" w:rsidR="008A5E0B" w:rsidRPr="00342C0A" w:rsidRDefault="00411A7D" w:rsidP="00342C0A">
            <w:pPr>
              <w:spacing w:line="240" w:lineRule="auto"/>
              <w:ind w:right="-18" w:hanging="3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</w:t>
            </w:r>
            <w:r w:rsidR="00977867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6A77D816" w14:textId="2861BCEC" w:rsidR="008A5E0B" w:rsidRPr="00342C0A" w:rsidRDefault="00FE5B49" w:rsidP="00342C0A">
            <w:pPr>
              <w:spacing w:line="240" w:lineRule="auto"/>
              <w:ind w:right="-18" w:hanging="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977867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977867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8A5E0B" w:rsidRPr="00342C0A" w14:paraId="36FCE7B9" w14:textId="77777777" w:rsidTr="00633DCD">
        <w:tc>
          <w:tcPr>
            <w:tcW w:w="3643" w:type="dxa"/>
            <w:vAlign w:val="bottom"/>
          </w:tcPr>
          <w:p w14:paraId="1129D9C5" w14:textId="7A5EDA47" w:rsidR="008A5E0B" w:rsidRPr="00342C0A" w:rsidRDefault="008A5E0B" w:rsidP="00342C0A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  <w:vAlign w:val="bottom"/>
          </w:tcPr>
          <w:p w14:paraId="0D9405BA" w14:textId="1B9C2DFB" w:rsidR="008A5E0B" w:rsidRPr="00342C0A" w:rsidRDefault="008A5E0B" w:rsidP="00342C0A">
            <w:pPr>
              <w:pBdr>
                <w:bottom w:val="single" w:sz="4" w:space="1" w:color="auto"/>
              </w:pBdr>
              <w:spacing w:line="240" w:lineRule="auto"/>
              <w:ind w:right="-18" w:hanging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75" w:type="dxa"/>
            <w:vAlign w:val="bottom"/>
          </w:tcPr>
          <w:p w14:paraId="02AC7C07" w14:textId="43B87751" w:rsidR="008A5E0B" w:rsidRPr="00342C0A" w:rsidRDefault="00FE5B49" w:rsidP="00342C0A">
            <w:pPr>
              <w:pBdr>
                <w:bottom w:val="single" w:sz="4" w:space="1" w:color="auto"/>
              </w:pBdr>
              <w:spacing w:line="240" w:lineRule="auto"/>
              <w:ind w:right="-18" w:hanging="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A81422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A81422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76" w:type="dxa"/>
            <w:vAlign w:val="bottom"/>
          </w:tcPr>
          <w:p w14:paraId="2E1EC8A6" w14:textId="4D6F1A1E" w:rsidR="008A5E0B" w:rsidRPr="00342C0A" w:rsidRDefault="00FE5B49" w:rsidP="00342C0A">
            <w:pPr>
              <w:pBdr>
                <w:bottom w:val="single" w:sz="4" w:space="1" w:color="auto"/>
              </w:pBdr>
              <w:spacing w:line="240" w:lineRule="auto"/>
              <w:ind w:right="-18" w:hanging="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A81422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A81422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18" w:type="dxa"/>
            <w:vAlign w:val="bottom"/>
          </w:tcPr>
          <w:p w14:paraId="6E04534F" w14:textId="0D104F18" w:rsidR="008A5E0B" w:rsidRPr="00342C0A" w:rsidRDefault="00411A7D" w:rsidP="00342C0A">
            <w:pPr>
              <w:pBdr>
                <w:bottom w:val="single" w:sz="4" w:space="1" w:color="auto"/>
              </w:pBdr>
              <w:spacing w:line="240" w:lineRule="auto"/>
              <w:ind w:right="-18" w:hanging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</w:t>
            </w:r>
            <w:r w:rsidR="00977867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8A5E0B" w:rsidRPr="00342C0A" w14:paraId="0E3E98FF" w14:textId="77777777" w:rsidTr="00633DCD">
        <w:tc>
          <w:tcPr>
            <w:tcW w:w="3643" w:type="dxa"/>
          </w:tcPr>
          <w:p w14:paraId="1F527EF3" w14:textId="037F259F" w:rsidR="008A5E0B" w:rsidRPr="00342C0A" w:rsidRDefault="008A5E0B" w:rsidP="00342C0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3ADCE27B" w14:textId="3AA61556" w:rsidR="008A5E0B" w:rsidRPr="00342C0A" w:rsidRDefault="00FE5B49" w:rsidP="00342C0A">
            <w:pPr>
              <w:pBdr>
                <w:bottom w:val="single" w:sz="12" w:space="1" w:color="auto"/>
              </w:pBdr>
              <w:spacing w:line="240" w:lineRule="auto"/>
              <w:ind w:right="-18" w:hanging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8A5E0B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8A5E0B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E956FC" w14:textId="173481C6" w:rsidR="008A5E0B" w:rsidRPr="00342C0A" w:rsidRDefault="00FE5B49" w:rsidP="00342C0A">
            <w:pPr>
              <w:pBdr>
                <w:bottom w:val="single" w:sz="12" w:space="1" w:color="auto"/>
              </w:pBdr>
              <w:spacing w:line="240" w:lineRule="auto"/>
              <w:ind w:right="-18" w:hanging="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A81422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A81422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BAD446" w14:textId="7FAF20D4" w:rsidR="008A5E0B" w:rsidRPr="00342C0A" w:rsidRDefault="00FE5B49" w:rsidP="00342C0A">
            <w:pPr>
              <w:pBdr>
                <w:bottom w:val="single" w:sz="12" w:space="1" w:color="auto"/>
              </w:pBdr>
              <w:spacing w:line="240" w:lineRule="auto"/>
              <w:ind w:right="-18" w:hanging="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A81422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A81422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18" w:type="dxa"/>
            <w:vAlign w:val="bottom"/>
          </w:tcPr>
          <w:p w14:paraId="1A6E22ED" w14:textId="07F3C6E9" w:rsidR="008A5E0B" w:rsidRPr="00342C0A" w:rsidRDefault="00FE5B49" w:rsidP="00342C0A">
            <w:pPr>
              <w:pBdr>
                <w:bottom w:val="single" w:sz="12" w:space="1" w:color="auto"/>
              </w:pBdr>
              <w:spacing w:line="240" w:lineRule="auto"/>
              <w:ind w:right="-18" w:hanging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977867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977867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</w:tbl>
    <w:p w14:paraId="30437DE8" w14:textId="77777777" w:rsidR="008A5E0B" w:rsidRPr="00342C0A" w:rsidRDefault="008A5E0B" w:rsidP="00342C0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4B4D37B" w14:textId="7EE93B83" w:rsidR="00751432" w:rsidRPr="00342C0A" w:rsidRDefault="00751432" w:rsidP="00342C0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342C0A">
        <w:rPr>
          <w:rFonts w:ascii="Browallia New" w:hAnsi="Browallia New" w:cs="Browallia New"/>
          <w:sz w:val="28"/>
          <w:szCs w:val="28"/>
          <w:cs/>
        </w:rPr>
        <w:t>เงินกู้ยืมจากบริษัทย่อยไม่มีหลักประกัน</w:t>
      </w:r>
      <w:r w:rsidR="0094401D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B169C1" w:rsidRPr="00342C0A">
        <w:rPr>
          <w:rFonts w:ascii="Browallia New" w:hAnsi="Browallia New" w:cs="Browallia New"/>
          <w:sz w:val="28"/>
          <w:szCs w:val="28"/>
          <w:cs/>
        </w:rPr>
        <w:t>โดย</w:t>
      </w:r>
      <w:r w:rsidRPr="00342C0A">
        <w:rPr>
          <w:rFonts w:ascii="Browallia New" w:hAnsi="Browallia New" w:cs="Browallia New"/>
          <w:sz w:val="28"/>
          <w:szCs w:val="28"/>
          <w:cs/>
        </w:rPr>
        <w:t xml:space="preserve">มีกำหนดเรียกชำระคืนเมื่อทวงถาม </w:t>
      </w:r>
      <w:r w:rsidR="00074C90" w:rsidRPr="00342C0A">
        <w:rPr>
          <w:rFonts w:ascii="Browallia New" w:hAnsi="Browallia New" w:cs="Browallia New"/>
          <w:sz w:val="28"/>
          <w:szCs w:val="28"/>
          <w:cs/>
        </w:rPr>
        <w:t>และ</w:t>
      </w:r>
      <w:r w:rsidRPr="00342C0A">
        <w:rPr>
          <w:rFonts w:ascii="Browallia New" w:hAnsi="Browallia New" w:cs="Browallia New"/>
          <w:sz w:val="28"/>
          <w:szCs w:val="28"/>
          <w:cs/>
        </w:rPr>
        <w:t>ไม่มีการคิดดอกเบี้ย</w:t>
      </w:r>
    </w:p>
    <w:p w14:paraId="68F9C75E" w14:textId="77777777" w:rsidR="006D1988" w:rsidRPr="00342C0A" w:rsidRDefault="006D1988" w:rsidP="00342C0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D157C01" w14:textId="76B6BD48" w:rsidR="006652BF" w:rsidRPr="00342C0A" w:rsidRDefault="00751432" w:rsidP="00342C0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342C0A">
        <w:rPr>
          <w:rFonts w:ascii="Browallia New" w:hAnsi="Browallia New" w:cs="Browallia New"/>
          <w:sz w:val="28"/>
          <w:szCs w:val="28"/>
          <w:cs/>
        </w:rPr>
        <w:t xml:space="preserve">เงินกู้ยืมจากบุคคลที่เกี่ยวข้องกันไม่มีหลักประกันและมีกำหนดเรียกชำระคืนเมื่อทวงถาม มีดอกเบี้ยอัตราร้อยละ </w:t>
      </w:r>
      <w:r w:rsidR="005D25B0" w:rsidRPr="00342C0A">
        <w:rPr>
          <w:rFonts w:ascii="Browallia New" w:hAnsi="Browallia New" w:cs="Browallia New"/>
          <w:sz w:val="28"/>
          <w:szCs w:val="28"/>
        </w:rPr>
        <w:t xml:space="preserve">  </w:t>
      </w:r>
      <w:r w:rsidR="00684C3B" w:rsidRPr="00342C0A">
        <w:rPr>
          <w:rFonts w:ascii="Browallia New" w:hAnsi="Browallia New" w:cs="Browallia New"/>
          <w:sz w:val="28"/>
          <w:szCs w:val="28"/>
        </w:rPr>
        <w:t>6</w:t>
      </w:r>
      <w:r w:rsidR="0084096F" w:rsidRPr="00342C0A">
        <w:rPr>
          <w:rFonts w:ascii="Browallia New" w:hAnsi="Browallia New" w:cs="Browallia New"/>
          <w:sz w:val="28"/>
          <w:szCs w:val="28"/>
        </w:rPr>
        <w:t>.1</w:t>
      </w:r>
      <w:r w:rsidR="00E24258" w:rsidRPr="00342C0A">
        <w:rPr>
          <w:rFonts w:ascii="Browallia New" w:hAnsi="Browallia New" w:cs="Browallia New"/>
          <w:sz w:val="28"/>
          <w:szCs w:val="28"/>
        </w:rPr>
        <w:t>0</w:t>
      </w:r>
      <w:r w:rsidR="00A81422" w:rsidRPr="00342C0A">
        <w:rPr>
          <w:rFonts w:ascii="Browallia New" w:hAnsi="Browallia New" w:cs="Browallia New"/>
          <w:sz w:val="28"/>
          <w:szCs w:val="28"/>
          <w:cs/>
        </w:rPr>
        <w:t xml:space="preserve"> ต่อปี และอัตราร้อยละ </w:t>
      </w:r>
      <w:r w:rsidRPr="00342C0A">
        <w:rPr>
          <w:rFonts w:ascii="Browallia New" w:hAnsi="Browallia New" w:cs="Browallia New"/>
          <w:sz w:val="28"/>
          <w:szCs w:val="28"/>
        </w:rPr>
        <w:t xml:space="preserve">14.12 </w:t>
      </w:r>
      <w:r w:rsidRPr="00342C0A">
        <w:rPr>
          <w:rFonts w:ascii="Browallia New" w:hAnsi="Browallia New" w:cs="Browallia New"/>
          <w:sz w:val="28"/>
          <w:szCs w:val="28"/>
          <w:cs/>
        </w:rPr>
        <w:t>ต่อปี</w:t>
      </w:r>
    </w:p>
    <w:p w14:paraId="31550E4A" w14:textId="77777777" w:rsidR="006652BF" w:rsidRPr="00342C0A" w:rsidRDefault="006652BF" w:rsidP="00342C0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4B4D37F" w14:textId="5B2241CD" w:rsidR="00CA077C" w:rsidRPr="00342C0A" w:rsidRDefault="00CA077C" w:rsidP="0094401D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26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42C0A">
        <w:rPr>
          <w:rFonts w:ascii="Browallia New" w:hAnsi="Browallia New" w:cs="Browallia New"/>
          <w:b/>
          <w:bCs/>
          <w:sz w:val="28"/>
          <w:szCs w:val="28"/>
          <w:cs/>
        </w:rPr>
        <w:t>ลูกหนี้การค้า</w:t>
      </w:r>
      <w:r w:rsidR="007408AD" w:rsidRPr="00342C0A">
        <w:rPr>
          <w:rFonts w:ascii="Browallia New" w:hAnsi="Browallia New" w:cs="Browallia New"/>
          <w:b/>
          <w:bCs/>
          <w:sz w:val="28"/>
          <w:szCs w:val="28"/>
          <w:cs/>
        </w:rPr>
        <w:t>และลูกหนี้อื่น</w:t>
      </w:r>
    </w:p>
    <w:p w14:paraId="4C434078" w14:textId="77777777" w:rsidR="000C2576" w:rsidRPr="00342C0A" w:rsidRDefault="000C2576" w:rsidP="00342C0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4B4D381" w14:textId="09D672F8" w:rsidR="00B358C5" w:rsidRPr="00342C0A" w:rsidRDefault="00B358C5" w:rsidP="00342C0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342C0A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342C0A">
        <w:rPr>
          <w:rFonts w:ascii="Browallia New" w:hAnsi="Browallia New" w:cs="Browallia New"/>
          <w:sz w:val="28"/>
          <w:szCs w:val="28"/>
        </w:rPr>
        <w:t>31</w:t>
      </w:r>
      <w:r w:rsidRPr="00342C0A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342C0A">
        <w:rPr>
          <w:rFonts w:ascii="Browallia New" w:hAnsi="Browallia New" w:cs="Browallia New"/>
          <w:sz w:val="28"/>
          <w:szCs w:val="28"/>
        </w:rPr>
        <w:t>256</w:t>
      </w:r>
      <w:r w:rsidR="008A5E0B" w:rsidRPr="00342C0A">
        <w:rPr>
          <w:rFonts w:ascii="Browallia New" w:hAnsi="Browallia New" w:cs="Browallia New"/>
          <w:sz w:val="28"/>
          <w:szCs w:val="28"/>
        </w:rPr>
        <w:t>3</w:t>
      </w:r>
      <w:r w:rsidRPr="00342C0A">
        <w:rPr>
          <w:rFonts w:ascii="Browallia New" w:hAnsi="Browallia New" w:cs="Browallia New"/>
          <w:sz w:val="28"/>
          <w:szCs w:val="28"/>
        </w:rPr>
        <w:t xml:space="preserve"> </w:t>
      </w:r>
      <w:r w:rsidRPr="00342C0A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342C0A">
        <w:rPr>
          <w:rFonts w:ascii="Browallia New" w:hAnsi="Browallia New" w:cs="Browallia New"/>
          <w:sz w:val="28"/>
          <w:szCs w:val="28"/>
        </w:rPr>
        <w:t>25</w:t>
      </w:r>
      <w:r w:rsidR="000B7AF3" w:rsidRPr="00342C0A">
        <w:rPr>
          <w:rFonts w:ascii="Browallia New" w:hAnsi="Browallia New" w:cs="Browallia New"/>
          <w:sz w:val="28"/>
          <w:szCs w:val="28"/>
        </w:rPr>
        <w:t>6</w:t>
      </w:r>
      <w:r w:rsidR="008A5E0B" w:rsidRPr="00342C0A">
        <w:rPr>
          <w:rFonts w:ascii="Browallia New" w:hAnsi="Browallia New" w:cs="Browallia New"/>
          <w:sz w:val="28"/>
          <w:szCs w:val="28"/>
        </w:rPr>
        <w:t>2</w:t>
      </w:r>
      <w:r w:rsidRPr="00342C0A">
        <w:rPr>
          <w:rFonts w:ascii="Browallia New" w:hAnsi="Browallia New" w:cs="Browallia New"/>
          <w:sz w:val="28"/>
          <w:szCs w:val="28"/>
          <w:cs/>
        </w:rPr>
        <w:t xml:space="preserve"> มียอดคงเหลือลูกหนี้การค้าและลูกหนี้อื่นดังนี้</w:t>
      </w:r>
    </w:p>
    <w:p w14:paraId="64B4D382" w14:textId="77777777" w:rsidR="00B358C5" w:rsidRPr="00342C0A" w:rsidRDefault="00B358C5" w:rsidP="00342C0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4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46"/>
        <w:gridCol w:w="1287"/>
        <w:gridCol w:w="250"/>
        <w:gridCol w:w="20"/>
        <w:gridCol w:w="1224"/>
        <w:gridCol w:w="238"/>
        <w:gridCol w:w="1274"/>
        <w:gridCol w:w="238"/>
        <w:gridCol w:w="1265"/>
      </w:tblGrid>
      <w:tr w:rsidR="00D3518E" w:rsidRPr="00342C0A" w14:paraId="64B4D387" w14:textId="77777777" w:rsidTr="00FE2FD0">
        <w:trPr>
          <w:cantSplit/>
          <w:tblHeader/>
        </w:trPr>
        <w:tc>
          <w:tcPr>
            <w:tcW w:w="3246" w:type="dxa"/>
          </w:tcPr>
          <w:p w14:paraId="64B4D383" w14:textId="77777777" w:rsidR="00D3518E" w:rsidRPr="00342C0A" w:rsidRDefault="00D3518E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right w:val="nil"/>
            </w:tcBorders>
          </w:tcPr>
          <w:p w14:paraId="64B4D384" w14:textId="77777777" w:rsidR="00D3518E" w:rsidRPr="00342C0A" w:rsidRDefault="00D3518E" w:rsidP="00342C0A">
            <w:pPr>
              <w:pStyle w:val="Heading4"/>
              <w:framePr w:w="0" w:hRule="auto" w:hSpace="0" w:wrap="auto" w:vAnchor="margin" w:hAnchor="text" w:xAlign="left" w:yAlign="inline"/>
              <w:spacing w:line="240" w:lineRule="auto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64B4D385" w14:textId="77777777" w:rsidR="00D3518E" w:rsidRPr="00342C0A" w:rsidRDefault="00D3518E" w:rsidP="00342C0A">
            <w:pPr>
              <w:pStyle w:val="Heading4"/>
              <w:framePr w:w="0" w:hRule="auto" w:hSpace="0" w:wrap="auto" w:vAnchor="margin" w:hAnchor="text" w:xAlign="left" w:yAlign="inline"/>
              <w:spacing w:line="240" w:lineRule="auto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239" w:type="dxa"/>
            <w:gridSpan w:val="5"/>
            <w:tcBorders>
              <w:left w:val="nil"/>
            </w:tcBorders>
          </w:tcPr>
          <w:p w14:paraId="64B4D386" w14:textId="3B3807BA" w:rsidR="00D3518E" w:rsidRPr="00342C0A" w:rsidRDefault="00D3518E" w:rsidP="00342C0A">
            <w:pPr>
              <w:pStyle w:val="Heading4"/>
              <w:framePr w:w="0" w:hRule="auto" w:hSpace="0" w:wrap="auto" w:vAnchor="margin" w:hAnchor="text" w:xAlign="left" w:yAlign="inline"/>
              <w:spacing w:line="240" w:lineRule="auto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342C0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(หน่วย </w:t>
            </w:r>
            <w:r w:rsidRPr="00342C0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:</w:t>
            </w:r>
            <w:r w:rsidRPr="00342C0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342C0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D3518E" w:rsidRPr="00342C0A" w14:paraId="64B4D38C" w14:textId="77777777" w:rsidTr="00FE2FD0">
        <w:trPr>
          <w:cantSplit/>
          <w:tblHeader/>
        </w:trPr>
        <w:tc>
          <w:tcPr>
            <w:tcW w:w="3246" w:type="dxa"/>
          </w:tcPr>
          <w:p w14:paraId="64B4D388" w14:textId="77777777" w:rsidR="00D3518E" w:rsidRPr="00342C0A" w:rsidRDefault="00D3518E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81" w:type="dxa"/>
            <w:gridSpan w:val="4"/>
            <w:tcBorders>
              <w:left w:val="nil"/>
              <w:bottom w:val="single" w:sz="4" w:space="0" w:color="auto"/>
            </w:tcBorders>
            <w:vAlign w:val="bottom"/>
          </w:tcPr>
          <w:p w14:paraId="64B4D389" w14:textId="77777777" w:rsidR="00D3518E" w:rsidRPr="00342C0A" w:rsidRDefault="00D3518E" w:rsidP="00342C0A">
            <w:pPr>
              <w:spacing w:line="240" w:lineRule="auto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left w:val="nil"/>
            </w:tcBorders>
          </w:tcPr>
          <w:p w14:paraId="64B4D38A" w14:textId="77777777" w:rsidR="00D3518E" w:rsidRPr="00342C0A" w:rsidRDefault="00D3518E" w:rsidP="00342C0A">
            <w:pPr>
              <w:spacing w:line="240" w:lineRule="auto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77" w:type="dxa"/>
            <w:gridSpan w:val="3"/>
            <w:tcBorders>
              <w:bottom w:val="single" w:sz="4" w:space="0" w:color="auto"/>
            </w:tcBorders>
            <w:vAlign w:val="bottom"/>
          </w:tcPr>
          <w:p w14:paraId="64B4D38B" w14:textId="77777777" w:rsidR="00D3518E" w:rsidRPr="00342C0A" w:rsidRDefault="00D3518E" w:rsidP="00342C0A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3518E" w:rsidRPr="00342C0A" w14:paraId="64B4D395" w14:textId="77777777" w:rsidTr="00FE2FD0">
        <w:trPr>
          <w:cantSplit/>
          <w:tblHeader/>
        </w:trPr>
        <w:tc>
          <w:tcPr>
            <w:tcW w:w="3246" w:type="dxa"/>
          </w:tcPr>
          <w:p w14:paraId="64B4D38D" w14:textId="77777777" w:rsidR="00D3518E" w:rsidRPr="00342C0A" w:rsidRDefault="00D3518E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4B4D38E" w14:textId="26A22473" w:rsidR="00D3518E" w:rsidRPr="00342C0A" w:rsidRDefault="00FE5B49" w:rsidP="00342C0A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D3518E" w:rsidRPr="00342C0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A5E0B" w:rsidRPr="00342C0A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250" w:type="dxa"/>
            <w:tcBorders>
              <w:left w:val="nil"/>
            </w:tcBorders>
          </w:tcPr>
          <w:p w14:paraId="64B4D38F" w14:textId="77777777" w:rsidR="00D3518E" w:rsidRPr="00342C0A" w:rsidRDefault="00D3518E" w:rsidP="00342C0A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4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4B4D390" w14:textId="18918467" w:rsidR="00D3518E" w:rsidRPr="00342C0A" w:rsidRDefault="00D3518E" w:rsidP="00342C0A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8A5E0B" w:rsidRPr="00342C0A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38" w:type="dxa"/>
            <w:tcBorders>
              <w:left w:val="nil"/>
            </w:tcBorders>
          </w:tcPr>
          <w:p w14:paraId="64B4D391" w14:textId="77777777" w:rsidR="00D3518E" w:rsidRPr="00342C0A" w:rsidRDefault="00D3518E" w:rsidP="00342C0A">
            <w:pPr>
              <w:pStyle w:val="CordiaNew"/>
              <w:ind w:left="-151" w:right="-98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64B4D392" w14:textId="5151CCBC" w:rsidR="00D3518E" w:rsidRPr="00342C0A" w:rsidRDefault="00FE5B49" w:rsidP="00342C0A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D3518E" w:rsidRPr="00342C0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A5E0B" w:rsidRPr="00342C0A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4B4D393" w14:textId="77777777" w:rsidR="00D3518E" w:rsidRPr="00342C0A" w:rsidRDefault="00D3518E" w:rsidP="00342C0A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64B4D394" w14:textId="7B1DDE33" w:rsidR="00D3518E" w:rsidRPr="00342C0A" w:rsidRDefault="00D3518E" w:rsidP="00342C0A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8A5E0B" w:rsidRPr="00342C0A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D3518E" w:rsidRPr="00342C0A" w14:paraId="64B4D39E" w14:textId="77777777" w:rsidTr="00E91513">
        <w:trPr>
          <w:cantSplit/>
          <w:trHeight w:hRule="exact" w:val="367"/>
        </w:trPr>
        <w:tc>
          <w:tcPr>
            <w:tcW w:w="3246" w:type="dxa"/>
          </w:tcPr>
          <w:p w14:paraId="64B4D396" w14:textId="77777777" w:rsidR="00D3518E" w:rsidRPr="00342C0A" w:rsidRDefault="00D3518E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7" w:type="dxa"/>
            <w:tcBorders>
              <w:left w:val="nil"/>
            </w:tcBorders>
          </w:tcPr>
          <w:p w14:paraId="64B4D397" w14:textId="77777777" w:rsidR="00D3518E" w:rsidRPr="00342C0A" w:rsidRDefault="00D3518E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0" w:type="dxa"/>
            <w:tcBorders>
              <w:left w:val="nil"/>
            </w:tcBorders>
          </w:tcPr>
          <w:p w14:paraId="64B4D398" w14:textId="77777777" w:rsidR="00D3518E" w:rsidRPr="00342C0A" w:rsidRDefault="00D3518E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4" w:type="dxa"/>
            <w:gridSpan w:val="2"/>
            <w:tcBorders>
              <w:left w:val="nil"/>
              <w:right w:val="nil"/>
            </w:tcBorders>
          </w:tcPr>
          <w:p w14:paraId="64B4D399" w14:textId="77777777" w:rsidR="00D3518E" w:rsidRPr="00342C0A" w:rsidRDefault="00D3518E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</w:tcBorders>
          </w:tcPr>
          <w:p w14:paraId="64B4D39A" w14:textId="77777777" w:rsidR="00D3518E" w:rsidRPr="00342C0A" w:rsidRDefault="00D3518E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64B4D39B" w14:textId="77777777" w:rsidR="00D3518E" w:rsidRPr="00342C0A" w:rsidRDefault="00D3518E" w:rsidP="00342C0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8" w:type="dxa"/>
          </w:tcPr>
          <w:p w14:paraId="64B4D39C" w14:textId="77777777" w:rsidR="00D3518E" w:rsidRPr="00342C0A" w:rsidRDefault="00D3518E" w:rsidP="00342C0A">
            <w:pPr>
              <w:pStyle w:val="a0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5" w:type="dxa"/>
          </w:tcPr>
          <w:p w14:paraId="64B4D39D" w14:textId="77777777" w:rsidR="00D3518E" w:rsidRPr="00342C0A" w:rsidRDefault="00D3518E" w:rsidP="00342C0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8A5E0B" w:rsidRPr="00342C0A" w14:paraId="64B4D3A7" w14:textId="77777777" w:rsidTr="00FE2FD0">
        <w:trPr>
          <w:cantSplit/>
        </w:trPr>
        <w:tc>
          <w:tcPr>
            <w:tcW w:w="3246" w:type="dxa"/>
          </w:tcPr>
          <w:p w14:paraId="64B4D39F" w14:textId="6BB91332" w:rsidR="008A5E0B" w:rsidRPr="00342C0A" w:rsidRDefault="008A5E0B" w:rsidP="00342C0A">
            <w:pPr>
              <w:pStyle w:val="AAheadingwocontents"/>
              <w:spacing w:line="240" w:lineRule="auto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342C0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ลูกหนี้การค้า </w:t>
            </w:r>
            <w:r w:rsidR="00A965BC" w:rsidRPr="00342C0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-</w:t>
            </w:r>
            <w:r w:rsidRPr="00342C0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ลูกค้าทั่วไป</w:t>
            </w:r>
          </w:p>
        </w:tc>
        <w:tc>
          <w:tcPr>
            <w:tcW w:w="1287" w:type="dxa"/>
            <w:tcBorders>
              <w:left w:val="nil"/>
            </w:tcBorders>
          </w:tcPr>
          <w:p w14:paraId="64B4D3A0" w14:textId="0B4CD13F" w:rsidR="008A5E0B" w:rsidRPr="00342C0A" w:rsidRDefault="00FE5B49" w:rsidP="00D04CC4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177</w:t>
            </w:r>
            <w:r w:rsidR="00691B39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417</w:t>
            </w:r>
            <w:r w:rsidR="00691B39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513</w:t>
            </w:r>
          </w:p>
        </w:tc>
        <w:tc>
          <w:tcPr>
            <w:tcW w:w="250" w:type="dxa"/>
            <w:tcBorders>
              <w:left w:val="nil"/>
            </w:tcBorders>
          </w:tcPr>
          <w:p w14:paraId="64B4D3A1" w14:textId="77777777" w:rsidR="008A5E0B" w:rsidRPr="00342C0A" w:rsidRDefault="008A5E0B" w:rsidP="00D04CC4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nil"/>
              <w:right w:val="nil"/>
            </w:tcBorders>
          </w:tcPr>
          <w:p w14:paraId="64B4D3A2" w14:textId="417C6FCF" w:rsidR="008A5E0B" w:rsidRPr="00342C0A" w:rsidRDefault="00FE5B49" w:rsidP="00D04CC4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102</w:t>
            </w:r>
            <w:r w:rsidR="008A5E0B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942</w:t>
            </w:r>
            <w:r w:rsidR="008A5E0B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300</w:t>
            </w:r>
          </w:p>
        </w:tc>
        <w:tc>
          <w:tcPr>
            <w:tcW w:w="238" w:type="dxa"/>
            <w:tcBorders>
              <w:left w:val="nil"/>
            </w:tcBorders>
          </w:tcPr>
          <w:p w14:paraId="64B4D3A3" w14:textId="77777777" w:rsidR="008A5E0B" w:rsidRPr="00342C0A" w:rsidRDefault="008A5E0B" w:rsidP="00D04CC4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</w:tcPr>
          <w:p w14:paraId="64B4D3A4" w14:textId="131DF440" w:rsidR="008A5E0B" w:rsidRPr="00342C0A" w:rsidRDefault="00FE5B49" w:rsidP="00D04CC4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177</w:t>
            </w:r>
            <w:r w:rsidR="00A81422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364</w:t>
            </w:r>
            <w:r w:rsidR="00A81422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713</w:t>
            </w:r>
          </w:p>
        </w:tc>
        <w:tc>
          <w:tcPr>
            <w:tcW w:w="238" w:type="dxa"/>
          </w:tcPr>
          <w:p w14:paraId="64B4D3A5" w14:textId="77777777" w:rsidR="008A5E0B" w:rsidRPr="00342C0A" w:rsidRDefault="008A5E0B" w:rsidP="00D04CC4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5" w:type="dxa"/>
          </w:tcPr>
          <w:p w14:paraId="64B4D3A6" w14:textId="25C19862" w:rsidR="008A5E0B" w:rsidRPr="00342C0A" w:rsidRDefault="00FE5B49" w:rsidP="00D04CC4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102</w:t>
            </w:r>
            <w:r w:rsidR="008A5E0B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604</w:t>
            </w:r>
            <w:r w:rsidR="008A5E0B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650</w:t>
            </w:r>
          </w:p>
        </w:tc>
      </w:tr>
      <w:tr w:rsidR="008A5E0B" w:rsidRPr="00342C0A" w14:paraId="64B4D3B0" w14:textId="77777777" w:rsidTr="00FE2FD0">
        <w:trPr>
          <w:cantSplit/>
        </w:trPr>
        <w:tc>
          <w:tcPr>
            <w:tcW w:w="3246" w:type="dxa"/>
          </w:tcPr>
          <w:p w14:paraId="64B4D3A8" w14:textId="344DA12F" w:rsidR="008A5E0B" w:rsidRPr="00342C0A" w:rsidRDefault="008A5E0B" w:rsidP="00342C0A">
            <w:pPr>
              <w:spacing w:line="240" w:lineRule="auto"/>
              <w:ind w:right="-119"/>
              <w:rPr>
                <w:rFonts w:ascii="Browallia New" w:hAnsi="Browallia New" w:cs="Browallia New"/>
                <w:sz w:val="28"/>
                <w:szCs w:val="28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</w:t>
            </w:r>
            <w:r w:rsidR="00AA775A"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ผลขาดทุน</w:t>
            </w:r>
            <w:r w:rsidR="00C33855"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</w:tcBorders>
          </w:tcPr>
          <w:p w14:paraId="64B4D3A9" w14:textId="1620626C" w:rsidR="008A5E0B" w:rsidRPr="00342C0A" w:rsidRDefault="00691B39" w:rsidP="00D04CC4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E5B49" w:rsidRPr="00342C0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342C0A">
              <w:rPr>
                <w:rFonts w:ascii="Browallia New" w:hAnsi="Browallia New" w:cs="Browallia New"/>
                <w:sz w:val="28"/>
                <w:szCs w:val="28"/>
              </w:rPr>
              <w:t>419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342C0A">
              <w:rPr>
                <w:rFonts w:ascii="Browallia New" w:hAnsi="Browallia New" w:cs="Browallia New"/>
                <w:sz w:val="28"/>
                <w:szCs w:val="28"/>
              </w:rPr>
              <w:t>726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50" w:type="dxa"/>
            <w:tcBorders>
              <w:left w:val="nil"/>
            </w:tcBorders>
          </w:tcPr>
          <w:p w14:paraId="64B4D3AA" w14:textId="77777777" w:rsidR="008A5E0B" w:rsidRPr="00342C0A" w:rsidRDefault="008A5E0B" w:rsidP="00D04CC4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4B4D3AB" w14:textId="2360CAA5" w:rsidR="008A5E0B" w:rsidRPr="00342C0A" w:rsidRDefault="008A5E0B" w:rsidP="00D04C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E5B49" w:rsidRPr="00342C0A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342C0A">
              <w:rPr>
                <w:rFonts w:ascii="Browallia New" w:hAnsi="Browallia New" w:cs="Browallia New"/>
                <w:sz w:val="28"/>
                <w:szCs w:val="28"/>
              </w:rPr>
              <w:t>714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342C0A">
              <w:rPr>
                <w:rFonts w:ascii="Browallia New" w:hAnsi="Browallia New" w:cs="Browallia New"/>
                <w:sz w:val="28"/>
                <w:szCs w:val="28"/>
              </w:rPr>
              <w:t>955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tcBorders>
              <w:left w:val="nil"/>
            </w:tcBorders>
          </w:tcPr>
          <w:p w14:paraId="64B4D3AC" w14:textId="77777777" w:rsidR="008A5E0B" w:rsidRPr="00342C0A" w:rsidRDefault="008A5E0B" w:rsidP="00D04CC4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64B4D3AD" w14:textId="7BF22047" w:rsidR="008A5E0B" w:rsidRPr="00342C0A" w:rsidRDefault="00A81422" w:rsidP="00D04CC4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E5B49" w:rsidRPr="00342C0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342C0A">
              <w:rPr>
                <w:rFonts w:ascii="Browallia New" w:hAnsi="Browallia New" w:cs="Browallia New"/>
                <w:sz w:val="28"/>
                <w:szCs w:val="28"/>
              </w:rPr>
              <w:t>366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342C0A">
              <w:rPr>
                <w:rFonts w:ascii="Browallia New" w:hAnsi="Browallia New" w:cs="Browallia New"/>
                <w:sz w:val="28"/>
                <w:szCs w:val="28"/>
              </w:rPr>
              <w:t>926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64B4D3AE" w14:textId="77777777" w:rsidR="008A5E0B" w:rsidRPr="00342C0A" w:rsidRDefault="008A5E0B" w:rsidP="00D04CC4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64B4D3AF" w14:textId="1673D7CD" w:rsidR="008A5E0B" w:rsidRPr="00342C0A" w:rsidRDefault="008A5E0B" w:rsidP="00D04CC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E5B49" w:rsidRPr="00342C0A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342C0A">
              <w:rPr>
                <w:rFonts w:ascii="Browallia New" w:hAnsi="Browallia New" w:cs="Browallia New"/>
                <w:sz w:val="28"/>
                <w:szCs w:val="28"/>
              </w:rPr>
              <w:t>377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342C0A">
              <w:rPr>
                <w:rFonts w:ascii="Browallia New" w:hAnsi="Browallia New" w:cs="Browallia New"/>
                <w:sz w:val="28"/>
                <w:szCs w:val="28"/>
              </w:rPr>
              <w:t>305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8A5E0B" w:rsidRPr="00342C0A" w14:paraId="64B4D3B9" w14:textId="77777777" w:rsidTr="00FE2FD0">
        <w:trPr>
          <w:cantSplit/>
        </w:trPr>
        <w:tc>
          <w:tcPr>
            <w:tcW w:w="3246" w:type="dxa"/>
          </w:tcPr>
          <w:p w14:paraId="64B4D3B1" w14:textId="77777777" w:rsidR="008A5E0B" w:rsidRPr="00342C0A" w:rsidRDefault="008A5E0B" w:rsidP="00342C0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</w:tcBorders>
          </w:tcPr>
          <w:p w14:paraId="64B4D3B2" w14:textId="79C07234" w:rsidR="008A5E0B" w:rsidRPr="00342C0A" w:rsidRDefault="00FE5B49" w:rsidP="00D04CC4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170</w:t>
            </w:r>
            <w:r w:rsidR="00691B39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691B39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787</w:t>
            </w:r>
          </w:p>
        </w:tc>
        <w:tc>
          <w:tcPr>
            <w:tcW w:w="250" w:type="dxa"/>
            <w:tcBorders>
              <w:left w:val="nil"/>
            </w:tcBorders>
          </w:tcPr>
          <w:p w14:paraId="64B4D3B3" w14:textId="77777777" w:rsidR="008A5E0B" w:rsidRPr="00342C0A" w:rsidRDefault="008A5E0B" w:rsidP="00D04CC4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4B4D3B4" w14:textId="43A75896" w:rsidR="008A5E0B" w:rsidRPr="00342C0A" w:rsidRDefault="00FE5B49" w:rsidP="00D04CC4">
            <w:pPr>
              <w:spacing w:line="240" w:lineRule="auto"/>
              <w:ind w:left="-113" w:right="-32" w:hanging="13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95</w:t>
            </w:r>
            <w:r w:rsidR="008A5E0B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227</w:t>
            </w:r>
            <w:r w:rsidR="008A5E0B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345</w:t>
            </w:r>
          </w:p>
        </w:tc>
        <w:tc>
          <w:tcPr>
            <w:tcW w:w="238" w:type="dxa"/>
            <w:tcBorders>
              <w:left w:val="nil"/>
            </w:tcBorders>
          </w:tcPr>
          <w:p w14:paraId="64B4D3B5" w14:textId="77777777" w:rsidR="008A5E0B" w:rsidRPr="00342C0A" w:rsidRDefault="008A5E0B" w:rsidP="00D04CC4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64B4D3B6" w14:textId="226FBBEF" w:rsidR="008A5E0B" w:rsidRPr="00342C0A" w:rsidRDefault="00FE5B49" w:rsidP="00D04CC4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170</w:t>
            </w:r>
            <w:r w:rsidR="00A81422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A81422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787</w:t>
            </w:r>
          </w:p>
        </w:tc>
        <w:tc>
          <w:tcPr>
            <w:tcW w:w="238" w:type="dxa"/>
          </w:tcPr>
          <w:p w14:paraId="64B4D3B7" w14:textId="77777777" w:rsidR="008A5E0B" w:rsidRPr="00342C0A" w:rsidRDefault="008A5E0B" w:rsidP="00D04CC4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64B4D3B8" w14:textId="3F8E4F4D" w:rsidR="008A5E0B" w:rsidRPr="00342C0A" w:rsidRDefault="00FE5B49" w:rsidP="00D04CC4">
            <w:pPr>
              <w:spacing w:line="240" w:lineRule="auto"/>
              <w:ind w:left="-113" w:right="-32" w:hanging="13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95</w:t>
            </w:r>
            <w:r w:rsidR="008A5E0B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227</w:t>
            </w:r>
            <w:r w:rsidR="008A5E0B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345</w:t>
            </w:r>
          </w:p>
        </w:tc>
      </w:tr>
      <w:tr w:rsidR="008A5E0B" w:rsidRPr="00342C0A" w14:paraId="64B4D3C2" w14:textId="77777777" w:rsidTr="00D04CC4">
        <w:trPr>
          <w:cantSplit/>
        </w:trPr>
        <w:tc>
          <w:tcPr>
            <w:tcW w:w="3246" w:type="dxa"/>
          </w:tcPr>
          <w:p w14:paraId="64B4D3BA" w14:textId="5C254C1B" w:rsidR="008A5E0B" w:rsidRPr="00342C0A" w:rsidRDefault="008A5E0B" w:rsidP="00342C0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ลูกหนี้อื่น </w:t>
            </w:r>
            <w:r w:rsidR="00A965BC" w:rsidRPr="00342C0A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</w:tcBorders>
          </w:tcPr>
          <w:p w14:paraId="64B4D3BB" w14:textId="7BC00499" w:rsidR="008A5E0B" w:rsidRPr="00342C0A" w:rsidRDefault="00FE5B49" w:rsidP="00D04CC4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691B39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098</w:t>
            </w:r>
            <w:r w:rsidR="00691B39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746</w:t>
            </w:r>
          </w:p>
        </w:tc>
        <w:tc>
          <w:tcPr>
            <w:tcW w:w="250" w:type="dxa"/>
            <w:tcBorders>
              <w:left w:val="nil"/>
            </w:tcBorders>
          </w:tcPr>
          <w:p w14:paraId="64B4D3BC" w14:textId="77777777" w:rsidR="008A5E0B" w:rsidRPr="00342C0A" w:rsidRDefault="008A5E0B" w:rsidP="00D04CC4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4B4D3BD" w14:textId="36340126" w:rsidR="008A5E0B" w:rsidRPr="00342C0A" w:rsidRDefault="00FE5B49" w:rsidP="00D04CC4">
            <w:pPr>
              <w:spacing w:line="240" w:lineRule="auto"/>
              <w:ind w:left="-113" w:right="-32" w:hanging="13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A5E0B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856</w:t>
            </w:r>
            <w:r w:rsidR="008A5E0B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290</w:t>
            </w:r>
          </w:p>
        </w:tc>
        <w:tc>
          <w:tcPr>
            <w:tcW w:w="238" w:type="dxa"/>
            <w:tcBorders>
              <w:left w:val="nil"/>
            </w:tcBorders>
          </w:tcPr>
          <w:p w14:paraId="64B4D3BE" w14:textId="77777777" w:rsidR="008A5E0B" w:rsidRPr="00342C0A" w:rsidRDefault="008A5E0B" w:rsidP="00D04CC4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64B4D3BF" w14:textId="619A9031" w:rsidR="008A5E0B" w:rsidRPr="00342C0A" w:rsidRDefault="00FE5B49" w:rsidP="00D04CC4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A81422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098</w:t>
            </w:r>
            <w:r w:rsidR="00A81422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746</w:t>
            </w:r>
          </w:p>
        </w:tc>
        <w:tc>
          <w:tcPr>
            <w:tcW w:w="238" w:type="dxa"/>
          </w:tcPr>
          <w:p w14:paraId="64B4D3C0" w14:textId="77777777" w:rsidR="008A5E0B" w:rsidRPr="00342C0A" w:rsidRDefault="008A5E0B" w:rsidP="00D04CC4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64B4D3C1" w14:textId="239C7203" w:rsidR="008A5E0B" w:rsidRPr="00342C0A" w:rsidRDefault="00FE5B49" w:rsidP="00D04CC4">
            <w:pPr>
              <w:spacing w:line="240" w:lineRule="auto"/>
              <w:ind w:left="-113" w:right="-32" w:hanging="13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A5E0B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856</w:t>
            </w:r>
            <w:r w:rsidR="008A5E0B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290</w:t>
            </w:r>
          </w:p>
        </w:tc>
      </w:tr>
      <w:tr w:rsidR="008A5E0B" w:rsidRPr="00342C0A" w14:paraId="64B4D3D4" w14:textId="77777777" w:rsidTr="00D04CC4">
        <w:trPr>
          <w:cantSplit/>
        </w:trPr>
        <w:tc>
          <w:tcPr>
            <w:tcW w:w="3246" w:type="dxa"/>
          </w:tcPr>
          <w:p w14:paraId="64B4D3CC" w14:textId="77777777" w:rsidR="008A5E0B" w:rsidRPr="00342C0A" w:rsidRDefault="008A5E0B" w:rsidP="00342C0A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64B4D3CD" w14:textId="6BD6CAEF" w:rsidR="008A5E0B" w:rsidRPr="00342C0A" w:rsidRDefault="00FE5B49" w:rsidP="00D04CC4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175</w:t>
            </w:r>
            <w:r w:rsidR="00691B39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096</w:t>
            </w:r>
            <w:r w:rsidR="00691B39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533</w:t>
            </w:r>
          </w:p>
        </w:tc>
        <w:tc>
          <w:tcPr>
            <w:tcW w:w="250" w:type="dxa"/>
            <w:tcBorders>
              <w:left w:val="nil"/>
            </w:tcBorders>
          </w:tcPr>
          <w:p w14:paraId="64B4D3CE" w14:textId="77777777" w:rsidR="008A5E0B" w:rsidRPr="00342C0A" w:rsidRDefault="008A5E0B" w:rsidP="00D04CC4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4B4D3CF" w14:textId="588CAB6B" w:rsidR="008A5E0B" w:rsidRPr="00342C0A" w:rsidRDefault="00FE5B49" w:rsidP="00D04CC4">
            <w:pPr>
              <w:spacing w:line="240" w:lineRule="auto"/>
              <w:ind w:left="-113" w:right="-32" w:hanging="13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99</w:t>
            </w:r>
            <w:r w:rsidR="008A5E0B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083</w:t>
            </w:r>
            <w:r w:rsidR="008A5E0B"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635</w:t>
            </w:r>
          </w:p>
        </w:tc>
        <w:tc>
          <w:tcPr>
            <w:tcW w:w="238" w:type="dxa"/>
            <w:tcBorders>
              <w:left w:val="nil"/>
            </w:tcBorders>
          </w:tcPr>
          <w:p w14:paraId="64B4D3D0" w14:textId="77777777" w:rsidR="008A5E0B" w:rsidRPr="00342C0A" w:rsidRDefault="008A5E0B" w:rsidP="00D04CC4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12" w:space="0" w:color="auto"/>
            </w:tcBorders>
          </w:tcPr>
          <w:p w14:paraId="64B4D3D1" w14:textId="34FA483F" w:rsidR="008A5E0B" w:rsidRPr="00342C0A" w:rsidRDefault="00FE5B49" w:rsidP="00D04CC4">
            <w:pPr>
              <w:spacing w:line="240" w:lineRule="auto"/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175</w:t>
            </w:r>
            <w:r w:rsidR="00A81422"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096</w:t>
            </w:r>
            <w:r w:rsidR="00A81422"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533</w:t>
            </w:r>
          </w:p>
        </w:tc>
        <w:tc>
          <w:tcPr>
            <w:tcW w:w="238" w:type="dxa"/>
          </w:tcPr>
          <w:p w14:paraId="64B4D3D2" w14:textId="77777777" w:rsidR="008A5E0B" w:rsidRPr="00342C0A" w:rsidRDefault="008A5E0B" w:rsidP="00D04CC4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12" w:space="0" w:color="auto"/>
            </w:tcBorders>
          </w:tcPr>
          <w:p w14:paraId="64B4D3D3" w14:textId="31B797E3" w:rsidR="008A5E0B" w:rsidRPr="00342C0A" w:rsidRDefault="00FE5B49" w:rsidP="00D04CC4">
            <w:pPr>
              <w:spacing w:line="240" w:lineRule="auto"/>
              <w:ind w:left="-113" w:right="-32" w:hanging="13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99</w:t>
            </w:r>
            <w:r w:rsidR="008A5E0B"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083</w:t>
            </w:r>
            <w:r w:rsidR="008A5E0B"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635</w:t>
            </w:r>
          </w:p>
        </w:tc>
      </w:tr>
    </w:tbl>
    <w:p w14:paraId="18A063BF" w14:textId="5B88596F" w:rsidR="00953CBB" w:rsidRPr="00342C0A" w:rsidRDefault="00953CBB" w:rsidP="00342C0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8DBCEEB" w14:textId="439DCDCF" w:rsidR="007B1F17" w:rsidRPr="00342C0A" w:rsidRDefault="007B1F17" w:rsidP="00342C0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4AFFE64" w14:textId="01D8D416" w:rsidR="008F2657" w:rsidRDefault="008F2657" w:rsidP="008F2657">
      <w:pPr>
        <w:pStyle w:val="ListParagraph"/>
        <w:tabs>
          <w:tab w:val="left" w:pos="2160"/>
          <w:tab w:val="left" w:pos="2880"/>
        </w:tabs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  <w:r w:rsidRPr="00D17658">
        <w:rPr>
          <w:rFonts w:ascii="Browallia New" w:hAnsi="Browallia New" w:cs="Browallia New"/>
          <w:sz w:val="28"/>
          <w:szCs w:val="28"/>
          <w:cs/>
        </w:rPr>
        <w:t>ค่าเผื่อผลขาดทุน</w:t>
      </w:r>
      <w:r w:rsidRPr="00D17658">
        <w:rPr>
          <w:rFonts w:ascii="Browallia New" w:hAnsi="Browallia New" w:cs="Browallia New" w:hint="cs"/>
          <w:sz w:val="28"/>
          <w:szCs w:val="28"/>
          <w:cs/>
        </w:rPr>
        <w:t>จากการด้อยค่า</w:t>
      </w:r>
      <w:r w:rsidRPr="00D17658">
        <w:rPr>
          <w:rFonts w:ascii="Browallia New" w:hAnsi="Browallia New" w:cs="Browallia New"/>
          <w:sz w:val="28"/>
          <w:szCs w:val="28"/>
          <w:cs/>
        </w:rPr>
        <w:t>สำหรับลูกหนี้การค้า</w:t>
      </w:r>
      <w:r w:rsidR="008C78F5">
        <w:rPr>
          <w:rFonts w:ascii="Browallia New" w:hAnsi="Browallia New" w:cs="Browallia New"/>
          <w:sz w:val="28"/>
          <w:szCs w:val="28"/>
        </w:rPr>
        <w:t xml:space="preserve"> </w:t>
      </w:r>
      <w:r w:rsidRPr="00D17658">
        <w:rPr>
          <w:rFonts w:ascii="Browallia New" w:hAnsi="Browallia New" w:cs="Browallia New"/>
          <w:sz w:val="28"/>
          <w:szCs w:val="28"/>
        </w:rPr>
        <w:t>-</w:t>
      </w:r>
      <w:r w:rsidR="008C78F5">
        <w:rPr>
          <w:rFonts w:ascii="Browallia New" w:hAnsi="Browallia New" w:cs="Browallia New"/>
          <w:sz w:val="28"/>
          <w:szCs w:val="28"/>
        </w:rPr>
        <w:t xml:space="preserve"> </w:t>
      </w:r>
      <w:r w:rsidR="007F34FE">
        <w:rPr>
          <w:rFonts w:ascii="Browallia New" w:hAnsi="Browallia New" w:cs="Browallia New" w:hint="cs"/>
          <w:sz w:val="28"/>
          <w:szCs w:val="28"/>
          <w:cs/>
        </w:rPr>
        <w:t>ลูกค้าทั่วไป</w:t>
      </w:r>
      <w:r w:rsidRPr="00D17658">
        <w:rPr>
          <w:rFonts w:ascii="Browallia New" w:hAnsi="Browallia New" w:cs="Browallia New"/>
          <w:sz w:val="28"/>
          <w:szCs w:val="28"/>
        </w:rPr>
        <w:t xml:space="preserve"> </w:t>
      </w:r>
      <w:r w:rsidRPr="00D17658">
        <w:rPr>
          <w:rFonts w:ascii="Browallia New" w:hAnsi="Browallia New" w:cs="Browallia New" w:hint="cs"/>
          <w:sz w:val="28"/>
          <w:szCs w:val="28"/>
          <w:cs/>
        </w:rPr>
        <w:t>มี</w:t>
      </w:r>
      <w:r w:rsidRPr="00D17658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764D0351" w14:textId="77777777" w:rsidR="00AF10B3" w:rsidRPr="00D17658" w:rsidRDefault="00AF10B3" w:rsidP="008F2657">
      <w:pPr>
        <w:pStyle w:val="ListParagraph"/>
        <w:tabs>
          <w:tab w:val="left" w:pos="2160"/>
          <w:tab w:val="left" w:pos="2880"/>
        </w:tabs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7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417"/>
        <w:gridCol w:w="1133"/>
        <w:gridCol w:w="1134"/>
        <w:gridCol w:w="1276"/>
        <w:gridCol w:w="1134"/>
        <w:gridCol w:w="1270"/>
        <w:gridCol w:w="8"/>
      </w:tblGrid>
      <w:tr w:rsidR="00CD449F" w:rsidRPr="00F824E9" w14:paraId="21DF5389" w14:textId="77777777" w:rsidTr="008A33FD">
        <w:trPr>
          <w:gridAfter w:val="1"/>
          <w:wAfter w:w="8" w:type="dxa"/>
        </w:trPr>
        <w:tc>
          <w:tcPr>
            <w:tcW w:w="1701" w:type="dxa"/>
          </w:tcPr>
          <w:p w14:paraId="7CA740A9" w14:textId="77777777" w:rsidR="00CD449F" w:rsidRPr="00F824E9" w:rsidRDefault="00CD449F" w:rsidP="008A33F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7689519" w14:textId="77777777" w:rsidR="00CD449F" w:rsidRPr="00F824E9" w:rsidRDefault="00CD449F" w:rsidP="008A33FD">
            <w:pPr>
              <w:ind w:right="-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vAlign w:val="bottom"/>
          </w:tcPr>
          <w:p w14:paraId="422CA3BE" w14:textId="77777777" w:rsidR="00CD449F" w:rsidRPr="00F824E9" w:rsidRDefault="00CD449F" w:rsidP="008A33FD">
            <w:pPr>
              <w:ind w:right="-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80" w:type="dxa"/>
            <w:gridSpan w:val="3"/>
            <w:vAlign w:val="bottom"/>
          </w:tcPr>
          <w:p w14:paraId="45928AB0" w14:textId="77777777" w:rsidR="00CD449F" w:rsidRPr="00F824E9" w:rsidRDefault="00CD449F" w:rsidP="008A33FD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 xml:space="preserve">  (</w:t>
            </w:r>
            <w:proofErr w:type="gramStart"/>
            <w:r w:rsidRPr="00F824E9">
              <w:rPr>
                <w:rFonts w:ascii="Browallia New" w:hAnsi="Browallia New" w:cs="Browallia New"/>
                <w:sz w:val="24"/>
                <w:szCs w:val="24"/>
                <w:cs/>
              </w:rPr>
              <w:t>หน่วย :</w:t>
            </w:r>
            <w:proofErr w:type="gramEnd"/>
            <w:r w:rsidRPr="00F824E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824E9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  <w:r w:rsidRPr="00F824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D449F" w:rsidRPr="00F824E9" w14:paraId="0D780830" w14:textId="77777777" w:rsidTr="008A33FD">
        <w:trPr>
          <w:gridAfter w:val="1"/>
          <w:wAfter w:w="8" w:type="dxa"/>
        </w:trPr>
        <w:tc>
          <w:tcPr>
            <w:tcW w:w="1701" w:type="dxa"/>
          </w:tcPr>
          <w:p w14:paraId="0F948132" w14:textId="77777777" w:rsidR="00CD449F" w:rsidRPr="00F824E9" w:rsidRDefault="00CD449F" w:rsidP="008A33F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64" w:type="dxa"/>
            <w:gridSpan w:val="6"/>
          </w:tcPr>
          <w:p w14:paraId="4F2D0725" w14:textId="77777777" w:rsidR="00CD449F" w:rsidRPr="00F824E9" w:rsidRDefault="00CD449F" w:rsidP="008A33F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4E9">
              <w:rPr>
                <w:rFonts w:ascii="Browallia New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CD449F" w:rsidRPr="00F824E9" w14:paraId="1058D031" w14:textId="77777777" w:rsidTr="008A33FD">
        <w:trPr>
          <w:gridAfter w:val="1"/>
          <w:wAfter w:w="8" w:type="dxa"/>
        </w:trPr>
        <w:tc>
          <w:tcPr>
            <w:tcW w:w="1701" w:type="dxa"/>
          </w:tcPr>
          <w:p w14:paraId="50DEC293" w14:textId="77777777" w:rsidR="00CD449F" w:rsidRPr="00F824E9" w:rsidRDefault="00CD449F" w:rsidP="008A33F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84" w:type="dxa"/>
            <w:gridSpan w:val="3"/>
          </w:tcPr>
          <w:p w14:paraId="0CDB5088" w14:textId="77777777" w:rsidR="00CD449F" w:rsidRPr="00F824E9" w:rsidRDefault="00CD449F" w:rsidP="008A33FD">
            <w:pPr>
              <w:pBdr>
                <w:bottom w:val="single" w:sz="4" w:space="1" w:color="auto"/>
              </w:pBdr>
              <w:ind w:right="-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ณ วันที่ </w:t>
            </w:r>
            <w:r w:rsidRPr="00F824E9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824E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ธันวาคม </w:t>
            </w:r>
            <w:r w:rsidRPr="00F824E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563</w:t>
            </w:r>
          </w:p>
        </w:tc>
        <w:tc>
          <w:tcPr>
            <w:tcW w:w="3680" w:type="dxa"/>
            <w:gridSpan w:val="3"/>
            <w:vAlign w:val="bottom"/>
          </w:tcPr>
          <w:p w14:paraId="54AD1DB0" w14:textId="77777777" w:rsidR="00CD449F" w:rsidRPr="00F824E9" w:rsidRDefault="00CD449F" w:rsidP="008A33F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ณ วันที่ </w:t>
            </w:r>
            <w:r w:rsidRPr="00F824E9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824E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มกราคม </w:t>
            </w:r>
            <w:r w:rsidRPr="00F824E9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</w:tr>
      <w:tr w:rsidR="00CD449F" w:rsidRPr="00F824E9" w14:paraId="21FD4FA2" w14:textId="77777777" w:rsidTr="008A33FD">
        <w:trPr>
          <w:trHeight w:val="1248"/>
        </w:trPr>
        <w:tc>
          <w:tcPr>
            <w:tcW w:w="1701" w:type="dxa"/>
            <w:vAlign w:val="bottom"/>
          </w:tcPr>
          <w:p w14:paraId="3A37A6D1" w14:textId="77777777" w:rsidR="00CD449F" w:rsidRPr="00F824E9" w:rsidRDefault="00CD449F" w:rsidP="008A33FD">
            <w:pPr>
              <w:pBdr>
                <w:bottom w:val="single" w:sz="4" w:space="1" w:color="auto"/>
              </w:pBdr>
              <w:ind w:right="3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4E9">
              <w:rPr>
                <w:rFonts w:ascii="Browallia New" w:hAnsi="Browallia New" w:cs="Browallia New" w:hint="cs"/>
                <w:sz w:val="24"/>
                <w:szCs w:val="24"/>
                <w:cs/>
              </w:rPr>
              <w:t>อายุลูกหนี้</w:t>
            </w:r>
          </w:p>
        </w:tc>
        <w:tc>
          <w:tcPr>
            <w:tcW w:w="1417" w:type="dxa"/>
            <w:vAlign w:val="bottom"/>
          </w:tcPr>
          <w:p w14:paraId="0407708D" w14:textId="77777777" w:rsidR="00CD449F" w:rsidRPr="00F824E9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4E9">
              <w:rPr>
                <w:rFonts w:ascii="Browallia New" w:hAnsi="Browallia New" w:cs="Browallia New" w:hint="cs"/>
                <w:sz w:val="24"/>
                <w:szCs w:val="24"/>
                <w:cs/>
              </w:rPr>
              <w:t>อัตราค่าเผื่อผลขาดทุนจากการด้อยค่า</w:t>
            </w:r>
          </w:p>
          <w:p w14:paraId="2C7595C9" w14:textId="77777777" w:rsidR="00CD449F" w:rsidRPr="00F824E9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F824E9">
              <w:rPr>
                <w:rFonts w:ascii="Browallia New" w:hAnsi="Browallia New" w:cs="Browallia New" w:hint="cs"/>
                <w:sz w:val="24"/>
                <w:szCs w:val="24"/>
                <w:cs/>
              </w:rPr>
              <w:t>ร้อยละ</w:t>
            </w:r>
            <w:r w:rsidRPr="00F824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3" w:type="dxa"/>
            <w:vAlign w:val="bottom"/>
          </w:tcPr>
          <w:p w14:paraId="35FFFB37" w14:textId="77777777" w:rsidR="00CD449F" w:rsidRPr="00F824E9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4E9">
              <w:rPr>
                <w:rFonts w:ascii="Browallia New" w:hAnsi="Browallia New" w:cs="Browalli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134" w:type="dxa"/>
            <w:vAlign w:val="bottom"/>
          </w:tcPr>
          <w:p w14:paraId="3855337D" w14:textId="77777777" w:rsidR="00CD449F" w:rsidRPr="00F824E9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4E9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1276" w:type="dxa"/>
            <w:vAlign w:val="bottom"/>
          </w:tcPr>
          <w:p w14:paraId="37A51954" w14:textId="77777777" w:rsidR="00CD449F" w:rsidRPr="00F824E9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4E9">
              <w:rPr>
                <w:rFonts w:ascii="Browallia New" w:hAnsi="Browallia New" w:cs="Browallia New" w:hint="cs"/>
                <w:sz w:val="24"/>
                <w:szCs w:val="24"/>
                <w:cs/>
              </w:rPr>
              <w:t>อัตราค่าเผื่อผลขาดทุนจากการด้อยค่า</w:t>
            </w:r>
          </w:p>
          <w:p w14:paraId="53C979F7" w14:textId="77777777" w:rsidR="00CD449F" w:rsidRPr="00F824E9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F824E9">
              <w:rPr>
                <w:rFonts w:ascii="Browallia New" w:hAnsi="Browallia New" w:cs="Browallia New" w:hint="cs"/>
                <w:sz w:val="24"/>
                <w:szCs w:val="24"/>
                <w:cs/>
              </w:rPr>
              <w:t>ร้อยละ</w:t>
            </w:r>
            <w:r w:rsidRPr="00F824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14:paraId="7358D963" w14:textId="77777777" w:rsidR="00CD449F" w:rsidRPr="00F824E9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329890F2" w14:textId="77777777" w:rsidR="00CD449F" w:rsidRPr="00F824E9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4E9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</w:tr>
      <w:tr w:rsidR="00CD449F" w:rsidRPr="00F824E9" w14:paraId="683FC839" w14:textId="77777777" w:rsidTr="00040522">
        <w:trPr>
          <w:trHeight w:val="222"/>
        </w:trPr>
        <w:tc>
          <w:tcPr>
            <w:tcW w:w="1701" w:type="dxa"/>
          </w:tcPr>
          <w:p w14:paraId="0DE4CAC7" w14:textId="77777777" w:rsidR="00CD449F" w:rsidRPr="00F824E9" w:rsidRDefault="00CD449F" w:rsidP="008A33FD">
            <w:pPr>
              <w:ind w:right="-43"/>
              <w:jc w:val="both"/>
              <w:rPr>
                <w:rFonts w:ascii="Browallia New" w:hAnsi="Browallia New" w:cs="Browallia New"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1D43EE5D" w14:textId="77777777" w:rsidR="00CD449F" w:rsidRPr="00F824E9" w:rsidRDefault="00CD449F" w:rsidP="008A33FD">
            <w:pPr>
              <w:ind w:right="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21C36DB" w14:textId="77777777" w:rsidR="00CD449F" w:rsidRPr="00F824E9" w:rsidRDefault="00CD449F" w:rsidP="008A33FD">
            <w:pPr>
              <w:ind w:right="-4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715DEE" w14:textId="77777777" w:rsidR="00CD449F" w:rsidRPr="00F824E9" w:rsidRDefault="00CD449F" w:rsidP="008A33FD">
            <w:pPr>
              <w:ind w:right="-4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2D3C4A" w14:textId="77777777" w:rsidR="00CD449F" w:rsidRPr="00F824E9" w:rsidRDefault="00CD449F" w:rsidP="008A33FD">
            <w:pPr>
              <w:ind w:right="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6ED200" w14:textId="77777777" w:rsidR="00CD449F" w:rsidRPr="00F824E9" w:rsidRDefault="00CD449F" w:rsidP="008A33FD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437B3227" w14:textId="77777777" w:rsidR="00CD449F" w:rsidRPr="00F824E9" w:rsidRDefault="00CD449F" w:rsidP="008A33FD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D449F" w:rsidRPr="00F824E9" w14:paraId="432119F6" w14:textId="77777777" w:rsidTr="00040522">
        <w:trPr>
          <w:trHeight w:val="312"/>
        </w:trPr>
        <w:tc>
          <w:tcPr>
            <w:tcW w:w="1701" w:type="dxa"/>
          </w:tcPr>
          <w:p w14:paraId="71F12C8A" w14:textId="77777777" w:rsidR="00CD449F" w:rsidRPr="00F824E9" w:rsidRDefault="00CD449F" w:rsidP="008A33FD">
            <w:pPr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 w:hint="cs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417" w:type="dxa"/>
          </w:tcPr>
          <w:p w14:paraId="4C46914F" w14:textId="1DACEC69" w:rsidR="00CD449F" w:rsidRPr="00F824E9" w:rsidRDefault="00CD449F" w:rsidP="00336601">
            <w:pPr>
              <w:ind w:right="36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 xml:space="preserve">         </w:t>
            </w:r>
            <w:r w:rsidR="0033660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824E9">
              <w:rPr>
                <w:rFonts w:ascii="Browallia New" w:hAnsi="Browallia New" w:cs="Browallia New"/>
                <w:sz w:val="24"/>
                <w:szCs w:val="24"/>
              </w:rPr>
              <w:t xml:space="preserve"> -</w:t>
            </w:r>
          </w:p>
        </w:tc>
        <w:tc>
          <w:tcPr>
            <w:tcW w:w="1133" w:type="dxa"/>
          </w:tcPr>
          <w:p w14:paraId="4A41622F" w14:textId="77777777" w:rsidR="00CD449F" w:rsidRPr="00F824E9" w:rsidRDefault="00CD449F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1A4B">
              <w:rPr>
                <w:rFonts w:ascii="Browallia New" w:hAnsi="Browallia New" w:cs="Browallia New"/>
                <w:sz w:val="24"/>
                <w:szCs w:val="24"/>
              </w:rPr>
              <w:t>46,890,414</w:t>
            </w:r>
          </w:p>
        </w:tc>
        <w:tc>
          <w:tcPr>
            <w:tcW w:w="1134" w:type="dxa"/>
          </w:tcPr>
          <w:p w14:paraId="496080C9" w14:textId="77777777" w:rsidR="00CD449F" w:rsidRPr="00F824E9" w:rsidRDefault="00CD449F" w:rsidP="008A33FD">
            <w:pPr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 xml:space="preserve">     -</w:t>
            </w:r>
          </w:p>
        </w:tc>
        <w:tc>
          <w:tcPr>
            <w:tcW w:w="1276" w:type="dxa"/>
          </w:tcPr>
          <w:p w14:paraId="16398573" w14:textId="77777777" w:rsidR="00CD449F" w:rsidRPr="00F824E9" w:rsidRDefault="00CD449F" w:rsidP="008A33FD">
            <w:pPr>
              <w:ind w:right="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 xml:space="preserve">           -</w:t>
            </w:r>
          </w:p>
        </w:tc>
        <w:tc>
          <w:tcPr>
            <w:tcW w:w="1134" w:type="dxa"/>
          </w:tcPr>
          <w:p w14:paraId="37C14BDE" w14:textId="77777777" w:rsidR="00CD449F" w:rsidRPr="00F824E9" w:rsidRDefault="00CD449F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1A4B">
              <w:rPr>
                <w:rFonts w:ascii="Browallia New" w:hAnsi="Browallia New" w:cs="Browallia New"/>
                <w:sz w:val="24"/>
                <w:szCs w:val="24"/>
              </w:rPr>
              <w:t>41,343,342</w:t>
            </w:r>
          </w:p>
        </w:tc>
        <w:tc>
          <w:tcPr>
            <w:tcW w:w="1278" w:type="dxa"/>
            <w:gridSpan w:val="2"/>
          </w:tcPr>
          <w:p w14:paraId="0D885B3E" w14:textId="77777777" w:rsidR="00CD449F" w:rsidRPr="00F824E9" w:rsidRDefault="00CD449F" w:rsidP="008A33FD">
            <w:pPr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 xml:space="preserve">        -</w:t>
            </w:r>
          </w:p>
        </w:tc>
      </w:tr>
      <w:tr w:rsidR="00CD449F" w:rsidRPr="00F824E9" w14:paraId="04933C74" w14:textId="77777777" w:rsidTr="008A33FD">
        <w:tc>
          <w:tcPr>
            <w:tcW w:w="1701" w:type="dxa"/>
          </w:tcPr>
          <w:p w14:paraId="67EDD44C" w14:textId="77777777" w:rsidR="00CD449F" w:rsidRPr="00F824E9" w:rsidRDefault="00CD449F" w:rsidP="008A33FD">
            <w:pPr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น้อยกว่า </w:t>
            </w:r>
            <w:r w:rsidRPr="00F824E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F824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29F650F6" w14:textId="43263AE6" w:rsidR="00CD449F" w:rsidRPr="00F824E9" w:rsidRDefault="00CD449F" w:rsidP="00A71537">
            <w:pPr>
              <w:ind w:right="-1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>0.02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76FF5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0.04</w:t>
            </w:r>
          </w:p>
        </w:tc>
        <w:tc>
          <w:tcPr>
            <w:tcW w:w="1133" w:type="dxa"/>
          </w:tcPr>
          <w:p w14:paraId="698CAFAD" w14:textId="77777777" w:rsidR="00CD449F" w:rsidRPr="00F824E9" w:rsidRDefault="00CD449F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1A4B">
              <w:rPr>
                <w:rFonts w:ascii="Browallia New" w:hAnsi="Browallia New" w:cs="Browallia New"/>
                <w:sz w:val="24"/>
                <w:szCs w:val="24"/>
              </w:rPr>
              <w:t>109,520,897</w:t>
            </w:r>
          </w:p>
        </w:tc>
        <w:tc>
          <w:tcPr>
            <w:tcW w:w="1134" w:type="dxa"/>
            <w:shd w:val="clear" w:color="auto" w:fill="auto"/>
          </w:tcPr>
          <w:p w14:paraId="553C7688" w14:textId="77777777" w:rsidR="00CD449F" w:rsidRPr="00F824E9" w:rsidRDefault="00CD449F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1A4B">
              <w:rPr>
                <w:rFonts w:ascii="Browallia New" w:hAnsi="Browallia New" w:cs="Browallia New"/>
                <w:sz w:val="24"/>
                <w:szCs w:val="24"/>
              </w:rPr>
              <w:t>23,749</w:t>
            </w:r>
          </w:p>
        </w:tc>
        <w:tc>
          <w:tcPr>
            <w:tcW w:w="1276" w:type="dxa"/>
            <w:shd w:val="clear" w:color="auto" w:fill="auto"/>
          </w:tcPr>
          <w:p w14:paraId="0B9C34D3" w14:textId="77777777" w:rsidR="00CD449F" w:rsidRPr="00F824E9" w:rsidRDefault="00CD449F" w:rsidP="008A33FD">
            <w:pPr>
              <w:ind w:right="-1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 xml:space="preserve">          -</w:t>
            </w:r>
          </w:p>
        </w:tc>
        <w:tc>
          <w:tcPr>
            <w:tcW w:w="1134" w:type="dxa"/>
            <w:shd w:val="clear" w:color="auto" w:fill="auto"/>
          </w:tcPr>
          <w:p w14:paraId="02A327F9" w14:textId="77777777" w:rsidR="00CD449F" w:rsidRPr="00F824E9" w:rsidRDefault="00CD449F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1A4B">
              <w:rPr>
                <w:rFonts w:ascii="Browallia New" w:hAnsi="Browallia New" w:cs="Browallia New"/>
                <w:sz w:val="24"/>
                <w:szCs w:val="24"/>
              </w:rPr>
              <w:t>41,965,011</w:t>
            </w:r>
          </w:p>
        </w:tc>
        <w:tc>
          <w:tcPr>
            <w:tcW w:w="1278" w:type="dxa"/>
            <w:gridSpan w:val="2"/>
          </w:tcPr>
          <w:p w14:paraId="48411A1A" w14:textId="77777777" w:rsidR="00CD449F" w:rsidRPr="00F824E9" w:rsidRDefault="00CD449F" w:rsidP="008A33FD">
            <w:pPr>
              <w:ind w:right="-1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 xml:space="preserve">        -</w:t>
            </w:r>
          </w:p>
        </w:tc>
      </w:tr>
      <w:tr w:rsidR="00CD449F" w:rsidRPr="00F824E9" w14:paraId="2B717A9B" w14:textId="77777777" w:rsidTr="008A33FD">
        <w:tc>
          <w:tcPr>
            <w:tcW w:w="1701" w:type="dxa"/>
          </w:tcPr>
          <w:p w14:paraId="1F82F2ED" w14:textId="77777777" w:rsidR="00CD449F" w:rsidRPr="00F824E9" w:rsidRDefault="00CD449F" w:rsidP="008A33FD">
            <w:pPr>
              <w:ind w:left="38"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>3 – 6</w:t>
            </w:r>
            <w:r w:rsidRPr="00F824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7DAE3E31" w14:textId="6929B1B7" w:rsidR="00CD449F" w:rsidRPr="00F824E9" w:rsidRDefault="00CD449F" w:rsidP="00A71537">
            <w:pPr>
              <w:ind w:right="-1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>0.65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76FF5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0.94</w:t>
            </w:r>
          </w:p>
        </w:tc>
        <w:tc>
          <w:tcPr>
            <w:tcW w:w="1133" w:type="dxa"/>
          </w:tcPr>
          <w:p w14:paraId="2094E4AD" w14:textId="77777777" w:rsidR="00CD449F" w:rsidRPr="00F824E9" w:rsidRDefault="00CD449F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1A4B">
              <w:rPr>
                <w:rFonts w:ascii="Browallia New" w:hAnsi="Browallia New" w:cs="Browallia New"/>
                <w:sz w:val="24"/>
                <w:szCs w:val="24"/>
              </w:rPr>
              <w:t>8,546,253</w:t>
            </w:r>
          </w:p>
        </w:tc>
        <w:tc>
          <w:tcPr>
            <w:tcW w:w="1134" w:type="dxa"/>
            <w:shd w:val="clear" w:color="auto" w:fill="auto"/>
          </w:tcPr>
          <w:p w14:paraId="0B157287" w14:textId="77777777" w:rsidR="00CD449F" w:rsidRPr="00F824E9" w:rsidRDefault="00CD449F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1A4B">
              <w:rPr>
                <w:rFonts w:ascii="Browallia New" w:hAnsi="Browallia New" w:cs="Browallia New"/>
                <w:sz w:val="24"/>
                <w:szCs w:val="24"/>
              </w:rPr>
              <w:t>55,336</w:t>
            </w:r>
          </w:p>
        </w:tc>
        <w:tc>
          <w:tcPr>
            <w:tcW w:w="1276" w:type="dxa"/>
            <w:shd w:val="clear" w:color="auto" w:fill="auto"/>
          </w:tcPr>
          <w:p w14:paraId="50D768ED" w14:textId="77777777" w:rsidR="00CD449F" w:rsidRPr="00F824E9" w:rsidRDefault="00CD449F" w:rsidP="008A33FD">
            <w:pPr>
              <w:ind w:right="-1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 xml:space="preserve">          -</w:t>
            </w:r>
          </w:p>
        </w:tc>
        <w:tc>
          <w:tcPr>
            <w:tcW w:w="1134" w:type="dxa"/>
            <w:shd w:val="clear" w:color="auto" w:fill="auto"/>
          </w:tcPr>
          <w:p w14:paraId="72E13BAA" w14:textId="77777777" w:rsidR="00CD449F" w:rsidRPr="00F824E9" w:rsidRDefault="00CD449F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1A4B">
              <w:rPr>
                <w:rFonts w:ascii="Browallia New" w:hAnsi="Browallia New" w:cs="Browallia New"/>
                <w:sz w:val="24"/>
                <w:szCs w:val="24"/>
              </w:rPr>
              <w:t>7,115,559</w:t>
            </w:r>
          </w:p>
        </w:tc>
        <w:tc>
          <w:tcPr>
            <w:tcW w:w="1278" w:type="dxa"/>
            <w:gridSpan w:val="2"/>
          </w:tcPr>
          <w:p w14:paraId="45BAD45B" w14:textId="77777777" w:rsidR="00CD449F" w:rsidRPr="00F824E9" w:rsidRDefault="00CD449F" w:rsidP="008A33FD">
            <w:pPr>
              <w:ind w:right="-1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 xml:space="preserve">        -</w:t>
            </w:r>
          </w:p>
        </w:tc>
      </w:tr>
      <w:tr w:rsidR="00CD449F" w:rsidRPr="00F824E9" w14:paraId="30A97E0E" w14:textId="77777777" w:rsidTr="008A33FD">
        <w:tc>
          <w:tcPr>
            <w:tcW w:w="1701" w:type="dxa"/>
          </w:tcPr>
          <w:p w14:paraId="3B795417" w14:textId="77777777" w:rsidR="00CD449F" w:rsidRPr="00F824E9" w:rsidRDefault="00CD449F" w:rsidP="008A33FD">
            <w:pPr>
              <w:tabs>
                <w:tab w:val="clear" w:pos="227"/>
                <w:tab w:val="clear" w:pos="454"/>
                <w:tab w:val="left" w:pos="464"/>
              </w:tabs>
              <w:ind w:left="38"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F824E9">
              <w:rPr>
                <w:rFonts w:ascii="Browallia New" w:hAnsi="Browallia New" w:cs="Browallia New"/>
                <w:sz w:val="24"/>
                <w:szCs w:val="24"/>
              </w:rPr>
              <w:t xml:space="preserve"> – 12</w:t>
            </w:r>
            <w:r w:rsidRPr="00F824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389BD0A5" w14:textId="5F30984D" w:rsidR="00CD449F" w:rsidRPr="00F824E9" w:rsidRDefault="00CD449F" w:rsidP="00A71537">
            <w:pPr>
              <w:ind w:right="-1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>7.07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76FF5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10.81</w:t>
            </w:r>
          </w:p>
        </w:tc>
        <w:tc>
          <w:tcPr>
            <w:tcW w:w="1133" w:type="dxa"/>
          </w:tcPr>
          <w:p w14:paraId="4CA01F0F" w14:textId="77777777" w:rsidR="00CD449F" w:rsidRPr="00F824E9" w:rsidRDefault="00CD449F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1A4B">
              <w:rPr>
                <w:rFonts w:ascii="Browallia New" w:hAnsi="Browallia New" w:cs="Browallia New"/>
                <w:sz w:val="24"/>
                <w:szCs w:val="24"/>
              </w:rPr>
              <w:t>3,808,883</w:t>
            </w:r>
          </w:p>
        </w:tc>
        <w:tc>
          <w:tcPr>
            <w:tcW w:w="1134" w:type="dxa"/>
            <w:shd w:val="clear" w:color="auto" w:fill="auto"/>
          </w:tcPr>
          <w:p w14:paraId="35D4697A" w14:textId="77777777" w:rsidR="00CD449F" w:rsidRPr="00F824E9" w:rsidRDefault="00CD449F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1A4B">
              <w:rPr>
                <w:rFonts w:ascii="Browallia New" w:hAnsi="Browallia New" w:cs="Browallia New"/>
                <w:sz w:val="24"/>
                <w:szCs w:val="24"/>
              </w:rPr>
              <w:t>286,058</w:t>
            </w:r>
          </w:p>
        </w:tc>
        <w:tc>
          <w:tcPr>
            <w:tcW w:w="1276" w:type="dxa"/>
            <w:shd w:val="clear" w:color="auto" w:fill="auto"/>
          </w:tcPr>
          <w:p w14:paraId="30DF3DCB" w14:textId="77777777" w:rsidR="00CD449F" w:rsidRPr="00F824E9" w:rsidRDefault="00CD449F" w:rsidP="008A33FD">
            <w:pPr>
              <w:ind w:right="-1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 xml:space="preserve">          -</w:t>
            </w:r>
          </w:p>
        </w:tc>
        <w:tc>
          <w:tcPr>
            <w:tcW w:w="1134" w:type="dxa"/>
            <w:shd w:val="clear" w:color="auto" w:fill="auto"/>
          </w:tcPr>
          <w:p w14:paraId="7F5271BB" w14:textId="77777777" w:rsidR="00CD449F" w:rsidRPr="00F824E9" w:rsidRDefault="00CD449F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1A4B">
              <w:rPr>
                <w:rFonts w:ascii="Browallia New" w:hAnsi="Browallia New" w:cs="Browallia New"/>
                <w:sz w:val="24"/>
                <w:szCs w:val="24"/>
              </w:rPr>
              <w:t>2,244,616</w:t>
            </w:r>
          </w:p>
        </w:tc>
        <w:tc>
          <w:tcPr>
            <w:tcW w:w="1278" w:type="dxa"/>
            <w:gridSpan w:val="2"/>
          </w:tcPr>
          <w:p w14:paraId="18E1FCBC" w14:textId="77777777" w:rsidR="00CD449F" w:rsidRPr="00F824E9" w:rsidRDefault="00CD449F" w:rsidP="008A33FD">
            <w:pPr>
              <w:ind w:right="-1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 xml:space="preserve">        -</w:t>
            </w:r>
          </w:p>
        </w:tc>
      </w:tr>
      <w:tr w:rsidR="00CD449F" w:rsidRPr="00F824E9" w14:paraId="66E9D48C" w14:textId="77777777" w:rsidTr="008A33FD">
        <w:tc>
          <w:tcPr>
            <w:tcW w:w="1701" w:type="dxa"/>
          </w:tcPr>
          <w:p w14:paraId="7155BD0B" w14:textId="77777777" w:rsidR="00CD449F" w:rsidRPr="00F824E9" w:rsidRDefault="00CD449F" w:rsidP="008A33FD">
            <w:pPr>
              <w:ind w:left="38" w:right="-43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>12 –</w:t>
            </w:r>
            <w:r w:rsidRPr="00F824E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F824E9">
              <w:rPr>
                <w:rFonts w:ascii="Browallia New" w:hAnsi="Browallia New" w:cs="Browallia New"/>
                <w:sz w:val="24"/>
                <w:szCs w:val="24"/>
              </w:rPr>
              <w:t xml:space="preserve">24 </w:t>
            </w:r>
            <w:r w:rsidRPr="00F824E9">
              <w:rPr>
                <w:rFonts w:ascii="Browallia New" w:hAnsi="Browallia New" w:cs="Browalli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014246A9" w14:textId="0656FCDC" w:rsidR="00CD449F" w:rsidRPr="00F824E9" w:rsidRDefault="00CD449F" w:rsidP="00A71537">
            <w:pPr>
              <w:ind w:right="-1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>20.06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76FF5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26.07</w:t>
            </w:r>
          </w:p>
        </w:tc>
        <w:tc>
          <w:tcPr>
            <w:tcW w:w="1133" w:type="dxa"/>
          </w:tcPr>
          <w:p w14:paraId="669D7804" w14:textId="77777777" w:rsidR="00CD449F" w:rsidRPr="00F824E9" w:rsidRDefault="00CD449F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1A4B">
              <w:rPr>
                <w:rFonts w:ascii="Browallia New" w:hAnsi="Browallia New" w:cs="Browallia New"/>
                <w:sz w:val="24"/>
                <w:szCs w:val="24"/>
              </w:rPr>
              <w:t>2,653,691</w:t>
            </w:r>
          </w:p>
        </w:tc>
        <w:tc>
          <w:tcPr>
            <w:tcW w:w="1134" w:type="dxa"/>
            <w:shd w:val="clear" w:color="auto" w:fill="auto"/>
          </w:tcPr>
          <w:p w14:paraId="42121B41" w14:textId="77777777" w:rsidR="00CD449F" w:rsidRPr="00F824E9" w:rsidRDefault="00CD449F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1A4B">
              <w:rPr>
                <w:rFonts w:ascii="Browallia New" w:hAnsi="Browallia New" w:cs="Browallia New"/>
                <w:sz w:val="24"/>
                <w:szCs w:val="24"/>
              </w:rPr>
              <w:t>539,476</w:t>
            </w:r>
          </w:p>
        </w:tc>
        <w:tc>
          <w:tcPr>
            <w:tcW w:w="1276" w:type="dxa"/>
            <w:shd w:val="clear" w:color="auto" w:fill="auto"/>
          </w:tcPr>
          <w:p w14:paraId="4BAC5DD6" w14:textId="77777777" w:rsidR="00CD449F" w:rsidRPr="00F824E9" w:rsidRDefault="00CD449F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>10.00</w:t>
            </w:r>
          </w:p>
        </w:tc>
        <w:tc>
          <w:tcPr>
            <w:tcW w:w="1134" w:type="dxa"/>
            <w:shd w:val="clear" w:color="auto" w:fill="auto"/>
          </w:tcPr>
          <w:p w14:paraId="2E98B0B0" w14:textId="77777777" w:rsidR="00CD449F" w:rsidRPr="00F824E9" w:rsidRDefault="00CD449F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1A4B">
              <w:rPr>
                <w:rFonts w:ascii="Browallia New" w:hAnsi="Browallia New" w:cs="Browallia New"/>
                <w:sz w:val="24"/>
                <w:szCs w:val="24"/>
              </w:rPr>
              <w:t>2,059,400</w:t>
            </w:r>
          </w:p>
        </w:tc>
        <w:tc>
          <w:tcPr>
            <w:tcW w:w="1278" w:type="dxa"/>
            <w:gridSpan w:val="2"/>
          </w:tcPr>
          <w:p w14:paraId="32BF1087" w14:textId="3F6A98D4" w:rsidR="00CD449F" w:rsidRPr="00F824E9" w:rsidRDefault="00130B86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340</w:t>
            </w:r>
            <w:r w:rsidR="00CD449F" w:rsidRPr="00F61A4B">
              <w:rPr>
                <w:rFonts w:ascii="Browallia New" w:hAnsi="Browallia New" w:cs="Browallia New"/>
                <w:sz w:val="24"/>
                <w:szCs w:val="24"/>
              </w:rPr>
              <w:t>,940</w:t>
            </w:r>
          </w:p>
        </w:tc>
      </w:tr>
      <w:tr w:rsidR="00CD449F" w:rsidRPr="00F824E9" w14:paraId="7029B323" w14:textId="77777777" w:rsidTr="008A33FD">
        <w:tc>
          <w:tcPr>
            <w:tcW w:w="1701" w:type="dxa"/>
          </w:tcPr>
          <w:p w14:paraId="338BDFF8" w14:textId="77777777" w:rsidR="00CD449F" w:rsidRPr="00F824E9" w:rsidRDefault="00CD449F" w:rsidP="008A33FD">
            <w:pPr>
              <w:ind w:left="180" w:right="-43" w:hanging="14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Pr="00F824E9">
              <w:rPr>
                <w:rFonts w:ascii="Browallia New" w:hAnsi="Browallia New" w:cs="Browallia New"/>
                <w:sz w:val="24"/>
                <w:szCs w:val="24"/>
              </w:rPr>
              <w:t xml:space="preserve"> – </w:t>
            </w: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F824E9">
              <w:rPr>
                <w:rFonts w:ascii="Browallia New" w:hAnsi="Browallia New" w:cs="Browallia New"/>
                <w:sz w:val="24"/>
                <w:szCs w:val="24"/>
              </w:rPr>
              <w:t xml:space="preserve">6 </w:t>
            </w:r>
            <w:r w:rsidRPr="00F824E9">
              <w:rPr>
                <w:rFonts w:ascii="Browallia New" w:hAnsi="Browallia New" w:cs="Browalli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181BF028" w14:textId="75CC73FC" w:rsidR="00CD449F" w:rsidRPr="00F824E9" w:rsidRDefault="00CD449F" w:rsidP="00A71537">
            <w:pPr>
              <w:ind w:right="-1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>52.03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71537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52.15</w:t>
            </w:r>
          </w:p>
        </w:tc>
        <w:tc>
          <w:tcPr>
            <w:tcW w:w="1133" w:type="dxa"/>
          </w:tcPr>
          <w:p w14:paraId="02D8F7D1" w14:textId="77777777" w:rsidR="00CD449F" w:rsidRPr="00F824E9" w:rsidRDefault="00CD449F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>583,200</w:t>
            </w:r>
          </w:p>
        </w:tc>
        <w:tc>
          <w:tcPr>
            <w:tcW w:w="1134" w:type="dxa"/>
            <w:shd w:val="clear" w:color="auto" w:fill="auto"/>
          </w:tcPr>
          <w:p w14:paraId="58A7B2C3" w14:textId="77777777" w:rsidR="00CD449F" w:rsidRPr="00F824E9" w:rsidRDefault="00CD449F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>303,439</w:t>
            </w:r>
          </w:p>
        </w:tc>
        <w:tc>
          <w:tcPr>
            <w:tcW w:w="1276" w:type="dxa"/>
            <w:shd w:val="clear" w:color="auto" w:fill="auto"/>
          </w:tcPr>
          <w:p w14:paraId="3481D8A1" w14:textId="77777777" w:rsidR="00CD449F" w:rsidRPr="00F824E9" w:rsidRDefault="00CD449F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>30.00</w:t>
            </w:r>
          </w:p>
        </w:tc>
        <w:tc>
          <w:tcPr>
            <w:tcW w:w="1134" w:type="dxa"/>
            <w:shd w:val="clear" w:color="auto" w:fill="auto"/>
          </w:tcPr>
          <w:p w14:paraId="746077A5" w14:textId="77777777" w:rsidR="00CD449F" w:rsidRPr="00F824E9" w:rsidRDefault="00CD449F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1A4B">
              <w:rPr>
                <w:rFonts w:ascii="Browallia New" w:hAnsi="Browallia New" w:cs="Browallia New"/>
                <w:sz w:val="24"/>
                <w:szCs w:val="24"/>
              </w:rPr>
              <w:t>1,224,811</w:t>
            </w:r>
          </w:p>
        </w:tc>
        <w:tc>
          <w:tcPr>
            <w:tcW w:w="1278" w:type="dxa"/>
            <w:gridSpan w:val="2"/>
          </w:tcPr>
          <w:p w14:paraId="33DAE902" w14:textId="6C0AB271" w:rsidR="00CD449F" w:rsidRPr="00F824E9" w:rsidRDefault="00CD449F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1A4B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30B86">
              <w:rPr>
                <w:rFonts w:ascii="Browallia New" w:hAnsi="Browallia New" w:cs="Browallia New"/>
                <w:sz w:val="24"/>
                <w:szCs w:val="24"/>
              </w:rPr>
              <w:t>84</w:t>
            </w:r>
            <w:r w:rsidRPr="00F61A4B">
              <w:rPr>
                <w:rFonts w:ascii="Browallia New" w:hAnsi="Browallia New" w:cs="Browallia New"/>
                <w:sz w:val="24"/>
                <w:szCs w:val="24"/>
              </w:rPr>
              <w:t>,4</w:t>
            </w:r>
            <w:r w:rsidR="0082127E">
              <w:rPr>
                <w:rFonts w:ascii="Browallia New" w:hAnsi="Browallia New" w:cs="Browallia New"/>
                <w:sz w:val="24"/>
                <w:szCs w:val="24"/>
              </w:rPr>
              <w:t>54</w:t>
            </w:r>
          </w:p>
        </w:tc>
      </w:tr>
      <w:tr w:rsidR="00CD449F" w:rsidRPr="00F824E9" w14:paraId="26A1A552" w14:textId="77777777" w:rsidTr="008A33FD">
        <w:tc>
          <w:tcPr>
            <w:tcW w:w="1701" w:type="dxa"/>
          </w:tcPr>
          <w:p w14:paraId="0ACA3583" w14:textId="77777777" w:rsidR="00CD449F" w:rsidRDefault="00CD449F" w:rsidP="008A33FD">
            <w:pPr>
              <w:ind w:right="-43" w:firstLine="38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มากกว่า </w:t>
            </w:r>
            <w:r w:rsidRPr="00F824E9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F824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  <w:p w14:paraId="0A73965E" w14:textId="77777777" w:rsidR="00CD449F" w:rsidRPr="00F824E9" w:rsidRDefault="00CD449F" w:rsidP="008A33FD">
            <w:pPr>
              <w:ind w:right="-43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824E9">
              <w:rPr>
                <w:rFonts w:ascii="Browallia New" w:hAnsi="Browallia New" w:cs="Browallia New" w:hint="cs"/>
                <w:sz w:val="24"/>
                <w:szCs w:val="24"/>
                <w:cs/>
              </w:rPr>
              <w:t>ขึ้นไป</w:t>
            </w:r>
          </w:p>
        </w:tc>
        <w:tc>
          <w:tcPr>
            <w:tcW w:w="1417" w:type="dxa"/>
            <w:shd w:val="clear" w:color="auto" w:fill="auto"/>
          </w:tcPr>
          <w:p w14:paraId="0F5C5B55" w14:textId="77777777" w:rsidR="00CD449F" w:rsidRDefault="00CD449F" w:rsidP="00A71537">
            <w:pPr>
              <w:ind w:right="-1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52894C8" w14:textId="41B1B138" w:rsidR="00CD449F" w:rsidRPr="00F824E9" w:rsidRDefault="00CD449F" w:rsidP="00A71537">
            <w:pPr>
              <w:ind w:right="-1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>77.48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71537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82.17</w:t>
            </w:r>
          </w:p>
        </w:tc>
        <w:tc>
          <w:tcPr>
            <w:tcW w:w="1133" w:type="dxa"/>
          </w:tcPr>
          <w:p w14:paraId="60E0B2BE" w14:textId="77777777" w:rsidR="00CD449F" w:rsidRDefault="00CD449F" w:rsidP="008A33FD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736070E" w14:textId="77777777" w:rsidR="00CD449F" w:rsidRPr="00F824E9" w:rsidRDefault="00CD449F" w:rsidP="008A33FD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1A4B">
              <w:rPr>
                <w:rFonts w:ascii="Browallia New" w:hAnsi="Browallia New" w:cs="Browallia New"/>
                <w:sz w:val="24"/>
                <w:szCs w:val="24"/>
              </w:rPr>
              <w:t>5,414,175</w:t>
            </w:r>
          </w:p>
        </w:tc>
        <w:tc>
          <w:tcPr>
            <w:tcW w:w="1134" w:type="dxa"/>
            <w:shd w:val="clear" w:color="auto" w:fill="auto"/>
          </w:tcPr>
          <w:p w14:paraId="5EB96A5E" w14:textId="77777777" w:rsidR="00CD449F" w:rsidRDefault="00CD449F" w:rsidP="008A33FD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A328087" w14:textId="77777777" w:rsidR="00CD449F" w:rsidRPr="00F824E9" w:rsidRDefault="00CD449F" w:rsidP="008A33FD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1A4B">
              <w:rPr>
                <w:rFonts w:ascii="Browallia New" w:hAnsi="Browallia New" w:cs="Browallia New"/>
                <w:sz w:val="24"/>
                <w:szCs w:val="24"/>
              </w:rPr>
              <w:t>5,211,668</w:t>
            </w:r>
          </w:p>
        </w:tc>
        <w:tc>
          <w:tcPr>
            <w:tcW w:w="1276" w:type="dxa"/>
            <w:shd w:val="clear" w:color="auto" w:fill="auto"/>
          </w:tcPr>
          <w:p w14:paraId="4E796F7E" w14:textId="77777777" w:rsidR="00CD449F" w:rsidRDefault="00CD449F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3B7144F" w14:textId="77777777" w:rsidR="00CD449F" w:rsidRPr="00F824E9" w:rsidRDefault="00CD449F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>100.00</w:t>
            </w:r>
          </w:p>
        </w:tc>
        <w:tc>
          <w:tcPr>
            <w:tcW w:w="1134" w:type="dxa"/>
            <w:shd w:val="clear" w:color="auto" w:fill="auto"/>
          </w:tcPr>
          <w:p w14:paraId="4192E4E1" w14:textId="77777777" w:rsidR="00CD449F" w:rsidRDefault="00CD449F" w:rsidP="008A33FD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B635ED6" w14:textId="77777777" w:rsidR="00CD449F" w:rsidRPr="00F824E9" w:rsidRDefault="00CD449F" w:rsidP="008A33FD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1A4B">
              <w:rPr>
                <w:rFonts w:ascii="Browallia New" w:hAnsi="Browallia New" w:cs="Browallia New"/>
                <w:sz w:val="24"/>
                <w:szCs w:val="24"/>
              </w:rPr>
              <w:t>6,989,561</w:t>
            </w:r>
          </w:p>
        </w:tc>
        <w:tc>
          <w:tcPr>
            <w:tcW w:w="1278" w:type="dxa"/>
            <w:gridSpan w:val="2"/>
          </w:tcPr>
          <w:p w14:paraId="6E39FC13" w14:textId="77777777" w:rsidR="00CD449F" w:rsidRDefault="00CD449F" w:rsidP="008A33FD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18857EB" w14:textId="1117FE91" w:rsidR="00CD449F" w:rsidRPr="00F824E9" w:rsidRDefault="00130B86" w:rsidP="008A33FD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6,989,561</w:t>
            </w:r>
          </w:p>
        </w:tc>
      </w:tr>
      <w:tr w:rsidR="00CD449F" w:rsidRPr="00F824E9" w14:paraId="4A690CFC" w14:textId="77777777" w:rsidTr="008A33FD">
        <w:tc>
          <w:tcPr>
            <w:tcW w:w="1701" w:type="dxa"/>
          </w:tcPr>
          <w:p w14:paraId="224FF130" w14:textId="77777777" w:rsidR="00CD449F" w:rsidRPr="00F824E9" w:rsidRDefault="00CD449F" w:rsidP="008A33FD">
            <w:pPr>
              <w:ind w:right="-43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4E9">
              <w:rPr>
                <w:rFonts w:ascii="Browallia New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6FE49354" w14:textId="77777777" w:rsidR="00CD449F" w:rsidRPr="00F824E9" w:rsidRDefault="00CD449F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EF4F600" w14:textId="77777777" w:rsidR="00CD449F" w:rsidRPr="00F824E9" w:rsidRDefault="00CD449F" w:rsidP="008A33FD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1A4B">
              <w:rPr>
                <w:rFonts w:ascii="Browallia New" w:hAnsi="Browallia New" w:cs="Browallia New"/>
                <w:sz w:val="24"/>
                <w:szCs w:val="24"/>
                <w:lang w:val="en-GB"/>
              </w:rPr>
              <w:t>177,417,513</w:t>
            </w:r>
          </w:p>
        </w:tc>
        <w:tc>
          <w:tcPr>
            <w:tcW w:w="1134" w:type="dxa"/>
            <w:shd w:val="clear" w:color="auto" w:fill="auto"/>
          </w:tcPr>
          <w:p w14:paraId="068E3AD7" w14:textId="77777777" w:rsidR="00CD449F" w:rsidRPr="00F824E9" w:rsidRDefault="00CD449F" w:rsidP="008A33FD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1A4B">
              <w:rPr>
                <w:rFonts w:ascii="Browallia New" w:hAnsi="Browallia New" w:cs="Browallia New"/>
                <w:sz w:val="24"/>
                <w:szCs w:val="24"/>
                <w:lang w:val="en-GB"/>
              </w:rPr>
              <w:t>6,419,726</w:t>
            </w:r>
          </w:p>
        </w:tc>
        <w:tc>
          <w:tcPr>
            <w:tcW w:w="1276" w:type="dxa"/>
            <w:shd w:val="clear" w:color="auto" w:fill="auto"/>
          </w:tcPr>
          <w:p w14:paraId="1973FF9B" w14:textId="77777777" w:rsidR="00CD449F" w:rsidRPr="00F824E9" w:rsidRDefault="00CD449F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221AB50" w14:textId="77777777" w:rsidR="00CD449F" w:rsidRPr="00F824E9" w:rsidRDefault="00CD449F" w:rsidP="008A33FD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1A4B">
              <w:rPr>
                <w:rFonts w:ascii="Browallia New" w:hAnsi="Browallia New" w:cs="Browallia New"/>
                <w:sz w:val="24"/>
                <w:szCs w:val="24"/>
              </w:rPr>
              <w:t>102,942,300</w:t>
            </w:r>
          </w:p>
        </w:tc>
        <w:tc>
          <w:tcPr>
            <w:tcW w:w="1278" w:type="dxa"/>
            <w:gridSpan w:val="2"/>
          </w:tcPr>
          <w:p w14:paraId="30B5D2E9" w14:textId="77777777" w:rsidR="00CD449F" w:rsidRPr="00F824E9" w:rsidRDefault="00CD449F" w:rsidP="008A33FD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977C7">
              <w:rPr>
                <w:rFonts w:ascii="Browallia New" w:hAnsi="Browallia New" w:cs="Browallia New"/>
                <w:sz w:val="24"/>
                <w:szCs w:val="24"/>
              </w:rPr>
              <w:t>7,714,955</w:t>
            </w:r>
          </w:p>
        </w:tc>
      </w:tr>
    </w:tbl>
    <w:p w14:paraId="282BA756" w14:textId="77777777" w:rsidR="008003C4" w:rsidRPr="00FC7ECB" w:rsidRDefault="008003C4" w:rsidP="00FC7ECB">
      <w:pPr>
        <w:tabs>
          <w:tab w:val="left" w:pos="2160"/>
          <w:tab w:val="left" w:pos="2880"/>
        </w:tabs>
        <w:ind w:right="-45"/>
        <w:jc w:val="thaiDistribute"/>
        <w:rPr>
          <w:rFonts w:ascii="Browallia New" w:eastAsia="Calibri" w:hAnsi="Browallia New" w:cs="Browallia New"/>
          <w:sz w:val="28"/>
        </w:rPr>
      </w:pP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417"/>
        <w:gridCol w:w="1133"/>
        <w:gridCol w:w="1139"/>
        <w:gridCol w:w="1295"/>
        <w:gridCol w:w="1114"/>
        <w:gridCol w:w="1273"/>
      </w:tblGrid>
      <w:tr w:rsidR="006755E5" w:rsidRPr="00B616D6" w14:paraId="2B6BB8D4" w14:textId="77777777" w:rsidTr="008A33FD">
        <w:tc>
          <w:tcPr>
            <w:tcW w:w="1701" w:type="dxa"/>
          </w:tcPr>
          <w:p w14:paraId="5255611E" w14:textId="77777777" w:rsidR="006755E5" w:rsidRPr="00B616D6" w:rsidRDefault="006755E5" w:rsidP="008A33F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07B9ECE" w14:textId="77777777" w:rsidR="006755E5" w:rsidRPr="00B616D6" w:rsidRDefault="006755E5" w:rsidP="008A33FD">
            <w:pPr>
              <w:ind w:right="-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72" w:type="dxa"/>
            <w:gridSpan w:val="2"/>
            <w:vAlign w:val="bottom"/>
          </w:tcPr>
          <w:p w14:paraId="118815B0" w14:textId="77777777" w:rsidR="006755E5" w:rsidRPr="00B616D6" w:rsidRDefault="006755E5" w:rsidP="008A33FD">
            <w:pPr>
              <w:ind w:right="-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82" w:type="dxa"/>
            <w:gridSpan w:val="3"/>
            <w:vAlign w:val="bottom"/>
          </w:tcPr>
          <w:p w14:paraId="2CB4B40A" w14:textId="77777777" w:rsidR="006755E5" w:rsidRPr="00B616D6" w:rsidRDefault="006755E5" w:rsidP="008A33FD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616D6">
              <w:rPr>
                <w:rFonts w:ascii="Browallia New" w:hAnsi="Browallia New" w:cs="Browallia New"/>
                <w:sz w:val="24"/>
                <w:szCs w:val="24"/>
              </w:rPr>
              <w:t xml:space="preserve">  (</w:t>
            </w:r>
            <w:proofErr w:type="gramStart"/>
            <w:r w:rsidRPr="00B616D6">
              <w:rPr>
                <w:rFonts w:ascii="Browallia New" w:hAnsi="Browallia New" w:cs="Browallia New"/>
                <w:sz w:val="24"/>
                <w:szCs w:val="24"/>
                <w:cs/>
              </w:rPr>
              <w:t>หน่วย :</w:t>
            </w:r>
            <w:proofErr w:type="gramEnd"/>
            <w:r w:rsidRPr="00B616D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616D6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  <w:r w:rsidRPr="00B616D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755E5" w:rsidRPr="00B616D6" w14:paraId="658E0A64" w14:textId="77777777" w:rsidTr="008A33FD">
        <w:tc>
          <w:tcPr>
            <w:tcW w:w="1701" w:type="dxa"/>
          </w:tcPr>
          <w:p w14:paraId="5E9E64A5" w14:textId="77777777" w:rsidR="006755E5" w:rsidRPr="00B616D6" w:rsidRDefault="006755E5" w:rsidP="008A33F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71" w:type="dxa"/>
            <w:gridSpan w:val="6"/>
          </w:tcPr>
          <w:p w14:paraId="7D8800A7" w14:textId="77777777" w:rsidR="006755E5" w:rsidRPr="00B616D6" w:rsidRDefault="006755E5" w:rsidP="008A33F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16D6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6755E5" w:rsidRPr="00B616D6" w14:paraId="1F8BCE82" w14:textId="77777777" w:rsidTr="008A33FD">
        <w:tc>
          <w:tcPr>
            <w:tcW w:w="1701" w:type="dxa"/>
          </w:tcPr>
          <w:p w14:paraId="153184C2" w14:textId="77777777" w:rsidR="006755E5" w:rsidRPr="00B616D6" w:rsidRDefault="006755E5" w:rsidP="008A33F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89" w:type="dxa"/>
            <w:gridSpan w:val="3"/>
          </w:tcPr>
          <w:p w14:paraId="27BEC591" w14:textId="77777777" w:rsidR="006755E5" w:rsidRPr="00B616D6" w:rsidRDefault="006755E5" w:rsidP="008A33FD">
            <w:pPr>
              <w:pBdr>
                <w:bottom w:val="single" w:sz="4" w:space="1" w:color="auto"/>
              </w:pBdr>
              <w:ind w:right="-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616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B616D6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B616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B616D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563</w:t>
            </w:r>
          </w:p>
        </w:tc>
        <w:tc>
          <w:tcPr>
            <w:tcW w:w="3682" w:type="dxa"/>
            <w:gridSpan w:val="3"/>
            <w:vAlign w:val="bottom"/>
          </w:tcPr>
          <w:p w14:paraId="5CAE2344" w14:textId="77777777" w:rsidR="006755E5" w:rsidRPr="00B616D6" w:rsidRDefault="006755E5" w:rsidP="008A33F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616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B616D6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B616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B616D6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</w:tr>
      <w:tr w:rsidR="006755E5" w:rsidRPr="00B616D6" w14:paraId="3A04259F" w14:textId="77777777" w:rsidTr="008A33FD">
        <w:trPr>
          <w:trHeight w:val="1193"/>
        </w:trPr>
        <w:tc>
          <w:tcPr>
            <w:tcW w:w="1701" w:type="dxa"/>
            <w:vAlign w:val="bottom"/>
          </w:tcPr>
          <w:p w14:paraId="517E0CCB" w14:textId="77777777" w:rsidR="006755E5" w:rsidRPr="00B616D6" w:rsidRDefault="006755E5" w:rsidP="008A33FD">
            <w:pPr>
              <w:pBdr>
                <w:bottom w:val="single" w:sz="4" w:space="1" w:color="auto"/>
              </w:pBdr>
              <w:ind w:right="3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4E9">
              <w:rPr>
                <w:rFonts w:ascii="Browallia New" w:hAnsi="Browallia New" w:cs="Browallia New" w:hint="cs"/>
                <w:sz w:val="24"/>
                <w:szCs w:val="24"/>
                <w:cs/>
              </w:rPr>
              <w:t>อายุลูกหนี้</w:t>
            </w:r>
          </w:p>
        </w:tc>
        <w:tc>
          <w:tcPr>
            <w:tcW w:w="1417" w:type="dxa"/>
            <w:vAlign w:val="bottom"/>
          </w:tcPr>
          <w:p w14:paraId="6BBDB118" w14:textId="77777777" w:rsidR="006755E5" w:rsidRPr="00F824E9" w:rsidRDefault="006755E5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4E9">
              <w:rPr>
                <w:rFonts w:ascii="Browallia New" w:hAnsi="Browallia New" w:cs="Browallia New" w:hint="cs"/>
                <w:sz w:val="24"/>
                <w:szCs w:val="24"/>
                <w:cs/>
              </w:rPr>
              <w:t>อัตราค่าเผื่อผลขาดทุนจากการด้อยค่า</w:t>
            </w:r>
          </w:p>
          <w:p w14:paraId="673FCE64" w14:textId="77777777" w:rsidR="006755E5" w:rsidRPr="00B616D6" w:rsidRDefault="006755E5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F824E9">
              <w:rPr>
                <w:rFonts w:ascii="Browallia New" w:hAnsi="Browallia New" w:cs="Browallia New" w:hint="cs"/>
                <w:sz w:val="24"/>
                <w:szCs w:val="24"/>
                <w:cs/>
              </w:rPr>
              <w:t>ร้อยละ</w:t>
            </w:r>
            <w:r w:rsidRPr="00F824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3" w:type="dxa"/>
            <w:vAlign w:val="bottom"/>
          </w:tcPr>
          <w:p w14:paraId="15DDC918" w14:textId="77777777" w:rsidR="006755E5" w:rsidRPr="00B616D6" w:rsidRDefault="006755E5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4E9">
              <w:rPr>
                <w:rFonts w:ascii="Browallia New" w:hAnsi="Browallia New" w:cs="Browalli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139" w:type="dxa"/>
            <w:vAlign w:val="bottom"/>
          </w:tcPr>
          <w:p w14:paraId="78784D5F" w14:textId="77777777" w:rsidR="006755E5" w:rsidRPr="00B616D6" w:rsidRDefault="006755E5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4E9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1295" w:type="dxa"/>
            <w:vAlign w:val="bottom"/>
          </w:tcPr>
          <w:p w14:paraId="3A3D236F" w14:textId="77777777" w:rsidR="006755E5" w:rsidRPr="00F824E9" w:rsidRDefault="006755E5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4E9">
              <w:rPr>
                <w:rFonts w:ascii="Browallia New" w:hAnsi="Browallia New" w:cs="Browallia New" w:hint="cs"/>
                <w:sz w:val="24"/>
                <w:szCs w:val="24"/>
                <w:cs/>
              </w:rPr>
              <w:t>อัตราค่าเผื่อผลขาดทุนจากการด้อยค่า</w:t>
            </w:r>
          </w:p>
          <w:p w14:paraId="56851EC8" w14:textId="77777777" w:rsidR="006755E5" w:rsidRPr="00B616D6" w:rsidRDefault="006755E5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F824E9">
              <w:rPr>
                <w:rFonts w:ascii="Browallia New" w:hAnsi="Browallia New" w:cs="Browallia New" w:hint="cs"/>
                <w:sz w:val="24"/>
                <w:szCs w:val="24"/>
                <w:cs/>
              </w:rPr>
              <w:t>ร้อยละ</w:t>
            </w:r>
            <w:r w:rsidRPr="00F824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14" w:type="dxa"/>
            <w:vAlign w:val="bottom"/>
          </w:tcPr>
          <w:p w14:paraId="4BFAC71B" w14:textId="77777777" w:rsidR="006755E5" w:rsidRPr="00B616D6" w:rsidRDefault="006755E5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73" w:type="dxa"/>
          </w:tcPr>
          <w:p w14:paraId="6EB53896" w14:textId="77777777" w:rsidR="006755E5" w:rsidRDefault="006755E5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948D445" w14:textId="77777777" w:rsidR="006755E5" w:rsidRPr="00B616D6" w:rsidRDefault="006755E5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4E9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</w:tr>
      <w:tr w:rsidR="006755E5" w:rsidRPr="00B616D6" w14:paraId="09F4AB94" w14:textId="77777777" w:rsidTr="008A33FD">
        <w:trPr>
          <w:trHeight w:hRule="exact" w:val="383"/>
        </w:trPr>
        <w:tc>
          <w:tcPr>
            <w:tcW w:w="1701" w:type="dxa"/>
          </w:tcPr>
          <w:p w14:paraId="4C241456" w14:textId="77777777" w:rsidR="006755E5" w:rsidRPr="00B616D6" w:rsidRDefault="006755E5" w:rsidP="008A33FD">
            <w:pPr>
              <w:ind w:right="-43"/>
              <w:jc w:val="both"/>
              <w:rPr>
                <w:rFonts w:ascii="Browallia New" w:hAnsi="Browallia New" w:cs="Browallia New"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2CFD56" w14:textId="77777777" w:rsidR="006755E5" w:rsidRPr="00B616D6" w:rsidRDefault="006755E5" w:rsidP="008A33FD">
            <w:pPr>
              <w:ind w:right="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BFF9AC5" w14:textId="77777777" w:rsidR="006755E5" w:rsidRPr="00B616D6" w:rsidRDefault="006755E5" w:rsidP="008A33FD">
            <w:pPr>
              <w:ind w:right="-4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7E138D4" w14:textId="77777777" w:rsidR="006755E5" w:rsidRPr="00B616D6" w:rsidRDefault="006755E5" w:rsidP="008A33FD">
            <w:pPr>
              <w:ind w:right="-4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5" w:type="dxa"/>
          </w:tcPr>
          <w:p w14:paraId="564DFEDF" w14:textId="77777777" w:rsidR="006755E5" w:rsidRPr="00B616D6" w:rsidRDefault="006755E5" w:rsidP="008A33FD">
            <w:pPr>
              <w:ind w:right="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9379365" w14:textId="77777777" w:rsidR="006755E5" w:rsidRPr="00B616D6" w:rsidRDefault="006755E5" w:rsidP="008A33FD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341E5020" w14:textId="77777777" w:rsidR="006755E5" w:rsidRPr="00B616D6" w:rsidRDefault="006755E5" w:rsidP="008A33FD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755E5" w:rsidRPr="00B616D6" w14:paraId="1985E5F5" w14:textId="77777777" w:rsidTr="00040522">
        <w:trPr>
          <w:trHeight w:val="312"/>
        </w:trPr>
        <w:tc>
          <w:tcPr>
            <w:tcW w:w="1701" w:type="dxa"/>
          </w:tcPr>
          <w:p w14:paraId="0A66F8FA" w14:textId="77777777" w:rsidR="006755E5" w:rsidRPr="00B616D6" w:rsidRDefault="006755E5" w:rsidP="008A33FD">
            <w:pPr>
              <w:ind w:right="-43"/>
              <w:jc w:val="both"/>
              <w:rPr>
                <w:rFonts w:ascii="Browallia New" w:hAnsi="Browallia New" w:cs="Browallia New"/>
                <w:i/>
                <w:iCs/>
                <w:sz w:val="24"/>
                <w:szCs w:val="24"/>
              </w:rPr>
            </w:pPr>
            <w:r w:rsidRPr="00B616D6">
              <w:rPr>
                <w:rFonts w:ascii="Browallia New" w:hAnsi="Browallia New" w:cs="Browalli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417" w:type="dxa"/>
          </w:tcPr>
          <w:p w14:paraId="2B6A48BE" w14:textId="6A481C47" w:rsidR="006755E5" w:rsidRPr="00B616D6" w:rsidRDefault="00F356AD" w:rsidP="00F356AD">
            <w:pPr>
              <w:ind w:right="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755E5" w:rsidRPr="00F824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3" w:type="dxa"/>
          </w:tcPr>
          <w:p w14:paraId="27756429" w14:textId="77777777" w:rsidR="006755E5" w:rsidRPr="00B616D6" w:rsidRDefault="006755E5" w:rsidP="008A33FD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06B8">
              <w:rPr>
                <w:rFonts w:ascii="Browallia New" w:hAnsi="Browallia New" w:cs="Browallia New"/>
                <w:sz w:val="24"/>
                <w:szCs w:val="24"/>
              </w:rPr>
              <w:t>46,890,414</w:t>
            </w:r>
          </w:p>
        </w:tc>
        <w:tc>
          <w:tcPr>
            <w:tcW w:w="1139" w:type="dxa"/>
          </w:tcPr>
          <w:p w14:paraId="5D904924" w14:textId="77777777" w:rsidR="006755E5" w:rsidRPr="00B616D6" w:rsidRDefault="006755E5" w:rsidP="008A33FD">
            <w:pPr>
              <w:tabs>
                <w:tab w:val="clear" w:pos="680"/>
                <w:tab w:val="left" w:pos="736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616D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616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</w:t>
            </w:r>
            <w:r w:rsidRPr="00B616D6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</w:p>
        </w:tc>
        <w:tc>
          <w:tcPr>
            <w:tcW w:w="1295" w:type="dxa"/>
          </w:tcPr>
          <w:p w14:paraId="0352D887" w14:textId="77777777" w:rsidR="006755E5" w:rsidRPr="00B616D6" w:rsidRDefault="006755E5" w:rsidP="008A33FD">
            <w:pPr>
              <w:ind w:right="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616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     </w:t>
            </w:r>
            <w:r w:rsidRPr="00B616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4" w:type="dxa"/>
          </w:tcPr>
          <w:p w14:paraId="1C495C7B" w14:textId="77777777" w:rsidR="006755E5" w:rsidRPr="00B616D6" w:rsidRDefault="006755E5" w:rsidP="008A33FD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06B8">
              <w:rPr>
                <w:rFonts w:ascii="Browallia New" w:hAnsi="Browallia New" w:cs="Browallia New"/>
                <w:sz w:val="24"/>
                <w:szCs w:val="24"/>
              </w:rPr>
              <w:t>41,343,342</w:t>
            </w:r>
          </w:p>
        </w:tc>
        <w:tc>
          <w:tcPr>
            <w:tcW w:w="1273" w:type="dxa"/>
          </w:tcPr>
          <w:p w14:paraId="456D9F52" w14:textId="77777777" w:rsidR="006755E5" w:rsidRPr="00B616D6" w:rsidRDefault="006755E5" w:rsidP="008A33FD">
            <w:pPr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616D6">
              <w:rPr>
                <w:rFonts w:ascii="Browallia New" w:hAnsi="Browallia New" w:cs="Browallia New"/>
                <w:sz w:val="24"/>
                <w:szCs w:val="24"/>
              </w:rPr>
              <w:t xml:space="preserve">        -</w:t>
            </w:r>
          </w:p>
        </w:tc>
      </w:tr>
      <w:tr w:rsidR="006755E5" w:rsidRPr="00B616D6" w14:paraId="4E2633E7" w14:textId="77777777" w:rsidTr="008A33FD">
        <w:tc>
          <w:tcPr>
            <w:tcW w:w="1701" w:type="dxa"/>
          </w:tcPr>
          <w:p w14:paraId="40D3A153" w14:textId="77777777" w:rsidR="006755E5" w:rsidRPr="00B616D6" w:rsidRDefault="006755E5" w:rsidP="008A33FD">
            <w:pPr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B616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น้อยกว่า </w:t>
            </w:r>
            <w:r w:rsidRPr="00B616D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B616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11E0C545" w14:textId="7B1BB0BF" w:rsidR="006755E5" w:rsidRPr="00B616D6" w:rsidRDefault="006755E5" w:rsidP="004F70F8">
            <w:pPr>
              <w:ind w:right="-1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>0.02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523B0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>
              <w:rPr>
                <w:rFonts w:ascii="Browallia New" w:hAnsi="Browallia New" w:cs="Browallia New"/>
                <w:sz w:val="24"/>
                <w:szCs w:val="24"/>
              </w:rPr>
              <w:t>0.04</w:t>
            </w:r>
          </w:p>
        </w:tc>
        <w:tc>
          <w:tcPr>
            <w:tcW w:w="1133" w:type="dxa"/>
          </w:tcPr>
          <w:p w14:paraId="76FCB2EB" w14:textId="77777777" w:rsidR="006755E5" w:rsidRPr="00B616D6" w:rsidRDefault="006755E5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06B8">
              <w:rPr>
                <w:rFonts w:ascii="Browallia New" w:hAnsi="Browallia New" w:cs="Browallia New"/>
                <w:sz w:val="24"/>
                <w:szCs w:val="24"/>
              </w:rPr>
              <w:t>109,520,897</w:t>
            </w:r>
          </w:p>
        </w:tc>
        <w:tc>
          <w:tcPr>
            <w:tcW w:w="1139" w:type="dxa"/>
            <w:shd w:val="clear" w:color="auto" w:fill="auto"/>
          </w:tcPr>
          <w:p w14:paraId="5768CCD1" w14:textId="77777777" w:rsidR="006755E5" w:rsidRPr="00B616D6" w:rsidRDefault="006755E5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06B8">
              <w:rPr>
                <w:rFonts w:ascii="Browallia New" w:hAnsi="Browallia New" w:cs="Browallia New"/>
                <w:sz w:val="24"/>
                <w:szCs w:val="24"/>
              </w:rPr>
              <w:t>23,749</w:t>
            </w:r>
          </w:p>
        </w:tc>
        <w:tc>
          <w:tcPr>
            <w:tcW w:w="1295" w:type="dxa"/>
            <w:shd w:val="clear" w:color="auto" w:fill="auto"/>
          </w:tcPr>
          <w:p w14:paraId="6A865A0C" w14:textId="77777777" w:rsidR="006755E5" w:rsidRPr="00B616D6" w:rsidRDefault="006755E5" w:rsidP="008A33FD">
            <w:pPr>
              <w:ind w:right="-1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616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B616D6"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Pr="00B616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616D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4" w:type="dxa"/>
            <w:shd w:val="clear" w:color="auto" w:fill="auto"/>
          </w:tcPr>
          <w:p w14:paraId="3F395C52" w14:textId="77777777" w:rsidR="006755E5" w:rsidRPr="00B616D6" w:rsidRDefault="006755E5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06B8">
              <w:rPr>
                <w:rFonts w:ascii="Browallia New" w:hAnsi="Browallia New" w:cs="Browallia New"/>
                <w:sz w:val="24"/>
                <w:szCs w:val="24"/>
              </w:rPr>
              <w:t>41,965,011</w:t>
            </w:r>
          </w:p>
        </w:tc>
        <w:tc>
          <w:tcPr>
            <w:tcW w:w="1273" w:type="dxa"/>
          </w:tcPr>
          <w:p w14:paraId="16978717" w14:textId="77777777" w:rsidR="006755E5" w:rsidRPr="00B616D6" w:rsidRDefault="006755E5" w:rsidP="008A33FD">
            <w:pPr>
              <w:ind w:right="-1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616D6">
              <w:rPr>
                <w:rFonts w:ascii="Browallia New" w:hAnsi="Browallia New" w:cs="Browallia New"/>
                <w:sz w:val="24"/>
                <w:szCs w:val="24"/>
              </w:rPr>
              <w:t xml:space="preserve">        -</w:t>
            </w:r>
          </w:p>
        </w:tc>
      </w:tr>
      <w:tr w:rsidR="006755E5" w:rsidRPr="00B616D6" w14:paraId="79310017" w14:textId="77777777" w:rsidTr="008A33FD">
        <w:tc>
          <w:tcPr>
            <w:tcW w:w="1701" w:type="dxa"/>
          </w:tcPr>
          <w:p w14:paraId="2AA207C0" w14:textId="77777777" w:rsidR="006755E5" w:rsidRPr="00B616D6" w:rsidRDefault="006755E5" w:rsidP="008A33FD">
            <w:pPr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B616D6">
              <w:rPr>
                <w:rFonts w:ascii="Browallia New" w:hAnsi="Browallia New" w:cs="Browallia New"/>
                <w:sz w:val="24"/>
                <w:szCs w:val="24"/>
              </w:rPr>
              <w:t>3 – 6</w:t>
            </w:r>
            <w:r w:rsidRPr="00B616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25101AA2" w14:textId="4B4566D9" w:rsidR="006755E5" w:rsidRPr="00B616D6" w:rsidRDefault="006755E5" w:rsidP="004F70F8">
            <w:pPr>
              <w:ind w:right="-1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>0.65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523B0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0.94</w:t>
            </w:r>
          </w:p>
        </w:tc>
        <w:tc>
          <w:tcPr>
            <w:tcW w:w="1133" w:type="dxa"/>
          </w:tcPr>
          <w:p w14:paraId="75DA7012" w14:textId="77777777" w:rsidR="006755E5" w:rsidRPr="00B616D6" w:rsidRDefault="006755E5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606B8">
              <w:rPr>
                <w:rFonts w:ascii="Browallia New" w:hAnsi="Browallia New" w:cs="Browallia New"/>
                <w:sz w:val="24"/>
                <w:szCs w:val="24"/>
              </w:rPr>
              <w:t>8,546,253</w:t>
            </w:r>
          </w:p>
        </w:tc>
        <w:tc>
          <w:tcPr>
            <w:tcW w:w="1139" w:type="dxa"/>
            <w:shd w:val="clear" w:color="auto" w:fill="auto"/>
          </w:tcPr>
          <w:p w14:paraId="580A5DB8" w14:textId="77777777" w:rsidR="006755E5" w:rsidRPr="00B616D6" w:rsidRDefault="006755E5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606B8">
              <w:rPr>
                <w:rFonts w:ascii="Browallia New" w:hAnsi="Browallia New" w:cs="Browallia New"/>
                <w:sz w:val="24"/>
                <w:szCs w:val="24"/>
              </w:rPr>
              <w:t>55,336</w:t>
            </w:r>
          </w:p>
        </w:tc>
        <w:tc>
          <w:tcPr>
            <w:tcW w:w="1295" w:type="dxa"/>
            <w:shd w:val="clear" w:color="auto" w:fill="auto"/>
          </w:tcPr>
          <w:p w14:paraId="20BA4D5D" w14:textId="77777777" w:rsidR="006755E5" w:rsidRPr="00B616D6" w:rsidRDefault="006755E5" w:rsidP="008A33FD">
            <w:pPr>
              <w:ind w:right="-1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616D6">
              <w:rPr>
                <w:rFonts w:ascii="Browallia New" w:hAnsi="Browallia New" w:cs="Browallia New"/>
                <w:sz w:val="24"/>
                <w:szCs w:val="24"/>
              </w:rPr>
              <w:t xml:space="preserve">          -</w:t>
            </w:r>
          </w:p>
        </w:tc>
        <w:tc>
          <w:tcPr>
            <w:tcW w:w="1114" w:type="dxa"/>
            <w:shd w:val="clear" w:color="auto" w:fill="auto"/>
          </w:tcPr>
          <w:p w14:paraId="2636A362" w14:textId="77777777" w:rsidR="006755E5" w:rsidRPr="00B616D6" w:rsidRDefault="006755E5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06B8">
              <w:rPr>
                <w:rFonts w:ascii="Browallia New" w:hAnsi="Browallia New" w:cs="Browallia New"/>
                <w:sz w:val="24"/>
                <w:szCs w:val="24"/>
              </w:rPr>
              <w:t>7,115,559</w:t>
            </w:r>
          </w:p>
        </w:tc>
        <w:tc>
          <w:tcPr>
            <w:tcW w:w="1273" w:type="dxa"/>
          </w:tcPr>
          <w:p w14:paraId="19269BBA" w14:textId="77777777" w:rsidR="006755E5" w:rsidRPr="00B616D6" w:rsidRDefault="006755E5" w:rsidP="008A33FD">
            <w:pPr>
              <w:ind w:right="-1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616D6">
              <w:rPr>
                <w:rFonts w:ascii="Browallia New" w:hAnsi="Browallia New" w:cs="Browallia New"/>
                <w:sz w:val="24"/>
                <w:szCs w:val="24"/>
              </w:rPr>
              <w:t xml:space="preserve">        -</w:t>
            </w:r>
          </w:p>
        </w:tc>
      </w:tr>
      <w:tr w:rsidR="006755E5" w:rsidRPr="00B616D6" w14:paraId="04DA7D27" w14:textId="77777777" w:rsidTr="008A33FD">
        <w:tc>
          <w:tcPr>
            <w:tcW w:w="1701" w:type="dxa"/>
          </w:tcPr>
          <w:p w14:paraId="67DD642B" w14:textId="77777777" w:rsidR="006755E5" w:rsidRPr="00B616D6" w:rsidRDefault="006755E5" w:rsidP="008A33FD">
            <w:pPr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B616D6">
              <w:rPr>
                <w:rFonts w:ascii="Browallia New" w:hAnsi="Browallia New" w:cs="Browallia New"/>
                <w:sz w:val="24"/>
                <w:szCs w:val="24"/>
              </w:rPr>
              <w:t>6 – 12</w:t>
            </w:r>
            <w:r w:rsidRPr="00B616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3358C287" w14:textId="6843A59C" w:rsidR="006755E5" w:rsidRPr="00B616D6" w:rsidRDefault="006755E5" w:rsidP="004F70F8">
            <w:pPr>
              <w:ind w:right="-1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>7.07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356AD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10.81</w:t>
            </w:r>
          </w:p>
        </w:tc>
        <w:tc>
          <w:tcPr>
            <w:tcW w:w="1133" w:type="dxa"/>
          </w:tcPr>
          <w:p w14:paraId="6F2B8703" w14:textId="77777777" w:rsidR="006755E5" w:rsidRPr="00B616D6" w:rsidRDefault="006755E5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06B8">
              <w:rPr>
                <w:rFonts w:ascii="Browallia New" w:hAnsi="Browallia New" w:cs="Browallia New"/>
                <w:sz w:val="24"/>
                <w:szCs w:val="24"/>
              </w:rPr>
              <w:t>3,808,883</w:t>
            </w:r>
          </w:p>
        </w:tc>
        <w:tc>
          <w:tcPr>
            <w:tcW w:w="1139" w:type="dxa"/>
            <w:shd w:val="clear" w:color="auto" w:fill="auto"/>
          </w:tcPr>
          <w:p w14:paraId="73E7735A" w14:textId="77777777" w:rsidR="006755E5" w:rsidRPr="00B616D6" w:rsidRDefault="006755E5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06B8">
              <w:rPr>
                <w:rFonts w:ascii="Browallia New" w:hAnsi="Browallia New" w:cs="Browallia New"/>
                <w:sz w:val="24"/>
                <w:szCs w:val="24"/>
              </w:rPr>
              <w:t>286,058</w:t>
            </w:r>
          </w:p>
        </w:tc>
        <w:tc>
          <w:tcPr>
            <w:tcW w:w="1295" w:type="dxa"/>
            <w:shd w:val="clear" w:color="auto" w:fill="auto"/>
          </w:tcPr>
          <w:p w14:paraId="114127E1" w14:textId="77777777" w:rsidR="006755E5" w:rsidRPr="00B616D6" w:rsidRDefault="006755E5" w:rsidP="008A33FD">
            <w:pPr>
              <w:ind w:right="-1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616D6">
              <w:rPr>
                <w:rFonts w:ascii="Browallia New" w:hAnsi="Browallia New" w:cs="Browallia New"/>
                <w:sz w:val="24"/>
                <w:szCs w:val="24"/>
              </w:rPr>
              <w:t xml:space="preserve">          -</w:t>
            </w:r>
          </w:p>
        </w:tc>
        <w:tc>
          <w:tcPr>
            <w:tcW w:w="1114" w:type="dxa"/>
            <w:shd w:val="clear" w:color="auto" w:fill="auto"/>
          </w:tcPr>
          <w:p w14:paraId="0BA390AC" w14:textId="77777777" w:rsidR="006755E5" w:rsidRPr="00B616D6" w:rsidRDefault="006755E5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06B8">
              <w:rPr>
                <w:rFonts w:ascii="Browallia New" w:hAnsi="Browallia New" w:cs="Browallia New"/>
                <w:sz w:val="24"/>
                <w:szCs w:val="24"/>
              </w:rPr>
              <w:t>2,244,616</w:t>
            </w:r>
          </w:p>
        </w:tc>
        <w:tc>
          <w:tcPr>
            <w:tcW w:w="1273" w:type="dxa"/>
          </w:tcPr>
          <w:p w14:paraId="1CF1D73A" w14:textId="77777777" w:rsidR="006755E5" w:rsidRPr="00B616D6" w:rsidRDefault="006755E5" w:rsidP="008A33FD">
            <w:pPr>
              <w:ind w:right="-1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616D6">
              <w:rPr>
                <w:rFonts w:ascii="Browallia New" w:hAnsi="Browallia New" w:cs="Browallia New"/>
                <w:sz w:val="24"/>
                <w:szCs w:val="24"/>
              </w:rPr>
              <w:t xml:space="preserve">        -</w:t>
            </w:r>
          </w:p>
        </w:tc>
      </w:tr>
      <w:tr w:rsidR="006755E5" w:rsidRPr="00B616D6" w14:paraId="172278F2" w14:textId="77777777" w:rsidTr="008A33FD">
        <w:tc>
          <w:tcPr>
            <w:tcW w:w="1701" w:type="dxa"/>
          </w:tcPr>
          <w:p w14:paraId="4CFFF3AB" w14:textId="77777777" w:rsidR="006755E5" w:rsidRPr="00B616D6" w:rsidRDefault="006755E5" w:rsidP="008A33FD">
            <w:pPr>
              <w:ind w:right="-43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16D6">
              <w:rPr>
                <w:rFonts w:ascii="Browallia New" w:hAnsi="Browallia New" w:cs="Browallia New"/>
                <w:sz w:val="24"/>
                <w:szCs w:val="24"/>
              </w:rPr>
              <w:t>12 –</w:t>
            </w:r>
            <w:r w:rsidRPr="00B616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616D6">
              <w:rPr>
                <w:rFonts w:ascii="Browallia New" w:hAnsi="Browallia New" w:cs="Browallia New"/>
                <w:sz w:val="24"/>
                <w:szCs w:val="24"/>
              </w:rPr>
              <w:t xml:space="preserve">24 </w:t>
            </w:r>
            <w:r w:rsidRPr="00B616D6">
              <w:rPr>
                <w:rFonts w:ascii="Browallia New" w:hAnsi="Browallia New" w:cs="Browalli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1233D14C" w14:textId="4209844B" w:rsidR="006755E5" w:rsidRPr="00B616D6" w:rsidRDefault="006755E5" w:rsidP="004F70F8">
            <w:pPr>
              <w:ind w:right="-1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>20.06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356AD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26.07</w:t>
            </w:r>
          </w:p>
        </w:tc>
        <w:tc>
          <w:tcPr>
            <w:tcW w:w="1133" w:type="dxa"/>
          </w:tcPr>
          <w:p w14:paraId="68F112D8" w14:textId="77777777" w:rsidR="006755E5" w:rsidRPr="00B616D6" w:rsidRDefault="006755E5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06B8">
              <w:rPr>
                <w:rFonts w:ascii="Browallia New" w:hAnsi="Browallia New" w:cs="Browallia New"/>
                <w:sz w:val="24"/>
                <w:szCs w:val="24"/>
              </w:rPr>
              <w:t>2,653,691</w:t>
            </w:r>
          </w:p>
        </w:tc>
        <w:tc>
          <w:tcPr>
            <w:tcW w:w="1139" w:type="dxa"/>
            <w:shd w:val="clear" w:color="auto" w:fill="auto"/>
          </w:tcPr>
          <w:p w14:paraId="036CD831" w14:textId="77777777" w:rsidR="006755E5" w:rsidRPr="00B616D6" w:rsidRDefault="006755E5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06B8">
              <w:rPr>
                <w:rFonts w:ascii="Browallia New" w:hAnsi="Browallia New" w:cs="Browallia New"/>
                <w:sz w:val="24"/>
                <w:szCs w:val="24"/>
              </w:rPr>
              <w:t>539,476</w:t>
            </w:r>
          </w:p>
        </w:tc>
        <w:tc>
          <w:tcPr>
            <w:tcW w:w="1295" w:type="dxa"/>
            <w:shd w:val="clear" w:color="auto" w:fill="auto"/>
          </w:tcPr>
          <w:p w14:paraId="01AE7C9D" w14:textId="77777777" w:rsidR="006755E5" w:rsidRPr="00B616D6" w:rsidRDefault="006755E5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616D6">
              <w:rPr>
                <w:rFonts w:ascii="Browallia New" w:hAnsi="Browallia New" w:cs="Browallia New"/>
                <w:sz w:val="24"/>
                <w:szCs w:val="24"/>
              </w:rPr>
              <w:t>10.00</w:t>
            </w:r>
          </w:p>
        </w:tc>
        <w:tc>
          <w:tcPr>
            <w:tcW w:w="1114" w:type="dxa"/>
            <w:shd w:val="clear" w:color="auto" w:fill="auto"/>
          </w:tcPr>
          <w:p w14:paraId="1DEF37FA" w14:textId="77777777" w:rsidR="006755E5" w:rsidRPr="00B616D6" w:rsidRDefault="006755E5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7814">
              <w:rPr>
                <w:rFonts w:ascii="Browallia New" w:hAnsi="Browallia New" w:cs="Browallia New"/>
                <w:sz w:val="24"/>
                <w:szCs w:val="24"/>
              </w:rPr>
              <w:t>2,059,400</w:t>
            </w:r>
          </w:p>
        </w:tc>
        <w:tc>
          <w:tcPr>
            <w:tcW w:w="1273" w:type="dxa"/>
          </w:tcPr>
          <w:p w14:paraId="7D433A5A" w14:textId="29A89F27" w:rsidR="006755E5" w:rsidRPr="00B616D6" w:rsidRDefault="00223052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340</w:t>
            </w:r>
            <w:r w:rsidR="006755E5" w:rsidRPr="00807814">
              <w:rPr>
                <w:rFonts w:ascii="Browallia New" w:hAnsi="Browallia New" w:cs="Browallia New"/>
                <w:sz w:val="24"/>
                <w:szCs w:val="24"/>
              </w:rPr>
              <w:t>,940</w:t>
            </w:r>
          </w:p>
        </w:tc>
      </w:tr>
      <w:tr w:rsidR="006755E5" w:rsidRPr="00B616D6" w14:paraId="5F1B0A27" w14:textId="77777777" w:rsidTr="008A33FD">
        <w:tc>
          <w:tcPr>
            <w:tcW w:w="1701" w:type="dxa"/>
          </w:tcPr>
          <w:p w14:paraId="2086A545" w14:textId="77777777" w:rsidR="006755E5" w:rsidRPr="00B616D6" w:rsidRDefault="006755E5" w:rsidP="008A33FD">
            <w:pPr>
              <w:ind w:right="-43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16D6">
              <w:rPr>
                <w:rFonts w:ascii="Browallia New" w:hAnsi="Browallia New" w:cs="Browallia New"/>
                <w:sz w:val="24"/>
                <w:szCs w:val="24"/>
              </w:rPr>
              <w:t xml:space="preserve">24 – 36 </w:t>
            </w:r>
            <w:r w:rsidRPr="00B616D6">
              <w:rPr>
                <w:rFonts w:ascii="Browallia New" w:hAnsi="Browallia New" w:cs="Browalli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687F1B3C" w14:textId="6460430E" w:rsidR="006755E5" w:rsidRPr="00B616D6" w:rsidRDefault="006755E5" w:rsidP="004F70F8">
            <w:pPr>
              <w:ind w:right="-1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>52.03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356AD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52.15</w:t>
            </w:r>
          </w:p>
        </w:tc>
        <w:tc>
          <w:tcPr>
            <w:tcW w:w="1133" w:type="dxa"/>
          </w:tcPr>
          <w:p w14:paraId="6F44BE76" w14:textId="77777777" w:rsidR="006755E5" w:rsidRPr="00B616D6" w:rsidRDefault="006755E5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616D6">
              <w:rPr>
                <w:rFonts w:ascii="Browallia New" w:hAnsi="Browallia New" w:cs="Browallia New"/>
                <w:sz w:val="24"/>
                <w:szCs w:val="24"/>
              </w:rPr>
              <w:t>583,200</w:t>
            </w:r>
          </w:p>
        </w:tc>
        <w:tc>
          <w:tcPr>
            <w:tcW w:w="1139" w:type="dxa"/>
            <w:shd w:val="clear" w:color="auto" w:fill="auto"/>
          </w:tcPr>
          <w:p w14:paraId="3B4BA3C3" w14:textId="77777777" w:rsidR="006755E5" w:rsidRPr="00B616D6" w:rsidRDefault="006755E5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616D6">
              <w:rPr>
                <w:rFonts w:ascii="Browallia New" w:hAnsi="Browallia New" w:cs="Browallia New"/>
                <w:sz w:val="24"/>
                <w:szCs w:val="24"/>
              </w:rPr>
              <w:t>303,439</w:t>
            </w:r>
          </w:p>
        </w:tc>
        <w:tc>
          <w:tcPr>
            <w:tcW w:w="1295" w:type="dxa"/>
            <w:shd w:val="clear" w:color="auto" w:fill="auto"/>
          </w:tcPr>
          <w:p w14:paraId="5FD64315" w14:textId="77777777" w:rsidR="006755E5" w:rsidRPr="00B616D6" w:rsidRDefault="006755E5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616D6">
              <w:rPr>
                <w:rFonts w:ascii="Browallia New" w:hAnsi="Browallia New" w:cs="Browallia New"/>
                <w:sz w:val="24"/>
                <w:szCs w:val="24"/>
              </w:rPr>
              <w:t>30.00</w:t>
            </w:r>
          </w:p>
        </w:tc>
        <w:tc>
          <w:tcPr>
            <w:tcW w:w="1114" w:type="dxa"/>
            <w:shd w:val="clear" w:color="auto" w:fill="auto"/>
          </w:tcPr>
          <w:p w14:paraId="39D87544" w14:textId="77777777" w:rsidR="006755E5" w:rsidRPr="00B616D6" w:rsidRDefault="006755E5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7814">
              <w:rPr>
                <w:rFonts w:ascii="Browallia New" w:hAnsi="Browallia New" w:cs="Browallia New"/>
                <w:sz w:val="24"/>
                <w:szCs w:val="24"/>
              </w:rPr>
              <w:t>1,224,811</w:t>
            </w:r>
          </w:p>
        </w:tc>
        <w:tc>
          <w:tcPr>
            <w:tcW w:w="1273" w:type="dxa"/>
          </w:tcPr>
          <w:p w14:paraId="4017761D" w14:textId="2BF6C399" w:rsidR="006755E5" w:rsidRPr="00B616D6" w:rsidRDefault="00223052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384</w:t>
            </w:r>
            <w:r w:rsidR="006755E5" w:rsidRPr="00807814">
              <w:rPr>
                <w:rFonts w:ascii="Browallia New" w:hAnsi="Browallia New" w:cs="Browallia New"/>
                <w:sz w:val="24"/>
                <w:szCs w:val="24"/>
              </w:rPr>
              <w:t>,4</w:t>
            </w:r>
            <w:r w:rsidR="0082127E">
              <w:rPr>
                <w:rFonts w:ascii="Browallia New" w:hAnsi="Browallia New" w:cs="Browallia New"/>
                <w:sz w:val="24"/>
                <w:szCs w:val="24"/>
              </w:rPr>
              <w:t>54</w:t>
            </w:r>
          </w:p>
        </w:tc>
      </w:tr>
      <w:tr w:rsidR="006755E5" w:rsidRPr="00B616D6" w14:paraId="3188A776" w14:textId="77777777" w:rsidTr="008A33FD">
        <w:tc>
          <w:tcPr>
            <w:tcW w:w="1701" w:type="dxa"/>
          </w:tcPr>
          <w:p w14:paraId="2B616F48" w14:textId="77777777" w:rsidR="006755E5" w:rsidRPr="00B616D6" w:rsidRDefault="006755E5" w:rsidP="008A33FD">
            <w:pPr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B616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มากกว่า </w:t>
            </w:r>
            <w:r w:rsidRPr="00B616D6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B616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  <w:p w14:paraId="53F6F353" w14:textId="77777777" w:rsidR="006755E5" w:rsidRPr="00B616D6" w:rsidRDefault="006755E5" w:rsidP="008A33FD">
            <w:pPr>
              <w:ind w:right="-43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16D6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B616D6">
              <w:rPr>
                <w:rFonts w:ascii="Browallia New" w:hAnsi="Browallia New" w:cs="Browallia New"/>
                <w:sz w:val="24"/>
                <w:szCs w:val="24"/>
                <w:cs/>
              </w:rPr>
              <w:t>ขึ้นไป</w:t>
            </w:r>
          </w:p>
        </w:tc>
        <w:tc>
          <w:tcPr>
            <w:tcW w:w="1417" w:type="dxa"/>
            <w:shd w:val="clear" w:color="auto" w:fill="auto"/>
          </w:tcPr>
          <w:p w14:paraId="43E18CA5" w14:textId="77777777" w:rsidR="006755E5" w:rsidRDefault="006755E5" w:rsidP="004F70F8">
            <w:pPr>
              <w:ind w:right="-1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EDD7972" w14:textId="09B7C22F" w:rsidR="006755E5" w:rsidRPr="00B616D6" w:rsidRDefault="006755E5" w:rsidP="004F70F8">
            <w:pPr>
              <w:ind w:right="-1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824E9">
              <w:rPr>
                <w:rFonts w:ascii="Browallia New" w:hAnsi="Browallia New" w:cs="Browallia New"/>
                <w:sz w:val="24"/>
                <w:szCs w:val="24"/>
              </w:rPr>
              <w:t>77.48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356AD">
              <w:rPr>
                <w:rFonts w:ascii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82.17</w:t>
            </w:r>
          </w:p>
        </w:tc>
        <w:tc>
          <w:tcPr>
            <w:tcW w:w="1133" w:type="dxa"/>
          </w:tcPr>
          <w:p w14:paraId="5188ECA5" w14:textId="77777777" w:rsidR="006755E5" w:rsidRPr="00B616D6" w:rsidRDefault="006755E5" w:rsidP="008A33FD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CEB54CE" w14:textId="77777777" w:rsidR="006755E5" w:rsidRPr="00B616D6" w:rsidRDefault="006755E5" w:rsidP="008A33FD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06B8">
              <w:rPr>
                <w:rFonts w:ascii="Browallia New" w:hAnsi="Browallia New" w:cs="Browallia New"/>
                <w:sz w:val="24"/>
                <w:szCs w:val="24"/>
              </w:rPr>
              <w:t>5,361,375</w:t>
            </w:r>
          </w:p>
        </w:tc>
        <w:tc>
          <w:tcPr>
            <w:tcW w:w="1139" w:type="dxa"/>
            <w:shd w:val="clear" w:color="auto" w:fill="auto"/>
          </w:tcPr>
          <w:p w14:paraId="3B2114AA" w14:textId="77777777" w:rsidR="006755E5" w:rsidRPr="00B616D6" w:rsidRDefault="006755E5" w:rsidP="008A33FD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F228F93" w14:textId="77777777" w:rsidR="006755E5" w:rsidRPr="00B616D6" w:rsidRDefault="006755E5" w:rsidP="008A33FD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06B8">
              <w:rPr>
                <w:rFonts w:ascii="Browallia New" w:hAnsi="Browallia New" w:cs="Browallia New"/>
                <w:sz w:val="24"/>
                <w:szCs w:val="24"/>
              </w:rPr>
              <w:t>5,158,868</w:t>
            </w:r>
          </w:p>
        </w:tc>
        <w:tc>
          <w:tcPr>
            <w:tcW w:w="1295" w:type="dxa"/>
            <w:shd w:val="clear" w:color="auto" w:fill="auto"/>
          </w:tcPr>
          <w:p w14:paraId="6BEB0817" w14:textId="77777777" w:rsidR="006755E5" w:rsidRPr="00B616D6" w:rsidRDefault="006755E5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2A246C7" w14:textId="77777777" w:rsidR="006755E5" w:rsidRPr="00B616D6" w:rsidRDefault="006755E5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616D6">
              <w:rPr>
                <w:rFonts w:ascii="Browallia New" w:hAnsi="Browallia New" w:cs="Browallia New"/>
                <w:sz w:val="24"/>
                <w:szCs w:val="24"/>
              </w:rPr>
              <w:t>100.00</w:t>
            </w:r>
          </w:p>
        </w:tc>
        <w:tc>
          <w:tcPr>
            <w:tcW w:w="1114" w:type="dxa"/>
            <w:shd w:val="clear" w:color="auto" w:fill="auto"/>
          </w:tcPr>
          <w:p w14:paraId="168213D7" w14:textId="77777777" w:rsidR="006755E5" w:rsidRPr="00B616D6" w:rsidRDefault="006755E5" w:rsidP="008A33FD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73FE6E4" w14:textId="77777777" w:rsidR="006755E5" w:rsidRPr="00B616D6" w:rsidRDefault="006755E5" w:rsidP="008A33FD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7814">
              <w:rPr>
                <w:rFonts w:ascii="Browallia New" w:hAnsi="Browallia New" w:cs="Browallia New"/>
                <w:sz w:val="24"/>
                <w:szCs w:val="24"/>
              </w:rPr>
              <w:t>6,651,911</w:t>
            </w:r>
          </w:p>
        </w:tc>
        <w:tc>
          <w:tcPr>
            <w:tcW w:w="1273" w:type="dxa"/>
          </w:tcPr>
          <w:p w14:paraId="09896CC2" w14:textId="77777777" w:rsidR="006755E5" w:rsidRPr="00B616D6" w:rsidRDefault="006755E5" w:rsidP="008A33FD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81DFD3B" w14:textId="4798F485" w:rsidR="006755E5" w:rsidRPr="00B616D6" w:rsidRDefault="006755E5" w:rsidP="008A33FD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7814">
              <w:rPr>
                <w:rFonts w:ascii="Browallia New" w:hAnsi="Browallia New" w:cs="Browallia New"/>
                <w:sz w:val="24"/>
                <w:szCs w:val="24"/>
              </w:rPr>
              <w:t>6,</w:t>
            </w:r>
            <w:r w:rsidR="00223052">
              <w:rPr>
                <w:rFonts w:ascii="Browallia New" w:hAnsi="Browallia New" w:cs="Browallia New"/>
                <w:sz w:val="24"/>
                <w:szCs w:val="24"/>
              </w:rPr>
              <w:t>651,9</w:t>
            </w:r>
            <w:r w:rsidR="0082127E"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</w:tr>
      <w:tr w:rsidR="006755E5" w:rsidRPr="00B616D6" w14:paraId="7E684387" w14:textId="77777777" w:rsidTr="008A33FD">
        <w:tc>
          <w:tcPr>
            <w:tcW w:w="1701" w:type="dxa"/>
          </w:tcPr>
          <w:p w14:paraId="628D2A6A" w14:textId="77777777" w:rsidR="006755E5" w:rsidRPr="00B616D6" w:rsidRDefault="006755E5" w:rsidP="008A33FD">
            <w:pPr>
              <w:ind w:right="-43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16D6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5CA10876" w14:textId="77777777" w:rsidR="006755E5" w:rsidRPr="00B616D6" w:rsidRDefault="006755E5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8CE7C8C" w14:textId="77777777" w:rsidR="006755E5" w:rsidRPr="00B616D6" w:rsidRDefault="006755E5" w:rsidP="008A33FD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606B8">
              <w:rPr>
                <w:rFonts w:ascii="Browallia New" w:hAnsi="Browallia New" w:cs="Browallia New"/>
                <w:sz w:val="24"/>
                <w:szCs w:val="24"/>
                <w:lang w:val="en-GB"/>
              </w:rPr>
              <w:t>177,364,713</w:t>
            </w:r>
          </w:p>
        </w:tc>
        <w:tc>
          <w:tcPr>
            <w:tcW w:w="1139" w:type="dxa"/>
            <w:shd w:val="clear" w:color="auto" w:fill="auto"/>
          </w:tcPr>
          <w:p w14:paraId="148CCCFF" w14:textId="77777777" w:rsidR="006755E5" w:rsidRPr="00B616D6" w:rsidRDefault="006755E5" w:rsidP="008A33FD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606B8">
              <w:rPr>
                <w:rFonts w:ascii="Browallia New" w:hAnsi="Browallia New" w:cs="Browallia New"/>
                <w:sz w:val="24"/>
                <w:szCs w:val="24"/>
                <w:lang w:val="en-GB"/>
              </w:rPr>
              <w:t>6,366,926</w:t>
            </w:r>
          </w:p>
        </w:tc>
        <w:tc>
          <w:tcPr>
            <w:tcW w:w="1295" w:type="dxa"/>
            <w:shd w:val="clear" w:color="auto" w:fill="auto"/>
          </w:tcPr>
          <w:p w14:paraId="78A106B5" w14:textId="77777777" w:rsidR="006755E5" w:rsidRPr="00B616D6" w:rsidRDefault="006755E5" w:rsidP="008A33FD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48B572C" w14:textId="77777777" w:rsidR="006755E5" w:rsidRPr="00B616D6" w:rsidRDefault="006755E5" w:rsidP="008A33FD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7814">
              <w:rPr>
                <w:rFonts w:ascii="Browallia New" w:hAnsi="Browallia New" w:cs="Browallia New"/>
                <w:sz w:val="24"/>
                <w:szCs w:val="24"/>
              </w:rPr>
              <w:t>102,604,650</w:t>
            </w:r>
          </w:p>
        </w:tc>
        <w:tc>
          <w:tcPr>
            <w:tcW w:w="1273" w:type="dxa"/>
          </w:tcPr>
          <w:p w14:paraId="009C11EC" w14:textId="77777777" w:rsidR="006755E5" w:rsidRPr="00B616D6" w:rsidRDefault="006755E5" w:rsidP="008A33FD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7814">
              <w:rPr>
                <w:rFonts w:ascii="Browallia New" w:hAnsi="Browallia New" w:cs="Browallia New"/>
                <w:sz w:val="24"/>
                <w:szCs w:val="24"/>
              </w:rPr>
              <w:t>7,377,305</w:t>
            </w:r>
          </w:p>
        </w:tc>
      </w:tr>
    </w:tbl>
    <w:p w14:paraId="605323DC" w14:textId="4B86BFCD" w:rsidR="009E5E38" w:rsidRDefault="009E5E38" w:rsidP="00AF10B3">
      <w:pPr>
        <w:tabs>
          <w:tab w:val="left" w:pos="2160"/>
          <w:tab w:val="left" w:pos="2880"/>
        </w:tabs>
        <w:ind w:right="-45"/>
        <w:jc w:val="thaiDistribute"/>
        <w:rPr>
          <w:rFonts w:ascii="Browallia New" w:eastAsia="Calibri" w:hAnsi="Browallia New" w:cs="Browallia New"/>
          <w:sz w:val="28"/>
        </w:rPr>
      </w:pPr>
    </w:p>
    <w:p w14:paraId="0B7909FF" w14:textId="632BBCD7" w:rsidR="007B1F17" w:rsidRDefault="007B1F17" w:rsidP="00AF10B3">
      <w:pPr>
        <w:tabs>
          <w:tab w:val="left" w:pos="2160"/>
          <w:tab w:val="left" w:pos="2880"/>
        </w:tabs>
        <w:ind w:right="-45"/>
        <w:jc w:val="thaiDistribute"/>
        <w:rPr>
          <w:rFonts w:ascii="Browallia New" w:eastAsia="Calibri" w:hAnsi="Browallia New" w:cs="Browallia New"/>
          <w:sz w:val="28"/>
        </w:rPr>
      </w:pPr>
    </w:p>
    <w:p w14:paraId="1FF863CB" w14:textId="77777777" w:rsidR="00040522" w:rsidRDefault="00040522" w:rsidP="00AF10B3">
      <w:pPr>
        <w:tabs>
          <w:tab w:val="left" w:pos="2160"/>
          <w:tab w:val="left" w:pos="2880"/>
        </w:tabs>
        <w:ind w:right="-45"/>
        <w:jc w:val="thaiDistribute"/>
        <w:rPr>
          <w:rFonts w:ascii="Browallia New" w:eastAsia="Calibri" w:hAnsi="Browallia New" w:cs="Browallia New"/>
          <w:sz w:val="28"/>
        </w:rPr>
      </w:pPr>
    </w:p>
    <w:p w14:paraId="1F836283" w14:textId="0E66FE21" w:rsidR="007B1F17" w:rsidRDefault="007B1F17" w:rsidP="00AF10B3">
      <w:pPr>
        <w:tabs>
          <w:tab w:val="left" w:pos="2160"/>
          <w:tab w:val="left" w:pos="2880"/>
        </w:tabs>
        <w:ind w:right="-45"/>
        <w:jc w:val="thaiDistribute"/>
        <w:rPr>
          <w:rFonts w:ascii="Browallia New" w:eastAsia="Calibri" w:hAnsi="Browallia New" w:cs="Browallia New"/>
          <w:sz w:val="28"/>
        </w:rPr>
      </w:pPr>
    </w:p>
    <w:p w14:paraId="202FF6DB" w14:textId="6B1DF23E" w:rsidR="007B1F17" w:rsidRDefault="007B1F17" w:rsidP="00AF10B3">
      <w:pPr>
        <w:tabs>
          <w:tab w:val="left" w:pos="2160"/>
          <w:tab w:val="left" w:pos="2880"/>
        </w:tabs>
        <w:ind w:right="-45"/>
        <w:jc w:val="thaiDistribute"/>
        <w:rPr>
          <w:rFonts w:ascii="Browallia New" w:eastAsia="Calibri" w:hAnsi="Browallia New" w:cs="Browallia New"/>
          <w:sz w:val="28"/>
        </w:rPr>
      </w:pPr>
    </w:p>
    <w:p w14:paraId="64B4D446" w14:textId="2829056C" w:rsidR="0045291E" w:rsidRPr="00850D24" w:rsidRDefault="0045291E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  <w:r w:rsidRPr="00850D24">
        <w:rPr>
          <w:rFonts w:ascii="Browallia New" w:hAnsi="Browallia New" w:cs="Browallia New"/>
          <w:sz w:val="28"/>
          <w:szCs w:val="28"/>
          <w:cs/>
        </w:rPr>
        <w:t>รายการเคลื่อนไหวของค่าเผื่อ</w:t>
      </w:r>
      <w:r w:rsidR="005A7EFC" w:rsidRPr="00850D24">
        <w:rPr>
          <w:rFonts w:ascii="Browallia New" w:hAnsi="Browallia New" w:cs="Browallia New"/>
          <w:sz w:val="28"/>
          <w:szCs w:val="28"/>
          <w:cs/>
        </w:rPr>
        <w:t>ผลขาดทุน</w:t>
      </w:r>
      <w:r w:rsidR="009E7E6C" w:rsidRPr="00850D24">
        <w:rPr>
          <w:rFonts w:ascii="Browallia New" w:hAnsi="Browallia New" w:cs="Browallia New"/>
          <w:sz w:val="28"/>
          <w:szCs w:val="28"/>
          <w:cs/>
        </w:rPr>
        <w:t>จากการด้อยค่าสำหรับลูกหนี้</w:t>
      </w:r>
      <w:r w:rsidR="00686F56" w:rsidRPr="00850D24">
        <w:rPr>
          <w:rFonts w:ascii="Browallia New" w:hAnsi="Browallia New" w:cs="Browallia New"/>
          <w:sz w:val="28"/>
          <w:szCs w:val="28"/>
          <w:cs/>
        </w:rPr>
        <w:t>การค้า</w:t>
      </w:r>
      <w:r w:rsidR="004078DD" w:rsidRPr="00850D24">
        <w:rPr>
          <w:rFonts w:ascii="Browallia New" w:hAnsi="Browallia New" w:cs="Browallia New"/>
          <w:sz w:val="28"/>
          <w:szCs w:val="28"/>
        </w:rPr>
        <w:t xml:space="preserve"> - </w:t>
      </w:r>
      <w:r w:rsidR="000F5A06" w:rsidRPr="00850D24">
        <w:rPr>
          <w:rFonts w:ascii="Browallia New" w:hAnsi="Browallia New" w:cs="Browallia New"/>
          <w:sz w:val="28"/>
          <w:szCs w:val="28"/>
          <w:cs/>
        </w:rPr>
        <w:t xml:space="preserve">ลูกค้าทั่วไป ในระหว่างปี </w:t>
      </w:r>
      <w:r w:rsidR="000F5A06" w:rsidRPr="00850D24">
        <w:rPr>
          <w:rFonts w:ascii="Browallia New" w:hAnsi="Browallia New" w:cs="Browallia New"/>
          <w:sz w:val="28"/>
          <w:szCs w:val="28"/>
        </w:rPr>
        <w:t xml:space="preserve">2563 </w:t>
      </w:r>
      <w:r w:rsidR="006A4968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="006A4968">
        <w:rPr>
          <w:rFonts w:ascii="Browallia New" w:hAnsi="Browallia New" w:cs="Browallia New"/>
          <w:sz w:val="28"/>
          <w:szCs w:val="28"/>
        </w:rPr>
        <w:t xml:space="preserve">2562 </w:t>
      </w:r>
      <w:r w:rsidRPr="00850D24">
        <w:rPr>
          <w:rFonts w:ascii="Browallia New" w:hAnsi="Browallia New" w:cs="Browallia New"/>
          <w:sz w:val="28"/>
          <w:szCs w:val="28"/>
          <w:cs/>
        </w:rPr>
        <w:t>มีดังต่อไปนี้</w:t>
      </w:r>
    </w:p>
    <w:p w14:paraId="2B0D195B" w14:textId="77777777" w:rsidR="00866526" w:rsidRPr="00850D24" w:rsidRDefault="00866526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00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192"/>
        <w:gridCol w:w="1276"/>
        <w:gridCol w:w="264"/>
        <w:gridCol w:w="1235"/>
        <w:gridCol w:w="238"/>
        <w:gridCol w:w="1273"/>
        <w:gridCol w:w="236"/>
        <w:gridCol w:w="1286"/>
      </w:tblGrid>
      <w:tr w:rsidR="0045291E" w:rsidRPr="00850D24" w14:paraId="64B4D44A" w14:textId="77777777" w:rsidTr="00C30409">
        <w:trPr>
          <w:trHeight w:val="78"/>
        </w:trPr>
        <w:tc>
          <w:tcPr>
            <w:tcW w:w="3192" w:type="dxa"/>
          </w:tcPr>
          <w:p w14:paraId="64B4D448" w14:textId="77777777" w:rsidR="0045291E" w:rsidRPr="00850D24" w:rsidRDefault="0045291E" w:rsidP="00850D24">
            <w:pPr>
              <w:tabs>
                <w:tab w:val="left" w:pos="340"/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03" w:type="dxa"/>
            <w:gridSpan w:val="7"/>
          </w:tcPr>
          <w:p w14:paraId="64B4D449" w14:textId="0AF4EF06" w:rsidR="0045291E" w:rsidRPr="00850D24" w:rsidRDefault="005420BC" w:rsidP="00850D24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บาท)</w:t>
            </w:r>
            <w:r w:rsidR="008F1B2C" w:rsidRPr="00850D2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5291E" w:rsidRPr="00850D24" w14:paraId="64B4D44F" w14:textId="77777777" w:rsidTr="00C30409">
        <w:tc>
          <w:tcPr>
            <w:tcW w:w="3192" w:type="dxa"/>
          </w:tcPr>
          <w:p w14:paraId="64B4D44B" w14:textId="77777777" w:rsidR="0045291E" w:rsidRPr="00850D24" w:rsidRDefault="0045291E" w:rsidP="00850D24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70" w:type="dxa"/>
            <w:gridSpan w:val="3"/>
            <w:tcBorders>
              <w:bottom w:val="single" w:sz="4" w:space="0" w:color="auto"/>
            </w:tcBorders>
          </w:tcPr>
          <w:p w14:paraId="64B4D44C" w14:textId="77777777" w:rsidR="0045291E" w:rsidRPr="00850D24" w:rsidRDefault="0045291E" w:rsidP="00850D24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64B4D44D" w14:textId="77777777" w:rsidR="0045291E" w:rsidRPr="00850D24" w:rsidRDefault="0045291E" w:rsidP="00850D24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</w:tcPr>
          <w:p w14:paraId="64B4D44E" w14:textId="77777777" w:rsidR="0045291E" w:rsidRPr="00850D24" w:rsidRDefault="0045291E" w:rsidP="00850D24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A5E0B" w:rsidRPr="00850D24" w14:paraId="64B4D458" w14:textId="77777777" w:rsidTr="00C30409">
        <w:tc>
          <w:tcPr>
            <w:tcW w:w="3192" w:type="dxa"/>
          </w:tcPr>
          <w:p w14:paraId="64B4D450" w14:textId="77777777" w:rsidR="008A5E0B" w:rsidRPr="00850D24" w:rsidRDefault="008A5E0B" w:rsidP="00850D24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4B4D451" w14:textId="3D79F205" w:rsidR="008A5E0B" w:rsidRPr="00850D24" w:rsidRDefault="00FE5B49" w:rsidP="00850D2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8A5E0B" w:rsidRPr="00850D24"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64B4D452" w14:textId="77777777" w:rsidR="008A5E0B" w:rsidRPr="00850D24" w:rsidRDefault="008A5E0B" w:rsidP="00850D2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64B4D453" w14:textId="52DDB44D" w:rsidR="008A5E0B" w:rsidRPr="00850D24" w:rsidRDefault="008A5E0B" w:rsidP="00850D2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38" w:type="dxa"/>
            <w:vAlign w:val="bottom"/>
          </w:tcPr>
          <w:p w14:paraId="64B4D454" w14:textId="77777777" w:rsidR="008A5E0B" w:rsidRPr="00850D24" w:rsidRDefault="008A5E0B" w:rsidP="00850D2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14:paraId="64B4D455" w14:textId="4EA89088" w:rsidR="008A5E0B" w:rsidRPr="00850D24" w:rsidRDefault="00FE5B49" w:rsidP="00850D2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8A5E0B" w:rsidRPr="00850D24"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B4D456" w14:textId="77777777" w:rsidR="008A5E0B" w:rsidRPr="00850D24" w:rsidRDefault="008A5E0B" w:rsidP="00850D2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64B4D457" w14:textId="67A4E443" w:rsidR="008A5E0B" w:rsidRPr="00850D24" w:rsidRDefault="008A5E0B" w:rsidP="00850D2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</w:tr>
      <w:tr w:rsidR="00855123" w:rsidRPr="00850D24" w14:paraId="64B4D461" w14:textId="77777777" w:rsidTr="00C30409">
        <w:trPr>
          <w:trHeight w:hRule="exact" w:val="331"/>
        </w:trPr>
        <w:tc>
          <w:tcPr>
            <w:tcW w:w="3192" w:type="dxa"/>
          </w:tcPr>
          <w:p w14:paraId="64B4D459" w14:textId="77777777" w:rsidR="00855123" w:rsidRPr="00850D24" w:rsidRDefault="00855123" w:rsidP="00850D24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4B4D45A" w14:textId="77777777" w:rsidR="00855123" w:rsidRPr="00850D24" w:rsidRDefault="00855123" w:rsidP="00850D24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64B4D45B" w14:textId="77777777" w:rsidR="00855123" w:rsidRPr="00850D24" w:rsidRDefault="00855123" w:rsidP="00850D24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64B4D45C" w14:textId="77777777" w:rsidR="00855123" w:rsidRPr="00850D24" w:rsidRDefault="00855123" w:rsidP="00850D24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64B4D45D" w14:textId="77777777" w:rsidR="00855123" w:rsidRPr="00850D24" w:rsidRDefault="00855123" w:rsidP="00850D24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64B4D45E" w14:textId="77777777" w:rsidR="00855123" w:rsidRPr="00850D24" w:rsidRDefault="00855123" w:rsidP="00850D24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B4D45F" w14:textId="77777777" w:rsidR="00855123" w:rsidRPr="00850D24" w:rsidRDefault="00855123" w:rsidP="00850D24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64B4D460" w14:textId="77777777" w:rsidR="00855123" w:rsidRPr="00850D24" w:rsidRDefault="00855123" w:rsidP="00850D24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A5E0B" w:rsidRPr="00850D24" w14:paraId="64B4D46A" w14:textId="77777777" w:rsidTr="00C30409">
        <w:tc>
          <w:tcPr>
            <w:tcW w:w="3192" w:type="dxa"/>
            <w:vAlign w:val="bottom"/>
          </w:tcPr>
          <w:p w14:paraId="64B4D462" w14:textId="77777777" w:rsidR="008A5E0B" w:rsidRPr="00850D24" w:rsidRDefault="008A5E0B" w:rsidP="00850D24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850D2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B4D463" w14:textId="2B0A4A26" w:rsidR="008A5E0B" w:rsidRPr="00850D24" w:rsidRDefault="00431FA9" w:rsidP="0085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714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955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64" w:type="dxa"/>
          </w:tcPr>
          <w:p w14:paraId="64B4D464" w14:textId="77777777" w:rsidR="008A5E0B" w:rsidRPr="00850D24" w:rsidRDefault="008A5E0B" w:rsidP="00850D24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35" w:type="dxa"/>
            <w:vAlign w:val="bottom"/>
          </w:tcPr>
          <w:p w14:paraId="64B4D465" w14:textId="0B51EAC2" w:rsidR="008A5E0B" w:rsidRPr="00850D24" w:rsidRDefault="00431FA9" w:rsidP="0085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8A5E0B"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006</w:t>
            </w:r>
            <w:r w:rsidR="008A5E0B"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64B4D466" w14:textId="77777777" w:rsidR="008A5E0B" w:rsidRPr="00850D24" w:rsidRDefault="008A5E0B" w:rsidP="00850D2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3" w:type="dxa"/>
            <w:vAlign w:val="bottom"/>
          </w:tcPr>
          <w:p w14:paraId="64B4D467" w14:textId="0C3C6AF0" w:rsidR="008A5E0B" w:rsidRPr="00850D24" w:rsidRDefault="00B32D94" w:rsidP="0085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460DD1"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377</w:t>
            </w:r>
            <w:r w:rsidR="00460DD1"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305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64B4D468" w14:textId="77777777" w:rsidR="008A5E0B" w:rsidRPr="00850D24" w:rsidRDefault="008A5E0B" w:rsidP="00850D24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6" w:type="dxa"/>
            <w:vAlign w:val="bottom"/>
          </w:tcPr>
          <w:p w14:paraId="64B4D469" w14:textId="6769C1BD" w:rsidR="008A5E0B" w:rsidRPr="00850D24" w:rsidRDefault="00B32D94" w:rsidP="0085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A5E0B"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661</w:t>
            </w:r>
            <w:r w:rsidR="008A5E0B"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861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A77C4B" w:rsidRPr="00850D24" w14:paraId="152036B2" w14:textId="77777777" w:rsidTr="00C30409">
        <w:tc>
          <w:tcPr>
            <w:tcW w:w="3192" w:type="dxa"/>
            <w:vAlign w:val="bottom"/>
          </w:tcPr>
          <w:p w14:paraId="3D73251A" w14:textId="7E2B179F" w:rsidR="00A77C4B" w:rsidRPr="00850D24" w:rsidRDefault="00A77C4B" w:rsidP="00850D24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63189C" w14:textId="640C1279" w:rsidR="00A77C4B" w:rsidRPr="00850D24" w:rsidRDefault="00431FA9" w:rsidP="0085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207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577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64" w:type="dxa"/>
          </w:tcPr>
          <w:p w14:paraId="45B3DB0F" w14:textId="77777777" w:rsidR="00A77C4B" w:rsidRPr="00850D24" w:rsidRDefault="00A77C4B" w:rsidP="00850D24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35" w:type="dxa"/>
            <w:vAlign w:val="bottom"/>
          </w:tcPr>
          <w:p w14:paraId="1FE7A5BE" w14:textId="7E1CBC77" w:rsidR="00A77C4B" w:rsidRPr="00850D24" w:rsidRDefault="00431FA9" w:rsidP="0085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898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159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14CE34F4" w14:textId="77777777" w:rsidR="00A77C4B" w:rsidRPr="00850D24" w:rsidRDefault="00A77C4B" w:rsidP="00850D24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3" w:type="dxa"/>
            <w:vAlign w:val="bottom"/>
          </w:tcPr>
          <w:p w14:paraId="45D240B1" w14:textId="56C215A0" w:rsidR="00A77C4B" w:rsidRPr="00850D24" w:rsidRDefault="00B32D94" w:rsidP="0085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207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577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2E08AE27" w14:textId="77777777" w:rsidR="00A77C4B" w:rsidRPr="00850D24" w:rsidRDefault="00A77C4B" w:rsidP="00850D24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6" w:type="dxa"/>
            <w:vAlign w:val="bottom"/>
          </w:tcPr>
          <w:p w14:paraId="1E0DDE92" w14:textId="07CEAD24" w:rsidR="00A77C4B" w:rsidRPr="00850D24" w:rsidRDefault="00B32D94" w:rsidP="0085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898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159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8A5E0B" w:rsidRPr="00850D24" w14:paraId="64B4D474" w14:textId="77777777" w:rsidTr="00C30409">
        <w:tc>
          <w:tcPr>
            <w:tcW w:w="3192" w:type="dxa"/>
            <w:vAlign w:val="bottom"/>
          </w:tcPr>
          <w:p w14:paraId="64B4D46C" w14:textId="33A0F614" w:rsidR="008A5E0B" w:rsidRPr="00850D24" w:rsidRDefault="00A77C4B" w:rsidP="00850D24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4D46D" w14:textId="500A76F5" w:rsidR="008A5E0B" w:rsidRPr="00850D24" w:rsidRDefault="00FE5B49" w:rsidP="00657960">
            <w:pPr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431FA9"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502</w:t>
            </w:r>
            <w:r w:rsidR="00431FA9"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806</w:t>
            </w:r>
          </w:p>
        </w:tc>
        <w:tc>
          <w:tcPr>
            <w:tcW w:w="264" w:type="dxa"/>
          </w:tcPr>
          <w:p w14:paraId="64B4D46E" w14:textId="77777777" w:rsidR="008A5E0B" w:rsidRPr="00850D24" w:rsidRDefault="008A5E0B" w:rsidP="0065796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64B4D46F" w14:textId="6565EEAB" w:rsidR="008A5E0B" w:rsidRPr="00850D24" w:rsidRDefault="00431FA9" w:rsidP="00657960">
            <w:pPr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189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515</w:t>
            </w:r>
          </w:p>
        </w:tc>
        <w:tc>
          <w:tcPr>
            <w:tcW w:w="238" w:type="dxa"/>
          </w:tcPr>
          <w:p w14:paraId="64B4D470" w14:textId="77777777" w:rsidR="008A5E0B" w:rsidRPr="00850D24" w:rsidRDefault="008A5E0B" w:rsidP="0065796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64B4D471" w14:textId="6BEFF2FC" w:rsidR="008A5E0B" w:rsidRPr="00850D24" w:rsidRDefault="00FE5B49" w:rsidP="00657960">
            <w:pPr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B32D94"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217</w:t>
            </w:r>
            <w:r w:rsidR="00B32D94"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956</w:t>
            </w:r>
          </w:p>
        </w:tc>
        <w:tc>
          <w:tcPr>
            <w:tcW w:w="236" w:type="dxa"/>
          </w:tcPr>
          <w:p w14:paraId="64B4D472" w14:textId="77777777" w:rsidR="008A5E0B" w:rsidRPr="00850D24" w:rsidRDefault="008A5E0B" w:rsidP="0065796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64B4D473" w14:textId="769A9B55" w:rsidR="008A5E0B" w:rsidRPr="00850D24" w:rsidRDefault="00FE5B49" w:rsidP="0065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182</w:t>
            </w:r>
            <w:r w:rsidR="00B32D94"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715</w:t>
            </w:r>
          </w:p>
        </w:tc>
      </w:tr>
      <w:tr w:rsidR="008A5E0B" w:rsidRPr="00850D24" w14:paraId="64B4D47D" w14:textId="77777777" w:rsidTr="00C30409">
        <w:tc>
          <w:tcPr>
            <w:tcW w:w="3192" w:type="dxa"/>
            <w:vAlign w:val="bottom"/>
          </w:tcPr>
          <w:p w14:paraId="64B4D475" w14:textId="77777777" w:rsidR="008A5E0B" w:rsidRPr="00850D24" w:rsidRDefault="008A5E0B" w:rsidP="00850D24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4B4D476" w14:textId="788191BC" w:rsidR="008A5E0B" w:rsidRPr="00850D24" w:rsidRDefault="00431FA9" w:rsidP="006579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419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726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64" w:type="dxa"/>
          </w:tcPr>
          <w:p w14:paraId="64B4D477" w14:textId="77777777" w:rsidR="008A5E0B" w:rsidRPr="00850D24" w:rsidRDefault="008A5E0B" w:rsidP="0065796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478" w14:textId="067C8242" w:rsidR="008A5E0B" w:rsidRPr="00850D24" w:rsidRDefault="00431FA9" w:rsidP="006579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8A5E0B"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714</w:t>
            </w:r>
            <w:r w:rsidR="008A5E0B"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955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64B4D479" w14:textId="77777777" w:rsidR="008A5E0B" w:rsidRPr="00850D24" w:rsidRDefault="008A5E0B" w:rsidP="0065796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47A" w14:textId="4BE6DE6D" w:rsidR="008A5E0B" w:rsidRPr="00850D24" w:rsidRDefault="00B32D94" w:rsidP="006579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366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926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64B4D47B" w14:textId="77777777" w:rsidR="008A5E0B" w:rsidRPr="00850D24" w:rsidRDefault="008A5E0B" w:rsidP="0065796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47C" w14:textId="41C654F9" w:rsidR="008A5E0B" w:rsidRPr="00850D24" w:rsidRDefault="00B32D94" w:rsidP="006579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8A5E0B"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377</w:t>
            </w:r>
            <w:r w:rsidR="008A5E0B"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305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</w:tbl>
    <w:p w14:paraId="353EDD5F" w14:textId="77777777" w:rsidR="007B3B4C" w:rsidRPr="00850D24" w:rsidRDefault="007B3B4C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64B4D47F" w14:textId="03302CCA" w:rsidR="0057191D" w:rsidRPr="00850D24" w:rsidRDefault="00593952" w:rsidP="00850D24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26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50D24">
        <w:rPr>
          <w:rFonts w:ascii="Browallia New" w:hAnsi="Browallia New" w:cs="Browallia New"/>
          <w:b/>
          <w:bCs/>
          <w:sz w:val="28"/>
          <w:szCs w:val="28"/>
          <w:cs/>
        </w:rPr>
        <w:t>สินค้าคงเหลือ</w:t>
      </w:r>
    </w:p>
    <w:p w14:paraId="64B4D480" w14:textId="77777777" w:rsidR="004732C9" w:rsidRPr="00850D24" w:rsidRDefault="004732C9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01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4885"/>
        <w:gridCol w:w="1918"/>
        <w:gridCol w:w="238"/>
        <w:gridCol w:w="1960"/>
      </w:tblGrid>
      <w:tr w:rsidR="00270B89" w:rsidRPr="00850D24" w14:paraId="64B4D483" w14:textId="77777777" w:rsidTr="00657960">
        <w:trPr>
          <w:cantSplit/>
        </w:trPr>
        <w:tc>
          <w:tcPr>
            <w:tcW w:w="4885" w:type="dxa"/>
          </w:tcPr>
          <w:p w14:paraId="64B4D481" w14:textId="77777777" w:rsidR="00270B89" w:rsidRPr="00850D24" w:rsidRDefault="00270B89" w:rsidP="00850D24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116" w:type="dxa"/>
            <w:gridSpan w:val="3"/>
          </w:tcPr>
          <w:p w14:paraId="64B4D482" w14:textId="42D73BBD" w:rsidR="00270B89" w:rsidRPr="00850D24" w:rsidRDefault="00270B89" w:rsidP="00850D24">
            <w:pPr>
              <w:pStyle w:val="Heading4"/>
              <w:framePr w:w="0" w:hRule="auto" w:hSpace="0" w:wrap="auto" w:vAnchor="margin" w:hAnchor="text" w:xAlign="left" w:yAlign="inline"/>
              <w:spacing w:line="240" w:lineRule="auto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850D2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(หน่วย </w:t>
            </w:r>
            <w:r w:rsidRPr="00850D2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:</w:t>
            </w:r>
            <w:r w:rsidRPr="00850D2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850D2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270B89" w:rsidRPr="00850D24" w14:paraId="64B4D488" w14:textId="77777777" w:rsidTr="00657960">
        <w:trPr>
          <w:cantSplit/>
        </w:trPr>
        <w:tc>
          <w:tcPr>
            <w:tcW w:w="4885" w:type="dxa"/>
          </w:tcPr>
          <w:p w14:paraId="64B4D484" w14:textId="77777777" w:rsidR="00270B89" w:rsidRPr="00850D24" w:rsidRDefault="00270B89" w:rsidP="00850D24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116" w:type="dxa"/>
            <w:gridSpan w:val="3"/>
            <w:tcBorders>
              <w:bottom w:val="single" w:sz="4" w:space="0" w:color="auto"/>
            </w:tcBorders>
            <w:vAlign w:val="bottom"/>
          </w:tcPr>
          <w:p w14:paraId="64B4D487" w14:textId="34B4DEC0" w:rsidR="00270B89" w:rsidRPr="00850D24" w:rsidRDefault="00270B89" w:rsidP="00850D24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งบการเงินรวมและ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A5E0B" w:rsidRPr="00850D24" w14:paraId="64B4D491" w14:textId="77777777" w:rsidTr="00657960">
        <w:trPr>
          <w:cantSplit/>
        </w:trPr>
        <w:tc>
          <w:tcPr>
            <w:tcW w:w="4885" w:type="dxa"/>
          </w:tcPr>
          <w:p w14:paraId="64B4D489" w14:textId="77777777" w:rsidR="008A5E0B" w:rsidRPr="00850D24" w:rsidRDefault="008A5E0B" w:rsidP="00850D24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</w:tcPr>
          <w:p w14:paraId="64B4D48E" w14:textId="7E85D702" w:rsidR="008A5E0B" w:rsidRPr="00850D24" w:rsidRDefault="008A5E0B" w:rsidP="00850D24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0D24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4B4D48F" w14:textId="77777777" w:rsidR="008A5E0B" w:rsidRPr="00850D24" w:rsidRDefault="008A5E0B" w:rsidP="00850D24">
            <w:pPr>
              <w:spacing w:line="240" w:lineRule="auto"/>
              <w:ind w:left="-105" w:right="-108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</w:tcPr>
          <w:p w14:paraId="64B4D490" w14:textId="783D85DB" w:rsidR="008A5E0B" w:rsidRPr="00850D24" w:rsidRDefault="008A5E0B" w:rsidP="00850D24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0D24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  <w:t>2562</w:t>
            </w:r>
          </w:p>
        </w:tc>
      </w:tr>
      <w:tr w:rsidR="00270B89" w:rsidRPr="00850D24" w14:paraId="64B4D49A" w14:textId="77777777" w:rsidTr="00657960">
        <w:trPr>
          <w:cantSplit/>
          <w:trHeight w:val="329"/>
        </w:trPr>
        <w:tc>
          <w:tcPr>
            <w:tcW w:w="4885" w:type="dxa"/>
          </w:tcPr>
          <w:p w14:paraId="64B4D492" w14:textId="77777777" w:rsidR="00270B89" w:rsidRPr="00850D24" w:rsidRDefault="00270B89" w:rsidP="00850D24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18" w:type="dxa"/>
          </w:tcPr>
          <w:p w14:paraId="64B4D497" w14:textId="77777777" w:rsidR="00270B89" w:rsidRPr="00850D24" w:rsidRDefault="00270B89" w:rsidP="00850D24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8" w:type="dxa"/>
          </w:tcPr>
          <w:p w14:paraId="64B4D498" w14:textId="77777777" w:rsidR="00270B89" w:rsidRPr="00850D24" w:rsidRDefault="00270B89" w:rsidP="00850D24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60" w:type="dxa"/>
          </w:tcPr>
          <w:p w14:paraId="64B4D499" w14:textId="77777777" w:rsidR="00270B89" w:rsidRPr="00850D24" w:rsidRDefault="00270B89" w:rsidP="00850D24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8A5E0B" w:rsidRPr="00850D24" w14:paraId="64B4D4A3" w14:textId="77777777" w:rsidTr="00657960">
        <w:trPr>
          <w:cantSplit/>
        </w:trPr>
        <w:tc>
          <w:tcPr>
            <w:tcW w:w="4885" w:type="dxa"/>
          </w:tcPr>
          <w:p w14:paraId="64B4D49B" w14:textId="77777777" w:rsidR="008A5E0B" w:rsidRPr="00850D24" w:rsidRDefault="008A5E0B" w:rsidP="00850D24">
            <w:pPr>
              <w:pStyle w:val="BodyText2"/>
              <w:tabs>
                <w:tab w:val="left" w:pos="175"/>
                <w:tab w:val="left" w:pos="426"/>
              </w:tabs>
              <w:ind w:left="0" w:firstLine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918" w:type="dxa"/>
          </w:tcPr>
          <w:p w14:paraId="64B4D4A0" w14:textId="768BB501" w:rsidR="008A5E0B" w:rsidRPr="00850D24" w:rsidRDefault="00FE5B49" w:rsidP="00850D24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184</w:t>
            </w:r>
            <w:r w:rsidR="00D667D2"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770</w:t>
            </w:r>
            <w:r w:rsidR="00D667D2"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082</w:t>
            </w:r>
          </w:p>
        </w:tc>
        <w:tc>
          <w:tcPr>
            <w:tcW w:w="238" w:type="dxa"/>
          </w:tcPr>
          <w:p w14:paraId="64B4D4A1" w14:textId="77777777" w:rsidR="008A5E0B" w:rsidRPr="00850D24" w:rsidRDefault="008A5E0B" w:rsidP="00850D24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60" w:type="dxa"/>
          </w:tcPr>
          <w:p w14:paraId="64B4D4A2" w14:textId="02F2841A" w:rsidR="008A5E0B" w:rsidRPr="00850D24" w:rsidRDefault="00FE5B49" w:rsidP="00850D24">
            <w:pPr>
              <w:spacing w:line="240" w:lineRule="auto"/>
              <w:ind w:left="-111" w:right="-1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155</w:t>
            </w:r>
            <w:r w:rsidR="008A5E0B" w:rsidRPr="00850D2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869</w:t>
            </w:r>
            <w:r w:rsidR="008A5E0B" w:rsidRPr="00850D2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893</w:t>
            </w:r>
          </w:p>
        </w:tc>
      </w:tr>
      <w:tr w:rsidR="008A5E0B" w:rsidRPr="00850D24" w14:paraId="64B4D4AC" w14:textId="77777777" w:rsidTr="00657960">
        <w:trPr>
          <w:cantSplit/>
        </w:trPr>
        <w:tc>
          <w:tcPr>
            <w:tcW w:w="4885" w:type="dxa"/>
          </w:tcPr>
          <w:p w14:paraId="64B4D4A4" w14:textId="77777777" w:rsidR="008A5E0B" w:rsidRPr="00850D24" w:rsidRDefault="008A5E0B" w:rsidP="00850D24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สินค้าระหว่างทาง</w:t>
            </w:r>
          </w:p>
        </w:tc>
        <w:tc>
          <w:tcPr>
            <w:tcW w:w="1918" w:type="dxa"/>
            <w:tcBorders>
              <w:bottom w:val="single" w:sz="4" w:space="0" w:color="auto"/>
            </w:tcBorders>
          </w:tcPr>
          <w:p w14:paraId="64B4D4A9" w14:textId="31412AB4" w:rsidR="008A5E0B" w:rsidRPr="00850D24" w:rsidRDefault="00FE5B49" w:rsidP="00850D24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D667D2"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660</w:t>
            </w:r>
            <w:r w:rsidR="00D667D2"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661</w:t>
            </w:r>
          </w:p>
        </w:tc>
        <w:tc>
          <w:tcPr>
            <w:tcW w:w="238" w:type="dxa"/>
          </w:tcPr>
          <w:p w14:paraId="64B4D4AA" w14:textId="77777777" w:rsidR="008A5E0B" w:rsidRPr="00850D24" w:rsidRDefault="008A5E0B" w:rsidP="00850D24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60" w:type="dxa"/>
            <w:tcBorders>
              <w:bottom w:val="single" w:sz="4" w:space="0" w:color="auto"/>
            </w:tcBorders>
          </w:tcPr>
          <w:p w14:paraId="64B4D4AB" w14:textId="304BE924" w:rsidR="008A5E0B" w:rsidRPr="00850D24" w:rsidRDefault="00FE5B49" w:rsidP="00850D24">
            <w:pPr>
              <w:spacing w:line="240" w:lineRule="auto"/>
              <w:ind w:left="-111" w:right="-1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A5E0B" w:rsidRPr="00850D2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025</w:t>
            </w:r>
            <w:r w:rsidR="008A5E0B" w:rsidRPr="00850D2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367</w:t>
            </w:r>
          </w:p>
        </w:tc>
      </w:tr>
      <w:tr w:rsidR="008A5E0B" w:rsidRPr="00850D24" w14:paraId="64B4D4B5" w14:textId="77777777" w:rsidTr="00657960">
        <w:trPr>
          <w:cantSplit/>
        </w:trPr>
        <w:tc>
          <w:tcPr>
            <w:tcW w:w="4885" w:type="dxa"/>
            <w:vAlign w:val="bottom"/>
          </w:tcPr>
          <w:p w14:paraId="64B4D4AD" w14:textId="77777777" w:rsidR="008A5E0B" w:rsidRPr="00850D24" w:rsidRDefault="008A5E0B" w:rsidP="00850D2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918" w:type="dxa"/>
            <w:tcBorders>
              <w:top w:val="single" w:sz="4" w:space="0" w:color="auto"/>
            </w:tcBorders>
          </w:tcPr>
          <w:p w14:paraId="64B4D4B2" w14:textId="3F2C2555" w:rsidR="008A5E0B" w:rsidRPr="00850D24" w:rsidRDefault="00FE5B49" w:rsidP="00850D24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189</w:t>
            </w:r>
            <w:r w:rsidR="00D667D2"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430</w:t>
            </w:r>
            <w:r w:rsidR="00D667D2"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743</w:t>
            </w:r>
          </w:p>
        </w:tc>
        <w:tc>
          <w:tcPr>
            <w:tcW w:w="238" w:type="dxa"/>
          </w:tcPr>
          <w:p w14:paraId="64B4D4B3" w14:textId="77777777" w:rsidR="008A5E0B" w:rsidRPr="00850D24" w:rsidRDefault="008A5E0B" w:rsidP="00850D24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</w:tcPr>
          <w:p w14:paraId="64B4D4B4" w14:textId="090B8E0A" w:rsidR="008A5E0B" w:rsidRPr="00850D24" w:rsidRDefault="00FE5B49" w:rsidP="00850D24">
            <w:pPr>
              <w:spacing w:line="240" w:lineRule="auto"/>
              <w:ind w:left="-111" w:right="-1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160</w:t>
            </w:r>
            <w:r w:rsidR="008A5E0B" w:rsidRPr="00850D2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895</w:t>
            </w:r>
            <w:r w:rsidR="008A5E0B" w:rsidRPr="00850D2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260</w:t>
            </w:r>
          </w:p>
        </w:tc>
      </w:tr>
      <w:tr w:rsidR="008A5E0B" w:rsidRPr="00850D24" w14:paraId="64B4D4BE" w14:textId="77777777" w:rsidTr="00657960">
        <w:trPr>
          <w:cantSplit/>
        </w:trPr>
        <w:tc>
          <w:tcPr>
            <w:tcW w:w="4885" w:type="dxa"/>
          </w:tcPr>
          <w:p w14:paraId="64B4D4B6" w14:textId="5A123B34" w:rsidR="008A5E0B" w:rsidRPr="00850D24" w:rsidRDefault="008A5E0B" w:rsidP="00850D24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850D2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ค่าเผื่อสินค้าเสื่อมคุณภาพ</w:t>
            </w:r>
          </w:p>
        </w:tc>
        <w:tc>
          <w:tcPr>
            <w:tcW w:w="1918" w:type="dxa"/>
          </w:tcPr>
          <w:p w14:paraId="64B4D4BB" w14:textId="37D5E0FC" w:rsidR="008A5E0B" w:rsidRPr="00850D24" w:rsidRDefault="008B1F25" w:rsidP="00850D24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(9,224,05</w:t>
            </w:r>
            <w:r w:rsidR="00014A56" w:rsidRPr="00850D24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64B4D4BC" w14:textId="77777777" w:rsidR="008A5E0B" w:rsidRPr="00850D24" w:rsidRDefault="008A5E0B" w:rsidP="00850D24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60" w:type="dxa"/>
          </w:tcPr>
          <w:p w14:paraId="64B4D4BD" w14:textId="481CFB10" w:rsidR="008A5E0B" w:rsidRPr="00850D24" w:rsidRDefault="006E14C0" w:rsidP="00850D24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323,381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2F516C" w:rsidRPr="00850D24" w14:paraId="623F7209" w14:textId="77777777" w:rsidTr="00657960">
        <w:trPr>
          <w:cantSplit/>
        </w:trPr>
        <w:tc>
          <w:tcPr>
            <w:tcW w:w="4885" w:type="dxa"/>
          </w:tcPr>
          <w:p w14:paraId="4FB6AC02" w14:textId="3DF9BAA6" w:rsidR="002F516C" w:rsidRPr="00850D24" w:rsidRDefault="002F516C" w:rsidP="00850D24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ค่าเผื่อการลดมูลค่าของสินค้า</w:t>
            </w:r>
          </w:p>
        </w:tc>
        <w:tc>
          <w:tcPr>
            <w:tcW w:w="1918" w:type="dxa"/>
            <w:tcBorders>
              <w:bottom w:val="single" w:sz="4" w:space="0" w:color="auto"/>
            </w:tcBorders>
          </w:tcPr>
          <w:p w14:paraId="2DF19D3F" w14:textId="13AC1928" w:rsidR="002F516C" w:rsidRPr="00850D24" w:rsidRDefault="00E750D0" w:rsidP="00850D24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(4,748,</w:t>
            </w:r>
            <w:r w:rsidR="008B1F25" w:rsidRPr="00850D24">
              <w:rPr>
                <w:rFonts w:ascii="Browallia New" w:hAnsi="Browallia New" w:cs="Browallia New"/>
                <w:sz w:val="28"/>
                <w:szCs w:val="28"/>
              </w:rPr>
              <w:t>152)</w:t>
            </w:r>
          </w:p>
        </w:tc>
        <w:tc>
          <w:tcPr>
            <w:tcW w:w="238" w:type="dxa"/>
          </w:tcPr>
          <w:p w14:paraId="292A4F88" w14:textId="77777777" w:rsidR="002F516C" w:rsidRPr="00850D24" w:rsidRDefault="002F516C" w:rsidP="00850D24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60" w:type="dxa"/>
            <w:tcBorders>
              <w:bottom w:val="single" w:sz="4" w:space="0" w:color="auto"/>
            </w:tcBorders>
          </w:tcPr>
          <w:p w14:paraId="5739DF7C" w14:textId="1E499779" w:rsidR="002F516C" w:rsidRPr="00850D24" w:rsidRDefault="00C91D35" w:rsidP="00850D24">
            <w:pPr>
              <w:spacing w:line="240" w:lineRule="auto"/>
              <w:ind w:left="-111" w:right="-1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(106,789)</w:t>
            </w:r>
          </w:p>
        </w:tc>
      </w:tr>
      <w:tr w:rsidR="008A5E0B" w:rsidRPr="00850D24" w14:paraId="64B4D4C7" w14:textId="77777777" w:rsidTr="00657960">
        <w:trPr>
          <w:cantSplit/>
        </w:trPr>
        <w:tc>
          <w:tcPr>
            <w:tcW w:w="4885" w:type="dxa"/>
          </w:tcPr>
          <w:p w14:paraId="64B4D4BF" w14:textId="77777777" w:rsidR="008A5E0B" w:rsidRPr="00850D24" w:rsidRDefault="008A5E0B" w:rsidP="00850D24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918" w:type="dxa"/>
            <w:tcBorders>
              <w:top w:val="single" w:sz="4" w:space="0" w:color="auto"/>
              <w:bottom w:val="single" w:sz="12" w:space="0" w:color="auto"/>
            </w:tcBorders>
          </w:tcPr>
          <w:p w14:paraId="64B4D4C4" w14:textId="20A83258" w:rsidR="008A5E0B" w:rsidRPr="00850D24" w:rsidRDefault="00FE5B49" w:rsidP="00850D24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175</w:t>
            </w:r>
            <w:r w:rsidR="00D667D2"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458</w:t>
            </w:r>
            <w:r w:rsidR="00D667D2"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539</w:t>
            </w:r>
          </w:p>
        </w:tc>
        <w:tc>
          <w:tcPr>
            <w:tcW w:w="238" w:type="dxa"/>
          </w:tcPr>
          <w:p w14:paraId="64B4D4C5" w14:textId="77777777" w:rsidR="008A5E0B" w:rsidRPr="00850D24" w:rsidRDefault="008A5E0B" w:rsidP="00850D24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60" w:type="dxa"/>
            <w:tcBorders>
              <w:top w:val="single" w:sz="4" w:space="0" w:color="auto"/>
              <w:bottom w:val="single" w:sz="12" w:space="0" w:color="auto"/>
            </w:tcBorders>
          </w:tcPr>
          <w:p w14:paraId="64B4D4C6" w14:textId="6BE58C6D" w:rsidR="008A5E0B" w:rsidRPr="00850D24" w:rsidRDefault="00FE5B49" w:rsidP="00850D24">
            <w:pPr>
              <w:spacing w:line="240" w:lineRule="auto"/>
              <w:ind w:left="-111" w:right="-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153</w:t>
            </w:r>
            <w:r w:rsidR="008A5E0B" w:rsidRPr="00850D2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465</w:t>
            </w:r>
            <w:r w:rsidR="008A5E0B" w:rsidRPr="00850D2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090</w:t>
            </w:r>
          </w:p>
        </w:tc>
      </w:tr>
    </w:tbl>
    <w:p w14:paraId="0F3088CF" w14:textId="77777777" w:rsidR="008A5E0B" w:rsidRPr="00850D24" w:rsidRDefault="008A5E0B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64B4D4C9" w14:textId="419EE5C1" w:rsidR="00D578BE" w:rsidRPr="00850D24" w:rsidRDefault="003F38C0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  <w:r w:rsidRPr="00850D24">
        <w:rPr>
          <w:rFonts w:ascii="Browallia New" w:hAnsi="Browallia New" w:cs="Browallia New"/>
          <w:sz w:val="28"/>
          <w:szCs w:val="28"/>
          <w:cs/>
        </w:rPr>
        <w:t>ในระหว่างปี รายการเคลื่อนไหวของค่าเผื่อสินค้า</w:t>
      </w:r>
      <w:r w:rsidR="00747009" w:rsidRPr="00850D24">
        <w:rPr>
          <w:rFonts w:ascii="Browallia New" w:hAnsi="Browallia New" w:cs="Browallia New"/>
          <w:sz w:val="28"/>
          <w:szCs w:val="28"/>
          <w:cs/>
        </w:rPr>
        <w:t>เสื่อมคุณภาพ</w:t>
      </w:r>
      <w:r w:rsidR="007F7960" w:rsidRPr="00850D24">
        <w:rPr>
          <w:rFonts w:ascii="Browallia New" w:hAnsi="Browallia New" w:cs="Browallia New"/>
          <w:sz w:val="28"/>
          <w:szCs w:val="28"/>
          <w:cs/>
        </w:rPr>
        <w:t>และการลดมูลค่าของสินค้า</w:t>
      </w:r>
      <w:r w:rsidRPr="00850D24">
        <w:rPr>
          <w:rFonts w:ascii="Browallia New" w:hAnsi="Browallia New" w:cs="Browallia New"/>
          <w:sz w:val="28"/>
          <w:szCs w:val="28"/>
          <w:cs/>
        </w:rPr>
        <w:t xml:space="preserve"> มีดังต่อไปนี้</w:t>
      </w:r>
    </w:p>
    <w:p w14:paraId="64B4D4CA" w14:textId="77777777" w:rsidR="006F7A1C" w:rsidRPr="00850D24" w:rsidRDefault="006F7A1C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07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4886"/>
        <w:gridCol w:w="1917"/>
        <w:gridCol w:w="236"/>
        <w:gridCol w:w="1968"/>
      </w:tblGrid>
      <w:tr w:rsidR="00D21C5D" w:rsidRPr="00850D24" w14:paraId="64B4D4CD" w14:textId="77777777" w:rsidTr="000B5363">
        <w:tc>
          <w:tcPr>
            <w:tcW w:w="4886" w:type="dxa"/>
          </w:tcPr>
          <w:p w14:paraId="64B4D4CB" w14:textId="77777777" w:rsidR="00D21C5D" w:rsidRPr="00850D24" w:rsidRDefault="00D21C5D" w:rsidP="00850D24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121" w:type="dxa"/>
            <w:gridSpan w:val="3"/>
          </w:tcPr>
          <w:p w14:paraId="64B4D4CC" w14:textId="325B98D7" w:rsidR="00D21C5D" w:rsidRPr="00850D24" w:rsidRDefault="00D21C5D" w:rsidP="00850D24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บาท)</w:t>
            </w:r>
          </w:p>
        </w:tc>
      </w:tr>
      <w:tr w:rsidR="00D21C5D" w:rsidRPr="00850D24" w14:paraId="64B4D4D2" w14:textId="77777777" w:rsidTr="000B5363">
        <w:tc>
          <w:tcPr>
            <w:tcW w:w="4886" w:type="dxa"/>
          </w:tcPr>
          <w:p w14:paraId="64B4D4CE" w14:textId="77777777" w:rsidR="00D21C5D" w:rsidRPr="00850D24" w:rsidRDefault="00D21C5D" w:rsidP="00850D24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121" w:type="dxa"/>
            <w:gridSpan w:val="3"/>
            <w:tcBorders>
              <w:bottom w:val="single" w:sz="4" w:space="0" w:color="auto"/>
            </w:tcBorders>
            <w:vAlign w:val="bottom"/>
          </w:tcPr>
          <w:p w14:paraId="64B4D4D1" w14:textId="5FD4D217" w:rsidR="00D21C5D" w:rsidRPr="00850D24" w:rsidRDefault="00D21C5D" w:rsidP="00850D24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งบการเงินรวมและ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A5E0B" w:rsidRPr="00850D24" w14:paraId="64B4D4DB" w14:textId="77777777" w:rsidTr="000B5363">
        <w:tc>
          <w:tcPr>
            <w:tcW w:w="4886" w:type="dxa"/>
          </w:tcPr>
          <w:p w14:paraId="64B4D4D3" w14:textId="77777777" w:rsidR="008A5E0B" w:rsidRPr="00850D24" w:rsidRDefault="008A5E0B" w:rsidP="00850D24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</w:tcPr>
          <w:p w14:paraId="64B4D4D8" w14:textId="06CE504E" w:rsidR="008A5E0B" w:rsidRPr="00850D24" w:rsidRDefault="008A5E0B" w:rsidP="00850D2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0D24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B4D4D9" w14:textId="77777777" w:rsidR="008A5E0B" w:rsidRPr="00850D24" w:rsidRDefault="008A5E0B" w:rsidP="00850D2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68" w:type="dxa"/>
            <w:tcBorders>
              <w:top w:val="single" w:sz="4" w:space="0" w:color="auto"/>
              <w:bottom w:val="single" w:sz="4" w:space="0" w:color="auto"/>
            </w:tcBorders>
          </w:tcPr>
          <w:p w14:paraId="64B4D4DA" w14:textId="686B1F64" w:rsidR="008A5E0B" w:rsidRPr="00850D24" w:rsidRDefault="008A5E0B" w:rsidP="00850D2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0D24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  <w:t>2562</w:t>
            </w:r>
          </w:p>
        </w:tc>
      </w:tr>
      <w:tr w:rsidR="00D21C5D" w:rsidRPr="00850D24" w14:paraId="64B4D4E4" w14:textId="77777777" w:rsidTr="000B5363">
        <w:trPr>
          <w:trHeight w:hRule="exact" w:val="331"/>
        </w:trPr>
        <w:tc>
          <w:tcPr>
            <w:tcW w:w="4886" w:type="dxa"/>
          </w:tcPr>
          <w:p w14:paraId="64B4D4DC" w14:textId="77777777" w:rsidR="00D21C5D" w:rsidRPr="00850D24" w:rsidRDefault="00D21C5D" w:rsidP="00850D24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</w:tcPr>
          <w:p w14:paraId="64B4D4E1" w14:textId="77777777" w:rsidR="00D21C5D" w:rsidRPr="00850D24" w:rsidRDefault="00D21C5D" w:rsidP="00850D24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B4D4E2" w14:textId="77777777" w:rsidR="00D21C5D" w:rsidRPr="00850D24" w:rsidRDefault="00D21C5D" w:rsidP="00850D24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</w:tcBorders>
          </w:tcPr>
          <w:p w14:paraId="64B4D4E3" w14:textId="77777777" w:rsidR="00D21C5D" w:rsidRPr="00850D24" w:rsidRDefault="00D21C5D" w:rsidP="00850D24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A5E0B" w:rsidRPr="00850D24" w14:paraId="64B4D4ED" w14:textId="77777777" w:rsidTr="000B5363">
        <w:tc>
          <w:tcPr>
            <w:tcW w:w="4886" w:type="dxa"/>
            <w:vAlign w:val="bottom"/>
          </w:tcPr>
          <w:p w14:paraId="64B4D4E5" w14:textId="77777777" w:rsidR="008A5E0B" w:rsidRPr="00850D24" w:rsidRDefault="008A5E0B" w:rsidP="00850D24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850D2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917" w:type="dxa"/>
            <w:vAlign w:val="bottom"/>
          </w:tcPr>
          <w:p w14:paraId="64B4D4EA" w14:textId="509E73BC" w:rsidR="008A5E0B" w:rsidRPr="00850D24" w:rsidRDefault="00EB0B4B" w:rsidP="00850D2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430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170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64B4D4EB" w14:textId="77777777" w:rsidR="008A5E0B" w:rsidRPr="00850D24" w:rsidRDefault="008A5E0B" w:rsidP="00850D24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68" w:type="dxa"/>
            <w:vAlign w:val="bottom"/>
          </w:tcPr>
          <w:p w14:paraId="64B4D4EC" w14:textId="7119ED76" w:rsidR="008A5E0B" w:rsidRPr="00850D24" w:rsidRDefault="00EB0B4B" w:rsidP="00850D2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A5E0B"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901</w:t>
            </w:r>
            <w:r w:rsidR="008A5E0B"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607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D667D2" w:rsidRPr="00850D24" w14:paraId="0E651175" w14:textId="77777777" w:rsidTr="000B5363">
        <w:tc>
          <w:tcPr>
            <w:tcW w:w="4886" w:type="dxa"/>
            <w:vAlign w:val="bottom"/>
          </w:tcPr>
          <w:p w14:paraId="20C46B8E" w14:textId="22D4B5E5" w:rsidR="00D667D2" w:rsidRPr="00850D24" w:rsidRDefault="00D667D2" w:rsidP="00850D24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17" w:type="dxa"/>
            <w:vAlign w:val="bottom"/>
          </w:tcPr>
          <w:p w14:paraId="2A5EF8EF" w14:textId="6072FA89" w:rsidR="00D667D2" w:rsidRPr="00850D24" w:rsidRDefault="00EB0B4B" w:rsidP="00850D2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301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667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6" w:type="dxa"/>
          </w:tcPr>
          <w:p w14:paraId="1880B434" w14:textId="77777777" w:rsidR="00D667D2" w:rsidRPr="00850D24" w:rsidRDefault="00D667D2" w:rsidP="00850D24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68" w:type="dxa"/>
            <w:vAlign w:val="bottom"/>
          </w:tcPr>
          <w:p w14:paraId="1C8DFE64" w14:textId="742F63A1" w:rsidR="00D667D2" w:rsidRPr="00850D24" w:rsidRDefault="00EB0B4B" w:rsidP="00850D2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528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563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8A5E0B" w:rsidRPr="00850D24" w14:paraId="64B4D4F6" w14:textId="77777777" w:rsidTr="000B5363">
        <w:tc>
          <w:tcPr>
            <w:tcW w:w="4886" w:type="dxa"/>
            <w:vAlign w:val="bottom"/>
          </w:tcPr>
          <w:p w14:paraId="64B4D4EE" w14:textId="4CF4808A" w:rsidR="008A5E0B" w:rsidRPr="00850D24" w:rsidRDefault="00D667D2" w:rsidP="00850D24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ลดลง</w:t>
            </w:r>
          </w:p>
        </w:tc>
        <w:tc>
          <w:tcPr>
            <w:tcW w:w="1917" w:type="dxa"/>
            <w:vAlign w:val="bottom"/>
          </w:tcPr>
          <w:p w14:paraId="64B4D4F3" w14:textId="457AE3C5" w:rsidR="008A5E0B" w:rsidRPr="00850D24" w:rsidRDefault="00FE5B49" w:rsidP="0085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EB0B4B"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759</w:t>
            </w:r>
            <w:r w:rsidR="00EB0B4B"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633</w:t>
            </w:r>
          </w:p>
        </w:tc>
        <w:tc>
          <w:tcPr>
            <w:tcW w:w="236" w:type="dxa"/>
          </w:tcPr>
          <w:p w14:paraId="64B4D4F4" w14:textId="77777777" w:rsidR="008A5E0B" w:rsidRPr="00850D24" w:rsidRDefault="008A5E0B" w:rsidP="00850D24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68" w:type="dxa"/>
            <w:vAlign w:val="bottom"/>
          </w:tcPr>
          <w:p w14:paraId="64B4D4F5" w14:textId="6497F26C" w:rsidR="008A5E0B" w:rsidRPr="00850D24" w:rsidRDefault="00CD762A" w:rsidP="0085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 xml:space="preserve">                 </w:t>
            </w:r>
            <w:r w:rsidR="00EB0B4B" w:rsidRPr="00850D2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A5E0B" w:rsidRPr="00850D24" w14:paraId="64B4D4FF" w14:textId="77777777" w:rsidTr="000B5363">
        <w:tc>
          <w:tcPr>
            <w:tcW w:w="4886" w:type="dxa"/>
            <w:vAlign w:val="bottom"/>
          </w:tcPr>
          <w:p w14:paraId="64B4D4F7" w14:textId="77777777" w:rsidR="008A5E0B" w:rsidRPr="00850D24" w:rsidRDefault="008A5E0B" w:rsidP="00850D24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4FC" w14:textId="66805308" w:rsidR="008A5E0B" w:rsidRPr="00850D24" w:rsidRDefault="00EB0B4B" w:rsidP="0085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972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204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64B4D4FD" w14:textId="77777777" w:rsidR="008A5E0B" w:rsidRPr="00850D24" w:rsidRDefault="008A5E0B" w:rsidP="00850D24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4FE" w14:textId="04A8CC99" w:rsidR="008A5E0B" w:rsidRPr="00850D24" w:rsidRDefault="00EB0B4B" w:rsidP="0085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8A5E0B"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430</w:t>
            </w:r>
            <w:r w:rsidR="008A5E0B"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850D24">
              <w:rPr>
                <w:rFonts w:ascii="Browallia New" w:hAnsi="Browallia New" w:cs="Browallia New"/>
                <w:sz w:val="28"/>
                <w:szCs w:val="28"/>
              </w:rPr>
              <w:t>170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</w:tbl>
    <w:p w14:paraId="2952A195" w14:textId="7A1FB787" w:rsidR="009F513F" w:rsidRPr="00850D24" w:rsidRDefault="009F513F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2DD0B68C" w14:textId="3AF7E01E" w:rsidR="007B1F17" w:rsidRPr="00850D24" w:rsidRDefault="007B1F17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525DAEC5" w14:textId="6F06AD88" w:rsidR="007B1F17" w:rsidRPr="00850D24" w:rsidRDefault="007B1F17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6E3C1ECF" w14:textId="77777777" w:rsidR="007B1F17" w:rsidRPr="00850D24" w:rsidRDefault="007B1F17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2BF7655F" w14:textId="77777777" w:rsidR="0039219F" w:rsidRPr="008A5E0B" w:rsidRDefault="0039219F" w:rsidP="005001C7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A5E0B">
        <w:rPr>
          <w:rFonts w:ascii="Browallia New" w:hAnsi="Browallia New" w:cs="Browallia New"/>
          <w:b/>
          <w:bCs/>
          <w:sz w:val="28"/>
          <w:szCs w:val="28"/>
          <w:cs/>
        </w:rPr>
        <w:t>เงินฝากธนาคารที่มีข้อจำกัดในการใช้</w:t>
      </w:r>
    </w:p>
    <w:p w14:paraId="4CF8B6CB" w14:textId="77777777" w:rsidR="0039219F" w:rsidRPr="00B8721A" w:rsidRDefault="0039219F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</w:rPr>
      </w:pPr>
    </w:p>
    <w:p w14:paraId="5AE7C72A" w14:textId="1A4561E6" w:rsidR="00D7248A" w:rsidRPr="00B8721A" w:rsidRDefault="0039219F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</w:rPr>
      </w:pPr>
      <w:r w:rsidRPr="00E72888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E72888">
        <w:rPr>
          <w:rFonts w:ascii="Browallia New" w:hAnsi="Browallia New" w:cs="Browallia New"/>
          <w:sz w:val="28"/>
          <w:szCs w:val="28"/>
        </w:rPr>
        <w:t xml:space="preserve">31 </w:t>
      </w:r>
      <w:r w:rsidRPr="00E72888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E72888">
        <w:rPr>
          <w:rFonts w:ascii="Browallia New" w:hAnsi="Browallia New" w:cs="Browallia New"/>
          <w:sz w:val="28"/>
          <w:szCs w:val="28"/>
        </w:rPr>
        <w:t>256</w:t>
      </w:r>
      <w:r>
        <w:rPr>
          <w:rFonts w:ascii="Browallia New" w:hAnsi="Browallia New" w:cs="Browallia New"/>
          <w:sz w:val="28"/>
          <w:szCs w:val="28"/>
        </w:rPr>
        <w:t>3</w:t>
      </w:r>
      <w:r w:rsidRPr="00E72888">
        <w:rPr>
          <w:rFonts w:ascii="Browallia New" w:hAnsi="Browallia New" w:cs="Browallia New"/>
          <w:sz w:val="28"/>
          <w:szCs w:val="28"/>
        </w:rPr>
        <w:t xml:space="preserve"> </w:t>
      </w:r>
      <w:r w:rsidRPr="00E72888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Pr="00B8721A">
        <w:rPr>
          <w:rFonts w:ascii="Browallia New" w:hAnsi="Browallia New" w:cs="Browallia New"/>
          <w:sz w:val="28"/>
          <w:szCs w:val="28"/>
        </w:rPr>
        <w:t>2562</w:t>
      </w:r>
      <w:r w:rsidRPr="00E72888">
        <w:rPr>
          <w:rFonts w:ascii="Browallia New" w:hAnsi="Browallia New" w:cs="Browallia New"/>
          <w:sz w:val="28"/>
          <w:szCs w:val="28"/>
        </w:rPr>
        <w:t xml:space="preserve"> </w:t>
      </w:r>
      <w:r w:rsidRPr="00E72888">
        <w:rPr>
          <w:rFonts w:ascii="Browallia New" w:hAnsi="Browallia New" w:cs="Browallia New"/>
          <w:sz w:val="28"/>
          <w:szCs w:val="28"/>
          <w:cs/>
        </w:rPr>
        <w:t>บริษัทมีเงินฝากประจำ</w:t>
      </w:r>
      <w:r w:rsidRPr="0039219F">
        <w:rPr>
          <w:rFonts w:ascii="Browallia New" w:hAnsi="Browallia New" w:cs="Browallia New"/>
          <w:sz w:val="28"/>
          <w:szCs w:val="28"/>
          <w:cs/>
        </w:rPr>
        <w:t>กับธนาคารพาณิชย์</w:t>
      </w:r>
      <w:r w:rsidR="00063522">
        <w:rPr>
          <w:rFonts w:ascii="Browallia New" w:hAnsi="Browallia New" w:cs="Browallia New" w:hint="cs"/>
          <w:sz w:val="28"/>
          <w:szCs w:val="28"/>
          <w:cs/>
        </w:rPr>
        <w:t>หลายแห่ง</w:t>
      </w:r>
      <w:r w:rsidRPr="0039219F">
        <w:rPr>
          <w:rFonts w:ascii="Browallia New" w:hAnsi="Browallia New" w:cs="Browallia New"/>
          <w:sz w:val="28"/>
          <w:szCs w:val="28"/>
          <w:cs/>
        </w:rPr>
        <w:t>จำนวน</w:t>
      </w:r>
      <w:r w:rsidRPr="0039219F">
        <w:rPr>
          <w:rFonts w:ascii="Browallia New" w:hAnsi="Browallia New" w:cs="Browallia New"/>
          <w:sz w:val="28"/>
          <w:szCs w:val="28"/>
        </w:rPr>
        <w:t xml:space="preserve"> 15.00</w:t>
      </w:r>
      <w:r w:rsidR="00CF25B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39219F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39219F">
        <w:rPr>
          <w:rFonts w:ascii="Browallia New" w:hAnsi="Browallia New" w:cs="Browallia New"/>
          <w:sz w:val="28"/>
          <w:szCs w:val="28"/>
        </w:rPr>
        <w:t xml:space="preserve"> </w:t>
      </w:r>
      <w:r w:rsidR="00C84F23">
        <w:rPr>
          <w:rFonts w:ascii="Browallia New" w:hAnsi="Browallia New" w:cs="Browallia New" w:hint="cs"/>
          <w:sz w:val="28"/>
          <w:szCs w:val="28"/>
          <w:cs/>
        </w:rPr>
        <w:t>เพื่อใช้</w:t>
      </w:r>
      <w:r w:rsidRPr="00E72888">
        <w:rPr>
          <w:rFonts w:ascii="Browallia New" w:hAnsi="Browallia New" w:cs="Browallia New" w:hint="cs"/>
          <w:sz w:val="28"/>
          <w:szCs w:val="28"/>
          <w:cs/>
        </w:rPr>
        <w:t>เป็นหลักทรัพย์ค้ำประกันสัญญา</w:t>
      </w:r>
      <w:r w:rsidRPr="00E72888">
        <w:rPr>
          <w:rFonts w:ascii="Browallia New" w:hAnsi="Browallia New" w:cs="Browallia New"/>
          <w:sz w:val="28"/>
          <w:szCs w:val="28"/>
          <w:cs/>
        </w:rPr>
        <w:t>เลต</w:t>
      </w:r>
      <w:proofErr w:type="spellStart"/>
      <w:r w:rsidRPr="00E72888">
        <w:rPr>
          <w:rFonts w:ascii="Browallia New" w:hAnsi="Browallia New" w:cs="Browallia New"/>
          <w:sz w:val="28"/>
          <w:szCs w:val="28"/>
          <w:cs/>
        </w:rPr>
        <w:t>เต</w:t>
      </w:r>
      <w:proofErr w:type="spellEnd"/>
      <w:r w:rsidRPr="00E72888">
        <w:rPr>
          <w:rFonts w:ascii="Browallia New" w:hAnsi="Browallia New" w:cs="Browallia New"/>
          <w:sz w:val="28"/>
          <w:szCs w:val="28"/>
          <w:cs/>
        </w:rPr>
        <w:t>อร์</w:t>
      </w:r>
      <w:proofErr w:type="spellStart"/>
      <w:r w:rsidRPr="00E72888">
        <w:rPr>
          <w:rFonts w:ascii="Browallia New" w:hAnsi="Browallia New" w:cs="Browallia New"/>
          <w:sz w:val="28"/>
          <w:szCs w:val="28"/>
          <w:cs/>
        </w:rPr>
        <w:t>ออฟ</w:t>
      </w:r>
      <w:proofErr w:type="spellEnd"/>
      <w:r w:rsidRPr="00E72888">
        <w:rPr>
          <w:rFonts w:ascii="Browallia New" w:hAnsi="Browallia New" w:cs="Browallia New"/>
          <w:sz w:val="28"/>
          <w:szCs w:val="28"/>
          <w:cs/>
        </w:rPr>
        <w:t>เครดิต</w:t>
      </w:r>
      <w:r w:rsidRPr="00E72888">
        <w:rPr>
          <w:rFonts w:ascii="Browallia New" w:hAnsi="Browallia New" w:cs="Browallia New"/>
          <w:sz w:val="28"/>
          <w:szCs w:val="28"/>
        </w:rPr>
        <w:t xml:space="preserve"> </w:t>
      </w:r>
      <w:proofErr w:type="spellStart"/>
      <w:r w:rsidRPr="00E72888">
        <w:rPr>
          <w:rFonts w:ascii="Browallia New" w:hAnsi="Browallia New" w:cs="Browallia New"/>
          <w:sz w:val="28"/>
          <w:szCs w:val="28"/>
          <w:cs/>
        </w:rPr>
        <w:t>ทรั</w:t>
      </w:r>
      <w:proofErr w:type="spellEnd"/>
      <w:r w:rsidRPr="00E72888">
        <w:rPr>
          <w:rFonts w:ascii="Browallia New" w:hAnsi="Browallia New" w:cs="Browallia New"/>
          <w:sz w:val="28"/>
          <w:szCs w:val="28"/>
          <w:cs/>
        </w:rPr>
        <w:t>สต์รี</w:t>
      </w:r>
      <w:proofErr w:type="spellStart"/>
      <w:r w:rsidRPr="00E72888">
        <w:rPr>
          <w:rFonts w:ascii="Browallia New" w:hAnsi="Browallia New" w:cs="Browallia New"/>
          <w:sz w:val="28"/>
          <w:szCs w:val="28"/>
          <w:cs/>
        </w:rPr>
        <w:t>ซีทส์</w:t>
      </w:r>
      <w:proofErr w:type="spellEnd"/>
      <w:r w:rsidRPr="00E72888">
        <w:rPr>
          <w:rFonts w:ascii="Browallia New" w:hAnsi="Browallia New" w:cs="Browallia New" w:hint="cs"/>
          <w:sz w:val="28"/>
          <w:szCs w:val="28"/>
          <w:cs/>
        </w:rPr>
        <w:t xml:space="preserve"> และหนังสือค้ำประกัน</w:t>
      </w:r>
      <w:r w:rsidR="000041F9">
        <w:rPr>
          <w:rFonts w:ascii="Browallia New" w:hAnsi="Browallia New" w:cs="Browallia New" w:hint="cs"/>
          <w:sz w:val="28"/>
          <w:szCs w:val="28"/>
          <w:cs/>
        </w:rPr>
        <w:t xml:space="preserve"> ตามที่ได้เปิดเผยไว้ในหมายเหตุประกอบงบการเงินข้อ </w:t>
      </w:r>
      <w:r w:rsidR="004B6DBC" w:rsidRPr="00B8721A">
        <w:rPr>
          <w:rFonts w:ascii="Browallia New" w:hAnsi="Browallia New" w:cs="Browallia New"/>
          <w:sz w:val="28"/>
          <w:szCs w:val="28"/>
        </w:rPr>
        <w:t>32</w:t>
      </w:r>
    </w:p>
    <w:p w14:paraId="4D154762" w14:textId="77777777" w:rsidR="0062674B" w:rsidRPr="00B8721A" w:rsidRDefault="0062674B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</w:rPr>
      </w:pPr>
    </w:p>
    <w:p w14:paraId="35A252D7" w14:textId="77777777" w:rsidR="00E62BC1" w:rsidRPr="008A5E0B" w:rsidRDefault="00E62BC1" w:rsidP="0039219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8" w:right="-22" w:hanging="468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A5E0B">
        <w:rPr>
          <w:rFonts w:ascii="Browallia New" w:hAnsi="Browallia New" w:cs="Browallia New"/>
          <w:b/>
          <w:bCs/>
          <w:sz w:val="28"/>
          <w:szCs w:val="28"/>
          <w:cs/>
        </w:rPr>
        <w:t>เงินลงทุนในบริษัท</w:t>
      </w:r>
      <w:r w:rsidRPr="008A5E0B">
        <w:rPr>
          <w:rFonts w:ascii="Browallia New" w:hAnsi="Browallia New" w:cs="Browallia New" w:hint="cs"/>
          <w:b/>
          <w:bCs/>
          <w:sz w:val="28"/>
          <w:szCs w:val="28"/>
          <w:cs/>
        </w:rPr>
        <w:t>ย่อย</w:t>
      </w:r>
    </w:p>
    <w:p w14:paraId="2F50CCE3" w14:textId="77777777" w:rsidR="00E62BC1" w:rsidRPr="00B8721A" w:rsidRDefault="00E62BC1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Style w:val="TableGrid"/>
        <w:tblW w:w="9112" w:type="dxa"/>
        <w:tblInd w:w="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2"/>
        <w:gridCol w:w="1728"/>
        <w:gridCol w:w="666"/>
        <w:gridCol w:w="648"/>
        <w:gridCol w:w="986"/>
        <w:gridCol w:w="983"/>
        <w:gridCol w:w="986"/>
        <w:gridCol w:w="983"/>
      </w:tblGrid>
      <w:tr w:rsidR="00E62BC1" w:rsidRPr="00124879" w14:paraId="65258D98" w14:textId="77777777" w:rsidTr="00810B4C">
        <w:tc>
          <w:tcPr>
            <w:tcW w:w="2132" w:type="dxa"/>
            <w:vAlign w:val="bottom"/>
          </w:tcPr>
          <w:p w14:paraId="49D0DE95" w14:textId="77777777" w:rsidR="00E62BC1" w:rsidRPr="00124879" w:rsidRDefault="00E62BC1" w:rsidP="00A60ED3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6CF7C3DB" w14:textId="77777777" w:rsidR="00E62BC1" w:rsidRPr="00124879" w:rsidRDefault="00E62BC1" w:rsidP="00A60ED3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66" w:type="dxa"/>
            <w:vAlign w:val="bottom"/>
          </w:tcPr>
          <w:p w14:paraId="78219E91" w14:textId="77777777" w:rsidR="00E62BC1" w:rsidRPr="00124879" w:rsidRDefault="00E62BC1" w:rsidP="00A60ED3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CCD242D" w14:textId="77777777" w:rsidR="00E62BC1" w:rsidRPr="00124879" w:rsidRDefault="00E62BC1" w:rsidP="00A60ED3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38" w:type="dxa"/>
            <w:gridSpan w:val="4"/>
            <w:vAlign w:val="bottom"/>
          </w:tcPr>
          <w:p w14:paraId="24F1A3CC" w14:textId="77777777" w:rsidR="00E62BC1" w:rsidRPr="00124879" w:rsidRDefault="00E62BC1" w:rsidP="00A60ED3">
            <w:pPr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2487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proofErr w:type="gramStart"/>
            <w:r w:rsidRPr="001248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หน่วย :</w:t>
            </w:r>
            <w:proofErr w:type="gramEnd"/>
            <w:r w:rsidRPr="001248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E62BC1" w:rsidRPr="00124879" w14:paraId="670A75F4" w14:textId="77777777" w:rsidTr="00810B4C">
        <w:tc>
          <w:tcPr>
            <w:tcW w:w="2132" w:type="dxa"/>
            <w:vAlign w:val="bottom"/>
          </w:tcPr>
          <w:p w14:paraId="6CB5DACE" w14:textId="77777777" w:rsidR="00E62BC1" w:rsidRPr="00124879" w:rsidRDefault="00E62BC1" w:rsidP="00A60ED3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179801D5" w14:textId="77777777" w:rsidR="00E62BC1" w:rsidRPr="00124879" w:rsidRDefault="00E62BC1" w:rsidP="00A60ED3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66" w:type="dxa"/>
            <w:vAlign w:val="bottom"/>
          </w:tcPr>
          <w:p w14:paraId="3D8AF88F" w14:textId="77777777" w:rsidR="00E62BC1" w:rsidRPr="00124879" w:rsidRDefault="00E62BC1" w:rsidP="00A60ED3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76E57EC" w14:textId="77777777" w:rsidR="00E62BC1" w:rsidRPr="00124879" w:rsidRDefault="00E62BC1" w:rsidP="00A60ED3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38" w:type="dxa"/>
            <w:gridSpan w:val="4"/>
            <w:vAlign w:val="bottom"/>
          </w:tcPr>
          <w:p w14:paraId="7F2FC7A1" w14:textId="77777777" w:rsidR="00E62BC1" w:rsidRPr="00124879" w:rsidRDefault="00E62BC1" w:rsidP="00A60E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</w:pPr>
            <w:r w:rsidRPr="00124879">
              <w:rPr>
                <w:rFonts w:ascii="Browallia New" w:hAnsi="Browallia New" w:cs="Browallia New"/>
                <w:sz w:val="24"/>
                <w:szCs w:val="24"/>
                <w:cs/>
                <w:lang w:val="th-TH" w:eastAsia="en-US"/>
              </w:rPr>
              <w:t>งบการเงินเฉพาะของบริษัท</w:t>
            </w:r>
          </w:p>
        </w:tc>
      </w:tr>
      <w:tr w:rsidR="00E62BC1" w:rsidRPr="00124879" w14:paraId="106731B2" w14:textId="77777777" w:rsidTr="00810B4C">
        <w:tc>
          <w:tcPr>
            <w:tcW w:w="2132" w:type="dxa"/>
            <w:vAlign w:val="bottom"/>
          </w:tcPr>
          <w:p w14:paraId="175C0542" w14:textId="77777777" w:rsidR="00E62BC1" w:rsidRPr="00124879" w:rsidRDefault="00E62BC1" w:rsidP="00A60ED3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404272DE" w14:textId="77777777" w:rsidR="00E62BC1" w:rsidRPr="00124879" w:rsidRDefault="00E62BC1" w:rsidP="00A60ED3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503D89D6" w14:textId="77777777" w:rsidR="00E62BC1" w:rsidRPr="00124879" w:rsidRDefault="00E62BC1" w:rsidP="00A60ED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24879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ร้อยละการถือหุ้น</w:t>
            </w:r>
          </w:p>
        </w:tc>
        <w:tc>
          <w:tcPr>
            <w:tcW w:w="1969" w:type="dxa"/>
            <w:gridSpan w:val="2"/>
            <w:vAlign w:val="bottom"/>
          </w:tcPr>
          <w:p w14:paraId="63DDB2C1" w14:textId="77777777" w:rsidR="00E62BC1" w:rsidRPr="00124879" w:rsidRDefault="00E62BC1" w:rsidP="00A60ED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24879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69" w:type="dxa"/>
            <w:gridSpan w:val="2"/>
            <w:vAlign w:val="bottom"/>
          </w:tcPr>
          <w:p w14:paraId="4B1F720D" w14:textId="77777777" w:rsidR="00E62BC1" w:rsidRPr="00124879" w:rsidRDefault="00E62BC1" w:rsidP="00A60ED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24879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ราคาทุน</w:t>
            </w:r>
          </w:p>
        </w:tc>
      </w:tr>
      <w:tr w:rsidR="008A5E0B" w:rsidRPr="00124879" w14:paraId="01497167" w14:textId="77777777" w:rsidTr="00810B4C">
        <w:tc>
          <w:tcPr>
            <w:tcW w:w="2132" w:type="dxa"/>
            <w:vAlign w:val="bottom"/>
          </w:tcPr>
          <w:p w14:paraId="61EA2C64" w14:textId="77777777" w:rsidR="008A5E0B" w:rsidRPr="00124879" w:rsidRDefault="008A5E0B" w:rsidP="008A5E0B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6FB5D10A" w14:textId="77777777" w:rsidR="008A5E0B" w:rsidRPr="00124879" w:rsidRDefault="008A5E0B" w:rsidP="008A5E0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24879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>ลักษณะธุร</w:t>
            </w:r>
            <w:r w:rsidRPr="00124879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กิจ</w:t>
            </w:r>
          </w:p>
        </w:tc>
        <w:tc>
          <w:tcPr>
            <w:tcW w:w="666" w:type="dxa"/>
            <w:vAlign w:val="bottom"/>
          </w:tcPr>
          <w:p w14:paraId="2D216F3C" w14:textId="29676FAD" w:rsidR="008A5E0B" w:rsidRPr="00124879" w:rsidRDefault="00FE5B49" w:rsidP="008A5E0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4"/>
                <w:szCs w:val="24"/>
              </w:rPr>
              <w:t>25</w:t>
            </w:r>
            <w:r w:rsidR="008A5E0B" w:rsidRPr="0012487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8A5E0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648" w:type="dxa"/>
            <w:vAlign w:val="bottom"/>
          </w:tcPr>
          <w:p w14:paraId="76B51B59" w14:textId="476EF4A9" w:rsidR="008A5E0B" w:rsidRPr="00124879" w:rsidRDefault="008A5E0B" w:rsidP="008A5E0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24879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986" w:type="dxa"/>
            <w:vAlign w:val="bottom"/>
          </w:tcPr>
          <w:p w14:paraId="1CE71B46" w14:textId="679C9FB2" w:rsidR="008A5E0B" w:rsidRPr="00124879" w:rsidRDefault="00FE5B49" w:rsidP="008A5E0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4"/>
                <w:szCs w:val="24"/>
              </w:rPr>
              <w:t>25</w:t>
            </w:r>
            <w:r w:rsidR="008A5E0B" w:rsidRPr="0012487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8A5E0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983" w:type="dxa"/>
            <w:vAlign w:val="bottom"/>
          </w:tcPr>
          <w:p w14:paraId="690DFC4F" w14:textId="39500769" w:rsidR="008A5E0B" w:rsidRPr="00124879" w:rsidRDefault="008A5E0B" w:rsidP="008A5E0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24879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986" w:type="dxa"/>
            <w:vAlign w:val="bottom"/>
          </w:tcPr>
          <w:p w14:paraId="58953F29" w14:textId="777E8316" w:rsidR="008A5E0B" w:rsidRPr="00124879" w:rsidRDefault="00FE5B49" w:rsidP="008A5E0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4"/>
                <w:szCs w:val="24"/>
              </w:rPr>
              <w:t>25</w:t>
            </w:r>
            <w:r w:rsidR="008A5E0B" w:rsidRPr="0012487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8A5E0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983" w:type="dxa"/>
            <w:vAlign w:val="bottom"/>
          </w:tcPr>
          <w:p w14:paraId="70A4E747" w14:textId="1862222F" w:rsidR="008A5E0B" w:rsidRPr="00124879" w:rsidRDefault="008A5E0B" w:rsidP="008A5E0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24879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E62BC1" w:rsidRPr="00124879" w14:paraId="5D7CA72F" w14:textId="77777777" w:rsidTr="00810B4C">
        <w:trPr>
          <w:trHeight w:val="582"/>
        </w:trPr>
        <w:tc>
          <w:tcPr>
            <w:tcW w:w="2132" w:type="dxa"/>
          </w:tcPr>
          <w:p w14:paraId="79903164" w14:textId="49E11DF3" w:rsidR="00E62BC1" w:rsidRPr="00124879" w:rsidRDefault="00E62BC1" w:rsidP="00A60ED3">
            <w:pPr>
              <w:tabs>
                <w:tab w:val="clear" w:pos="227"/>
                <w:tab w:val="clear" w:pos="3515"/>
                <w:tab w:val="left" w:pos="3132"/>
              </w:tabs>
              <w:spacing w:line="276" w:lineRule="auto"/>
              <w:ind w:left="72" w:hanging="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2487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24879">
              <w:rPr>
                <w:rFonts w:ascii="Browallia New" w:hAnsi="Browallia New" w:cs="Browallia New" w:hint="cs"/>
                <w:sz w:val="24"/>
                <w:szCs w:val="24"/>
                <w:cs/>
              </w:rPr>
              <w:t>เซนต์</w:t>
            </w:r>
            <w:proofErr w:type="spellEnd"/>
            <w:r w:rsidRPr="0012487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เมดิคอล</w:t>
            </w:r>
            <w:r w:rsidRPr="00124879">
              <w:rPr>
                <w:rFonts w:ascii="Browallia New" w:hAnsi="Browallia New" w:cs="Browallia New" w:hint="cs"/>
                <w:sz w:val="24"/>
                <w:szCs w:val="24"/>
              </w:rPr>
              <w:t xml:space="preserve"> </w:t>
            </w:r>
            <w:r w:rsidRPr="00124879">
              <w:rPr>
                <w:rFonts w:ascii="Browallia New" w:hAnsi="Browallia New" w:cs="Browallia New" w:hint="cs"/>
                <w:sz w:val="24"/>
                <w:szCs w:val="24"/>
                <w:cs/>
              </w:rPr>
              <w:t>เทรด</w:t>
            </w:r>
            <w:proofErr w:type="spellStart"/>
            <w:r w:rsidRPr="00124879">
              <w:rPr>
                <w:rFonts w:ascii="Browallia New" w:hAnsi="Browallia New" w:cs="Browallia New" w:hint="cs"/>
                <w:sz w:val="24"/>
                <w:szCs w:val="24"/>
                <w:cs/>
              </w:rPr>
              <w:t>ดิ้ง</w:t>
            </w:r>
            <w:proofErr w:type="spellEnd"/>
            <w:r w:rsidRPr="0012487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728" w:type="dxa"/>
            <w:vAlign w:val="bottom"/>
          </w:tcPr>
          <w:p w14:paraId="2BC3B348" w14:textId="77777777" w:rsidR="00E62BC1" w:rsidRPr="00124879" w:rsidRDefault="00E62BC1" w:rsidP="00A60ED3">
            <w:pPr>
              <w:tabs>
                <w:tab w:val="clear" w:pos="227"/>
              </w:tabs>
              <w:spacing w:line="276" w:lineRule="auto"/>
              <w:ind w:left="72" w:right="-108" w:hanging="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24879">
              <w:rPr>
                <w:rFonts w:ascii="Browallia New" w:hAnsi="Browallia New" w:cs="Browallia New" w:hint="cs"/>
                <w:sz w:val="24"/>
                <w:szCs w:val="24"/>
                <w:cs/>
              </w:rPr>
              <w:t>จำหน่ายเครื่องมือแพทย์</w:t>
            </w:r>
          </w:p>
        </w:tc>
        <w:tc>
          <w:tcPr>
            <w:tcW w:w="666" w:type="dxa"/>
            <w:vAlign w:val="bottom"/>
          </w:tcPr>
          <w:p w14:paraId="0DC18A08" w14:textId="7E4D8D46" w:rsidR="00E62BC1" w:rsidRPr="00067310" w:rsidRDefault="00E62BC1" w:rsidP="00A60ED3">
            <w:pPr>
              <w:spacing w:line="276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310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100</w:t>
            </w:r>
          </w:p>
        </w:tc>
        <w:tc>
          <w:tcPr>
            <w:tcW w:w="648" w:type="dxa"/>
            <w:vAlign w:val="bottom"/>
          </w:tcPr>
          <w:p w14:paraId="54D90336" w14:textId="77777777" w:rsidR="00E62BC1" w:rsidRPr="00067310" w:rsidRDefault="00E62BC1" w:rsidP="00A60ED3">
            <w:pPr>
              <w:spacing w:line="276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310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100</w:t>
            </w:r>
          </w:p>
        </w:tc>
        <w:tc>
          <w:tcPr>
            <w:tcW w:w="986" w:type="dxa"/>
            <w:vAlign w:val="bottom"/>
          </w:tcPr>
          <w:p w14:paraId="245D1233" w14:textId="436CC057" w:rsidR="00E62BC1" w:rsidRPr="00067310" w:rsidRDefault="00E62BC1" w:rsidP="00A60ED3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67310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10</w:t>
            </w:r>
            <w:r w:rsidRPr="0006731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67310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000</w:t>
            </w:r>
            <w:r w:rsidRPr="0006731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67310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000</w:t>
            </w:r>
          </w:p>
        </w:tc>
        <w:tc>
          <w:tcPr>
            <w:tcW w:w="983" w:type="dxa"/>
            <w:vAlign w:val="bottom"/>
          </w:tcPr>
          <w:p w14:paraId="218FF15E" w14:textId="77777777" w:rsidR="00E62BC1" w:rsidRPr="00067310" w:rsidRDefault="00E62BC1" w:rsidP="00A60ED3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67310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10</w:t>
            </w:r>
            <w:r w:rsidRPr="0006731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67310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000</w:t>
            </w:r>
            <w:r w:rsidRPr="0006731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67310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000</w:t>
            </w:r>
          </w:p>
        </w:tc>
        <w:tc>
          <w:tcPr>
            <w:tcW w:w="986" w:type="dxa"/>
            <w:vAlign w:val="bottom"/>
          </w:tcPr>
          <w:p w14:paraId="2A2B5786" w14:textId="3E1B93DA" w:rsidR="00E62BC1" w:rsidRPr="00067310" w:rsidRDefault="00E62BC1" w:rsidP="00A60ED3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67310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10</w:t>
            </w:r>
            <w:r w:rsidRPr="0006731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67310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000</w:t>
            </w:r>
            <w:r w:rsidRPr="0006731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067310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000</w:t>
            </w:r>
          </w:p>
        </w:tc>
        <w:tc>
          <w:tcPr>
            <w:tcW w:w="983" w:type="dxa"/>
            <w:vAlign w:val="bottom"/>
          </w:tcPr>
          <w:p w14:paraId="5BC9883E" w14:textId="77777777" w:rsidR="00E62BC1" w:rsidRPr="00124879" w:rsidRDefault="00E62BC1" w:rsidP="00A60ED3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2487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10</w:t>
            </w:r>
            <w:r w:rsidRPr="0012487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12487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000</w:t>
            </w:r>
            <w:r w:rsidRPr="0012487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12487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000</w:t>
            </w:r>
          </w:p>
        </w:tc>
      </w:tr>
    </w:tbl>
    <w:p w14:paraId="78A93188" w14:textId="77777777" w:rsidR="00923F68" w:rsidRPr="00B8721A" w:rsidRDefault="00923F68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</w:rPr>
      </w:pPr>
    </w:p>
    <w:p w14:paraId="64B4D563" w14:textId="6EA0F8A1" w:rsidR="009921C3" w:rsidRPr="008A5E0B" w:rsidRDefault="009921C3" w:rsidP="0039219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8" w:right="-22" w:hanging="468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A5E0B">
        <w:rPr>
          <w:rFonts w:ascii="Browallia New" w:hAnsi="Browallia New" w:cs="Browalli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1BD4C56C" w14:textId="77777777" w:rsidR="00557421" w:rsidRPr="00B8721A" w:rsidRDefault="00557421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</w:rPr>
      </w:pPr>
    </w:p>
    <w:p w14:paraId="64B4D564" w14:textId="209E5B40" w:rsidR="00E16927" w:rsidRPr="00A11389" w:rsidRDefault="009921C3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</w:rPr>
      </w:pPr>
      <w:r w:rsidRPr="00B8721A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Pr="00B8721A">
        <w:rPr>
          <w:rFonts w:ascii="Browallia New" w:hAnsi="Browallia New" w:cs="Browallia New"/>
          <w:sz w:val="28"/>
          <w:szCs w:val="28"/>
        </w:rPr>
        <w:t>31</w:t>
      </w:r>
      <w:r w:rsidRPr="00B8721A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Pr="00B8721A">
        <w:rPr>
          <w:rFonts w:ascii="Browallia New" w:hAnsi="Browallia New" w:cs="Browallia New"/>
          <w:sz w:val="28"/>
          <w:szCs w:val="28"/>
        </w:rPr>
        <w:t>25</w:t>
      </w:r>
      <w:r w:rsidR="004732C9" w:rsidRPr="00B8721A">
        <w:rPr>
          <w:rFonts w:ascii="Browallia New" w:hAnsi="Browallia New" w:cs="Browallia New"/>
          <w:sz w:val="28"/>
          <w:szCs w:val="28"/>
        </w:rPr>
        <w:t>6</w:t>
      </w:r>
      <w:r w:rsidR="008A5E0B" w:rsidRPr="00B8721A">
        <w:rPr>
          <w:rFonts w:ascii="Browallia New" w:hAnsi="Browallia New" w:cs="Browallia New"/>
          <w:sz w:val="28"/>
          <w:szCs w:val="28"/>
        </w:rPr>
        <w:t>3</w:t>
      </w:r>
      <w:r w:rsidRPr="00B8721A">
        <w:rPr>
          <w:rFonts w:ascii="Browallia New" w:hAnsi="Browallia New" w:cs="Browallia New"/>
          <w:sz w:val="28"/>
          <w:szCs w:val="28"/>
        </w:rPr>
        <w:t xml:space="preserve"> </w:t>
      </w:r>
      <w:r w:rsidR="0099024E" w:rsidRPr="00B8721A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="0099024E" w:rsidRPr="00B8721A">
        <w:rPr>
          <w:rFonts w:ascii="Browallia New" w:hAnsi="Browallia New" w:cs="Browallia New"/>
          <w:sz w:val="28"/>
          <w:szCs w:val="28"/>
        </w:rPr>
        <w:t>25</w:t>
      </w:r>
      <w:r w:rsidR="00EC44E1" w:rsidRPr="00B8721A">
        <w:rPr>
          <w:rFonts w:ascii="Browallia New" w:hAnsi="Browallia New" w:cs="Browallia New"/>
          <w:sz w:val="28"/>
          <w:szCs w:val="28"/>
        </w:rPr>
        <w:t>6</w:t>
      </w:r>
      <w:r w:rsidR="008A5E0B" w:rsidRPr="00B8721A">
        <w:rPr>
          <w:rFonts w:ascii="Browallia New" w:hAnsi="Browallia New" w:cs="Browallia New"/>
          <w:sz w:val="28"/>
          <w:szCs w:val="28"/>
        </w:rPr>
        <w:t>2</w:t>
      </w:r>
      <w:r w:rsidR="0099024E" w:rsidRPr="00B8721A">
        <w:rPr>
          <w:rFonts w:ascii="Browallia New" w:hAnsi="Browallia New" w:cs="Browallia New"/>
          <w:sz w:val="28"/>
          <w:szCs w:val="28"/>
        </w:rPr>
        <w:t xml:space="preserve"> </w:t>
      </w:r>
      <w:r w:rsidRPr="00B8721A">
        <w:rPr>
          <w:rFonts w:ascii="Browallia New" w:hAnsi="Browallia New" w:cs="Browallia New" w:hint="cs"/>
          <w:sz w:val="28"/>
          <w:szCs w:val="28"/>
          <w:cs/>
        </w:rPr>
        <w:t>อสังหาริมทรัพย์เพื่อการลงทุน (ที่ดิน</w:t>
      </w:r>
      <w:r w:rsidR="00357168" w:rsidRPr="00B8721A">
        <w:rPr>
          <w:rFonts w:ascii="Browallia New" w:hAnsi="Browallia New" w:cs="Browallia New" w:hint="cs"/>
          <w:sz w:val="28"/>
          <w:szCs w:val="28"/>
          <w:cs/>
        </w:rPr>
        <w:t>และอาคาร</w:t>
      </w:r>
      <w:r w:rsidRPr="00B8721A">
        <w:rPr>
          <w:rFonts w:ascii="Browallia New" w:hAnsi="Browallia New" w:cs="Browallia New" w:hint="cs"/>
          <w:sz w:val="28"/>
          <w:szCs w:val="28"/>
          <w:cs/>
        </w:rPr>
        <w:t xml:space="preserve">) </w:t>
      </w:r>
      <w:r w:rsidR="00B312B3" w:rsidRPr="00B8721A">
        <w:rPr>
          <w:rFonts w:ascii="Browallia New" w:hAnsi="Browallia New" w:cs="Browallia New" w:hint="cs"/>
          <w:sz w:val="28"/>
          <w:szCs w:val="28"/>
          <w:cs/>
        </w:rPr>
        <w:t>ซึ่งแสดงในงบการเงินรวม</w:t>
      </w:r>
      <w:r w:rsidR="00036B6E" w:rsidRPr="00B8721A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B94956" w:rsidRPr="00B8721A">
        <w:rPr>
          <w:rFonts w:ascii="Browallia New" w:hAnsi="Browallia New" w:cs="Browallia New" w:hint="cs"/>
          <w:sz w:val="28"/>
          <w:szCs w:val="28"/>
          <w:cs/>
        </w:rPr>
        <w:t>งบการเงินเฉพาะ</w:t>
      </w:r>
      <w:r w:rsidR="004F57A9" w:rsidRPr="00B8721A">
        <w:rPr>
          <w:rFonts w:ascii="Browallia New" w:hAnsi="Browallia New" w:cs="Browallia New" w:hint="cs"/>
          <w:sz w:val="28"/>
          <w:szCs w:val="28"/>
          <w:cs/>
        </w:rPr>
        <w:t>ของบริษัท</w:t>
      </w:r>
      <w:r w:rsidR="00B312B3" w:rsidRPr="00B8721A">
        <w:rPr>
          <w:rFonts w:ascii="Browallia New" w:hAnsi="Browallia New" w:cs="Browallia New" w:hint="cs"/>
          <w:sz w:val="28"/>
          <w:szCs w:val="28"/>
          <w:cs/>
        </w:rPr>
        <w:t>ด้วย</w:t>
      </w:r>
      <w:r w:rsidRPr="00B8721A">
        <w:rPr>
          <w:rFonts w:ascii="Browallia New" w:hAnsi="Browallia New" w:cs="Browallia New" w:hint="cs"/>
          <w:sz w:val="28"/>
          <w:szCs w:val="28"/>
          <w:cs/>
        </w:rPr>
        <w:t>ราคาทุน จำนวน</w:t>
      </w:r>
      <w:r w:rsidR="00300857" w:rsidRPr="00B8721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8232A" w:rsidRPr="00B8721A">
        <w:rPr>
          <w:rFonts w:ascii="Browallia New" w:hAnsi="Browallia New" w:cs="Browallia New"/>
          <w:sz w:val="28"/>
          <w:szCs w:val="28"/>
        </w:rPr>
        <w:t>70.82</w:t>
      </w:r>
      <w:r w:rsidRPr="00B8721A">
        <w:rPr>
          <w:rFonts w:ascii="Browallia New" w:hAnsi="Browallia New" w:cs="Browallia New"/>
          <w:sz w:val="28"/>
          <w:szCs w:val="28"/>
        </w:rPr>
        <w:t xml:space="preserve"> </w:t>
      </w:r>
      <w:r w:rsidRPr="00B8721A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B312B3" w:rsidRPr="00B8721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C6357A" w:rsidRPr="00B8721A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="00A8232A" w:rsidRPr="00B8721A">
        <w:rPr>
          <w:rFonts w:ascii="Browallia New" w:hAnsi="Browallia New" w:cs="Browallia New"/>
          <w:sz w:val="28"/>
          <w:szCs w:val="28"/>
        </w:rPr>
        <w:t>71.27</w:t>
      </w:r>
      <w:r w:rsidR="00FD4781" w:rsidRPr="00B8721A">
        <w:rPr>
          <w:rFonts w:ascii="Browallia New" w:hAnsi="Browallia New" w:cs="Browallia New"/>
          <w:sz w:val="28"/>
          <w:szCs w:val="28"/>
        </w:rPr>
        <w:t xml:space="preserve"> </w:t>
      </w:r>
      <w:r w:rsidR="00FD4781" w:rsidRPr="00B8721A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580196" w:rsidRPr="00B8721A">
        <w:rPr>
          <w:rFonts w:ascii="Browallia New" w:hAnsi="Browallia New" w:cs="Browallia New"/>
          <w:sz w:val="28"/>
          <w:szCs w:val="28"/>
        </w:rPr>
        <w:t xml:space="preserve"> </w:t>
      </w:r>
      <w:r w:rsidR="00D608F1" w:rsidRPr="00B8721A">
        <w:rPr>
          <w:rFonts w:ascii="Browallia New" w:hAnsi="Browallia New" w:cs="Browallia New" w:hint="cs"/>
          <w:sz w:val="28"/>
          <w:szCs w:val="28"/>
          <w:cs/>
        </w:rPr>
        <w:t>ตามลำดับ</w:t>
      </w:r>
      <w:r w:rsidR="00FD4781" w:rsidRPr="00B8721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B312B3" w:rsidRPr="00A11389">
        <w:rPr>
          <w:rFonts w:ascii="Browallia New" w:hAnsi="Browallia New" w:cs="Browallia New" w:hint="cs"/>
          <w:sz w:val="28"/>
          <w:szCs w:val="28"/>
          <w:cs/>
        </w:rPr>
        <w:t>โดยมีราคาประเมิน</w:t>
      </w:r>
      <w:r w:rsidR="00DC24F4" w:rsidRPr="00A1138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B312B3" w:rsidRPr="00A11389">
        <w:rPr>
          <w:rFonts w:ascii="Browallia New" w:hAnsi="Browallia New" w:cs="Browallia New" w:hint="cs"/>
          <w:sz w:val="28"/>
          <w:szCs w:val="28"/>
          <w:cs/>
        </w:rPr>
        <w:t>จำนวน</w:t>
      </w:r>
      <w:r w:rsidR="00FA0762" w:rsidRPr="00A1138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BC19AA" w:rsidRPr="00A11389">
        <w:rPr>
          <w:rFonts w:ascii="Browallia New" w:hAnsi="Browallia New" w:cs="Browallia New"/>
          <w:sz w:val="28"/>
          <w:szCs w:val="28"/>
        </w:rPr>
        <w:t>95.10</w:t>
      </w:r>
      <w:r w:rsidR="00B312B3" w:rsidRPr="00A11389">
        <w:rPr>
          <w:rFonts w:ascii="Browallia New" w:hAnsi="Browallia New" w:cs="Browallia New" w:hint="cs"/>
          <w:sz w:val="28"/>
          <w:szCs w:val="28"/>
          <w:cs/>
        </w:rPr>
        <w:t xml:space="preserve"> ล้านบาท </w:t>
      </w:r>
      <w:r w:rsidR="00024393" w:rsidRPr="00A11389">
        <w:rPr>
          <w:rFonts w:ascii="Browallia New" w:hAnsi="Browallia New" w:cs="Browallia New" w:hint="cs"/>
          <w:sz w:val="28"/>
          <w:szCs w:val="28"/>
          <w:cs/>
        </w:rPr>
        <w:t>(ข้อมูลระดับ</w:t>
      </w:r>
      <w:r w:rsidR="00024393" w:rsidRPr="00A11389">
        <w:rPr>
          <w:rFonts w:ascii="Browallia New" w:hAnsi="Browallia New" w:cs="Browallia New"/>
          <w:sz w:val="28"/>
          <w:szCs w:val="28"/>
        </w:rPr>
        <w:t xml:space="preserve"> 2</w:t>
      </w:r>
      <w:r w:rsidR="00024393" w:rsidRPr="00A11389">
        <w:rPr>
          <w:rFonts w:ascii="Browallia New" w:hAnsi="Browallia New" w:cs="Browallia New" w:hint="cs"/>
          <w:sz w:val="28"/>
          <w:szCs w:val="28"/>
          <w:cs/>
        </w:rPr>
        <w:t xml:space="preserve">) </w:t>
      </w:r>
      <w:r w:rsidR="00B312B3" w:rsidRPr="00A11389">
        <w:rPr>
          <w:rFonts w:ascii="Browallia New" w:hAnsi="Browallia New" w:cs="Browallia New" w:hint="cs"/>
          <w:sz w:val="28"/>
          <w:szCs w:val="28"/>
          <w:cs/>
        </w:rPr>
        <w:t xml:space="preserve">ตามรายงานของผู้ประเมินราคาอิสระ </w:t>
      </w:r>
    </w:p>
    <w:p w14:paraId="7285C94F" w14:textId="1188DADB" w:rsidR="0003115D" w:rsidRPr="00A11389" w:rsidRDefault="0003115D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</w:rPr>
      </w:pPr>
    </w:p>
    <w:p w14:paraId="64FF646A" w14:textId="2EEF7C4A" w:rsidR="0062674B" w:rsidRPr="00B8721A" w:rsidRDefault="006D4904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</w:rPr>
      </w:pPr>
      <w:r w:rsidRPr="00B8721A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="00567609" w:rsidRPr="00B8721A">
        <w:rPr>
          <w:rFonts w:ascii="Browallia New" w:hAnsi="Browallia New" w:cs="Browallia New" w:hint="cs"/>
          <w:sz w:val="28"/>
          <w:szCs w:val="28"/>
          <w:cs/>
        </w:rPr>
        <w:t>ปี</w:t>
      </w:r>
      <w:r w:rsidR="00A945DC" w:rsidRPr="00B8721A">
        <w:rPr>
          <w:rFonts w:ascii="Browallia New" w:hAnsi="Browallia New" w:cs="Browallia New"/>
          <w:sz w:val="28"/>
          <w:szCs w:val="28"/>
        </w:rPr>
        <w:t xml:space="preserve"> 256</w:t>
      </w:r>
      <w:r w:rsidR="006736DC" w:rsidRPr="00B8721A">
        <w:rPr>
          <w:rFonts w:ascii="Browallia New" w:hAnsi="Browallia New" w:cs="Browallia New"/>
          <w:sz w:val="28"/>
          <w:szCs w:val="28"/>
        </w:rPr>
        <w:t>2</w:t>
      </w:r>
      <w:r w:rsidRPr="00B8721A">
        <w:rPr>
          <w:rFonts w:ascii="Browallia New" w:hAnsi="Browallia New" w:cs="Browallia New"/>
          <w:sz w:val="28"/>
          <w:szCs w:val="28"/>
          <w:cs/>
        </w:rPr>
        <w:t xml:space="preserve"> บริษัทได้โอนที่ดินและอาคารที่ไม่ได้ใช้งานจากที่ดิน อาคาร</w:t>
      </w:r>
      <w:r w:rsidR="001841BF" w:rsidRPr="00B8721A">
        <w:rPr>
          <w:rFonts w:ascii="Browallia New" w:hAnsi="Browallia New" w:cs="Browallia New"/>
          <w:sz w:val="28"/>
          <w:szCs w:val="28"/>
        </w:rPr>
        <w:t xml:space="preserve"> </w:t>
      </w:r>
      <w:r w:rsidRPr="00B8721A">
        <w:rPr>
          <w:rFonts w:ascii="Browallia New" w:hAnsi="Browallia New" w:cs="Browallia New"/>
          <w:sz w:val="28"/>
          <w:szCs w:val="28"/>
          <w:cs/>
        </w:rPr>
        <w:t xml:space="preserve">และอุปกรณ์ จำนวน </w:t>
      </w:r>
      <w:r w:rsidR="007E52A6" w:rsidRPr="00B8721A">
        <w:rPr>
          <w:rFonts w:ascii="Browallia New" w:hAnsi="Browallia New" w:cs="Browallia New"/>
          <w:sz w:val="28"/>
          <w:szCs w:val="28"/>
        </w:rPr>
        <w:t>10</w:t>
      </w:r>
      <w:r w:rsidRPr="00B8721A">
        <w:rPr>
          <w:rFonts w:ascii="Browallia New" w:hAnsi="Browallia New" w:cs="Browallia New"/>
          <w:sz w:val="28"/>
          <w:szCs w:val="28"/>
          <w:cs/>
        </w:rPr>
        <w:t>.</w:t>
      </w:r>
      <w:r w:rsidR="008107A2" w:rsidRPr="00B8721A">
        <w:rPr>
          <w:rFonts w:ascii="Browallia New" w:hAnsi="Browallia New" w:cs="Browallia New"/>
          <w:sz w:val="28"/>
          <w:szCs w:val="28"/>
        </w:rPr>
        <w:t>52</w:t>
      </w:r>
      <w:r w:rsidRPr="00B8721A">
        <w:rPr>
          <w:rFonts w:ascii="Browallia New" w:hAnsi="Browallia New" w:cs="Browallia New"/>
          <w:sz w:val="28"/>
          <w:szCs w:val="28"/>
        </w:rPr>
        <w:t xml:space="preserve"> </w:t>
      </w:r>
      <w:r w:rsidRPr="00B8721A">
        <w:rPr>
          <w:rFonts w:ascii="Browallia New" w:hAnsi="Browallia New" w:cs="Browallia New"/>
          <w:sz w:val="28"/>
          <w:szCs w:val="28"/>
          <w:cs/>
        </w:rPr>
        <w:t>ล้านบาท เป็นอสังหาริมทรัพย์เพื่อการลงทุน เนื่องจากเปลี่ยนแผนในการใช้งานสินทรัพย์ดังกล่าว</w:t>
      </w:r>
      <w:r w:rsidR="00534B7C" w:rsidRPr="00B8721A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14:paraId="32ED9CE7" w14:textId="77777777" w:rsidR="0062674B" w:rsidRPr="00B8721A" w:rsidRDefault="0062674B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</w:rPr>
      </w:pPr>
    </w:p>
    <w:p w14:paraId="6A6CA01A" w14:textId="47C003C0" w:rsidR="00A83A26" w:rsidRPr="00B8721A" w:rsidRDefault="00FD1D67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</w:rPr>
      </w:pPr>
      <w:r w:rsidRPr="00B8721A">
        <w:rPr>
          <w:rFonts w:ascii="Browallia New" w:hAnsi="Browallia New" w:cs="Browallia New" w:hint="cs"/>
          <w:sz w:val="28"/>
          <w:szCs w:val="28"/>
          <w:cs/>
        </w:rPr>
        <w:t>รายการ</w:t>
      </w:r>
      <w:r w:rsidR="00C22D5E" w:rsidRPr="00B8721A">
        <w:rPr>
          <w:rFonts w:ascii="Browallia New" w:hAnsi="Browallia New" w:cs="Browallia New" w:hint="cs"/>
          <w:sz w:val="28"/>
          <w:szCs w:val="28"/>
          <w:cs/>
        </w:rPr>
        <w:t>เคลื่อนไหวของอสังหาริมทรัพย์เพื่อการลงทุน มีดังต่อไปนี้</w:t>
      </w:r>
    </w:p>
    <w:p w14:paraId="5C5EED81" w14:textId="77777777" w:rsidR="00A945DC" w:rsidRPr="00B8721A" w:rsidRDefault="00A945DC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37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4864"/>
        <w:gridCol w:w="1418"/>
        <w:gridCol w:w="1437"/>
        <w:gridCol w:w="1412"/>
        <w:gridCol w:w="6"/>
      </w:tblGrid>
      <w:tr w:rsidR="0074518F" w:rsidRPr="00810B4C" w14:paraId="6B208250" w14:textId="77777777" w:rsidTr="00810B4C">
        <w:trPr>
          <w:gridAfter w:val="1"/>
          <w:wAfter w:w="6" w:type="dxa"/>
          <w:cantSplit/>
          <w:trHeight w:val="20"/>
          <w:tblHeader/>
        </w:trPr>
        <w:tc>
          <w:tcPr>
            <w:tcW w:w="4864" w:type="dxa"/>
            <w:vAlign w:val="bottom"/>
          </w:tcPr>
          <w:p w14:paraId="56EBC74F" w14:textId="77777777" w:rsidR="0074518F" w:rsidRPr="00810B4C" w:rsidRDefault="0074518F" w:rsidP="007B11D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267" w:type="dxa"/>
            <w:gridSpan w:val="3"/>
            <w:vAlign w:val="bottom"/>
          </w:tcPr>
          <w:p w14:paraId="2E4A1551" w14:textId="77777777" w:rsidR="0074518F" w:rsidRPr="00810B4C" w:rsidRDefault="0074518F" w:rsidP="007B11D2">
            <w:pPr>
              <w:tabs>
                <w:tab w:val="left" w:pos="2160"/>
              </w:tabs>
              <w:spacing w:line="240" w:lineRule="auto"/>
              <w:ind w:left="34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(หน่วย </w:t>
            </w:r>
            <w:r w:rsidRPr="00810B4C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810B4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บาท)</w:t>
            </w:r>
          </w:p>
        </w:tc>
      </w:tr>
      <w:tr w:rsidR="0074518F" w:rsidRPr="00810B4C" w14:paraId="3D53772B" w14:textId="77777777" w:rsidTr="00810B4C">
        <w:trPr>
          <w:gridAfter w:val="1"/>
          <w:wAfter w:w="6" w:type="dxa"/>
          <w:cantSplit/>
          <w:trHeight w:val="20"/>
          <w:tblHeader/>
        </w:trPr>
        <w:tc>
          <w:tcPr>
            <w:tcW w:w="4864" w:type="dxa"/>
            <w:vAlign w:val="bottom"/>
          </w:tcPr>
          <w:p w14:paraId="5934389D" w14:textId="77777777" w:rsidR="0074518F" w:rsidRPr="00810B4C" w:rsidRDefault="0074518F" w:rsidP="007B11D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267" w:type="dxa"/>
            <w:gridSpan w:val="3"/>
            <w:vAlign w:val="bottom"/>
          </w:tcPr>
          <w:p w14:paraId="436CBB1F" w14:textId="2E85C9FE" w:rsidR="0074518F" w:rsidRPr="00810B4C" w:rsidRDefault="00B6385C" w:rsidP="007B11D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งบการเงินรวมและงบการเงินเฉพาะของบริษัท</w:t>
            </w:r>
          </w:p>
        </w:tc>
      </w:tr>
      <w:tr w:rsidR="0074518F" w:rsidRPr="00810B4C" w14:paraId="10759AC2" w14:textId="77777777" w:rsidTr="00810B4C">
        <w:trPr>
          <w:cantSplit/>
          <w:trHeight w:val="20"/>
          <w:tblHeader/>
        </w:trPr>
        <w:tc>
          <w:tcPr>
            <w:tcW w:w="4864" w:type="dxa"/>
            <w:vAlign w:val="bottom"/>
          </w:tcPr>
          <w:p w14:paraId="460F7D78" w14:textId="77777777" w:rsidR="0074518F" w:rsidRPr="00810B4C" w:rsidRDefault="0074518F" w:rsidP="007B11D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B4D3E0F" w14:textId="77777777" w:rsidR="0074518F" w:rsidRPr="00810B4C" w:rsidRDefault="0074518F" w:rsidP="007B11D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437" w:type="dxa"/>
            <w:vAlign w:val="bottom"/>
          </w:tcPr>
          <w:p w14:paraId="3D529AA5" w14:textId="77777777" w:rsidR="0074518F" w:rsidRPr="00810B4C" w:rsidRDefault="0074518F" w:rsidP="007B11D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อาคาร</w:t>
            </w:r>
          </w:p>
        </w:tc>
        <w:tc>
          <w:tcPr>
            <w:tcW w:w="1418" w:type="dxa"/>
            <w:gridSpan w:val="2"/>
            <w:vAlign w:val="bottom"/>
          </w:tcPr>
          <w:p w14:paraId="25037393" w14:textId="77777777" w:rsidR="0074518F" w:rsidRPr="00810B4C" w:rsidRDefault="0074518F" w:rsidP="007B11D2">
            <w:pPr>
              <w:pBdr>
                <w:bottom w:val="single" w:sz="4" w:space="1" w:color="auto"/>
              </w:pBdr>
              <w:tabs>
                <w:tab w:val="left" w:pos="2052"/>
              </w:tabs>
              <w:spacing w:line="240" w:lineRule="auto"/>
              <w:ind w:left="34"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74518F" w:rsidRPr="00810B4C" w14:paraId="3213333F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0ABEBB7A" w14:textId="77777777" w:rsidR="0074518F" w:rsidRPr="00810B4C" w:rsidRDefault="0074518F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10B4C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14:paraId="522AF73C" w14:textId="77777777" w:rsidR="0074518F" w:rsidRPr="00810B4C" w:rsidRDefault="0074518F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7" w:type="dxa"/>
            <w:vAlign w:val="bottom"/>
          </w:tcPr>
          <w:p w14:paraId="555B9050" w14:textId="77777777" w:rsidR="0074518F" w:rsidRPr="00810B4C" w:rsidRDefault="0074518F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4BC2CE6" w14:textId="77777777" w:rsidR="0074518F" w:rsidRPr="00810B4C" w:rsidRDefault="0074518F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B04C9" w:rsidRPr="00810B4C" w14:paraId="724D914F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25A1BA80" w14:textId="58DEF140" w:rsidR="000B04C9" w:rsidRPr="00810B4C" w:rsidRDefault="000B04C9" w:rsidP="000B04C9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810B4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810B4C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418" w:type="dxa"/>
            <w:vAlign w:val="bottom"/>
          </w:tcPr>
          <w:p w14:paraId="487C8655" w14:textId="784B1A68" w:rsidR="000B04C9" w:rsidRPr="00810B4C" w:rsidRDefault="000B04C9" w:rsidP="000B04C9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lang w:val="en-GB"/>
              </w:rPr>
              <w:t>60,979,003</w:t>
            </w:r>
          </w:p>
        </w:tc>
        <w:tc>
          <w:tcPr>
            <w:tcW w:w="1437" w:type="dxa"/>
            <w:vAlign w:val="bottom"/>
          </w:tcPr>
          <w:p w14:paraId="6C3A4FCE" w14:textId="2409DBFD" w:rsidR="000B04C9" w:rsidRPr="00810B4C" w:rsidRDefault="000B04C9" w:rsidP="000B04C9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</w:t>
            </w:r>
            <w:r w:rsidRPr="00810B4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14148561" w14:textId="58EEDE62" w:rsidR="000B04C9" w:rsidRPr="00810B4C" w:rsidRDefault="000B04C9" w:rsidP="000B04C9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lang w:val="en-GB"/>
              </w:rPr>
              <w:t>60,979,003</w:t>
            </w:r>
          </w:p>
        </w:tc>
      </w:tr>
      <w:tr w:rsidR="007469E3" w:rsidRPr="00810B4C" w14:paraId="0661B757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24CC70F2" w14:textId="771C8DD5" w:rsidR="007469E3" w:rsidRPr="00810B4C" w:rsidRDefault="00143EA8" w:rsidP="007469E3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cs/>
              </w:rPr>
              <w:t>รับ</w:t>
            </w:r>
            <w:r w:rsidR="007469E3" w:rsidRPr="00810B4C">
              <w:rPr>
                <w:rFonts w:ascii="Browallia New" w:hAnsi="Browallia New" w:cs="Browallia New"/>
                <w:sz w:val="28"/>
                <w:szCs w:val="28"/>
                <w:cs/>
              </w:rPr>
              <w:t>โอนสินทรัพย์เป็นอสังหาริมทรัพย์เพื่อการลงทุน</w:t>
            </w:r>
          </w:p>
        </w:tc>
        <w:tc>
          <w:tcPr>
            <w:tcW w:w="1418" w:type="dxa"/>
            <w:vAlign w:val="bottom"/>
          </w:tcPr>
          <w:p w14:paraId="5215C775" w14:textId="77777777" w:rsidR="007469E3" w:rsidRPr="00810B4C" w:rsidRDefault="007469E3" w:rsidP="000B04C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lang w:val="en-GB"/>
              </w:rPr>
              <w:t>2,697,500</w:t>
            </w:r>
          </w:p>
        </w:tc>
        <w:tc>
          <w:tcPr>
            <w:tcW w:w="1437" w:type="dxa"/>
            <w:vAlign w:val="bottom"/>
          </w:tcPr>
          <w:p w14:paraId="2891C1A6" w14:textId="77777777" w:rsidR="007469E3" w:rsidRPr="00810B4C" w:rsidRDefault="007469E3" w:rsidP="000B04C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lang w:val="en-GB"/>
              </w:rPr>
              <w:t>8,972,006</w:t>
            </w:r>
          </w:p>
        </w:tc>
        <w:tc>
          <w:tcPr>
            <w:tcW w:w="1418" w:type="dxa"/>
            <w:gridSpan w:val="2"/>
            <w:vAlign w:val="bottom"/>
          </w:tcPr>
          <w:p w14:paraId="7ABED797" w14:textId="77777777" w:rsidR="007469E3" w:rsidRPr="00810B4C" w:rsidRDefault="007469E3" w:rsidP="000B04C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lang w:val="en-GB"/>
              </w:rPr>
              <w:t>11,669,506</w:t>
            </w:r>
          </w:p>
        </w:tc>
      </w:tr>
      <w:tr w:rsidR="007469E3" w:rsidRPr="00810B4C" w14:paraId="1AF68B58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06B9566E" w14:textId="24B67A31" w:rsidR="007469E3" w:rsidRPr="00810B4C" w:rsidRDefault="007469E3" w:rsidP="007469E3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10B4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10B4C">
              <w:rPr>
                <w:rFonts w:ascii="Browallia New" w:hAnsi="Browallia New" w:cs="Browallia New"/>
                <w:sz w:val="28"/>
                <w:szCs w:val="28"/>
              </w:rPr>
              <w:t>2562</w:t>
            </w:r>
            <w:r w:rsidR="00F958E3" w:rsidRPr="00810B4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และ </w:t>
            </w:r>
            <w:r w:rsidR="00F958E3" w:rsidRPr="00810B4C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0F356C2B" w14:textId="77777777" w:rsidR="007469E3" w:rsidRPr="00810B4C" w:rsidRDefault="007469E3" w:rsidP="00A2024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lang w:val="en-GB"/>
              </w:rPr>
              <w:t>63,676,503</w:t>
            </w:r>
          </w:p>
        </w:tc>
        <w:tc>
          <w:tcPr>
            <w:tcW w:w="1437" w:type="dxa"/>
            <w:vAlign w:val="bottom"/>
          </w:tcPr>
          <w:p w14:paraId="0F835590" w14:textId="77777777" w:rsidR="007469E3" w:rsidRPr="00810B4C" w:rsidRDefault="007469E3" w:rsidP="00A2024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lang w:val="en-GB"/>
              </w:rPr>
              <w:t>8,972,006</w:t>
            </w:r>
          </w:p>
        </w:tc>
        <w:tc>
          <w:tcPr>
            <w:tcW w:w="1418" w:type="dxa"/>
            <w:gridSpan w:val="2"/>
            <w:vAlign w:val="bottom"/>
          </w:tcPr>
          <w:p w14:paraId="3C7621AC" w14:textId="77777777" w:rsidR="007469E3" w:rsidRPr="00810B4C" w:rsidRDefault="007469E3" w:rsidP="00A2024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72,648,509   </w:t>
            </w:r>
          </w:p>
        </w:tc>
      </w:tr>
      <w:tr w:rsidR="007469E3" w:rsidRPr="00810B4C" w14:paraId="37A0B877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5493E1BD" w14:textId="260077C0" w:rsidR="007469E3" w:rsidRPr="00810B4C" w:rsidRDefault="007469E3" w:rsidP="007469E3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847E886" w14:textId="77777777" w:rsidR="007469E3" w:rsidRPr="00810B4C" w:rsidRDefault="007469E3" w:rsidP="007469E3">
            <w:pP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37" w:type="dxa"/>
            <w:vAlign w:val="bottom"/>
          </w:tcPr>
          <w:p w14:paraId="09B046DB" w14:textId="77777777" w:rsidR="007469E3" w:rsidRPr="00810B4C" w:rsidRDefault="007469E3" w:rsidP="007469E3">
            <w:pP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4A9B01CB" w14:textId="77777777" w:rsidR="007469E3" w:rsidRPr="00810B4C" w:rsidRDefault="007469E3" w:rsidP="007469E3">
            <w:pPr>
              <w:tabs>
                <w:tab w:val="left" w:pos="2160"/>
              </w:tabs>
              <w:spacing w:line="240" w:lineRule="auto"/>
              <w:ind w:left="34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8545F6" w:rsidRPr="00810B4C" w14:paraId="7CFE1BE4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4EB2FD29" w14:textId="77777777" w:rsidR="008545F6" w:rsidRPr="00810B4C" w:rsidRDefault="008545F6" w:rsidP="007469E3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3A6F12D" w14:textId="77777777" w:rsidR="008545F6" w:rsidRPr="00810B4C" w:rsidRDefault="008545F6" w:rsidP="007469E3">
            <w:pP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37" w:type="dxa"/>
            <w:vAlign w:val="bottom"/>
          </w:tcPr>
          <w:p w14:paraId="767F18AC" w14:textId="77777777" w:rsidR="008545F6" w:rsidRPr="00810B4C" w:rsidRDefault="008545F6" w:rsidP="007469E3">
            <w:pP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04E269B6" w14:textId="77777777" w:rsidR="008545F6" w:rsidRPr="00810B4C" w:rsidRDefault="008545F6" w:rsidP="007469E3">
            <w:pPr>
              <w:tabs>
                <w:tab w:val="left" w:pos="2160"/>
              </w:tabs>
              <w:spacing w:line="240" w:lineRule="auto"/>
              <w:ind w:left="34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8545F6" w:rsidRPr="00810B4C" w14:paraId="49679BD6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08FA5E20" w14:textId="77777777" w:rsidR="008545F6" w:rsidRPr="00810B4C" w:rsidRDefault="008545F6" w:rsidP="007469E3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7F9B36A" w14:textId="77777777" w:rsidR="008545F6" w:rsidRPr="00810B4C" w:rsidRDefault="008545F6" w:rsidP="007469E3">
            <w:pP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37" w:type="dxa"/>
            <w:vAlign w:val="bottom"/>
          </w:tcPr>
          <w:p w14:paraId="1164AF6B" w14:textId="77777777" w:rsidR="008545F6" w:rsidRPr="00810B4C" w:rsidRDefault="008545F6" w:rsidP="007469E3">
            <w:pP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5EAA6167" w14:textId="77777777" w:rsidR="008545F6" w:rsidRPr="00810B4C" w:rsidRDefault="008545F6" w:rsidP="007469E3">
            <w:pPr>
              <w:tabs>
                <w:tab w:val="left" w:pos="2160"/>
              </w:tabs>
              <w:spacing w:line="240" w:lineRule="auto"/>
              <w:ind w:left="34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8545F6" w:rsidRPr="00810B4C" w14:paraId="37031F30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41BD172D" w14:textId="77777777" w:rsidR="008545F6" w:rsidRPr="00810B4C" w:rsidRDefault="008545F6" w:rsidP="007469E3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E2EF48A" w14:textId="77777777" w:rsidR="008545F6" w:rsidRPr="00810B4C" w:rsidRDefault="008545F6" w:rsidP="007469E3">
            <w:pP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37" w:type="dxa"/>
            <w:vAlign w:val="bottom"/>
          </w:tcPr>
          <w:p w14:paraId="3A6807C8" w14:textId="77777777" w:rsidR="008545F6" w:rsidRPr="00810B4C" w:rsidRDefault="008545F6" w:rsidP="007469E3">
            <w:pP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43FF5F98" w14:textId="77777777" w:rsidR="008545F6" w:rsidRPr="00810B4C" w:rsidRDefault="008545F6" w:rsidP="007469E3">
            <w:pPr>
              <w:tabs>
                <w:tab w:val="left" w:pos="2160"/>
              </w:tabs>
              <w:spacing w:line="240" w:lineRule="auto"/>
              <w:ind w:left="34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8545F6" w:rsidRPr="00810B4C" w14:paraId="5CC9FB30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55EBDF16" w14:textId="77777777" w:rsidR="008545F6" w:rsidRPr="00810B4C" w:rsidRDefault="008545F6" w:rsidP="007469E3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4DA44B4" w14:textId="77777777" w:rsidR="008545F6" w:rsidRPr="00810B4C" w:rsidRDefault="008545F6" w:rsidP="007469E3">
            <w:pP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37" w:type="dxa"/>
            <w:vAlign w:val="bottom"/>
          </w:tcPr>
          <w:p w14:paraId="548A94F1" w14:textId="77777777" w:rsidR="008545F6" w:rsidRPr="00810B4C" w:rsidRDefault="008545F6" w:rsidP="007469E3">
            <w:pP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380BC70" w14:textId="77777777" w:rsidR="008545F6" w:rsidRPr="00810B4C" w:rsidRDefault="008545F6" w:rsidP="007469E3">
            <w:pPr>
              <w:tabs>
                <w:tab w:val="left" w:pos="2160"/>
              </w:tabs>
              <w:spacing w:line="240" w:lineRule="auto"/>
              <w:ind w:left="34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8545F6" w:rsidRPr="00810B4C" w14:paraId="5BBF8C45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6B0CA8A7" w14:textId="77777777" w:rsidR="008545F6" w:rsidRPr="00810B4C" w:rsidRDefault="008545F6" w:rsidP="007469E3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FAF04AE" w14:textId="77777777" w:rsidR="008545F6" w:rsidRPr="00810B4C" w:rsidRDefault="008545F6" w:rsidP="007469E3">
            <w:pP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37" w:type="dxa"/>
            <w:vAlign w:val="bottom"/>
          </w:tcPr>
          <w:p w14:paraId="58536458" w14:textId="77777777" w:rsidR="008545F6" w:rsidRPr="00810B4C" w:rsidRDefault="008545F6" w:rsidP="007469E3">
            <w:pP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123D7BB5" w14:textId="77777777" w:rsidR="008545F6" w:rsidRPr="00810B4C" w:rsidRDefault="008545F6" w:rsidP="007469E3">
            <w:pPr>
              <w:tabs>
                <w:tab w:val="left" w:pos="2160"/>
              </w:tabs>
              <w:spacing w:line="240" w:lineRule="auto"/>
              <w:ind w:left="34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7469E3" w:rsidRPr="00810B4C" w14:paraId="0110F28F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2BD18067" w14:textId="37EC6CF5" w:rsidR="007469E3" w:rsidRPr="00810B4C" w:rsidRDefault="007469E3" w:rsidP="007469E3">
            <w:pPr>
              <w:pStyle w:val="Heading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418" w:type="dxa"/>
            <w:vAlign w:val="bottom"/>
          </w:tcPr>
          <w:p w14:paraId="1F37BAB9" w14:textId="77777777" w:rsidR="007469E3" w:rsidRPr="00810B4C" w:rsidRDefault="007469E3" w:rsidP="007469E3">
            <w:pPr>
              <w:spacing w:line="240" w:lineRule="auto"/>
              <w:ind w:right="-3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37" w:type="dxa"/>
            <w:vAlign w:val="bottom"/>
          </w:tcPr>
          <w:p w14:paraId="380313BD" w14:textId="77777777" w:rsidR="007469E3" w:rsidRPr="00810B4C" w:rsidRDefault="007469E3" w:rsidP="007469E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9190CE7" w14:textId="77777777" w:rsidR="007469E3" w:rsidRPr="00810B4C" w:rsidRDefault="007469E3" w:rsidP="007469E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</w:tr>
      <w:tr w:rsidR="00CC5C7E" w:rsidRPr="00810B4C" w14:paraId="15402B25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18FD55DB" w14:textId="44FE346B" w:rsidR="00CC5C7E" w:rsidRPr="00810B4C" w:rsidRDefault="00CC5C7E" w:rsidP="00CC5C7E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810B4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810B4C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418" w:type="dxa"/>
            <w:vAlign w:val="bottom"/>
          </w:tcPr>
          <w:p w14:paraId="49D37552" w14:textId="7E570A8A" w:rsidR="00CC5C7E" w:rsidRPr="00810B4C" w:rsidRDefault="00CC5C7E" w:rsidP="00CC5C7E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-</w:t>
            </w:r>
          </w:p>
        </w:tc>
        <w:tc>
          <w:tcPr>
            <w:tcW w:w="1437" w:type="dxa"/>
            <w:vAlign w:val="bottom"/>
          </w:tcPr>
          <w:p w14:paraId="50489E8F" w14:textId="6B91FBEE" w:rsidR="00CC5C7E" w:rsidRPr="00810B4C" w:rsidRDefault="00CC5C7E" w:rsidP="00CC5C7E">
            <w:pPr>
              <w:tabs>
                <w:tab w:val="clear" w:pos="907"/>
                <w:tab w:val="left" w:pos="85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-</w:t>
            </w:r>
          </w:p>
        </w:tc>
        <w:tc>
          <w:tcPr>
            <w:tcW w:w="1418" w:type="dxa"/>
            <w:gridSpan w:val="2"/>
            <w:vAlign w:val="bottom"/>
          </w:tcPr>
          <w:p w14:paraId="0CF7B0A4" w14:textId="5A7ACBBA" w:rsidR="00CC5C7E" w:rsidRPr="00810B4C" w:rsidRDefault="00CC5C7E" w:rsidP="00CC5C7E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-</w:t>
            </w:r>
          </w:p>
        </w:tc>
      </w:tr>
      <w:tr w:rsidR="007469E3" w:rsidRPr="00810B4C" w14:paraId="52C06B90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5B970541" w14:textId="77777777" w:rsidR="007469E3" w:rsidRPr="00810B4C" w:rsidRDefault="007469E3" w:rsidP="007469E3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vAlign w:val="bottom"/>
          </w:tcPr>
          <w:p w14:paraId="4BB17078" w14:textId="77777777" w:rsidR="007469E3" w:rsidRPr="00810B4C" w:rsidRDefault="007469E3" w:rsidP="007469E3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-</w:t>
            </w:r>
          </w:p>
        </w:tc>
        <w:tc>
          <w:tcPr>
            <w:tcW w:w="1437" w:type="dxa"/>
            <w:vAlign w:val="bottom"/>
          </w:tcPr>
          <w:p w14:paraId="71348DF9" w14:textId="77777777" w:rsidR="007469E3" w:rsidRPr="00810B4C" w:rsidRDefault="007469E3" w:rsidP="007469E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</w:rPr>
              <w:t>224,117</w:t>
            </w:r>
          </w:p>
        </w:tc>
        <w:tc>
          <w:tcPr>
            <w:tcW w:w="1418" w:type="dxa"/>
            <w:gridSpan w:val="2"/>
            <w:vAlign w:val="bottom"/>
          </w:tcPr>
          <w:p w14:paraId="08377642" w14:textId="77777777" w:rsidR="007469E3" w:rsidRPr="00810B4C" w:rsidRDefault="007469E3" w:rsidP="007469E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</w:rPr>
              <w:t>224,117</w:t>
            </w:r>
          </w:p>
        </w:tc>
      </w:tr>
      <w:tr w:rsidR="007469E3" w:rsidRPr="00810B4C" w14:paraId="1E9DAC56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3AEB45E2" w14:textId="42A6BB5C" w:rsidR="007469E3" w:rsidRPr="00810B4C" w:rsidRDefault="00F958E3" w:rsidP="007469E3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cs/>
              </w:rPr>
              <w:t>รับ</w:t>
            </w:r>
            <w:r w:rsidR="007469E3" w:rsidRPr="00810B4C">
              <w:rPr>
                <w:rFonts w:ascii="Browallia New" w:hAnsi="Browallia New" w:cs="Browallia New"/>
                <w:sz w:val="28"/>
                <w:szCs w:val="28"/>
                <w:cs/>
              </w:rPr>
              <w:t>โอนค่าเสื่อมราคาสินทรัพย์เป็นอสังหาริมทรัพย์</w:t>
            </w:r>
          </w:p>
          <w:p w14:paraId="6EE4CF62" w14:textId="77777777" w:rsidR="007469E3" w:rsidRPr="00810B4C" w:rsidRDefault="007469E3" w:rsidP="007469E3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810B4C">
              <w:rPr>
                <w:rFonts w:ascii="Browallia New" w:hAnsi="Browallia New" w:cs="Browallia New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418" w:type="dxa"/>
            <w:vAlign w:val="bottom"/>
          </w:tcPr>
          <w:p w14:paraId="5AF4CC19" w14:textId="77777777" w:rsidR="007469E3" w:rsidRPr="00810B4C" w:rsidRDefault="007469E3" w:rsidP="007469E3">
            <w:pPr>
              <w:pBdr>
                <w:bottom w:val="single" w:sz="2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-</w:t>
            </w:r>
          </w:p>
        </w:tc>
        <w:tc>
          <w:tcPr>
            <w:tcW w:w="1437" w:type="dxa"/>
            <w:vAlign w:val="bottom"/>
          </w:tcPr>
          <w:p w14:paraId="7C46D1B1" w14:textId="77777777" w:rsidR="007469E3" w:rsidRPr="00810B4C" w:rsidRDefault="007469E3" w:rsidP="007469E3">
            <w:pPr>
              <w:pBdr>
                <w:bottom w:val="single" w:sz="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</w:rPr>
              <w:t>1,151,960</w:t>
            </w:r>
          </w:p>
        </w:tc>
        <w:tc>
          <w:tcPr>
            <w:tcW w:w="1418" w:type="dxa"/>
            <w:gridSpan w:val="2"/>
            <w:vAlign w:val="bottom"/>
          </w:tcPr>
          <w:p w14:paraId="43E761BF" w14:textId="77777777" w:rsidR="007469E3" w:rsidRPr="00810B4C" w:rsidRDefault="007469E3" w:rsidP="007469E3">
            <w:pPr>
              <w:pBdr>
                <w:bottom w:val="single" w:sz="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</w:rPr>
              <w:t>1,151,960</w:t>
            </w:r>
          </w:p>
        </w:tc>
      </w:tr>
      <w:tr w:rsidR="007469E3" w:rsidRPr="00810B4C" w14:paraId="47E1C10D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21E931D1" w14:textId="77777777" w:rsidR="007469E3" w:rsidRPr="00810B4C" w:rsidRDefault="007469E3" w:rsidP="007469E3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10B4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10B4C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418" w:type="dxa"/>
            <w:vAlign w:val="bottom"/>
          </w:tcPr>
          <w:p w14:paraId="0A28D8D9" w14:textId="77777777" w:rsidR="007469E3" w:rsidRPr="00810B4C" w:rsidRDefault="007469E3" w:rsidP="007469E3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-</w:t>
            </w:r>
          </w:p>
        </w:tc>
        <w:tc>
          <w:tcPr>
            <w:tcW w:w="1437" w:type="dxa"/>
            <w:vAlign w:val="bottom"/>
          </w:tcPr>
          <w:p w14:paraId="5C13BFF7" w14:textId="77777777" w:rsidR="007469E3" w:rsidRPr="00810B4C" w:rsidRDefault="007469E3" w:rsidP="007469E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lang w:val="en-GB"/>
              </w:rPr>
              <w:t>1,376,077</w:t>
            </w:r>
          </w:p>
        </w:tc>
        <w:tc>
          <w:tcPr>
            <w:tcW w:w="1418" w:type="dxa"/>
            <w:gridSpan w:val="2"/>
            <w:vAlign w:val="bottom"/>
          </w:tcPr>
          <w:p w14:paraId="7CB85D57" w14:textId="77777777" w:rsidR="007469E3" w:rsidRPr="00810B4C" w:rsidRDefault="007469E3" w:rsidP="007469E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lang w:val="en-GB"/>
              </w:rPr>
              <w:t>1,376,077</w:t>
            </w:r>
          </w:p>
        </w:tc>
      </w:tr>
      <w:tr w:rsidR="007469E3" w:rsidRPr="00810B4C" w14:paraId="1E83E08E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3AB7DFAC" w14:textId="77777777" w:rsidR="007469E3" w:rsidRPr="00810B4C" w:rsidRDefault="007469E3" w:rsidP="007469E3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vAlign w:val="bottom"/>
          </w:tcPr>
          <w:p w14:paraId="3B0C9C0E" w14:textId="77777777" w:rsidR="007469E3" w:rsidRPr="00810B4C" w:rsidRDefault="007469E3" w:rsidP="009715CC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-</w:t>
            </w:r>
          </w:p>
        </w:tc>
        <w:tc>
          <w:tcPr>
            <w:tcW w:w="1437" w:type="dxa"/>
            <w:vAlign w:val="bottom"/>
          </w:tcPr>
          <w:p w14:paraId="6DCBA55E" w14:textId="3BA9736F" w:rsidR="007469E3" w:rsidRPr="00810B4C" w:rsidRDefault="007469E3" w:rsidP="009715C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</w:t>
            </w:r>
            <w:r w:rsidR="009715CC" w:rsidRPr="00810B4C">
              <w:rPr>
                <w:rFonts w:ascii="Browallia New" w:hAnsi="Browallia New" w:cs="Browallia New"/>
                <w:sz w:val="28"/>
                <w:szCs w:val="28"/>
                <w:lang w:val="en-GB"/>
              </w:rPr>
              <w:t>449,492</w:t>
            </w:r>
          </w:p>
        </w:tc>
        <w:tc>
          <w:tcPr>
            <w:tcW w:w="1418" w:type="dxa"/>
            <w:gridSpan w:val="2"/>
            <w:vAlign w:val="bottom"/>
          </w:tcPr>
          <w:p w14:paraId="3893F0A6" w14:textId="034D3780" w:rsidR="007469E3" w:rsidRPr="00810B4C" w:rsidRDefault="009715CC" w:rsidP="009715C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lang w:val="en-GB"/>
              </w:rPr>
              <w:t>449,492</w:t>
            </w:r>
          </w:p>
        </w:tc>
      </w:tr>
      <w:tr w:rsidR="007469E3" w:rsidRPr="00810B4C" w14:paraId="113B7117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07AD574A" w14:textId="77777777" w:rsidR="007469E3" w:rsidRPr="00810B4C" w:rsidRDefault="007469E3" w:rsidP="007469E3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10B4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10B4C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1FFA5793" w14:textId="77777777" w:rsidR="007469E3" w:rsidRPr="00810B4C" w:rsidRDefault="007469E3" w:rsidP="0059107B">
            <w:pPr>
              <w:pBdr>
                <w:bottom w:val="single" w:sz="4" w:space="1" w:color="auto"/>
              </w:pBdr>
              <w:tabs>
                <w:tab w:val="clear" w:pos="680"/>
                <w:tab w:val="left" w:pos="856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810B4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10B4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10B4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-</w:t>
            </w:r>
          </w:p>
        </w:tc>
        <w:tc>
          <w:tcPr>
            <w:tcW w:w="1437" w:type="dxa"/>
            <w:vAlign w:val="bottom"/>
          </w:tcPr>
          <w:p w14:paraId="61FE63E3" w14:textId="2B9DC658" w:rsidR="007469E3" w:rsidRPr="00810B4C" w:rsidRDefault="00FE5B49" w:rsidP="0059107B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469E3" w:rsidRPr="00810B4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10B4C">
              <w:rPr>
                <w:rFonts w:ascii="Browallia New" w:hAnsi="Browallia New" w:cs="Browallia New"/>
                <w:sz w:val="28"/>
                <w:szCs w:val="28"/>
              </w:rPr>
              <w:t>825</w:t>
            </w:r>
            <w:r w:rsidR="007469E3" w:rsidRPr="00810B4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10B4C">
              <w:rPr>
                <w:rFonts w:ascii="Browallia New" w:hAnsi="Browallia New" w:cs="Browallia New"/>
                <w:sz w:val="28"/>
                <w:szCs w:val="28"/>
              </w:rPr>
              <w:t>569</w:t>
            </w:r>
          </w:p>
        </w:tc>
        <w:tc>
          <w:tcPr>
            <w:tcW w:w="1418" w:type="dxa"/>
            <w:gridSpan w:val="2"/>
            <w:vAlign w:val="bottom"/>
          </w:tcPr>
          <w:p w14:paraId="774AF239" w14:textId="40D5621C" w:rsidR="007469E3" w:rsidRPr="00810B4C" w:rsidRDefault="00FE5B49" w:rsidP="0059107B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469E3" w:rsidRPr="00810B4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10B4C">
              <w:rPr>
                <w:rFonts w:ascii="Browallia New" w:hAnsi="Browallia New" w:cs="Browallia New"/>
                <w:sz w:val="28"/>
                <w:szCs w:val="28"/>
              </w:rPr>
              <w:t>825</w:t>
            </w:r>
            <w:r w:rsidR="007469E3" w:rsidRPr="00810B4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10B4C">
              <w:rPr>
                <w:rFonts w:ascii="Browallia New" w:hAnsi="Browallia New" w:cs="Browallia New"/>
                <w:sz w:val="28"/>
                <w:szCs w:val="28"/>
              </w:rPr>
              <w:t>569</w:t>
            </w:r>
          </w:p>
        </w:tc>
      </w:tr>
      <w:tr w:rsidR="007469E3" w:rsidRPr="00810B4C" w14:paraId="4E8FD608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23676ED0" w14:textId="77777777" w:rsidR="007469E3" w:rsidRPr="00810B4C" w:rsidRDefault="007469E3" w:rsidP="007469E3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212DB68" w14:textId="77777777" w:rsidR="007469E3" w:rsidRPr="00810B4C" w:rsidRDefault="007469E3" w:rsidP="007469E3">
            <w:pPr>
              <w:tabs>
                <w:tab w:val="clear" w:pos="680"/>
                <w:tab w:val="left" w:pos="856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7" w:type="dxa"/>
            <w:vAlign w:val="bottom"/>
          </w:tcPr>
          <w:p w14:paraId="38780750" w14:textId="77777777" w:rsidR="007469E3" w:rsidRPr="00810B4C" w:rsidRDefault="007469E3" w:rsidP="007469E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FBD5C6E" w14:textId="77777777" w:rsidR="007469E3" w:rsidRPr="00810B4C" w:rsidRDefault="007469E3" w:rsidP="007469E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7469E3" w:rsidRPr="00810B4C" w14:paraId="0D897B20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11A34465" w14:textId="77777777" w:rsidR="007469E3" w:rsidRPr="00810B4C" w:rsidRDefault="007469E3" w:rsidP="007469E3">
            <w:pPr>
              <w:pStyle w:val="Heading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vAlign w:val="bottom"/>
          </w:tcPr>
          <w:p w14:paraId="3F8391CF" w14:textId="77777777" w:rsidR="007469E3" w:rsidRPr="00810B4C" w:rsidRDefault="007469E3" w:rsidP="007469E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37" w:type="dxa"/>
            <w:vAlign w:val="bottom"/>
          </w:tcPr>
          <w:p w14:paraId="357D981A" w14:textId="77777777" w:rsidR="007469E3" w:rsidRPr="00810B4C" w:rsidRDefault="007469E3" w:rsidP="007469E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2E40F87C" w14:textId="77777777" w:rsidR="007469E3" w:rsidRPr="00810B4C" w:rsidRDefault="007469E3" w:rsidP="007469E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7469E3" w:rsidRPr="00810B4C" w14:paraId="4F5260B7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6E453870" w14:textId="77777777" w:rsidR="007469E3" w:rsidRPr="00810B4C" w:rsidRDefault="007469E3" w:rsidP="007469E3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10B4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10B4C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418" w:type="dxa"/>
            <w:vAlign w:val="bottom"/>
          </w:tcPr>
          <w:p w14:paraId="70931B44" w14:textId="77777777" w:rsidR="007469E3" w:rsidRPr="00810B4C" w:rsidRDefault="007469E3" w:rsidP="007469E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lang w:val="en-GB"/>
              </w:rPr>
              <w:t>63,676,503</w:t>
            </w:r>
          </w:p>
        </w:tc>
        <w:tc>
          <w:tcPr>
            <w:tcW w:w="1437" w:type="dxa"/>
            <w:vAlign w:val="bottom"/>
          </w:tcPr>
          <w:p w14:paraId="568A0633" w14:textId="77777777" w:rsidR="007469E3" w:rsidRPr="00810B4C" w:rsidRDefault="007469E3" w:rsidP="007469E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lang w:val="en-GB"/>
              </w:rPr>
              <w:t>7,595,929</w:t>
            </w:r>
          </w:p>
        </w:tc>
        <w:tc>
          <w:tcPr>
            <w:tcW w:w="1418" w:type="dxa"/>
            <w:gridSpan w:val="2"/>
            <w:vAlign w:val="bottom"/>
          </w:tcPr>
          <w:p w14:paraId="081CAE2B" w14:textId="4B8D3318" w:rsidR="007469E3" w:rsidRPr="00810B4C" w:rsidRDefault="007469E3" w:rsidP="007469E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lang w:val="en-GB"/>
              </w:rPr>
              <w:t>71,272,432</w:t>
            </w:r>
          </w:p>
        </w:tc>
      </w:tr>
      <w:tr w:rsidR="007469E3" w:rsidRPr="00810B4C" w14:paraId="41744148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2655360E" w14:textId="77777777" w:rsidR="007469E3" w:rsidRPr="00810B4C" w:rsidRDefault="007469E3" w:rsidP="007469E3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10B4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10B4C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2E078E4E" w14:textId="77777777" w:rsidR="007469E3" w:rsidRPr="00810B4C" w:rsidRDefault="007469E3" w:rsidP="007469E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lang w:val="en-GB"/>
              </w:rPr>
              <w:t>63,676,503</w:t>
            </w:r>
          </w:p>
        </w:tc>
        <w:tc>
          <w:tcPr>
            <w:tcW w:w="1437" w:type="dxa"/>
            <w:vAlign w:val="bottom"/>
          </w:tcPr>
          <w:p w14:paraId="72EB0A4B" w14:textId="62DF2D01" w:rsidR="007469E3" w:rsidRPr="00810B4C" w:rsidRDefault="00FE5B49" w:rsidP="007469E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7469E3" w:rsidRPr="00810B4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10B4C">
              <w:rPr>
                <w:rFonts w:ascii="Browallia New" w:hAnsi="Browallia New" w:cs="Browallia New"/>
                <w:sz w:val="28"/>
                <w:szCs w:val="28"/>
              </w:rPr>
              <w:t>146</w:t>
            </w:r>
            <w:r w:rsidR="007469E3" w:rsidRPr="00810B4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10B4C">
              <w:rPr>
                <w:rFonts w:ascii="Browallia New" w:hAnsi="Browallia New" w:cs="Browallia New"/>
                <w:sz w:val="28"/>
                <w:szCs w:val="28"/>
              </w:rPr>
              <w:t>437</w:t>
            </w:r>
          </w:p>
        </w:tc>
        <w:tc>
          <w:tcPr>
            <w:tcW w:w="1418" w:type="dxa"/>
            <w:gridSpan w:val="2"/>
            <w:vAlign w:val="bottom"/>
          </w:tcPr>
          <w:p w14:paraId="3DF6D5C8" w14:textId="2D61164C" w:rsidR="007469E3" w:rsidRPr="00810B4C" w:rsidRDefault="007469E3" w:rsidP="007469E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lang w:val="en-GB"/>
              </w:rPr>
              <w:t>70,822,940</w:t>
            </w:r>
          </w:p>
        </w:tc>
      </w:tr>
      <w:tr w:rsidR="007469E3" w:rsidRPr="00810B4C" w14:paraId="1492FC5E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23F94904" w14:textId="77777777" w:rsidR="007469E3" w:rsidRPr="00810B4C" w:rsidRDefault="007469E3" w:rsidP="007469E3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D72DA79" w14:textId="77777777" w:rsidR="007469E3" w:rsidRPr="00810B4C" w:rsidRDefault="007469E3" w:rsidP="007469E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double"/>
                <w:cs/>
              </w:rPr>
            </w:pPr>
          </w:p>
        </w:tc>
        <w:tc>
          <w:tcPr>
            <w:tcW w:w="1437" w:type="dxa"/>
            <w:vAlign w:val="bottom"/>
          </w:tcPr>
          <w:p w14:paraId="2A341A64" w14:textId="77777777" w:rsidR="007469E3" w:rsidRPr="00810B4C" w:rsidRDefault="007469E3" w:rsidP="007469E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double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2BE53E47" w14:textId="77777777" w:rsidR="007469E3" w:rsidRPr="00810B4C" w:rsidRDefault="007469E3" w:rsidP="007469E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double"/>
                <w:cs/>
              </w:rPr>
            </w:pPr>
          </w:p>
        </w:tc>
      </w:tr>
      <w:tr w:rsidR="007469E3" w:rsidRPr="00810B4C" w14:paraId="0B7DF036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65E85C11" w14:textId="77777777" w:rsidR="007469E3" w:rsidRPr="00810B4C" w:rsidRDefault="007469E3" w:rsidP="007469E3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10B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ค่าเสื่อมราคาสำหรับปี </w:t>
            </w:r>
            <w:r w:rsidRPr="00810B4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18" w:type="dxa"/>
            <w:vAlign w:val="bottom"/>
          </w:tcPr>
          <w:p w14:paraId="1E20E1AD" w14:textId="77777777" w:rsidR="007469E3" w:rsidRPr="00810B4C" w:rsidRDefault="007469E3" w:rsidP="007469E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37" w:type="dxa"/>
            <w:vAlign w:val="bottom"/>
          </w:tcPr>
          <w:p w14:paraId="6E7E7A18" w14:textId="77777777" w:rsidR="007469E3" w:rsidRPr="00810B4C" w:rsidRDefault="007469E3" w:rsidP="007469E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051ED92B" w14:textId="77777777" w:rsidR="007469E3" w:rsidRPr="00810B4C" w:rsidRDefault="007469E3" w:rsidP="007469E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7469E3" w:rsidRPr="00810B4C" w14:paraId="7430C463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7974F3D2" w14:textId="77777777" w:rsidR="007469E3" w:rsidRPr="00810B4C" w:rsidRDefault="007469E3" w:rsidP="007469E3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vAlign w:val="bottom"/>
          </w:tcPr>
          <w:p w14:paraId="16BAC5F0" w14:textId="17A1DFD7" w:rsidR="007469E3" w:rsidRPr="00810B4C" w:rsidRDefault="007469E3" w:rsidP="007413DF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37" w:type="dxa"/>
            <w:vAlign w:val="bottom"/>
          </w:tcPr>
          <w:p w14:paraId="16484B67" w14:textId="6659A1D2" w:rsidR="007469E3" w:rsidRPr="00810B4C" w:rsidRDefault="007469E3" w:rsidP="007413D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E815F45" w14:textId="77777777" w:rsidR="007469E3" w:rsidRPr="00810B4C" w:rsidRDefault="007469E3" w:rsidP="007469E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</w:rPr>
              <w:t>224,117</w:t>
            </w:r>
          </w:p>
        </w:tc>
      </w:tr>
      <w:tr w:rsidR="007469E3" w:rsidRPr="00810B4C" w14:paraId="240F89C7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0DEB0094" w14:textId="77777777" w:rsidR="007469E3" w:rsidRPr="00810B4C" w:rsidRDefault="007469E3" w:rsidP="007469E3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B81F5ED" w14:textId="77777777" w:rsidR="007469E3" w:rsidRPr="00810B4C" w:rsidRDefault="007469E3" w:rsidP="007413DF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7" w:type="dxa"/>
            <w:vAlign w:val="bottom"/>
          </w:tcPr>
          <w:p w14:paraId="13C43581" w14:textId="77777777" w:rsidR="007469E3" w:rsidRPr="00810B4C" w:rsidRDefault="007469E3" w:rsidP="007413D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9455660" w14:textId="77777777" w:rsidR="007469E3" w:rsidRPr="00810B4C" w:rsidRDefault="007469E3" w:rsidP="007469E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469E3" w:rsidRPr="00810B4C" w14:paraId="58EDF4FD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03255629" w14:textId="77777777" w:rsidR="007469E3" w:rsidRPr="00810B4C" w:rsidRDefault="007469E3" w:rsidP="007469E3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B4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ค่าเสื่อมราคาสำหรับปี </w:t>
            </w:r>
            <w:r w:rsidRPr="00810B4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4A672595" w14:textId="77777777" w:rsidR="007469E3" w:rsidRPr="00810B4C" w:rsidRDefault="007469E3" w:rsidP="007413DF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7" w:type="dxa"/>
            <w:vAlign w:val="bottom"/>
          </w:tcPr>
          <w:p w14:paraId="721991EE" w14:textId="77777777" w:rsidR="007469E3" w:rsidRPr="00810B4C" w:rsidRDefault="007469E3" w:rsidP="007413D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5A004F45" w14:textId="77777777" w:rsidR="007469E3" w:rsidRPr="00810B4C" w:rsidRDefault="007469E3" w:rsidP="007469E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469E3" w:rsidRPr="00810B4C" w14:paraId="2FB9E975" w14:textId="77777777" w:rsidTr="00810B4C">
        <w:trPr>
          <w:cantSplit/>
          <w:trHeight w:val="20"/>
        </w:trPr>
        <w:tc>
          <w:tcPr>
            <w:tcW w:w="4864" w:type="dxa"/>
            <w:vAlign w:val="bottom"/>
          </w:tcPr>
          <w:p w14:paraId="3BDC6F78" w14:textId="77777777" w:rsidR="007469E3" w:rsidRPr="00810B4C" w:rsidRDefault="007469E3" w:rsidP="007469E3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vAlign w:val="bottom"/>
          </w:tcPr>
          <w:p w14:paraId="12AD151B" w14:textId="17C0C868" w:rsidR="007469E3" w:rsidRPr="00810B4C" w:rsidRDefault="007469E3" w:rsidP="007413DF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7" w:type="dxa"/>
            <w:vAlign w:val="bottom"/>
          </w:tcPr>
          <w:p w14:paraId="150F5D5D" w14:textId="3814F9D2" w:rsidR="007469E3" w:rsidRPr="00810B4C" w:rsidRDefault="007469E3" w:rsidP="007413DF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097D873D" w14:textId="21A5E78B" w:rsidR="007469E3" w:rsidRPr="00810B4C" w:rsidRDefault="00FE5B49" w:rsidP="007469E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0B4C">
              <w:rPr>
                <w:rFonts w:ascii="Browallia New" w:hAnsi="Browallia New" w:cs="Browallia New"/>
                <w:sz w:val="28"/>
                <w:szCs w:val="28"/>
              </w:rPr>
              <w:t>449</w:t>
            </w:r>
            <w:r w:rsidR="007469E3" w:rsidRPr="00810B4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10B4C">
              <w:rPr>
                <w:rFonts w:ascii="Browallia New" w:hAnsi="Browallia New" w:cs="Browallia New"/>
                <w:sz w:val="28"/>
                <w:szCs w:val="28"/>
              </w:rPr>
              <w:t>492</w:t>
            </w:r>
          </w:p>
        </w:tc>
      </w:tr>
    </w:tbl>
    <w:p w14:paraId="0F9CE77D" w14:textId="77777777" w:rsidR="0074518F" w:rsidRPr="00810B4C" w:rsidRDefault="0074518F" w:rsidP="00810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</w:rPr>
      </w:pPr>
    </w:p>
    <w:p w14:paraId="31EA286E" w14:textId="7C0BF79B" w:rsidR="00A945DC" w:rsidRPr="00FB085B" w:rsidRDefault="00A945DC" w:rsidP="00810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</w:rPr>
      </w:pPr>
      <w:r w:rsidRPr="00810B4C">
        <w:rPr>
          <w:rFonts w:ascii="Browallia New" w:hAnsi="Browallia New" w:cs="Browallia New" w:hint="cs"/>
          <w:sz w:val="28"/>
          <w:szCs w:val="28"/>
          <w:cs/>
        </w:rPr>
        <w:t>อสังหาริมทรัพย์เพื่อการลงทุน</w:t>
      </w:r>
      <w:r w:rsidRPr="00E72888">
        <w:rPr>
          <w:rFonts w:ascii="Browallia New" w:hAnsi="Browallia New" w:cs="Browallia New" w:hint="cs"/>
          <w:sz w:val="28"/>
          <w:szCs w:val="28"/>
          <w:cs/>
        </w:rPr>
        <w:t>ดังกล่าว</w:t>
      </w:r>
      <w:r w:rsidRPr="00E72888">
        <w:rPr>
          <w:rFonts w:ascii="Browallia New" w:hAnsi="Browallia New" w:cs="Browallia New"/>
          <w:sz w:val="28"/>
          <w:szCs w:val="28"/>
          <w:cs/>
        </w:rPr>
        <w:t>ได้ถูกจดจำนองเพื่อใช้เป็นหลักประกันสำหรับวงเงินสินเชื่อ</w:t>
      </w:r>
      <w:r w:rsidRPr="00FB085B">
        <w:rPr>
          <w:rFonts w:ascii="Browallia New" w:hAnsi="Browallia New" w:cs="Browallia New"/>
          <w:sz w:val="28"/>
          <w:szCs w:val="28"/>
          <w:cs/>
        </w:rPr>
        <w:t>จากธนาคาร</w:t>
      </w:r>
      <w:r w:rsidR="0059107B">
        <w:rPr>
          <w:rFonts w:ascii="Browallia New" w:hAnsi="Browallia New" w:cs="Browallia New" w:hint="cs"/>
          <w:sz w:val="28"/>
          <w:szCs w:val="28"/>
          <w:cs/>
        </w:rPr>
        <w:t xml:space="preserve">            </w:t>
      </w:r>
      <w:r w:rsidRPr="00FB085B">
        <w:rPr>
          <w:rFonts w:ascii="Browallia New" w:hAnsi="Browallia New" w:cs="Browallia New"/>
          <w:sz w:val="28"/>
          <w:szCs w:val="28"/>
          <w:cs/>
        </w:rPr>
        <w:t>แห่งหนึ่ง</w:t>
      </w:r>
      <w:r w:rsidRPr="00FB085B">
        <w:rPr>
          <w:rFonts w:ascii="Browallia New" w:hAnsi="Browallia New" w:cs="Browallia New"/>
          <w:sz w:val="28"/>
          <w:szCs w:val="28"/>
        </w:rPr>
        <w:t xml:space="preserve"> </w:t>
      </w:r>
      <w:r w:rsidRPr="00FB085B">
        <w:rPr>
          <w:rFonts w:ascii="Browallia New" w:hAnsi="Browallia New" w:cs="Browallia New" w:hint="cs"/>
          <w:sz w:val="28"/>
          <w:szCs w:val="28"/>
          <w:cs/>
        </w:rPr>
        <w:t>ตามที่</w:t>
      </w:r>
      <w:r w:rsidRPr="00FB085B">
        <w:rPr>
          <w:rFonts w:ascii="Browallia New" w:hAnsi="Browallia New" w:cs="Browallia New"/>
          <w:sz w:val="28"/>
          <w:szCs w:val="28"/>
          <w:cs/>
        </w:rPr>
        <w:t xml:space="preserve">กล่าวในหมายเหตุ </w:t>
      </w:r>
      <w:r w:rsidR="00103CB7">
        <w:rPr>
          <w:rFonts w:ascii="Browallia New" w:hAnsi="Browallia New" w:cs="Browallia New"/>
          <w:sz w:val="28"/>
          <w:szCs w:val="28"/>
        </w:rPr>
        <w:t>18</w:t>
      </w:r>
    </w:p>
    <w:p w14:paraId="64B4D569" w14:textId="4448D366" w:rsidR="00A0796B" w:rsidRPr="00810B4C" w:rsidRDefault="00A0796B" w:rsidP="00810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</w:rPr>
        <w:sectPr w:rsidR="00A0796B" w:rsidRPr="00810B4C" w:rsidSect="006C72BE">
          <w:footerReference w:type="default" r:id="rId13"/>
          <w:footerReference w:type="first" r:id="rId14"/>
          <w:type w:val="continuous"/>
          <w:pgSz w:w="11909" w:h="16834" w:code="9"/>
          <w:pgMar w:top="1560" w:right="1136" w:bottom="1276" w:left="1440" w:header="482" w:footer="302" w:gutter="0"/>
          <w:pgNumType w:start="17"/>
          <w:cols w:space="720"/>
          <w:titlePg/>
          <w:docGrid w:linePitch="245"/>
        </w:sectPr>
      </w:pPr>
    </w:p>
    <w:p w14:paraId="64B4D56A" w14:textId="43495655" w:rsidR="009F6D69" w:rsidRPr="00A52412" w:rsidRDefault="00014478" w:rsidP="0039219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52412">
        <w:rPr>
          <w:rFonts w:ascii="Browallia New" w:hAnsi="Browallia New" w:cs="Browallia New"/>
          <w:b/>
          <w:bCs/>
          <w:sz w:val="28"/>
          <w:szCs w:val="28"/>
          <w:cs/>
        </w:rPr>
        <w:t xml:space="preserve">ที่ดิน </w:t>
      </w:r>
      <w:r w:rsidR="00520FCE" w:rsidRPr="00A52412">
        <w:rPr>
          <w:rFonts w:ascii="Browallia New" w:hAnsi="Browallia New" w:cs="Browallia New"/>
          <w:b/>
          <w:bCs/>
          <w:sz w:val="28"/>
          <w:szCs w:val="28"/>
          <w:cs/>
        </w:rPr>
        <w:t>อาคาร</w:t>
      </w:r>
      <w:r w:rsidR="006F7A1C" w:rsidRPr="00A52412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520FCE" w:rsidRPr="00A52412">
        <w:rPr>
          <w:rFonts w:ascii="Browallia New" w:hAnsi="Browallia New" w:cs="Browallia New"/>
          <w:b/>
          <w:bCs/>
          <w:sz w:val="28"/>
          <w:szCs w:val="28"/>
          <w:cs/>
        </w:rPr>
        <w:t>และ</w:t>
      </w:r>
      <w:r w:rsidR="009F6D69" w:rsidRPr="00A52412">
        <w:rPr>
          <w:rFonts w:ascii="Browallia New" w:hAnsi="Browallia New" w:cs="Browallia New"/>
          <w:b/>
          <w:bCs/>
          <w:sz w:val="28"/>
          <w:szCs w:val="28"/>
          <w:cs/>
        </w:rPr>
        <w:t>อุปกรณ์</w:t>
      </w:r>
    </w:p>
    <w:p w14:paraId="6F81D1B8" w14:textId="77777777" w:rsidR="00A52412" w:rsidRPr="000D1A8A" w:rsidRDefault="00A52412" w:rsidP="00A52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6"/>
          <w:szCs w:val="6"/>
          <w:u w:val="single"/>
        </w:rPr>
      </w:pPr>
    </w:p>
    <w:tbl>
      <w:tblPr>
        <w:tblW w:w="15062" w:type="dxa"/>
        <w:tblLook w:val="0000" w:firstRow="0" w:lastRow="0" w:firstColumn="0" w:lastColumn="0" w:noHBand="0" w:noVBand="0"/>
      </w:tblPr>
      <w:tblGrid>
        <w:gridCol w:w="3870"/>
        <w:gridCol w:w="1035"/>
        <w:gridCol w:w="957"/>
        <w:gridCol w:w="972"/>
        <w:gridCol w:w="1004"/>
        <w:gridCol w:w="1147"/>
        <w:gridCol w:w="1023"/>
        <w:gridCol w:w="964"/>
        <w:gridCol w:w="983"/>
        <w:gridCol w:w="973"/>
        <w:gridCol w:w="1030"/>
        <w:gridCol w:w="1104"/>
      </w:tblGrid>
      <w:tr w:rsidR="00EF131A" w:rsidRPr="00B65BB7" w14:paraId="1C89C899" w14:textId="77777777" w:rsidTr="00325C46">
        <w:trPr>
          <w:cantSplit/>
          <w:tblHeader/>
        </w:trPr>
        <w:tc>
          <w:tcPr>
            <w:tcW w:w="3870" w:type="dxa"/>
          </w:tcPr>
          <w:p w14:paraId="312DA48A" w14:textId="77777777" w:rsidR="00EF131A" w:rsidRPr="00B65BB7" w:rsidRDefault="00EF131A" w:rsidP="007B11D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1035" w:type="dxa"/>
          </w:tcPr>
          <w:p w14:paraId="3F0E16A7" w14:textId="77777777" w:rsidR="00EF131A" w:rsidRPr="00B65BB7" w:rsidRDefault="00EF131A" w:rsidP="007B11D2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57" w:type="dxa"/>
          </w:tcPr>
          <w:p w14:paraId="1A87DA50" w14:textId="77777777" w:rsidR="00EF131A" w:rsidRPr="00B65BB7" w:rsidRDefault="00EF131A" w:rsidP="007B11D2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72" w:type="dxa"/>
          </w:tcPr>
          <w:p w14:paraId="68CEFA23" w14:textId="77777777" w:rsidR="00EF131A" w:rsidRPr="00B65BB7" w:rsidRDefault="00EF131A" w:rsidP="007B11D2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4" w:type="dxa"/>
          </w:tcPr>
          <w:p w14:paraId="675F1111" w14:textId="77777777" w:rsidR="00EF131A" w:rsidRPr="00B65BB7" w:rsidRDefault="00EF131A" w:rsidP="007B11D2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47" w:type="dxa"/>
          </w:tcPr>
          <w:p w14:paraId="451E98C9" w14:textId="77777777" w:rsidR="00EF131A" w:rsidRPr="00B65BB7" w:rsidRDefault="00EF131A" w:rsidP="007B11D2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077" w:type="dxa"/>
            <w:gridSpan w:val="6"/>
          </w:tcPr>
          <w:p w14:paraId="41D8282B" w14:textId="77777777" w:rsidR="00EF131A" w:rsidRPr="00B65BB7" w:rsidRDefault="00EF131A" w:rsidP="007B11D2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(หน่วย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: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บาท)</w:t>
            </w:r>
          </w:p>
        </w:tc>
      </w:tr>
      <w:tr w:rsidR="00EF131A" w:rsidRPr="00B65BB7" w14:paraId="061B1F82" w14:textId="77777777" w:rsidTr="00325C46">
        <w:trPr>
          <w:cantSplit/>
          <w:tblHeader/>
        </w:trPr>
        <w:tc>
          <w:tcPr>
            <w:tcW w:w="3870" w:type="dxa"/>
          </w:tcPr>
          <w:p w14:paraId="6CE15A4A" w14:textId="77777777" w:rsidR="00EF131A" w:rsidRPr="00B65BB7" w:rsidRDefault="00EF131A" w:rsidP="007B11D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92" w:type="dxa"/>
            <w:gridSpan w:val="11"/>
          </w:tcPr>
          <w:p w14:paraId="1C51B861" w14:textId="77777777" w:rsidR="00EF131A" w:rsidRPr="00B65BB7" w:rsidRDefault="00EF131A" w:rsidP="007B11D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งบการเงิน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F131A" w:rsidRPr="00B65BB7" w14:paraId="12083135" w14:textId="77777777" w:rsidTr="00325C46">
        <w:trPr>
          <w:cantSplit/>
          <w:trHeight w:val="387"/>
          <w:tblHeader/>
        </w:trPr>
        <w:tc>
          <w:tcPr>
            <w:tcW w:w="3870" w:type="dxa"/>
          </w:tcPr>
          <w:p w14:paraId="59946F87" w14:textId="77777777" w:rsidR="00EF131A" w:rsidRPr="00B65BB7" w:rsidRDefault="00EF131A" w:rsidP="007B11D2">
            <w:pPr>
              <w:spacing w:line="240" w:lineRule="auto"/>
              <w:ind w:left="162" w:right="-36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14:paraId="2E877BD0" w14:textId="77777777" w:rsidR="00EF131A" w:rsidRPr="00B65BB7" w:rsidRDefault="00EF131A" w:rsidP="00480BF6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957" w:type="dxa"/>
            <w:vAlign w:val="bottom"/>
          </w:tcPr>
          <w:p w14:paraId="1EA5B860" w14:textId="77777777" w:rsidR="00EF131A" w:rsidRPr="00B65BB7" w:rsidRDefault="00EF131A" w:rsidP="00480BF6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972" w:type="dxa"/>
            <w:vAlign w:val="bottom"/>
          </w:tcPr>
          <w:p w14:paraId="569EFE3C" w14:textId="77777777" w:rsidR="00EF131A" w:rsidRPr="00B65BB7" w:rsidRDefault="00EF131A" w:rsidP="00480BF6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004" w:type="dxa"/>
            <w:vAlign w:val="bottom"/>
          </w:tcPr>
          <w:p w14:paraId="2C8C28F4" w14:textId="77777777" w:rsidR="00EF131A" w:rsidRPr="00B65BB7" w:rsidRDefault="00EF131A" w:rsidP="00480BF6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1147" w:type="dxa"/>
            <w:vAlign w:val="bottom"/>
          </w:tcPr>
          <w:p w14:paraId="180BD45C" w14:textId="77777777" w:rsidR="00EF131A" w:rsidRPr="00B65BB7" w:rsidRDefault="00EF131A" w:rsidP="00480BF6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เครื่องมือแพทย์ทดลองใช้</w:t>
            </w:r>
          </w:p>
        </w:tc>
        <w:tc>
          <w:tcPr>
            <w:tcW w:w="1023" w:type="dxa"/>
            <w:vAlign w:val="bottom"/>
          </w:tcPr>
          <w:p w14:paraId="18DE9E59" w14:textId="77777777" w:rsidR="00EF131A" w:rsidRPr="00B65BB7" w:rsidRDefault="00EF131A" w:rsidP="00480BF6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964" w:type="dxa"/>
            <w:vAlign w:val="bottom"/>
          </w:tcPr>
          <w:p w14:paraId="2F6D7667" w14:textId="77777777" w:rsidR="00EF131A" w:rsidRPr="00B65BB7" w:rsidRDefault="00EF131A" w:rsidP="00480BF6">
            <w:pPr>
              <w:pBdr>
                <w:bottom w:val="single" w:sz="4" w:space="1" w:color="auto"/>
              </w:pBdr>
              <w:tabs>
                <w:tab w:val="left" w:pos="58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83" w:type="dxa"/>
            <w:vAlign w:val="bottom"/>
          </w:tcPr>
          <w:p w14:paraId="15641E7E" w14:textId="77777777" w:rsidR="00EF131A" w:rsidRPr="00B65BB7" w:rsidRDefault="00EF131A" w:rsidP="00480BF6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อุปกรณ์</w:t>
            </w:r>
          </w:p>
          <w:p w14:paraId="3CF28FC8" w14:textId="77777777" w:rsidR="00EF131A" w:rsidRPr="00B65BB7" w:rsidRDefault="00EF131A" w:rsidP="00480BF6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973" w:type="dxa"/>
            <w:vAlign w:val="bottom"/>
          </w:tcPr>
          <w:p w14:paraId="4082B47D" w14:textId="77777777" w:rsidR="00EF131A" w:rsidRPr="00B65BB7" w:rsidRDefault="00EF131A" w:rsidP="00480BF6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030" w:type="dxa"/>
          </w:tcPr>
          <w:p w14:paraId="7152E82A" w14:textId="77777777" w:rsidR="00EF131A" w:rsidRPr="00B65BB7" w:rsidRDefault="00EF131A" w:rsidP="00480BF6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อุปกรณ์เพื่อให้เช่า</w:t>
            </w:r>
          </w:p>
        </w:tc>
        <w:tc>
          <w:tcPr>
            <w:tcW w:w="1104" w:type="dxa"/>
            <w:vAlign w:val="bottom"/>
          </w:tcPr>
          <w:p w14:paraId="14A17B69" w14:textId="77777777" w:rsidR="00EF131A" w:rsidRPr="00B65BB7" w:rsidRDefault="00EF131A" w:rsidP="00480BF6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รวม</w:t>
            </w:r>
          </w:p>
        </w:tc>
      </w:tr>
      <w:tr w:rsidR="00EF131A" w:rsidRPr="00B65BB7" w14:paraId="799AA54D" w14:textId="77777777" w:rsidTr="00325C46">
        <w:trPr>
          <w:cantSplit/>
        </w:trPr>
        <w:tc>
          <w:tcPr>
            <w:tcW w:w="3870" w:type="dxa"/>
          </w:tcPr>
          <w:p w14:paraId="213075CB" w14:textId="77777777" w:rsidR="00EF131A" w:rsidRPr="00B65BB7" w:rsidRDefault="00EF131A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B65BB7">
              <w:rPr>
                <w:rFonts w:ascii="Browallia New" w:hAnsi="Browallia New" w:cs="Browallia New" w:hint="cs"/>
                <w:b/>
                <w:bCs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35" w:type="dxa"/>
          </w:tcPr>
          <w:p w14:paraId="5B239DF9" w14:textId="77777777" w:rsidR="00EF131A" w:rsidRPr="00B65BB7" w:rsidRDefault="00EF131A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57" w:type="dxa"/>
          </w:tcPr>
          <w:p w14:paraId="00704043" w14:textId="77777777" w:rsidR="00EF131A" w:rsidRPr="00B65BB7" w:rsidRDefault="00EF131A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6D5E05E8" w14:textId="77777777" w:rsidR="00EF131A" w:rsidRPr="00B65BB7" w:rsidRDefault="00EF131A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4" w:type="dxa"/>
          </w:tcPr>
          <w:p w14:paraId="4B157EA2" w14:textId="77777777" w:rsidR="00EF131A" w:rsidRPr="00B65BB7" w:rsidRDefault="00EF131A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7" w:type="dxa"/>
          </w:tcPr>
          <w:p w14:paraId="12A7DAB5" w14:textId="77777777" w:rsidR="00EF131A" w:rsidRPr="00B65BB7" w:rsidRDefault="00EF131A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3" w:type="dxa"/>
          </w:tcPr>
          <w:p w14:paraId="4C7DFAAA" w14:textId="77777777" w:rsidR="00EF131A" w:rsidRPr="00B65BB7" w:rsidRDefault="00EF131A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4" w:type="dxa"/>
          </w:tcPr>
          <w:p w14:paraId="18062C58" w14:textId="77777777" w:rsidR="00EF131A" w:rsidRPr="00B65BB7" w:rsidRDefault="00EF131A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83" w:type="dxa"/>
          </w:tcPr>
          <w:p w14:paraId="3FDFE49D" w14:textId="77777777" w:rsidR="00EF131A" w:rsidRPr="00B65BB7" w:rsidRDefault="00EF131A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3" w:type="dxa"/>
          </w:tcPr>
          <w:p w14:paraId="0B52412A" w14:textId="77777777" w:rsidR="00EF131A" w:rsidRPr="00B65BB7" w:rsidRDefault="00EF131A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30" w:type="dxa"/>
          </w:tcPr>
          <w:p w14:paraId="6D9AB1D6" w14:textId="77777777" w:rsidR="00EF131A" w:rsidRPr="00B65BB7" w:rsidRDefault="00EF131A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04" w:type="dxa"/>
          </w:tcPr>
          <w:p w14:paraId="62A546D1" w14:textId="77777777" w:rsidR="00EF131A" w:rsidRPr="00B65BB7" w:rsidRDefault="00EF131A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EF131A" w:rsidRPr="00B65BB7" w14:paraId="28B84F26" w14:textId="77777777" w:rsidTr="00325C46">
        <w:trPr>
          <w:cantSplit/>
        </w:trPr>
        <w:tc>
          <w:tcPr>
            <w:tcW w:w="3870" w:type="dxa"/>
          </w:tcPr>
          <w:p w14:paraId="3CC471F6" w14:textId="77777777" w:rsidR="00EF131A" w:rsidRPr="00902A19" w:rsidRDefault="00EF131A" w:rsidP="007B11D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902A19">
              <w:rPr>
                <w:rFonts w:ascii="Browallia New" w:hAnsi="Browallia New" w:cs="Browallia New" w:hint="cs"/>
                <w:sz w:val="22"/>
                <w:szCs w:val="22"/>
              </w:rPr>
              <w:t xml:space="preserve">1 </w:t>
            </w:r>
            <w:r w:rsidRPr="00902A19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มกราคม </w:t>
            </w:r>
            <w:r w:rsidRPr="00902A19">
              <w:rPr>
                <w:rFonts w:ascii="Browallia New" w:hAnsi="Browallia New" w:cs="Browallia New" w:hint="cs"/>
                <w:sz w:val="22"/>
                <w:szCs w:val="22"/>
              </w:rPr>
              <w:t>256</w:t>
            </w:r>
            <w:r w:rsidRPr="00902A19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035" w:type="dxa"/>
          </w:tcPr>
          <w:p w14:paraId="5754AEED" w14:textId="38809FA0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697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500</w:t>
            </w:r>
          </w:p>
        </w:tc>
        <w:tc>
          <w:tcPr>
            <w:tcW w:w="957" w:type="dxa"/>
          </w:tcPr>
          <w:p w14:paraId="66C79BA7" w14:textId="61CB98D5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972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006</w:t>
            </w:r>
          </w:p>
        </w:tc>
        <w:tc>
          <w:tcPr>
            <w:tcW w:w="972" w:type="dxa"/>
            <w:vAlign w:val="bottom"/>
          </w:tcPr>
          <w:p w14:paraId="12AB428B" w14:textId="2288FDE9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817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691</w:t>
            </w:r>
          </w:p>
        </w:tc>
        <w:tc>
          <w:tcPr>
            <w:tcW w:w="1004" w:type="dxa"/>
          </w:tcPr>
          <w:p w14:paraId="4F247F0D" w14:textId="17C7EA69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077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766</w:t>
            </w:r>
          </w:p>
        </w:tc>
        <w:tc>
          <w:tcPr>
            <w:tcW w:w="1147" w:type="dxa"/>
            <w:vAlign w:val="bottom"/>
          </w:tcPr>
          <w:p w14:paraId="462AE42C" w14:textId="774B976F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88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556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348</w:t>
            </w:r>
          </w:p>
        </w:tc>
        <w:tc>
          <w:tcPr>
            <w:tcW w:w="1023" w:type="dxa"/>
            <w:vAlign w:val="bottom"/>
          </w:tcPr>
          <w:p w14:paraId="76804CA4" w14:textId="1C8837B1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114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301</w:t>
            </w:r>
          </w:p>
        </w:tc>
        <w:tc>
          <w:tcPr>
            <w:tcW w:w="964" w:type="dxa"/>
            <w:vAlign w:val="bottom"/>
          </w:tcPr>
          <w:p w14:paraId="3309158F" w14:textId="79EE3695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12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726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081</w:t>
            </w:r>
          </w:p>
        </w:tc>
        <w:tc>
          <w:tcPr>
            <w:tcW w:w="983" w:type="dxa"/>
          </w:tcPr>
          <w:p w14:paraId="7E8CCAAA" w14:textId="1698B7DF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431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872</w:t>
            </w:r>
          </w:p>
        </w:tc>
        <w:tc>
          <w:tcPr>
            <w:tcW w:w="973" w:type="dxa"/>
            <w:vAlign w:val="bottom"/>
          </w:tcPr>
          <w:p w14:paraId="7A47D30A" w14:textId="015869E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628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969</w:t>
            </w:r>
          </w:p>
        </w:tc>
        <w:tc>
          <w:tcPr>
            <w:tcW w:w="1030" w:type="dxa"/>
          </w:tcPr>
          <w:p w14:paraId="30782D6E" w14:textId="3CE84BDA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026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082</w:t>
            </w:r>
          </w:p>
        </w:tc>
        <w:tc>
          <w:tcPr>
            <w:tcW w:w="1104" w:type="dxa"/>
            <w:vAlign w:val="bottom"/>
          </w:tcPr>
          <w:p w14:paraId="0D73A61D" w14:textId="04704F6D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130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048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616</w:t>
            </w:r>
          </w:p>
        </w:tc>
      </w:tr>
      <w:tr w:rsidR="00EF131A" w:rsidRPr="00B65BB7" w14:paraId="00BD6A26" w14:textId="77777777" w:rsidTr="00325C46">
        <w:trPr>
          <w:cantSplit/>
        </w:trPr>
        <w:tc>
          <w:tcPr>
            <w:tcW w:w="3870" w:type="dxa"/>
          </w:tcPr>
          <w:p w14:paraId="41C12984" w14:textId="77777777" w:rsidR="00EF131A" w:rsidRPr="00B65BB7" w:rsidRDefault="00EF131A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035" w:type="dxa"/>
          </w:tcPr>
          <w:p w14:paraId="2A627616" w14:textId="77777777" w:rsidR="00EF131A" w:rsidRPr="00B65BB7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-</w:t>
            </w:r>
          </w:p>
        </w:tc>
        <w:tc>
          <w:tcPr>
            <w:tcW w:w="957" w:type="dxa"/>
            <w:vAlign w:val="bottom"/>
          </w:tcPr>
          <w:p w14:paraId="1E58E843" w14:textId="77777777" w:rsidR="00EF131A" w:rsidRPr="00B65BB7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2" w:type="dxa"/>
            <w:vAlign w:val="bottom"/>
          </w:tcPr>
          <w:p w14:paraId="53D303A4" w14:textId="5EC97EF0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707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990</w:t>
            </w:r>
          </w:p>
        </w:tc>
        <w:tc>
          <w:tcPr>
            <w:tcW w:w="1004" w:type="dxa"/>
          </w:tcPr>
          <w:p w14:paraId="613F9859" w14:textId="6B6E54B0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924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764</w:t>
            </w:r>
          </w:p>
        </w:tc>
        <w:tc>
          <w:tcPr>
            <w:tcW w:w="1147" w:type="dxa"/>
            <w:vAlign w:val="bottom"/>
          </w:tcPr>
          <w:p w14:paraId="5FC46C24" w14:textId="39B50BBB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12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067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746</w:t>
            </w:r>
          </w:p>
        </w:tc>
        <w:tc>
          <w:tcPr>
            <w:tcW w:w="1023" w:type="dxa"/>
            <w:vAlign w:val="bottom"/>
          </w:tcPr>
          <w:p w14:paraId="0D758ACE" w14:textId="0246FA2B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241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655</w:t>
            </w:r>
          </w:p>
        </w:tc>
        <w:tc>
          <w:tcPr>
            <w:tcW w:w="964" w:type="dxa"/>
            <w:vAlign w:val="bottom"/>
          </w:tcPr>
          <w:p w14:paraId="715ABFA0" w14:textId="026BE150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109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159</w:t>
            </w:r>
          </w:p>
        </w:tc>
        <w:tc>
          <w:tcPr>
            <w:tcW w:w="983" w:type="dxa"/>
          </w:tcPr>
          <w:p w14:paraId="41763F35" w14:textId="059D34BF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357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429</w:t>
            </w:r>
          </w:p>
        </w:tc>
        <w:tc>
          <w:tcPr>
            <w:tcW w:w="973" w:type="dxa"/>
            <w:vAlign w:val="bottom"/>
          </w:tcPr>
          <w:p w14:paraId="7063A540" w14:textId="5DFDDBAA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069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782</w:t>
            </w:r>
          </w:p>
        </w:tc>
        <w:tc>
          <w:tcPr>
            <w:tcW w:w="1030" w:type="dxa"/>
          </w:tcPr>
          <w:p w14:paraId="39C76FA7" w14:textId="4689C06C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915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540</w:t>
            </w:r>
          </w:p>
        </w:tc>
        <w:tc>
          <w:tcPr>
            <w:tcW w:w="1104" w:type="dxa"/>
            <w:vAlign w:val="bottom"/>
          </w:tcPr>
          <w:p w14:paraId="3313269F" w14:textId="1AF61743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21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394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065</w:t>
            </w:r>
          </w:p>
        </w:tc>
      </w:tr>
      <w:tr w:rsidR="00EF131A" w:rsidRPr="00B65BB7" w14:paraId="1899E1D9" w14:textId="77777777" w:rsidTr="00325C46">
        <w:trPr>
          <w:cantSplit/>
        </w:trPr>
        <w:tc>
          <w:tcPr>
            <w:tcW w:w="3870" w:type="dxa"/>
          </w:tcPr>
          <w:p w14:paraId="7D9DD2BF" w14:textId="77777777" w:rsidR="00EF131A" w:rsidRPr="00B65BB7" w:rsidRDefault="00EF131A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035" w:type="dxa"/>
          </w:tcPr>
          <w:p w14:paraId="2AAAEA44" w14:textId="77777777" w:rsidR="00EF131A" w:rsidRPr="00B65BB7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-</w:t>
            </w:r>
          </w:p>
        </w:tc>
        <w:tc>
          <w:tcPr>
            <w:tcW w:w="957" w:type="dxa"/>
            <w:vAlign w:val="bottom"/>
          </w:tcPr>
          <w:p w14:paraId="79EA01E6" w14:textId="77777777" w:rsidR="00EF131A" w:rsidRPr="00B65BB7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2" w:type="dxa"/>
          </w:tcPr>
          <w:p w14:paraId="2157D489" w14:textId="77777777" w:rsidR="00EF131A" w:rsidRPr="00B65BB7" w:rsidRDefault="00EF131A" w:rsidP="007B11D2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-</w:t>
            </w:r>
          </w:p>
        </w:tc>
        <w:tc>
          <w:tcPr>
            <w:tcW w:w="1004" w:type="dxa"/>
            <w:vAlign w:val="bottom"/>
          </w:tcPr>
          <w:p w14:paraId="41814889" w14:textId="77777777" w:rsidR="00EF131A" w:rsidRPr="00B65BB7" w:rsidRDefault="00EF131A" w:rsidP="007B11D2">
            <w:pPr>
              <w:tabs>
                <w:tab w:val="clear" w:pos="454"/>
                <w:tab w:val="left" w:pos="474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47" w:type="dxa"/>
            <w:vAlign w:val="bottom"/>
          </w:tcPr>
          <w:p w14:paraId="17C89586" w14:textId="7777777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</w:rPr>
              <w:t>7,567,477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023" w:type="dxa"/>
            <w:vAlign w:val="bottom"/>
          </w:tcPr>
          <w:p w14:paraId="051D02C9" w14:textId="77777777" w:rsidR="00EF131A" w:rsidRPr="00B65BB7" w:rsidRDefault="00EF131A" w:rsidP="007B11D2">
            <w:pPr>
              <w:tabs>
                <w:tab w:val="clear" w:pos="454"/>
                <w:tab w:val="left" w:pos="594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64" w:type="dxa"/>
            <w:vAlign w:val="bottom"/>
          </w:tcPr>
          <w:p w14:paraId="450088F9" w14:textId="74CDCC30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115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762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83" w:type="dxa"/>
            <w:vAlign w:val="bottom"/>
          </w:tcPr>
          <w:p w14:paraId="40939BE3" w14:textId="7777777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243,754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73" w:type="dxa"/>
            <w:vAlign w:val="bottom"/>
          </w:tcPr>
          <w:p w14:paraId="79D02EB9" w14:textId="3FDF6A1C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800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030" w:type="dxa"/>
          </w:tcPr>
          <w:p w14:paraId="429D788D" w14:textId="77777777" w:rsidR="00EF131A" w:rsidRPr="00B65BB7" w:rsidRDefault="00EF131A" w:rsidP="007B11D2">
            <w:pPr>
              <w:tabs>
                <w:tab w:val="clear" w:pos="454"/>
                <w:tab w:val="left" w:pos="615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4" w:type="dxa"/>
            <w:vAlign w:val="bottom"/>
          </w:tcPr>
          <w:p w14:paraId="2E26911D" w14:textId="7777777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9,929,793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EF131A" w:rsidRPr="00B65BB7" w14:paraId="4BA2ADD2" w14:textId="77777777" w:rsidTr="00325C46">
        <w:trPr>
          <w:cantSplit/>
        </w:trPr>
        <w:tc>
          <w:tcPr>
            <w:tcW w:w="3870" w:type="dxa"/>
          </w:tcPr>
          <w:p w14:paraId="627A1347" w14:textId="77777777" w:rsidR="00EF131A" w:rsidRPr="00B65BB7" w:rsidRDefault="00EF131A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โอนสินค้าคงเหลือเป็นสินทรัพย์</w:t>
            </w:r>
          </w:p>
        </w:tc>
        <w:tc>
          <w:tcPr>
            <w:tcW w:w="1035" w:type="dxa"/>
          </w:tcPr>
          <w:p w14:paraId="004275A5" w14:textId="77777777" w:rsidR="00EF131A" w:rsidRPr="00B65BB7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-</w:t>
            </w:r>
          </w:p>
        </w:tc>
        <w:tc>
          <w:tcPr>
            <w:tcW w:w="957" w:type="dxa"/>
            <w:vAlign w:val="bottom"/>
          </w:tcPr>
          <w:p w14:paraId="10A7EF2B" w14:textId="77777777" w:rsidR="00EF131A" w:rsidRPr="00B65BB7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2" w:type="dxa"/>
          </w:tcPr>
          <w:p w14:paraId="158F0F41" w14:textId="77777777" w:rsidR="00EF131A" w:rsidRPr="00B65BB7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-</w:t>
            </w:r>
          </w:p>
        </w:tc>
        <w:tc>
          <w:tcPr>
            <w:tcW w:w="1004" w:type="dxa"/>
            <w:vAlign w:val="bottom"/>
          </w:tcPr>
          <w:p w14:paraId="2C48EF29" w14:textId="77777777" w:rsidR="00EF131A" w:rsidRPr="00B65BB7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47" w:type="dxa"/>
            <w:vAlign w:val="bottom"/>
          </w:tcPr>
          <w:p w14:paraId="050BCCEC" w14:textId="5A3EE717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055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496</w:t>
            </w:r>
          </w:p>
        </w:tc>
        <w:tc>
          <w:tcPr>
            <w:tcW w:w="1023" w:type="dxa"/>
            <w:vAlign w:val="bottom"/>
          </w:tcPr>
          <w:p w14:paraId="30C13B4C" w14:textId="77777777" w:rsidR="00EF131A" w:rsidRPr="00B65BB7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64" w:type="dxa"/>
            <w:vAlign w:val="bottom"/>
          </w:tcPr>
          <w:p w14:paraId="000CA9FB" w14:textId="77777777" w:rsidR="00EF131A" w:rsidRPr="00B65BB7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3" w:type="dxa"/>
            <w:vAlign w:val="bottom"/>
          </w:tcPr>
          <w:p w14:paraId="00E1ADB9" w14:textId="77777777" w:rsidR="00EF131A" w:rsidRPr="00B65BB7" w:rsidRDefault="00EF131A" w:rsidP="007B11D2">
            <w:pPr>
              <w:tabs>
                <w:tab w:val="clear" w:pos="454"/>
                <w:tab w:val="left" w:pos="444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3" w:type="dxa"/>
            <w:vAlign w:val="bottom"/>
          </w:tcPr>
          <w:p w14:paraId="6CD233C6" w14:textId="77777777" w:rsidR="00EF131A" w:rsidRPr="00B65BB7" w:rsidRDefault="00EF131A" w:rsidP="007B11D2">
            <w:pPr>
              <w:tabs>
                <w:tab w:val="clear" w:pos="454"/>
                <w:tab w:val="left" w:pos="45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0" w:type="dxa"/>
          </w:tcPr>
          <w:p w14:paraId="571928CF" w14:textId="45F5EC29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143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327</w:t>
            </w:r>
          </w:p>
        </w:tc>
        <w:tc>
          <w:tcPr>
            <w:tcW w:w="1104" w:type="dxa"/>
            <w:vAlign w:val="bottom"/>
          </w:tcPr>
          <w:p w14:paraId="7B3F6F6D" w14:textId="025E3202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198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823</w:t>
            </w:r>
          </w:p>
        </w:tc>
      </w:tr>
      <w:tr w:rsidR="00EF131A" w:rsidRPr="00B65BB7" w14:paraId="60D0EE8E" w14:textId="77777777" w:rsidTr="00325C46">
        <w:trPr>
          <w:cantSplit/>
        </w:trPr>
        <w:tc>
          <w:tcPr>
            <w:tcW w:w="3870" w:type="dxa"/>
          </w:tcPr>
          <w:p w14:paraId="3AF329A1" w14:textId="77777777" w:rsidR="00EF131A" w:rsidRPr="00B65BB7" w:rsidRDefault="00EF131A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โอนสินทรัพย์เป็นอสังหาริมทรัพย์เพื่อการลงทุน</w:t>
            </w:r>
          </w:p>
        </w:tc>
        <w:tc>
          <w:tcPr>
            <w:tcW w:w="1035" w:type="dxa"/>
            <w:vAlign w:val="bottom"/>
          </w:tcPr>
          <w:p w14:paraId="1D90E540" w14:textId="13C38683" w:rsidR="00EF131A" w:rsidRPr="00B65BB7" w:rsidRDefault="00EF131A" w:rsidP="007B11D2">
            <w:pPr>
              <w:pBdr>
                <w:bottom w:val="single" w:sz="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697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500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57" w:type="dxa"/>
            <w:vAlign w:val="bottom"/>
          </w:tcPr>
          <w:p w14:paraId="5AB780F8" w14:textId="1E5F4C80" w:rsidR="00EF131A" w:rsidRPr="00B65BB7" w:rsidRDefault="00EF131A" w:rsidP="007B11D2">
            <w:pPr>
              <w:pBdr>
                <w:bottom w:val="single" w:sz="2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8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972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006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72" w:type="dxa"/>
          </w:tcPr>
          <w:p w14:paraId="4CDB9730" w14:textId="77777777" w:rsidR="00EF131A" w:rsidRPr="00B65BB7" w:rsidRDefault="00EF131A" w:rsidP="007B11D2">
            <w:pPr>
              <w:pBdr>
                <w:bottom w:val="single" w:sz="2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-</w:t>
            </w:r>
          </w:p>
        </w:tc>
        <w:tc>
          <w:tcPr>
            <w:tcW w:w="1004" w:type="dxa"/>
            <w:vAlign w:val="bottom"/>
          </w:tcPr>
          <w:p w14:paraId="1F43F843" w14:textId="77777777" w:rsidR="00EF131A" w:rsidRPr="00B65BB7" w:rsidRDefault="00EF131A" w:rsidP="007B11D2">
            <w:pPr>
              <w:pBdr>
                <w:bottom w:val="single" w:sz="2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-</w:t>
            </w:r>
          </w:p>
        </w:tc>
        <w:tc>
          <w:tcPr>
            <w:tcW w:w="1147" w:type="dxa"/>
            <w:vAlign w:val="bottom"/>
          </w:tcPr>
          <w:p w14:paraId="0D97E46E" w14:textId="77777777" w:rsidR="00EF131A" w:rsidRPr="00B65BB7" w:rsidRDefault="00EF131A" w:rsidP="007B11D2">
            <w:pPr>
              <w:pBdr>
                <w:bottom w:val="single" w:sz="2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23" w:type="dxa"/>
            <w:vAlign w:val="bottom"/>
          </w:tcPr>
          <w:p w14:paraId="17230B62" w14:textId="77777777" w:rsidR="00EF131A" w:rsidRPr="00B65BB7" w:rsidRDefault="00EF131A" w:rsidP="007B11D2">
            <w:pPr>
              <w:pBdr>
                <w:bottom w:val="single" w:sz="2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-</w:t>
            </w:r>
          </w:p>
        </w:tc>
        <w:tc>
          <w:tcPr>
            <w:tcW w:w="964" w:type="dxa"/>
            <w:vAlign w:val="bottom"/>
          </w:tcPr>
          <w:p w14:paraId="367863A7" w14:textId="77777777" w:rsidR="00EF131A" w:rsidRPr="00B65BB7" w:rsidRDefault="00EF131A" w:rsidP="007B11D2">
            <w:pPr>
              <w:pBdr>
                <w:bottom w:val="single" w:sz="2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3" w:type="dxa"/>
            <w:vAlign w:val="bottom"/>
          </w:tcPr>
          <w:p w14:paraId="4393C839" w14:textId="77777777" w:rsidR="00EF131A" w:rsidRPr="00B65BB7" w:rsidRDefault="00EF131A" w:rsidP="007B11D2">
            <w:pPr>
              <w:pBdr>
                <w:bottom w:val="single" w:sz="2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3" w:type="dxa"/>
            <w:vAlign w:val="bottom"/>
          </w:tcPr>
          <w:p w14:paraId="17750249" w14:textId="77777777" w:rsidR="00EF131A" w:rsidRPr="00B65BB7" w:rsidRDefault="00EF131A" w:rsidP="007B11D2">
            <w:pPr>
              <w:pBdr>
                <w:bottom w:val="single" w:sz="2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0" w:type="dxa"/>
          </w:tcPr>
          <w:p w14:paraId="7EE55A3F" w14:textId="77777777" w:rsidR="00EF131A" w:rsidRPr="00B65BB7" w:rsidRDefault="00EF131A" w:rsidP="007B11D2">
            <w:pPr>
              <w:pBdr>
                <w:bottom w:val="single" w:sz="2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4" w:type="dxa"/>
            <w:vAlign w:val="bottom"/>
          </w:tcPr>
          <w:p w14:paraId="3FC417C6" w14:textId="1BD35233" w:rsidR="00EF131A" w:rsidRPr="00B65BB7" w:rsidRDefault="00EF131A" w:rsidP="007B11D2">
            <w:pPr>
              <w:pBdr>
                <w:bottom w:val="single" w:sz="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11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669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506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EF131A" w:rsidRPr="001B6BC0" w14:paraId="48F5C752" w14:textId="77777777" w:rsidTr="00325C46">
        <w:trPr>
          <w:cantSplit/>
        </w:trPr>
        <w:tc>
          <w:tcPr>
            <w:tcW w:w="3870" w:type="dxa"/>
          </w:tcPr>
          <w:p w14:paraId="4A5C9F71" w14:textId="32F3B517" w:rsidR="00EF131A" w:rsidRPr="00FB63FB" w:rsidRDefault="00EF131A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B63FB">
              <w:rPr>
                <w:rFonts w:ascii="Browallia New" w:hAnsi="Browallia New" w:cs="Browallia New" w:hint="cs"/>
                <w:sz w:val="22"/>
                <w:szCs w:val="22"/>
              </w:rPr>
              <w:t>31</w:t>
            </w:r>
            <w:r w:rsidRPr="00FB63FB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ธันวาคม </w:t>
            </w:r>
            <w:r w:rsidRPr="00FB63FB">
              <w:rPr>
                <w:rFonts w:ascii="Browallia New" w:hAnsi="Browallia New" w:cs="Browallia New"/>
                <w:sz w:val="22"/>
                <w:szCs w:val="22"/>
              </w:rPr>
              <w:t xml:space="preserve">2562 </w:t>
            </w:r>
          </w:p>
        </w:tc>
        <w:tc>
          <w:tcPr>
            <w:tcW w:w="1035" w:type="dxa"/>
          </w:tcPr>
          <w:p w14:paraId="5E5D946E" w14:textId="77777777" w:rsidR="00EF131A" w:rsidRPr="001B6BC0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-</w:t>
            </w:r>
          </w:p>
        </w:tc>
        <w:tc>
          <w:tcPr>
            <w:tcW w:w="957" w:type="dxa"/>
            <w:vAlign w:val="bottom"/>
          </w:tcPr>
          <w:p w14:paraId="47142CC2" w14:textId="77777777" w:rsidR="00EF131A" w:rsidRPr="001B6BC0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B6BC0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</w:t>
            </w:r>
            <w:r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2" w:type="dxa"/>
            <w:vAlign w:val="bottom"/>
          </w:tcPr>
          <w:p w14:paraId="6C05DE6C" w14:textId="4BD59D09" w:rsidR="00EF131A" w:rsidRPr="001B6BC0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525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681</w:t>
            </w:r>
          </w:p>
        </w:tc>
        <w:tc>
          <w:tcPr>
            <w:tcW w:w="1004" w:type="dxa"/>
          </w:tcPr>
          <w:p w14:paraId="3832CE2B" w14:textId="16146365" w:rsidR="00EF131A" w:rsidRPr="001B6BC0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002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530</w:t>
            </w:r>
          </w:p>
        </w:tc>
        <w:tc>
          <w:tcPr>
            <w:tcW w:w="1147" w:type="dxa"/>
            <w:vAlign w:val="bottom"/>
          </w:tcPr>
          <w:p w14:paraId="101C280F" w14:textId="00EAD28E" w:rsidR="00EF131A" w:rsidRPr="001B6BC0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98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112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113</w:t>
            </w:r>
          </w:p>
        </w:tc>
        <w:tc>
          <w:tcPr>
            <w:tcW w:w="1023" w:type="dxa"/>
            <w:vAlign w:val="bottom"/>
          </w:tcPr>
          <w:p w14:paraId="23397229" w14:textId="47796CCF" w:rsidR="00EF131A" w:rsidRPr="001B6BC0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355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956</w:t>
            </w:r>
          </w:p>
        </w:tc>
        <w:tc>
          <w:tcPr>
            <w:tcW w:w="964" w:type="dxa"/>
            <w:vAlign w:val="bottom"/>
          </w:tcPr>
          <w:p w14:paraId="6DDD56E6" w14:textId="55E1EC84" w:rsidR="00EF131A" w:rsidRPr="001B6BC0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11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719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478</w:t>
            </w:r>
          </w:p>
        </w:tc>
        <w:tc>
          <w:tcPr>
            <w:tcW w:w="983" w:type="dxa"/>
          </w:tcPr>
          <w:p w14:paraId="5F5BA4BF" w14:textId="6517B767" w:rsidR="00EF131A" w:rsidRPr="001B6BC0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545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547</w:t>
            </w:r>
          </w:p>
        </w:tc>
        <w:tc>
          <w:tcPr>
            <w:tcW w:w="973" w:type="dxa"/>
            <w:vAlign w:val="bottom"/>
          </w:tcPr>
          <w:p w14:paraId="59CC2281" w14:textId="634A51F2" w:rsidR="00EF131A" w:rsidRPr="001B6BC0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695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951</w:t>
            </w:r>
          </w:p>
        </w:tc>
        <w:tc>
          <w:tcPr>
            <w:tcW w:w="1030" w:type="dxa"/>
          </w:tcPr>
          <w:p w14:paraId="07549704" w14:textId="1EA9F692" w:rsidR="00EF131A" w:rsidRPr="001B6BC0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084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949</w:t>
            </w:r>
          </w:p>
        </w:tc>
        <w:tc>
          <w:tcPr>
            <w:tcW w:w="1104" w:type="dxa"/>
            <w:vAlign w:val="bottom"/>
          </w:tcPr>
          <w:p w14:paraId="53323A5C" w14:textId="125D1ECD" w:rsidR="00EF131A" w:rsidRPr="001B6BC0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135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042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205</w:t>
            </w:r>
          </w:p>
        </w:tc>
      </w:tr>
      <w:tr w:rsidR="00EF131A" w:rsidRPr="001B6BC0" w14:paraId="5C952621" w14:textId="77777777" w:rsidTr="00325C46">
        <w:trPr>
          <w:cantSplit/>
        </w:trPr>
        <w:tc>
          <w:tcPr>
            <w:tcW w:w="3870" w:type="dxa"/>
          </w:tcPr>
          <w:p w14:paraId="581C7264" w14:textId="77777777" w:rsidR="00325C46" w:rsidRDefault="00EF131A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B63FB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รายการปรับปรุงตามมาตรฐานการรายงานทางการเงิน</w:t>
            </w:r>
          </w:p>
          <w:p w14:paraId="17EC5DD9" w14:textId="15E0A7A7" w:rsidR="00EF131A" w:rsidRPr="00FB63FB" w:rsidRDefault="00325C46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</w:t>
            </w:r>
            <w:r w:rsidR="00EF131A" w:rsidRPr="00FB63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ฉบับที่ </w:t>
            </w:r>
            <w:r w:rsidR="00EF131A" w:rsidRPr="00FB63FB">
              <w:rPr>
                <w:rFonts w:ascii="Browallia New" w:hAnsi="Browallia New" w:cs="Browallia New"/>
                <w:sz w:val="22"/>
                <w:szCs w:val="22"/>
              </w:rPr>
              <w:t>16</w:t>
            </w:r>
          </w:p>
        </w:tc>
        <w:tc>
          <w:tcPr>
            <w:tcW w:w="1035" w:type="dxa"/>
            <w:vAlign w:val="bottom"/>
          </w:tcPr>
          <w:p w14:paraId="61D90521" w14:textId="77777777" w:rsidR="00EF131A" w:rsidRPr="001B6BC0" w:rsidRDefault="00EF131A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B6BC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</w:t>
            </w:r>
            <w:r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57" w:type="dxa"/>
            <w:vAlign w:val="bottom"/>
          </w:tcPr>
          <w:p w14:paraId="5DA69EC6" w14:textId="77777777" w:rsidR="00EF131A" w:rsidRPr="001B6BC0" w:rsidRDefault="00EF131A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B6BC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2" w:type="dxa"/>
          </w:tcPr>
          <w:p w14:paraId="5C25FF53" w14:textId="52932278" w:rsidR="00EF131A" w:rsidRPr="001B6BC0" w:rsidRDefault="00EF131A" w:rsidP="00D04CC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8C0F47C" w14:textId="5FD348AC" w:rsidR="00EF131A" w:rsidRPr="001B6BC0" w:rsidRDefault="00D04CC8" w:rsidP="00D04CC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4" w:type="dxa"/>
            <w:vAlign w:val="bottom"/>
          </w:tcPr>
          <w:p w14:paraId="5D701103" w14:textId="70F817DB" w:rsidR="00EF131A" w:rsidRPr="001B6BC0" w:rsidRDefault="00D04CC8" w:rsidP="00D04CC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47" w:type="dxa"/>
            <w:vAlign w:val="bottom"/>
          </w:tcPr>
          <w:p w14:paraId="2F49835F" w14:textId="19705494" w:rsidR="00EF131A" w:rsidRPr="001B6BC0" w:rsidRDefault="00D04CC8" w:rsidP="00D04CC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   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23" w:type="dxa"/>
            <w:vAlign w:val="bottom"/>
          </w:tcPr>
          <w:p w14:paraId="3241A0D7" w14:textId="57C6C83B" w:rsidR="00EF131A" w:rsidRPr="001B6BC0" w:rsidRDefault="00D04CC8" w:rsidP="00D04CC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64" w:type="dxa"/>
            <w:vAlign w:val="bottom"/>
          </w:tcPr>
          <w:p w14:paraId="1AC41CF8" w14:textId="43D0B1BB" w:rsidR="00EF131A" w:rsidRPr="001B6BC0" w:rsidRDefault="00EF131A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322</w:t>
            </w:r>
            <w:r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243</w:t>
            </w:r>
            <w:r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83" w:type="dxa"/>
            <w:vAlign w:val="bottom"/>
          </w:tcPr>
          <w:p w14:paraId="709806CB" w14:textId="2AF25736" w:rsidR="00EF131A" w:rsidRPr="001B6BC0" w:rsidRDefault="00D04CC8" w:rsidP="00D04CC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3" w:type="dxa"/>
            <w:vAlign w:val="bottom"/>
          </w:tcPr>
          <w:p w14:paraId="13499C80" w14:textId="0710B63E" w:rsidR="00EF131A" w:rsidRPr="001B6BC0" w:rsidRDefault="00D04CC8" w:rsidP="00D04CC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30" w:type="dxa"/>
            <w:vAlign w:val="bottom"/>
          </w:tcPr>
          <w:p w14:paraId="0A058CA1" w14:textId="54DBEA22" w:rsidR="00EF131A" w:rsidRPr="001B6BC0" w:rsidRDefault="00D04CC8" w:rsidP="00D04CC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4" w:type="dxa"/>
            <w:vAlign w:val="bottom"/>
          </w:tcPr>
          <w:p w14:paraId="11F0C3D3" w14:textId="6AC2384E" w:rsidR="00EF131A" w:rsidRPr="001B6BC0" w:rsidRDefault="00EF131A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322</w:t>
            </w:r>
            <w:r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243</w:t>
            </w:r>
            <w:r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EF131A" w:rsidRPr="00B65BB7" w14:paraId="651993AF" w14:textId="77777777" w:rsidTr="00325C46">
        <w:trPr>
          <w:cantSplit/>
        </w:trPr>
        <w:tc>
          <w:tcPr>
            <w:tcW w:w="3870" w:type="dxa"/>
          </w:tcPr>
          <w:p w14:paraId="60E4ADD5" w14:textId="730F2DD4" w:rsidR="00EF131A" w:rsidRPr="00FB63FB" w:rsidRDefault="00EF131A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B63FB">
              <w:rPr>
                <w:rFonts w:ascii="Browallia New" w:hAnsi="Browallia New" w:cs="Browallia New"/>
                <w:sz w:val="22"/>
                <w:szCs w:val="22"/>
              </w:rPr>
              <w:t xml:space="preserve">1 </w:t>
            </w:r>
            <w:r w:rsidRPr="00FB63FB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มกราคม </w:t>
            </w:r>
            <w:r w:rsidRPr="00FB63FB">
              <w:rPr>
                <w:rFonts w:ascii="Browallia New" w:hAnsi="Browallia New" w:cs="Browallia New"/>
                <w:sz w:val="22"/>
                <w:szCs w:val="22"/>
              </w:rPr>
              <w:t>2563 –</w:t>
            </w:r>
            <w:r w:rsidRPr="00FB63FB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หลังปรับปรุง</w:t>
            </w:r>
          </w:p>
        </w:tc>
        <w:tc>
          <w:tcPr>
            <w:tcW w:w="1035" w:type="dxa"/>
          </w:tcPr>
          <w:p w14:paraId="3FEDA928" w14:textId="77777777" w:rsidR="00EF131A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-</w:t>
            </w:r>
          </w:p>
        </w:tc>
        <w:tc>
          <w:tcPr>
            <w:tcW w:w="957" w:type="dxa"/>
            <w:vAlign w:val="bottom"/>
          </w:tcPr>
          <w:p w14:paraId="1B7F4923" w14:textId="77777777" w:rsidR="00EF131A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B6BC0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</w:t>
            </w:r>
            <w:r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2" w:type="dxa"/>
          </w:tcPr>
          <w:p w14:paraId="7D2582E0" w14:textId="78F62FD7" w:rsidR="00EF131A" w:rsidRDefault="00FE5B49" w:rsidP="00D04CC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525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681</w:t>
            </w:r>
          </w:p>
        </w:tc>
        <w:tc>
          <w:tcPr>
            <w:tcW w:w="1004" w:type="dxa"/>
          </w:tcPr>
          <w:p w14:paraId="231AD04D" w14:textId="53436D76" w:rsidR="00EF131A" w:rsidRDefault="00FE5B49" w:rsidP="00D04CC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002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530</w:t>
            </w:r>
          </w:p>
        </w:tc>
        <w:tc>
          <w:tcPr>
            <w:tcW w:w="1147" w:type="dxa"/>
          </w:tcPr>
          <w:p w14:paraId="56B5D670" w14:textId="32E06ACC" w:rsidR="00EF131A" w:rsidRDefault="00FE5B49" w:rsidP="00D04CC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98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112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113</w:t>
            </w:r>
          </w:p>
        </w:tc>
        <w:tc>
          <w:tcPr>
            <w:tcW w:w="1023" w:type="dxa"/>
          </w:tcPr>
          <w:p w14:paraId="18F076EF" w14:textId="1EAAFEDA" w:rsidR="00EF131A" w:rsidRDefault="00FE5B49" w:rsidP="00D04CC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355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956</w:t>
            </w:r>
          </w:p>
        </w:tc>
        <w:tc>
          <w:tcPr>
            <w:tcW w:w="964" w:type="dxa"/>
          </w:tcPr>
          <w:p w14:paraId="5C0F660C" w14:textId="77777777" w:rsidR="00EF131A" w:rsidRDefault="00EF131A" w:rsidP="00D04CC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5,397,235</w:t>
            </w:r>
          </w:p>
        </w:tc>
        <w:tc>
          <w:tcPr>
            <w:tcW w:w="983" w:type="dxa"/>
          </w:tcPr>
          <w:p w14:paraId="55CAAF2D" w14:textId="15AFDE54" w:rsidR="00EF131A" w:rsidRDefault="00FE5B49" w:rsidP="00D04CC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545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547</w:t>
            </w:r>
          </w:p>
        </w:tc>
        <w:tc>
          <w:tcPr>
            <w:tcW w:w="973" w:type="dxa"/>
          </w:tcPr>
          <w:p w14:paraId="5BAF42DD" w14:textId="389D0549" w:rsidR="00EF131A" w:rsidRDefault="00FE5B49" w:rsidP="00D04CC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695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951</w:t>
            </w:r>
          </w:p>
        </w:tc>
        <w:tc>
          <w:tcPr>
            <w:tcW w:w="1030" w:type="dxa"/>
          </w:tcPr>
          <w:p w14:paraId="6DA4F93D" w14:textId="5F96024B" w:rsidR="00EF131A" w:rsidRPr="00C61532" w:rsidRDefault="00FE5B49" w:rsidP="00D04CC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084</w:t>
            </w:r>
            <w:r w:rsidR="00EF131A" w:rsidRPr="001B6BC0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949</w:t>
            </w:r>
          </w:p>
        </w:tc>
        <w:tc>
          <w:tcPr>
            <w:tcW w:w="1104" w:type="dxa"/>
          </w:tcPr>
          <w:p w14:paraId="6CFA9B02" w14:textId="77777777" w:rsidR="00EF131A" w:rsidRDefault="00EF131A" w:rsidP="00D04CC8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128,719,962</w:t>
            </w:r>
          </w:p>
        </w:tc>
      </w:tr>
      <w:tr w:rsidR="00EF131A" w:rsidRPr="00B65BB7" w14:paraId="15CC3299" w14:textId="77777777" w:rsidTr="00325C46">
        <w:trPr>
          <w:cantSplit/>
          <w:trHeight w:val="68"/>
        </w:trPr>
        <w:tc>
          <w:tcPr>
            <w:tcW w:w="3870" w:type="dxa"/>
          </w:tcPr>
          <w:p w14:paraId="21439970" w14:textId="77777777" w:rsidR="00EF131A" w:rsidRPr="00FB63FB" w:rsidRDefault="00EF131A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B63FB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035" w:type="dxa"/>
          </w:tcPr>
          <w:p w14:paraId="396210A4" w14:textId="77777777" w:rsidR="00EF131A" w:rsidRPr="00B65BB7" w:rsidRDefault="00EF131A" w:rsidP="007B11D2">
            <w:pPr>
              <w:tabs>
                <w:tab w:val="clear" w:pos="227"/>
                <w:tab w:val="clear" w:pos="454"/>
                <w:tab w:val="clear" w:pos="907"/>
                <w:tab w:val="center" w:pos="427"/>
                <w:tab w:val="left" w:pos="453"/>
                <w:tab w:val="left" w:pos="595"/>
                <w:tab w:val="left" w:pos="852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57" w:type="dxa"/>
            <w:vAlign w:val="bottom"/>
          </w:tcPr>
          <w:p w14:paraId="02252AD7" w14:textId="77777777" w:rsidR="00EF131A" w:rsidRPr="00B65BB7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72" w:type="dxa"/>
            <w:vAlign w:val="bottom"/>
          </w:tcPr>
          <w:p w14:paraId="66E9239D" w14:textId="44FB21D8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081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878</w:t>
            </w:r>
          </w:p>
        </w:tc>
        <w:tc>
          <w:tcPr>
            <w:tcW w:w="1004" w:type="dxa"/>
          </w:tcPr>
          <w:p w14:paraId="19083002" w14:textId="53B7E56B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630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189</w:t>
            </w:r>
          </w:p>
        </w:tc>
        <w:tc>
          <w:tcPr>
            <w:tcW w:w="1147" w:type="dxa"/>
            <w:vAlign w:val="bottom"/>
          </w:tcPr>
          <w:p w14:paraId="6A266B68" w14:textId="18F0BB6E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14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240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594</w:t>
            </w:r>
          </w:p>
        </w:tc>
        <w:tc>
          <w:tcPr>
            <w:tcW w:w="1023" w:type="dxa"/>
            <w:vAlign w:val="bottom"/>
          </w:tcPr>
          <w:p w14:paraId="5EF354D6" w14:textId="1EE2F36E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068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966</w:t>
            </w:r>
          </w:p>
        </w:tc>
        <w:tc>
          <w:tcPr>
            <w:tcW w:w="964" w:type="dxa"/>
            <w:vAlign w:val="bottom"/>
          </w:tcPr>
          <w:p w14:paraId="380A90B3" w14:textId="77777777" w:rsidR="00EF131A" w:rsidRPr="00B65BB7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3" w:type="dxa"/>
          </w:tcPr>
          <w:p w14:paraId="085DFFA4" w14:textId="3E417791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866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841</w:t>
            </w:r>
          </w:p>
        </w:tc>
        <w:tc>
          <w:tcPr>
            <w:tcW w:w="973" w:type="dxa"/>
            <w:vAlign w:val="bottom"/>
          </w:tcPr>
          <w:p w14:paraId="1924FD8A" w14:textId="0ABB8557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698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329</w:t>
            </w:r>
          </w:p>
        </w:tc>
        <w:tc>
          <w:tcPr>
            <w:tcW w:w="1030" w:type="dxa"/>
          </w:tcPr>
          <w:p w14:paraId="3B1F4B22" w14:textId="77777777" w:rsidR="00EF131A" w:rsidRPr="00B65BB7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4" w:type="dxa"/>
            <w:vAlign w:val="bottom"/>
          </w:tcPr>
          <w:p w14:paraId="3A923370" w14:textId="5F45C8E7" w:rsidR="00EF131A" w:rsidRPr="00AC24A3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24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586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797</w:t>
            </w:r>
          </w:p>
        </w:tc>
      </w:tr>
      <w:tr w:rsidR="00EF131A" w:rsidRPr="00B65BB7" w14:paraId="3389BBA2" w14:textId="77777777" w:rsidTr="00325C46">
        <w:trPr>
          <w:cantSplit/>
        </w:trPr>
        <w:tc>
          <w:tcPr>
            <w:tcW w:w="3870" w:type="dxa"/>
          </w:tcPr>
          <w:p w14:paraId="55BDC211" w14:textId="77777777" w:rsidR="00EF131A" w:rsidRPr="00B65BB7" w:rsidRDefault="00EF131A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035" w:type="dxa"/>
          </w:tcPr>
          <w:p w14:paraId="6BCADFA3" w14:textId="77777777" w:rsidR="00EF131A" w:rsidRPr="00B65BB7" w:rsidRDefault="00EF131A" w:rsidP="007B11D2">
            <w:pPr>
              <w:tabs>
                <w:tab w:val="clear" w:pos="227"/>
                <w:tab w:val="clear" w:pos="454"/>
                <w:tab w:val="center" w:pos="427"/>
                <w:tab w:val="left" w:pos="595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57" w:type="dxa"/>
            <w:vAlign w:val="bottom"/>
          </w:tcPr>
          <w:p w14:paraId="60F26BC5" w14:textId="77777777" w:rsidR="00EF131A" w:rsidRPr="00B65BB7" w:rsidRDefault="00EF131A" w:rsidP="007B11D2">
            <w:pPr>
              <w:tabs>
                <w:tab w:val="clear" w:pos="454"/>
                <w:tab w:val="left" w:pos="551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72" w:type="dxa"/>
          </w:tcPr>
          <w:p w14:paraId="4F1D52A3" w14:textId="77777777" w:rsidR="00EF131A" w:rsidRPr="00B65BB7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4" w:type="dxa"/>
            <w:vAlign w:val="bottom"/>
          </w:tcPr>
          <w:p w14:paraId="32F80A89" w14:textId="01263A74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127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860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47" w:type="dxa"/>
            <w:vAlign w:val="bottom"/>
          </w:tcPr>
          <w:p w14:paraId="70B90302" w14:textId="50004159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11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781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000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23" w:type="dxa"/>
            <w:vAlign w:val="bottom"/>
          </w:tcPr>
          <w:p w14:paraId="04B54A62" w14:textId="137290E8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759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186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64" w:type="dxa"/>
            <w:vAlign w:val="bottom"/>
          </w:tcPr>
          <w:p w14:paraId="39F33F62" w14:textId="53464D44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481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902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83" w:type="dxa"/>
            <w:vAlign w:val="bottom"/>
          </w:tcPr>
          <w:p w14:paraId="43D36BC4" w14:textId="42AA2308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734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826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73" w:type="dxa"/>
            <w:vAlign w:val="bottom"/>
          </w:tcPr>
          <w:p w14:paraId="20DA1DE4" w14:textId="158F470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820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034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30" w:type="dxa"/>
          </w:tcPr>
          <w:p w14:paraId="6AB96594" w14:textId="1921C784" w:rsidR="00EF131A" w:rsidRPr="00841429" w:rsidRDefault="00EF131A" w:rsidP="00841429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1429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Pr="00841429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984</w:t>
            </w:r>
            <w:r w:rsidRPr="00841429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416</w:t>
            </w:r>
            <w:r w:rsidRPr="00841429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104" w:type="dxa"/>
            <w:vAlign w:val="bottom"/>
          </w:tcPr>
          <w:p w14:paraId="657ACFFB" w14:textId="6FF4D51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22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689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224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EF131A" w:rsidRPr="00B65BB7" w14:paraId="14C2D1F4" w14:textId="77777777" w:rsidTr="00325C46">
        <w:trPr>
          <w:cantSplit/>
        </w:trPr>
        <w:tc>
          <w:tcPr>
            <w:tcW w:w="3870" w:type="dxa"/>
          </w:tcPr>
          <w:p w14:paraId="45EFFB76" w14:textId="77777777" w:rsidR="00EF131A" w:rsidRPr="00B65BB7" w:rsidRDefault="00EF131A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โอนสินค้าคงเหลือเป็นสินทรัพย์</w:t>
            </w:r>
          </w:p>
        </w:tc>
        <w:tc>
          <w:tcPr>
            <w:tcW w:w="1035" w:type="dxa"/>
          </w:tcPr>
          <w:p w14:paraId="228EADE5" w14:textId="77777777" w:rsidR="00EF131A" w:rsidRPr="00B65BB7" w:rsidRDefault="00EF131A" w:rsidP="00A721BB">
            <w:pPr>
              <w:tabs>
                <w:tab w:val="clear" w:pos="227"/>
                <w:tab w:val="clear" w:pos="454"/>
                <w:tab w:val="left" w:pos="595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57" w:type="dxa"/>
            <w:vAlign w:val="bottom"/>
          </w:tcPr>
          <w:p w14:paraId="56B1DD5E" w14:textId="77777777" w:rsidR="00EF131A" w:rsidRPr="00B65BB7" w:rsidRDefault="00EF131A" w:rsidP="00A721BB">
            <w:pPr>
              <w:tabs>
                <w:tab w:val="clear" w:pos="454"/>
                <w:tab w:val="left" w:pos="551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2" w:type="dxa"/>
          </w:tcPr>
          <w:p w14:paraId="00863B50" w14:textId="77777777" w:rsidR="00EF131A" w:rsidRPr="00B65BB7" w:rsidRDefault="00EF131A" w:rsidP="00A721BB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4" w:type="dxa"/>
            <w:vAlign w:val="bottom"/>
          </w:tcPr>
          <w:p w14:paraId="389E2F93" w14:textId="77777777" w:rsidR="00EF131A" w:rsidRPr="00B65BB7" w:rsidRDefault="00EF131A" w:rsidP="00A721BB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47" w:type="dxa"/>
            <w:vAlign w:val="bottom"/>
          </w:tcPr>
          <w:p w14:paraId="2793E722" w14:textId="7461683F" w:rsidR="00EF131A" w:rsidRPr="00B65BB7" w:rsidRDefault="00FE5B49" w:rsidP="00A721BB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896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757</w:t>
            </w:r>
          </w:p>
        </w:tc>
        <w:tc>
          <w:tcPr>
            <w:tcW w:w="1023" w:type="dxa"/>
            <w:vAlign w:val="bottom"/>
          </w:tcPr>
          <w:p w14:paraId="7016C24A" w14:textId="77777777" w:rsidR="00EF131A" w:rsidRPr="00B65BB7" w:rsidRDefault="00EF131A" w:rsidP="00A721BB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64" w:type="dxa"/>
            <w:vAlign w:val="bottom"/>
          </w:tcPr>
          <w:p w14:paraId="342880E7" w14:textId="77777777" w:rsidR="00EF131A" w:rsidRPr="00B65BB7" w:rsidRDefault="00EF131A" w:rsidP="00A721BB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3" w:type="dxa"/>
            <w:vAlign w:val="bottom"/>
          </w:tcPr>
          <w:p w14:paraId="10E5E6AD" w14:textId="77777777" w:rsidR="00EF131A" w:rsidRPr="00B65BB7" w:rsidRDefault="00EF131A" w:rsidP="00A721BB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3" w:type="dxa"/>
            <w:vAlign w:val="bottom"/>
          </w:tcPr>
          <w:p w14:paraId="5ECF3CA2" w14:textId="77777777" w:rsidR="00EF131A" w:rsidRPr="00B65BB7" w:rsidRDefault="00EF131A" w:rsidP="00A721BB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30" w:type="dxa"/>
          </w:tcPr>
          <w:p w14:paraId="4F55FF1F" w14:textId="77777777" w:rsidR="00EF131A" w:rsidRPr="00B65BB7" w:rsidRDefault="00EF131A" w:rsidP="00A721BB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4" w:type="dxa"/>
            <w:vAlign w:val="bottom"/>
          </w:tcPr>
          <w:p w14:paraId="31293429" w14:textId="2623BD01" w:rsidR="00EF131A" w:rsidRPr="00B65BB7" w:rsidRDefault="00FE5B49" w:rsidP="00A721BB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896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757</w:t>
            </w:r>
          </w:p>
        </w:tc>
      </w:tr>
      <w:tr w:rsidR="00EF131A" w:rsidRPr="00B65BB7" w14:paraId="38A7ABFB" w14:textId="77777777" w:rsidTr="00325C46">
        <w:trPr>
          <w:cantSplit/>
          <w:trHeight w:val="68"/>
        </w:trPr>
        <w:tc>
          <w:tcPr>
            <w:tcW w:w="3870" w:type="dxa"/>
          </w:tcPr>
          <w:p w14:paraId="10FD34F1" w14:textId="77777777" w:rsidR="00EF131A" w:rsidRPr="00902A19" w:rsidRDefault="00EF131A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2A19">
              <w:rPr>
                <w:rFonts w:ascii="Browallia New" w:hAnsi="Browallia New" w:cs="Browallia New" w:hint="cs"/>
                <w:sz w:val="22"/>
                <w:szCs w:val="22"/>
              </w:rPr>
              <w:t>31</w:t>
            </w:r>
            <w:r w:rsidRPr="00902A19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ธันวาคม </w:t>
            </w:r>
            <w:r w:rsidRPr="00902A19">
              <w:rPr>
                <w:rFonts w:ascii="Browallia New" w:hAnsi="Browallia New" w:cs="Browallia New" w:hint="cs"/>
                <w:sz w:val="22"/>
                <w:szCs w:val="22"/>
              </w:rPr>
              <w:t>256</w:t>
            </w:r>
            <w:r w:rsidRPr="00902A19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035" w:type="dxa"/>
          </w:tcPr>
          <w:p w14:paraId="5CE4B6F9" w14:textId="77777777" w:rsidR="00EF131A" w:rsidRPr="00B65BB7" w:rsidRDefault="00EF131A" w:rsidP="007B11D2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left" w:pos="595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57" w:type="dxa"/>
            <w:vAlign w:val="bottom"/>
          </w:tcPr>
          <w:p w14:paraId="4D4C5BDA" w14:textId="77777777" w:rsidR="00EF131A" w:rsidRPr="00B65BB7" w:rsidRDefault="00EF131A" w:rsidP="007B11D2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2" w:type="dxa"/>
            <w:vAlign w:val="bottom"/>
          </w:tcPr>
          <w:p w14:paraId="056C9B88" w14:textId="616FFCF3" w:rsidR="00EF131A" w:rsidRPr="00B65BB7" w:rsidRDefault="00FE5B49" w:rsidP="007B11D2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607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559</w:t>
            </w:r>
          </w:p>
        </w:tc>
        <w:tc>
          <w:tcPr>
            <w:tcW w:w="1004" w:type="dxa"/>
          </w:tcPr>
          <w:p w14:paraId="32976203" w14:textId="016639C7" w:rsidR="00EF131A" w:rsidRPr="00B65BB7" w:rsidRDefault="00FE5B49" w:rsidP="007B11D2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504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859</w:t>
            </w:r>
          </w:p>
        </w:tc>
        <w:tc>
          <w:tcPr>
            <w:tcW w:w="1147" w:type="dxa"/>
            <w:vAlign w:val="bottom"/>
          </w:tcPr>
          <w:p w14:paraId="7497CA01" w14:textId="2816116C" w:rsidR="00EF131A" w:rsidRPr="00B65BB7" w:rsidRDefault="00FE5B49" w:rsidP="007B11D2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105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468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464</w:t>
            </w:r>
          </w:p>
        </w:tc>
        <w:tc>
          <w:tcPr>
            <w:tcW w:w="1023" w:type="dxa"/>
            <w:vAlign w:val="bottom"/>
          </w:tcPr>
          <w:p w14:paraId="7E2D7C0D" w14:textId="1CFBC874" w:rsidR="00EF131A" w:rsidRPr="00B65BB7" w:rsidRDefault="00FE5B49" w:rsidP="007B11D2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665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736</w:t>
            </w:r>
          </w:p>
        </w:tc>
        <w:tc>
          <w:tcPr>
            <w:tcW w:w="964" w:type="dxa"/>
            <w:vAlign w:val="bottom"/>
          </w:tcPr>
          <w:p w14:paraId="31FCE9F2" w14:textId="6053B904" w:rsidR="00EF131A" w:rsidRPr="00B65BB7" w:rsidRDefault="00FE5B49" w:rsidP="007B11D2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915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333</w:t>
            </w:r>
          </w:p>
        </w:tc>
        <w:tc>
          <w:tcPr>
            <w:tcW w:w="983" w:type="dxa"/>
          </w:tcPr>
          <w:p w14:paraId="4EA7C00E" w14:textId="6B403C5D" w:rsidR="00EF131A" w:rsidRPr="00B65BB7" w:rsidRDefault="00FE5B49" w:rsidP="007B11D2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677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562</w:t>
            </w:r>
          </w:p>
        </w:tc>
        <w:tc>
          <w:tcPr>
            <w:tcW w:w="973" w:type="dxa"/>
            <w:vAlign w:val="bottom"/>
          </w:tcPr>
          <w:p w14:paraId="147FBC72" w14:textId="5830D63E" w:rsidR="00EF131A" w:rsidRPr="00B65BB7" w:rsidRDefault="00FE5B49" w:rsidP="007B11D2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574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246</w:t>
            </w:r>
          </w:p>
        </w:tc>
        <w:tc>
          <w:tcPr>
            <w:tcW w:w="1030" w:type="dxa"/>
          </w:tcPr>
          <w:p w14:paraId="036D0F59" w14:textId="793044C5" w:rsidR="00EF131A" w:rsidRPr="00B65BB7" w:rsidRDefault="00FE5B49" w:rsidP="007B11D2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100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533</w:t>
            </w:r>
          </w:p>
        </w:tc>
        <w:tc>
          <w:tcPr>
            <w:tcW w:w="1104" w:type="dxa"/>
            <w:vAlign w:val="bottom"/>
          </w:tcPr>
          <w:p w14:paraId="09F28A13" w14:textId="689FDCEC" w:rsidR="00EF131A" w:rsidRPr="00B65BB7" w:rsidRDefault="00FE5B49" w:rsidP="007B11D2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135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514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292</w:t>
            </w:r>
          </w:p>
        </w:tc>
      </w:tr>
      <w:tr w:rsidR="00EF131A" w:rsidRPr="00B65BB7" w14:paraId="5DBD8DE5" w14:textId="77777777" w:rsidTr="00325C46">
        <w:trPr>
          <w:cantSplit/>
        </w:trPr>
        <w:tc>
          <w:tcPr>
            <w:tcW w:w="3870" w:type="dxa"/>
          </w:tcPr>
          <w:p w14:paraId="137D950D" w14:textId="77777777" w:rsidR="00EF131A" w:rsidRPr="00902A19" w:rsidRDefault="00EF131A" w:rsidP="007B11D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35" w:type="dxa"/>
          </w:tcPr>
          <w:p w14:paraId="53CBD788" w14:textId="77777777" w:rsidR="00EF131A" w:rsidRPr="00B65BB7" w:rsidRDefault="00EF131A" w:rsidP="007B11D2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57" w:type="dxa"/>
          </w:tcPr>
          <w:p w14:paraId="4E186501" w14:textId="77777777" w:rsidR="00EF131A" w:rsidRPr="00B65BB7" w:rsidRDefault="00EF131A" w:rsidP="007B11D2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72" w:type="dxa"/>
          </w:tcPr>
          <w:p w14:paraId="18E7C716" w14:textId="77777777" w:rsidR="00EF131A" w:rsidRPr="00B65BB7" w:rsidRDefault="00EF131A" w:rsidP="007B11D2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4" w:type="dxa"/>
          </w:tcPr>
          <w:p w14:paraId="0ECD43CD" w14:textId="77777777" w:rsidR="00EF131A" w:rsidRPr="00B65BB7" w:rsidRDefault="00EF131A" w:rsidP="007B11D2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47" w:type="dxa"/>
          </w:tcPr>
          <w:p w14:paraId="73AEDAC6" w14:textId="77777777" w:rsidR="00EF131A" w:rsidRPr="00B65BB7" w:rsidRDefault="00EF131A" w:rsidP="007B11D2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077" w:type="dxa"/>
            <w:gridSpan w:val="6"/>
          </w:tcPr>
          <w:p w14:paraId="160BCCD4" w14:textId="77777777" w:rsidR="00EF131A" w:rsidRPr="00B65BB7" w:rsidRDefault="00EF131A" w:rsidP="007B11D2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EF131A" w:rsidRPr="00B65BB7" w14:paraId="334B4910" w14:textId="77777777" w:rsidTr="00325C46">
        <w:trPr>
          <w:cantSplit/>
        </w:trPr>
        <w:tc>
          <w:tcPr>
            <w:tcW w:w="3870" w:type="dxa"/>
          </w:tcPr>
          <w:p w14:paraId="4BF982D3" w14:textId="77777777" w:rsidR="00EF131A" w:rsidRPr="00B65BB7" w:rsidRDefault="00EF131A" w:rsidP="007B11D2">
            <w:pPr>
              <w:pStyle w:val="Heading6"/>
              <w:ind w:left="162" w:hanging="162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035" w:type="dxa"/>
          </w:tcPr>
          <w:p w14:paraId="3E1CC36D" w14:textId="7777777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57" w:type="dxa"/>
          </w:tcPr>
          <w:p w14:paraId="70820037" w14:textId="7777777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72" w:type="dxa"/>
          </w:tcPr>
          <w:p w14:paraId="464F3318" w14:textId="7777777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04" w:type="dxa"/>
          </w:tcPr>
          <w:p w14:paraId="6767F5F6" w14:textId="7777777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47" w:type="dxa"/>
          </w:tcPr>
          <w:p w14:paraId="1A53BAD5" w14:textId="7777777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23" w:type="dxa"/>
          </w:tcPr>
          <w:p w14:paraId="19333667" w14:textId="77777777" w:rsidR="00EF131A" w:rsidRPr="00B65BB7" w:rsidRDefault="00EF131A" w:rsidP="007B11D2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64" w:type="dxa"/>
          </w:tcPr>
          <w:p w14:paraId="5CBAC9A9" w14:textId="7777777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83" w:type="dxa"/>
          </w:tcPr>
          <w:p w14:paraId="04D733BC" w14:textId="7777777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73" w:type="dxa"/>
          </w:tcPr>
          <w:p w14:paraId="4EE876E2" w14:textId="7777777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30" w:type="dxa"/>
          </w:tcPr>
          <w:p w14:paraId="47258FCC" w14:textId="7777777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04" w:type="dxa"/>
          </w:tcPr>
          <w:p w14:paraId="070A5AD5" w14:textId="7777777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</w:tr>
      <w:tr w:rsidR="00EF131A" w:rsidRPr="00B65BB7" w14:paraId="42B029A7" w14:textId="77777777" w:rsidTr="00325C46">
        <w:trPr>
          <w:cantSplit/>
        </w:trPr>
        <w:tc>
          <w:tcPr>
            <w:tcW w:w="3870" w:type="dxa"/>
          </w:tcPr>
          <w:p w14:paraId="6A3EC0AE" w14:textId="77777777" w:rsidR="00EF131A" w:rsidRPr="00902A19" w:rsidRDefault="00EF131A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902A19">
              <w:rPr>
                <w:rFonts w:ascii="Browallia New" w:hAnsi="Browallia New" w:cs="Browallia New" w:hint="cs"/>
                <w:sz w:val="22"/>
                <w:szCs w:val="22"/>
              </w:rPr>
              <w:t xml:space="preserve">1 </w:t>
            </w:r>
            <w:r w:rsidRPr="00902A19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มกราคม </w:t>
            </w:r>
            <w:r w:rsidRPr="00902A19">
              <w:rPr>
                <w:rFonts w:ascii="Browallia New" w:hAnsi="Browallia New" w:cs="Browallia New" w:hint="cs"/>
                <w:sz w:val="22"/>
                <w:szCs w:val="22"/>
              </w:rPr>
              <w:t>256</w:t>
            </w:r>
            <w:r w:rsidRPr="00902A19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035" w:type="dxa"/>
          </w:tcPr>
          <w:p w14:paraId="0472B333" w14:textId="77777777" w:rsidR="00EF131A" w:rsidRPr="00B65BB7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-</w:t>
            </w:r>
          </w:p>
        </w:tc>
        <w:tc>
          <w:tcPr>
            <w:tcW w:w="957" w:type="dxa"/>
            <w:vAlign w:val="bottom"/>
          </w:tcPr>
          <w:p w14:paraId="3F5152CA" w14:textId="750815D1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927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842</w:t>
            </w:r>
          </w:p>
        </w:tc>
        <w:tc>
          <w:tcPr>
            <w:tcW w:w="972" w:type="dxa"/>
            <w:vAlign w:val="bottom"/>
          </w:tcPr>
          <w:p w14:paraId="2DE1F01E" w14:textId="15978A1F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202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787</w:t>
            </w:r>
          </w:p>
        </w:tc>
        <w:tc>
          <w:tcPr>
            <w:tcW w:w="1004" w:type="dxa"/>
            <w:vAlign w:val="bottom"/>
          </w:tcPr>
          <w:p w14:paraId="4FC5757B" w14:textId="5AFF0C7E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506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760</w:t>
            </w:r>
          </w:p>
        </w:tc>
        <w:tc>
          <w:tcPr>
            <w:tcW w:w="1147" w:type="dxa"/>
            <w:vAlign w:val="bottom"/>
          </w:tcPr>
          <w:p w14:paraId="6538CD91" w14:textId="7A2294DA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31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599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093</w:t>
            </w:r>
          </w:p>
        </w:tc>
        <w:tc>
          <w:tcPr>
            <w:tcW w:w="1023" w:type="dxa"/>
            <w:vAlign w:val="bottom"/>
          </w:tcPr>
          <w:p w14:paraId="4F33245E" w14:textId="18EA201D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908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634</w:t>
            </w:r>
          </w:p>
        </w:tc>
        <w:tc>
          <w:tcPr>
            <w:tcW w:w="964" w:type="dxa"/>
            <w:vAlign w:val="bottom"/>
          </w:tcPr>
          <w:p w14:paraId="78070B2D" w14:textId="0C65D35E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027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392</w:t>
            </w:r>
          </w:p>
        </w:tc>
        <w:tc>
          <w:tcPr>
            <w:tcW w:w="983" w:type="dxa"/>
            <w:vAlign w:val="bottom"/>
          </w:tcPr>
          <w:p w14:paraId="4144C62B" w14:textId="11B3FA5A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140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651</w:t>
            </w:r>
          </w:p>
        </w:tc>
        <w:tc>
          <w:tcPr>
            <w:tcW w:w="973" w:type="dxa"/>
            <w:vAlign w:val="bottom"/>
          </w:tcPr>
          <w:p w14:paraId="06732D2D" w14:textId="44BA0CED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674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159</w:t>
            </w:r>
          </w:p>
        </w:tc>
        <w:tc>
          <w:tcPr>
            <w:tcW w:w="1030" w:type="dxa"/>
          </w:tcPr>
          <w:p w14:paraId="0B98CAC1" w14:textId="2426506D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808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673</w:t>
            </w:r>
          </w:p>
        </w:tc>
        <w:tc>
          <w:tcPr>
            <w:tcW w:w="1104" w:type="dxa"/>
            <w:vAlign w:val="bottom"/>
          </w:tcPr>
          <w:p w14:paraId="7FA6F273" w14:textId="6D044C77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50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795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991</w:t>
            </w:r>
          </w:p>
        </w:tc>
      </w:tr>
      <w:tr w:rsidR="00EF131A" w:rsidRPr="00B65BB7" w14:paraId="2D8502EE" w14:textId="77777777" w:rsidTr="00325C46">
        <w:trPr>
          <w:cantSplit/>
        </w:trPr>
        <w:tc>
          <w:tcPr>
            <w:tcW w:w="3870" w:type="dxa"/>
          </w:tcPr>
          <w:p w14:paraId="7B3AB984" w14:textId="77777777" w:rsidR="00EF131A" w:rsidRPr="00902A19" w:rsidRDefault="00EF131A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2A19">
              <w:rPr>
                <w:rFonts w:ascii="Browallia New" w:hAnsi="Browallia New" w:cs="Browalli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35" w:type="dxa"/>
          </w:tcPr>
          <w:p w14:paraId="16EBF298" w14:textId="77777777" w:rsidR="00EF131A" w:rsidRPr="00B65BB7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-</w:t>
            </w:r>
          </w:p>
        </w:tc>
        <w:tc>
          <w:tcPr>
            <w:tcW w:w="957" w:type="dxa"/>
          </w:tcPr>
          <w:p w14:paraId="74C66B96" w14:textId="7777777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224,118</w:t>
            </w:r>
          </w:p>
        </w:tc>
        <w:tc>
          <w:tcPr>
            <w:tcW w:w="972" w:type="dxa"/>
            <w:vAlign w:val="bottom"/>
          </w:tcPr>
          <w:p w14:paraId="7B1A466F" w14:textId="54D4377F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576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072</w:t>
            </w:r>
          </w:p>
        </w:tc>
        <w:tc>
          <w:tcPr>
            <w:tcW w:w="1004" w:type="dxa"/>
            <w:vAlign w:val="bottom"/>
          </w:tcPr>
          <w:p w14:paraId="3A0D14B9" w14:textId="02054D62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171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23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</w:t>
            </w:r>
          </w:p>
        </w:tc>
        <w:tc>
          <w:tcPr>
            <w:tcW w:w="1147" w:type="dxa"/>
            <w:vAlign w:val="bottom"/>
          </w:tcPr>
          <w:p w14:paraId="22E0D58D" w14:textId="4820C246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14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797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916</w:t>
            </w:r>
          </w:p>
        </w:tc>
        <w:tc>
          <w:tcPr>
            <w:tcW w:w="1023" w:type="dxa"/>
            <w:vAlign w:val="bottom"/>
          </w:tcPr>
          <w:p w14:paraId="266D3B9F" w14:textId="7F70E8FD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93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692</w:t>
            </w:r>
          </w:p>
        </w:tc>
        <w:tc>
          <w:tcPr>
            <w:tcW w:w="964" w:type="dxa"/>
            <w:vAlign w:val="bottom"/>
          </w:tcPr>
          <w:p w14:paraId="4794FB7B" w14:textId="31FDDF9F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275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51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</w:t>
            </w:r>
          </w:p>
        </w:tc>
        <w:tc>
          <w:tcPr>
            <w:tcW w:w="983" w:type="dxa"/>
            <w:vAlign w:val="bottom"/>
          </w:tcPr>
          <w:p w14:paraId="39808AC8" w14:textId="1AF194C5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842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178</w:t>
            </w:r>
          </w:p>
        </w:tc>
        <w:tc>
          <w:tcPr>
            <w:tcW w:w="973" w:type="dxa"/>
            <w:vAlign w:val="bottom"/>
          </w:tcPr>
          <w:p w14:paraId="1358E01E" w14:textId="41B36435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427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420</w:t>
            </w:r>
          </w:p>
        </w:tc>
        <w:tc>
          <w:tcPr>
            <w:tcW w:w="1030" w:type="dxa"/>
          </w:tcPr>
          <w:p w14:paraId="539AA0FC" w14:textId="0B7FEAB7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150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497</w:t>
            </w:r>
          </w:p>
        </w:tc>
        <w:tc>
          <w:tcPr>
            <w:tcW w:w="1104" w:type="dxa"/>
            <w:vAlign w:val="bottom"/>
          </w:tcPr>
          <w:p w14:paraId="6E1EC553" w14:textId="4EA5F03B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20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558,647</w:t>
            </w:r>
          </w:p>
        </w:tc>
      </w:tr>
      <w:tr w:rsidR="00EF131A" w:rsidRPr="00B65BB7" w14:paraId="07809BB6" w14:textId="77777777" w:rsidTr="00325C46">
        <w:trPr>
          <w:cantSplit/>
        </w:trPr>
        <w:tc>
          <w:tcPr>
            <w:tcW w:w="3870" w:type="dxa"/>
          </w:tcPr>
          <w:p w14:paraId="62CE2F03" w14:textId="77777777" w:rsidR="00EF131A" w:rsidRPr="00B65BB7" w:rsidRDefault="00EF131A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035" w:type="dxa"/>
          </w:tcPr>
          <w:p w14:paraId="1AEE7C08" w14:textId="77777777" w:rsidR="00EF131A" w:rsidRPr="00B65BB7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-</w:t>
            </w:r>
          </w:p>
        </w:tc>
        <w:tc>
          <w:tcPr>
            <w:tcW w:w="957" w:type="dxa"/>
            <w:vAlign w:val="bottom"/>
          </w:tcPr>
          <w:p w14:paraId="4A18EEA3" w14:textId="77777777" w:rsidR="00EF131A" w:rsidRPr="00B65BB7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2" w:type="dxa"/>
          </w:tcPr>
          <w:p w14:paraId="3987B1BE" w14:textId="77777777" w:rsidR="00EF131A" w:rsidRPr="00B65BB7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-</w:t>
            </w:r>
          </w:p>
        </w:tc>
        <w:tc>
          <w:tcPr>
            <w:tcW w:w="1004" w:type="dxa"/>
            <w:vAlign w:val="bottom"/>
          </w:tcPr>
          <w:p w14:paraId="25BA874A" w14:textId="77777777" w:rsidR="00EF131A" w:rsidRPr="00B65BB7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-</w:t>
            </w:r>
          </w:p>
        </w:tc>
        <w:tc>
          <w:tcPr>
            <w:tcW w:w="1147" w:type="dxa"/>
            <w:vAlign w:val="bottom"/>
          </w:tcPr>
          <w:p w14:paraId="7FE4DD5F" w14:textId="21C5A1A2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176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324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23" w:type="dxa"/>
            <w:vAlign w:val="bottom"/>
          </w:tcPr>
          <w:p w14:paraId="0A0D8E42" w14:textId="77777777" w:rsidR="00EF131A" w:rsidRPr="00B65BB7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64" w:type="dxa"/>
            <w:vAlign w:val="bottom"/>
          </w:tcPr>
          <w:p w14:paraId="4517407C" w14:textId="7AC6233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097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154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83" w:type="dxa"/>
            <w:vAlign w:val="bottom"/>
          </w:tcPr>
          <w:p w14:paraId="2811ABF7" w14:textId="03A0BB3C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241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215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973" w:type="dxa"/>
            <w:vAlign w:val="bottom"/>
          </w:tcPr>
          <w:p w14:paraId="48FEF12E" w14:textId="65B4480B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799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30" w:type="dxa"/>
          </w:tcPr>
          <w:p w14:paraId="7777525E" w14:textId="77777777" w:rsidR="00EF131A" w:rsidRPr="00B65BB7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-</w:t>
            </w:r>
          </w:p>
        </w:tc>
        <w:tc>
          <w:tcPr>
            <w:tcW w:w="1104" w:type="dxa"/>
            <w:vAlign w:val="bottom"/>
          </w:tcPr>
          <w:p w14:paraId="379FC620" w14:textId="42A37282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517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492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EF131A" w:rsidRPr="00B65BB7" w14:paraId="0E8E10DE" w14:textId="77777777" w:rsidTr="00325C46">
        <w:trPr>
          <w:cantSplit/>
        </w:trPr>
        <w:tc>
          <w:tcPr>
            <w:tcW w:w="3870" w:type="dxa"/>
          </w:tcPr>
          <w:p w14:paraId="6BE23FAD" w14:textId="77777777" w:rsidR="00EF131A" w:rsidRPr="00B65BB7" w:rsidRDefault="00EF131A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โอนค่าเสื่อมราคาสินทรัพย์เป็นอสังหาริมทรัพย์เพื่อการลงทุน</w:t>
            </w:r>
          </w:p>
        </w:tc>
        <w:tc>
          <w:tcPr>
            <w:tcW w:w="1035" w:type="dxa"/>
          </w:tcPr>
          <w:p w14:paraId="78C48B4D" w14:textId="77777777" w:rsidR="00EF131A" w:rsidRPr="00B65BB7" w:rsidRDefault="00EF131A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-</w:t>
            </w:r>
          </w:p>
        </w:tc>
        <w:tc>
          <w:tcPr>
            <w:tcW w:w="957" w:type="dxa"/>
            <w:vAlign w:val="bottom"/>
          </w:tcPr>
          <w:p w14:paraId="2720FE50" w14:textId="77777777" w:rsidR="00EF131A" w:rsidRPr="00B65BB7" w:rsidRDefault="00EF131A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1,151,960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72" w:type="dxa"/>
          </w:tcPr>
          <w:p w14:paraId="3641BFCD" w14:textId="77777777" w:rsidR="00EF131A" w:rsidRPr="00B65BB7" w:rsidRDefault="00EF131A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-</w:t>
            </w:r>
          </w:p>
        </w:tc>
        <w:tc>
          <w:tcPr>
            <w:tcW w:w="1004" w:type="dxa"/>
            <w:vAlign w:val="bottom"/>
          </w:tcPr>
          <w:p w14:paraId="1367F7DD" w14:textId="77777777" w:rsidR="00EF131A" w:rsidRPr="00B65BB7" w:rsidRDefault="00EF131A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-</w:t>
            </w:r>
          </w:p>
        </w:tc>
        <w:tc>
          <w:tcPr>
            <w:tcW w:w="1147" w:type="dxa"/>
            <w:vAlign w:val="bottom"/>
          </w:tcPr>
          <w:p w14:paraId="169C8B57" w14:textId="77777777" w:rsidR="00EF131A" w:rsidRPr="00BF30BD" w:rsidRDefault="00EF131A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F30BD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 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F30BD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1023" w:type="dxa"/>
            <w:vAlign w:val="bottom"/>
          </w:tcPr>
          <w:p w14:paraId="0E9A48F9" w14:textId="77777777" w:rsidR="00EF131A" w:rsidRPr="00B65BB7" w:rsidRDefault="00EF131A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-</w:t>
            </w:r>
          </w:p>
        </w:tc>
        <w:tc>
          <w:tcPr>
            <w:tcW w:w="964" w:type="dxa"/>
            <w:vAlign w:val="bottom"/>
          </w:tcPr>
          <w:p w14:paraId="4FEE2D0E" w14:textId="77777777" w:rsidR="00EF131A" w:rsidRPr="00B65BB7" w:rsidRDefault="00EF131A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-</w:t>
            </w:r>
          </w:p>
        </w:tc>
        <w:tc>
          <w:tcPr>
            <w:tcW w:w="983" w:type="dxa"/>
            <w:vAlign w:val="bottom"/>
          </w:tcPr>
          <w:p w14:paraId="7F435F8D" w14:textId="77777777" w:rsidR="00EF131A" w:rsidRPr="00B65BB7" w:rsidRDefault="00EF131A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-</w:t>
            </w:r>
          </w:p>
        </w:tc>
        <w:tc>
          <w:tcPr>
            <w:tcW w:w="973" w:type="dxa"/>
            <w:vAlign w:val="bottom"/>
          </w:tcPr>
          <w:p w14:paraId="56B5B2E3" w14:textId="77777777" w:rsidR="00EF131A" w:rsidRPr="00B65BB7" w:rsidRDefault="00EF131A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-</w:t>
            </w:r>
          </w:p>
        </w:tc>
        <w:tc>
          <w:tcPr>
            <w:tcW w:w="1030" w:type="dxa"/>
            <w:vAlign w:val="bottom"/>
          </w:tcPr>
          <w:p w14:paraId="139C8250" w14:textId="77777777" w:rsidR="00EF131A" w:rsidRPr="00B65BB7" w:rsidRDefault="00EF131A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4" w:type="dxa"/>
            <w:vAlign w:val="bottom"/>
          </w:tcPr>
          <w:p w14:paraId="763FF45A" w14:textId="45556781" w:rsidR="00EF131A" w:rsidRPr="00B65BB7" w:rsidRDefault="00EF131A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,151,960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EF131A" w:rsidRPr="00B65BB7" w14:paraId="3308A437" w14:textId="77777777" w:rsidTr="00325C46">
        <w:trPr>
          <w:cantSplit/>
          <w:trHeight w:val="310"/>
        </w:trPr>
        <w:tc>
          <w:tcPr>
            <w:tcW w:w="3870" w:type="dxa"/>
          </w:tcPr>
          <w:p w14:paraId="7B29C4F9" w14:textId="0617D8D6" w:rsidR="00EF131A" w:rsidRPr="00FB63FB" w:rsidRDefault="00EF131A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B63FB">
              <w:rPr>
                <w:rFonts w:ascii="Browallia New" w:hAnsi="Browallia New" w:cs="Browallia New" w:hint="cs"/>
                <w:sz w:val="22"/>
                <w:szCs w:val="22"/>
              </w:rPr>
              <w:t>31</w:t>
            </w:r>
            <w:r w:rsidRPr="00FB63FB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ธันวาคม </w:t>
            </w:r>
            <w:r w:rsidRPr="00FB63FB">
              <w:rPr>
                <w:rFonts w:ascii="Browallia New" w:hAnsi="Browallia New" w:cs="Browallia New" w:hint="cs"/>
                <w:sz w:val="22"/>
                <w:szCs w:val="22"/>
              </w:rPr>
              <w:t>256</w:t>
            </w:r>
            <w:r w:rsidRPr="00FB63FB">
              <w:rPr>
                <w:rFonts w:ascii="Browallia New" w:hAnsi="Browallia New" w:cs="Browallia New"/>
                <w:sz w:val="22"/>
                <w:szCs w:val="22"/>
              </w:rPr>
              <w:t xml:space="preserve">2 </w:t>
            </w:r>
          </w:p>
        </w:tc>
        <w:tc>
          <w:tcPr>
            <w:tcW w:w="1035" w:type="dxa"/>
          </w:tcPr>
          <w:p w14:paraId="0C768ABB" w14:textId="77777777" w:rsidR="00EF131A" w:rsidRPr="00B65BB7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-</w:t>
            </w:r>
          </w:p>
        </w:tc>
        <w:tc>
          <w:tcPr>
            <w:tcW w:w="957" w:type="dxa"/>
            <w:vAlign w:val="bottom"/>
          </w:tcPr>
          <w:p w14:paraId="3AB4EE97" w14:textId="77777777" w:rsidR="00EF131A" w:rsidRPr="00B65BB7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2" w:type="dxa"/>
            <w:vAlign w:val="bottom"/>
          </w:tcPr>
          <w:p w14:paraId="4A31FBB5" w14:textId="4BF0D79C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778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859</w:t>
            </w:r>
          </w:p>
        </w:tc>
        <w:tc>
          <w:tcPr>
            <w:tcW w:w="1004" w:type="dxa"/>
            <w:vAlign w:val="bottom"/>
          </w:tcPr>
          <w:p w14:paraId="7A923B52" w14:textId="1D995436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677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99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</w:t>
            </w:r>
          </w:p>
        </w:tc>
        <w:tc>
          <w:tcPr>
            <w:tcW w:w="1147" w:type="dxa"/>
            <w:vAlign w:val="bottom"/>
          </w:tcPr>
          <w:p w14:paraId="56FAC08F" w14:textId="2AB22E62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43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220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685</w:t>
            </w:r>
          </w:p>
        </w:tc>
        <w:tc>
          <w:tcPr>
            <w:tcW w:w="1023" w:type="dxa"/>
            <w:vAlign w:val="bottom"/>
          </w:tcPr>
          <w:p w14:paraId="6CBA0CE2" w14:textId="115CCBB1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002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326</w:t>
            </w:r>
          </w:p>
        </w:tc>
        <w:tc>
          <w:tcPr>
            <w:tcW w:w="964" w:type="dxa"/>
            <w:vAlign w:val="bottom"/>
          </w:tcPr>
          <w:p w14:paraId="388D1943" w14:textId="6DD50948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205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75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</w:t>
            </w:r>
          </w:p>
        </w:tc>
        <w:tc>
          <w:tcPr>
            <w:tcW w:w="983" w:type="dxa"/>
            <w:vAlign w:val="bottom"/>
          </w:tcPr>
          <w:p w14:paraId="180EED31" w14:textId="61388F9E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741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614</w:t>
            </w:r>
          </w:p>
        </w:tc>
        <w:tc>
          <w:tcPr>
            <w:tcW w:w="973" w:type="dxa"/>
            <w:vAlign w:val="bottom"/>
          </w:tcPr>
          <w:p w14:paraId="0FAE4014" w14:textId="278B3656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098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780</w:t>
            </w:r>
          </w:p>
        </w:tc>
        <w:tc>
          <w:tcPr>
            <w:tcW w:w="1030" w:type="dxa"/>
          </w:tcPr>
          <w:p w14:paraId="2ADCF97D" w14:textId="5BEDBBF8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959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170</w:t>
            </w:r>
          </w:p>
        </w:tc>
        <w:tc>
          <w:tcPr>
            <w:tcW w:w="1104" w:type="dxa"/>
            <w:vAlign w:val="bottom"/>
          </w:tcPr>
          <w:p w14:paraId="7A5BE90D" w14:textId="4EC66E97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64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685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186</w:t>
            </w:r>
          </w:p>
        </w:tc>
      </w:tr>
      <w:tr w:rsidR="00EF131A" w:rsidRPr="00B65BB7" w14:paraId="68E92E13" w14:textId="77777777" w:rsidTr="00325C46">
        <w:trPr>
          <w:cantSplit/>
          <w:trHeight w:val="310"/>
        </w:trPr>
        <w:tc>
          <w:tcPr>
            <w:tcW w:w="3870" w:type="dxa"/>
          </w:tcPr>
          <w:p w14:paraId="45BC77ED" w14:textId="77777777" w:rsidR="00325C46" w:rsidRDefault="00EF131A" w:rsidP="00325C46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71F19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รายการปรับปรุงตามมาตรฐานการรายงานทางการเงิน</w:t>
            </w:r>
          </w:p>
          <w:p w14:paraId="5FAF84E5" w14:textId="174069BF" w:rsidR="00EF131A" w:rsidRPr="007227F3" w:rsidRDefault="00325C46" w:rsidP="00325C46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</w:t>
            </w:r>
            <w:r w:rsidR="00EF131A" w:rsidRPr="00771F19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ฉบับที่ </w:t>
            </w:r>
            <w:r w:rsidR="00EF131A" w:rsidRPr="00771F19">
              <w:rPr>
                <w:rFonts w:ascii="Browallia New" w:hAnsi="Browallia New" w:cs="Browallia New"/>
                <w:sz w:val="22"/>
                <w:szCs w:val="22"/>
              </w:rPr>
              <w:t>16</w:t>
            </w:r>
          </w:p>
        </w:tc>
        <w:tc>
          <w:tcPr>
            <w:tcW w:w="1035" w:type="dxa"/>
            <w:vAlign w:val="bottom"/>
          </w:tcPr>
          <w:p w14:paraId="6B8A2685" w14:textId="77777777" w:rsidR="00EF131A" w:rsidRPr="00B65BB7" w:rsidRDefault="00EF131A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57" w:type="dxa"/>
            <w:vAlign w:val="bottom"/>
          </w:tcPr>
          <w:p w14:paraId="2DF4BAA6" w14:textId="77777777" w:rsidR="00EF131A" w:rsidRPr="00B65BB7" w:rsidRDefault="00EF131A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2" w:type="dxa"/>
            <w:vAlign w:val="bottom"/>
          </w:tcPr>
          <w:p w14:paraId="20A92F60" w14:textId="63601820" w:rsidR="00EF131A" w:rsidRPr="00B65BB7" w:rsidRDefault="00EF131A" w:rsidP="00FE1C99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4" w:type="dxa"/>
            <w:vAlign w:val="bottom"/>
          </w:tcPr>
          <w:p w14:paraId="158B2AC7" w14:textId="59585838" w:rsidR="00EF131A" w:rsidRPr="00B65BB7" w:rsidRDefault="00FE1C99" w:rsidP="00FE1C99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47" w:type="dxa"/>
            <w:vAlign w:val="bottom"/>
          </w:tcPr>
          <w:p w14:paraId="16F4D0EA" w14:textId="241ADD40" w:rsidR="00EF131A" w:rsidRPr="00B65BB7" w:rsidRDefault="00FE1C99" w:rsidP="00FE1C99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23" w:type="dxa"/>
            <w:vAlign w:val="bottom"/>
          </w:tcPr>
          <w:p w14:paraId="48FF5276" w14:textId="2FA44666" w:rsidR="00EF131A" w:rsidRPr="00B65BB7" w:rsidRDefault="00FE1C99" w:rsidP="00FE1C99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64" w:type="dxa"/>
            <w:vAlign w:val="bottom"/>
          </w:tcPr>
          <w:p w14:paraId="060B4E37" w14:textId="77777777" w:rsidR="00EF131A" w:rsidRPr="00B65BB7" w:rsidRDefault="00EF131A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3,226,543)</w:t>
            </w:r>
          </w:p>
        </w:tc>
        <w:tc>
          <w:tcPr>
            <w:tcW w:w="983" w:type="dxa"/>
            <w:vAlign w:val="bottom"/>
          </w:tcPr>
          <w:p w14:paraId="7AC4432F" w14:textId="42231925" w:rsidR="00EF131A" w:rsidRPr="00B65BB7" w:rsidRDefault="00FE1C99" w:rsidP="00FE1C99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3" w:type="dxa"/>
            <w:vAlign w:val="bottom"/>
          </w:tcPr>
          <w:p w14:paraId="56524C8C" w14:textId="49927E95" w:rsidR="00EF131A" w:rsidRPr="00B65BB7" w:rsidRDefault="00FE1C99" w:rsidP="00FE1C99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0" w:type="dxa"/>
            <w:vAlign w:val="bottom"/>
          </w:tcPr>
          <w:p w14:paraId="2E4F750C" w14:textId="0FDA79E6" w:rsidR="00EF131A" w:rsidRPr="00B65BB7" w:rsidRDefault="00AF5824" w:rsidP="00FE1C99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4" w:type="dxa"/>
            <w:vAlign w:val="bottom"/>
          </w:tcPr>
          <w:p w14:paraId="394A0D33" w14:textId="77777777" w:rsidR="00EF131A" w:rsidRPr="00B65BB7" w:rsidRDefault="00EF131A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3,226,543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EF131A" w:rsidRPr="00B65BB7" w14:paraId="2DA1CD39" w14:textId="77777777" w:rsidTr="00325C46">
        <w:trPr>
          <w:cantSplit/>
          <w:trHeight w:val="310"/>
        </w:trPr>
        <w:tc>
          <w:tcPr>
            <w:tcW w:w="3870" w:type="dxa"/>
          </w:tcPr>
          <w:p w14:paraId="549972DB" w14:textId="075FA207" w:rsidR="00EF131A" w:rsidRPr="00902A19" w:rsidRDefault="00EF131A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02A19">
              <w:rPr>
                <w:rFonts w:ascii="Browallia New" w:hAnsi="Browallia New" w:cs="Browallia New"/>
                <w:sz w:val="22"/>
                <w:szCs w:val="22"/>
              </w:rPr>
              <w:t xml:space="preserve">1 </w:t>
            </w:r>
            <w:r w:rsidRPr="00902A19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มกราคม </w:t>
            </w:r>
            <w:r w:rsidRPr="00902A19">
              <w:rPr>
                <w:rFonts w:ascii="Browallia New" w:hAnsi="Browallia New" w:cs="Browallia New"/>
                <w:sz w:val="22"/>
                <w:szCs w:val="22"/>
              </w:rPr>
              <w:t xml:space="preserve">2563 - </w:t>
            </w:r>
            <w:r w:rsidRPr="00902A19">
              <w:rPr>
                <w:rFonts w:ascii="Browallia New" w:hAnsi="Browallia New" w:cs="Browallia New" w:hint="cs"/>
                <w:sz w:val="22"/>
                <w:szCs w:val="22"/>
                <w:cs/>
              </w:rPr>
              <w:t>หลังปรับปรุง</w:t>
            </w:r>
          </w:p>
        </w:tc>
        <w:tc>
          <w:tcPr>
            <w:tcW w:w="1035" w:type="dxa"/>
          </w:tcPr>
          <w:p w14:paraId="1DD8213D" w14:textId="77777777" w:rsidR="00EF131A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-</w:t>
            </w:r>
          </w:p>
        </w:tc>
        <w:tc>
          <w:tcPr>
            <w:tcW w:w="957" w:type="dxa"/>
            <w:vAlign w:val="bottom"/>
          </w:tcPr>
          <w:p w14:paraId="077FE74C" w14:textId="77777777" w:rsidR="00EF131A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2" w:type="dxa"/>
            <w:vAlign w:val="bottom"/>
          </w:tcPr>
          <w:p w14:paraId="50D902AF" w14:textId="1E1D1127" w:rsidR="00EF131A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778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859</w:t>
            </w:r>
          </w:p>
        </w:tc>
        <w:tc>
          <w:tcPr>
            <w:tcW w:w="1004" w:type="dxa"/>
            <w:vAlign w:val="bottom"/>
          </w:tcPr>
          <w:p w14:paraId="3048D6A1" w14:textId="3BC4F7B6" w:rsidR="00EF131A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677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99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</w:t>
            </w:r>
          </w:p>
        </w:tc>
        <w:tc>
          <w:tcPr>
            <w:tcW w:w="1147" w:type="dxa"/>
            <w:vAlign w:val="bottom"/>
          </w:tcPr>
          <w:p w14:paraId="755EBD45" w14:textId="7D8A8812" w:rsidR="00EF131A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43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220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685</w:t>
            </w:r>
          </w:p>
        </w:tc>
        <w:tc>
          <w:tcPr>
            <w:tcW w:w="1023" w:type="dxa"/>
            <w:vAlign w:val="bottom"/>
          </w:tcPr>
          <w:p w14:paraId="4E8FF7A7" w14:textId="1062FB97" w:rsidR="00EF131A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002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326</w:t>
            </w:r>
          </w:p>
        </w:tc>
        <w:tc>
          <w:tcPr>
            <w:tcW w:w="964" w:type="dxa"/>
            <w:vAlign w:val="bottom"/>
          </w:tcPr>
          <w:p w14:paraId="041C979D" w14:textId="77777777" w:rsidR="00EF131A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4,979,214</w:t>
            </w:r>
          </w:p>
        </w:tc>
        <w:tc>
          <w:tcPr>
            <w:tcW w:w="983" w:type="dxa"/>
            <w:vAlign w:val="bottom"/>
          </w:tcPr>
          <w:p w14:paraId="57F1229F" w14:textId="2D674F2A" w:rsidR="00EF131A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741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614</w:t>
            </w:r>
          </w:p>
        </w:tc>
        <w:tc>
          <w:tcPr>
            <w:tcW w:w="973" w:type="dxa"/>
            <w:vAlign w:val="bottom"/>
          </w:tcPr>
          <w:p w14:paraId="58CA1DA1" w14:textId="0C1DF4AC" w:rsidR="00EF131A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098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780</w:t>
            </w:r>
          </w:p>
        </w:tc>
        <w:tc>
          <w:tcPr>
            <w:tcW w:w="1030" w:type="dxa"/>
          </w:tcPr>
          <w:p w14:paraId="5CDF8A98" w14:textId="4023ED7F" w:rsidR="00EF131A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959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170</w:t>
            </w:r>
          </w:p>
        </w:tc>
        <w:tc>
          <w:tcPr>
            <w:tcW w:w="1104" w:type="dxa"/>
            <w:vAlign w:val="bottom"/>
          </w:tcPr>
          <w:p w14:paraId="06D4D2A6" w14:textId="77777777" w:rsidR="00EF131A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61,458,643</w:t>
            </w:r>
          </w:p>
        </w:tc>
      </w:tr>
      <w:tr w:rsidR="00EF131A" w:rsidRPr="00B65BB7" w14:paraId="0F342E0D" w14:textId="77777777" w:rsidTr="00325C46">
        <w:trPr>
          <w:cantSplit/>
        </w:trPr>
        <w:tc>
          <w:tcPr>
            <w:tcW w:w="3870" w:type="dxa"/>
          </w:tcPr>
          <w:p w14:paraId="334ACFE9" w14:textId="77777777" w:rsidR="00EF131A" w:rsidRPr="00B65BB7" w:rsidRDefault="00EF131A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35" w:type="dxa"/>
          </w:tcPr>
          <w:p w14:paraId="5816ED11" w14:textId="77777777" w:rsidR="00EF131A" w:rsidRPr="00B65BB7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57" w:type="dxa"/>
          </w:tcPr>
          <w:p w14:paraId="029193B3" w14:textId="77777777" w:rsidR="00EF131A" w:rsidRPr="00B65BB7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2" w:type="dxa"/>
            <w:vAlign w:val="bottom"/>
          </w:tcPr>
          <w:p w14:paraId="25DBEA6F" w14:textId="67DC4929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914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345</w:t>
            </w:r>
          </w:p>
        </w:tc>
        <w:tc>
          <w:tcPr>
            <w:tcW w:w="1004" w:type="dxa"/>
            <w:vAlign w:val="bottom"/>
          </w:tcPr>
          <w:p w14:paraId="00BD64D8" w14:textId="6B076DA7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401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973</w:t>
            </w:r>
          </w:p>
        </w:tc>
        <w:tc>
          <w:tcPr>
            <w:tcW w:w="1147" w:type="dxa"/>
            <w:vAlign w:val="bottom"/>
          </w:tcPr>
          <w:p w14:paraId="7CD265A4" w14:textId="3554D780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13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869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952</w:t>
            </w:r>
          </w:p>
        </w:tc>
        <w:tc>
          <w:tcPr>
            <w:tcW w:w="1023" w:type="dxa"/>
            <w:vAlign w:val="bottom"/>
          </w:tcPr>
          <w:p w14:paraId="2E92471B" w14:textId="678AAD99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277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618</w:t>
            </w:r>
          </w:p>
        </w:tc>
        <w:tc>
          <w:tcPr>
            <w:tcW w:w="964" w:type="dxa"/>
            <w:vAlign w:val="bottom"/>
          </w:tcPr>
          <w:p w14:paraId="3CBEA5DC" w14:textId="7777777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160,773</w:t>
            </w:r>
          </w:p>
        </w:tc>
        <w:tc>
          <w:tcPr>
            <w:tcW w:w="983" w:type="dxa"/>
            <w:vAlign w:val="bottom"/>
          </w:tcPr>
          <w:p w14:paraId="78EDB499" w14:textId="6A1C2792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352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220</w:t>
            </w:r>
          </w:p>
        </w:tc>
        <w:tc>
          <w:tcPr>
            <w:tcW w:w="973" w:type="dxa"/>
            <w:vAlign w:val="bottom"/>
          </w:tcPr>
          <w:p w14:paraId="52363CF4" w14:textId="0A0720F7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586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315</w:t>
            </w:r>
          </w:p>
        </w:tc>
        <w:tc>
          <w:tcPr>
            <w:tcW w:w="1030" w:type="dxa"/>
          </w:tcPr>
          <w:p w14:paraId="05CD41B9" w14:textId="2374D827" w:rsidR="00EF131A" w:rsidRPr="00B65BB7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277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299</w:t>
            </w:r>
          </w:p>
        </w:tc>
        <w:tc>
          <w:tcPr>
            <w:tcW w:w="1104" w:type="dxa"/>
            <w:vAlign w:val="bottom"/>
          </w:tcPr>
          <w:p w14:paraId="2E5F0AF5" w14:textId="7777777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20,840,495</w:t>
            </w:r>
          </w:p>
        </w:tc>
      </w:tr>
      <w:tr w:rsidR="00EF131A" w:rsidRPr="00B65BB7" w14:paraId="27FFF6C3" w14:textId="77777777" w:rsidTr="00325C46">
        <w:trPr>
          <w:cantSplit/>
        </w:trPr>
        <w:tc>
          <w:tcPr>
            <w:tcW w:w="3870" w:type="dxa"/>
          </w:tcPr>
          <w:p w14:paraId="5FD7626A" w14:textId="77777777" w:rsidR="00EF131A" w:rsidRPr="00B65BB7" w:rsidRDefault="00EF131A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035" w:type="dxa"/>
          </w:tcPr>
          <w:p w14:paraId="64E77777" w14:textId="77777777" w:rsidR="00EF131A" w:rsidRPr="00B65BB7" w:rsidRDefault="00EF131A" w:rsidP="00CE57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enter" w:pos="427"/>
                <w:tab w:val="left" w:pos="453"/>
                <w:tab w:val="left" w:pos="595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57" w:type="dxa"/>
            <w:vAlign w:val="bottom"/>
          </w:tcPr>
          <w:p w14:paraId="1EDEECD8" w14:textId="77777777" w:rsidR="00EF131A" w:rsidRPr="00B65BB7" w:rsidRDefault="00EF131A" w:rsidP="00CE5793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2" w:type="dxa"/>
          </w:tcPr>
          <w:p w14:paraId="6930E16C" w14:textId="77777777" w:rsidR="00EF131A" w:rsidRPr="00B65BB7" w:rsidRDefault="00EF131A" w:rsidP="00CE5793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4" w:type="dxa"/>
            <w:vAlign w:val="bottom"/>
          </w:tcPr>
          <w:p w14:paraId="1344ECF7" w14:textId="62241FCB" w:rsidR="00EF131A" w:rsidRPr="00B65BB7" w:rsidRDefault="00EF131A" w:rsidP="00CE579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127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802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47" w:type="dxa"/>
            <w:vAlign w:val="bottom"/>
          </w:tcPr>
          <w:p w14:paraId="56437574" w14:textId="1B7E6598" w:rsidR="00EF131A" w:rsidRPr="00B65BB7" w:rsidRDefault="00EF131A" w:rsidP="00CE579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222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160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23" w:type="dxa"/>
            <w:vAlign w:val="bottom"/>
          </w:tcPr>
          <w:p w14:paraId="74FDC60B" w14:textId="401C56E1" w:rsidR="00EF131A" w:rsidRPr="00B65BB7" w:rsidRDefault="00EF131A" w:rsidP="00CE579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755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348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64" w:type="dxa"/>
            <w:vAlign w:val="bottom"/>
          </w:tcPr>
          <w:p w14:paraId="46A38B35" w14:textId="78D867A3" w:rsidR="00EF131A" w:rsidRPr="00B65BB7" w:rsidRDefault="00EF131A" w:rsidP="00CE579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481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895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83" w:type="dxa"/>
            <w:vAlign w:val="bottom"/>
          </w:tcPr>
          <w:p w14:paraId="0B2049CC" w14:textId="77C12327" w:rsidR="00EF131A" w:rsidRPr="00B65BB7" w:rsidRDefault="00EF131A" w:rsidP="00CE579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730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401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973" w:type="dxa"/>
            <w:vAlign w:val="bottom"/>
          </w:tcPr>
          <w:p w14:paraId="70BBCCE8" w14:textId="118C7C54" w:rsidR="00EF131A" w:rsidRPr="00B65BB7" w:rsidRDefault="00EF131A" w:rsidP="00CE579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786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266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30" w:type="dxa"/>
          </w:tcPr>
          <w:p w14:paraId="6FB0CA27" w14:textId="5D9117FC" w:rsidR="00EF131A" w:rsidRPr="00B65BB7" w:rsidRDefault="00EF131A" w:rsidP="00CE579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984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379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04" w:type="dxa"/>
            <w:vAlign w:val="bottom"/>
          </w:tcPr>
          <w:p w14:paraId="6C482D55" w14:textId="28F08467" w:rsidR="00EF131A" w:rsidRPr="00B65BB7" w:rsidRDefault="00EF131A" w:rsidP="00CE579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17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088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251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EF131A" w:rsidRPr="00B65BB7" w14:paraId="142A01AF" w14:textId="77777777" w:rsidTr="00325C46">
        <w:trPr>
          <w:cantSplit/>
          <w:trHeight w:val="126"/>
        </w:trPr>
        <w:tc>
          <w:tcPr>
            <w:tcW w:w="3870" w:type="dxa"/>
          </w:tcPr>
          <w:p w14:paraId="21AA6B70" w14:textId="77777777" w:rsidR="00EF131A" w:rsidRPr="00B65BB7" w:rsidRDefault="00EF131A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</w:rPr>
              <w:t>31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ธันวาคม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035" w:type="dxa"/>
          </w:tcPr>
          <w:p w14:paraId="21E85DF0" w14:textId="77777777" w:rsidR="00EF131A" w:rsidRPr="00B65BB7" w:rsidRDefault="00EF131A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595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57" w:type="dxa"/>
            <w:vAlign w:val="bottom"/>
          </w:tcPr>
          <w:p w14:paraId="6A688724" w14:textId="77777777" w:rsidR="00EF131A" w:rsidRPr="00B65BB7" w:rsidRDefault="00EF131A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2" w:type="dxa"/>
            <w:vAlign w:val="bottom"/>
          </w:tcPr>
          <w:p w14:paraId="471570CE" w14:textId="4056413F" w:rsidR="00EF131A" w:rsidRPr="00B65BB7" w:rsidRDefault="00FE5B49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693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204</w:t>
            </w:r>
          </w:p>
        </w:tc>
        <w:tc>
          <w:tcPr>
            <w:tcW w:w="1004" w:type="dxa"/>
            <w:vAlign w:val="bottom"/>
          </w:tcPr>
          <w:p w14:paraId="1C956AED" w14:textId="707B0D2E" w:rsidR="00EF131A" w:rsidRPr="00B65BB7" w:rsidRDefault="00FE5B49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952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166</w:t>
            </w:r>
          </w:p>
        </w:tc>
        <w:tc>
          <w:tcPr>
            <w:tcW w:w="1147" w:type="dxa"/>
            <w:vAlign w:val="bottom"/>
          </w:tcPr>
          <w:p w14:paraId="2B33C2A4" w14:textId="6EA5DBC9" w:rsidR="00EF131A" w:rsidRPr="00B65BB7" w:rsidRDefault="00FE5B49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50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868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477</w:t>
            </w:r>
          </w:p>
        </w:tc>
        <w:tc>
          <w:tcPr>
            <w:tcW w:w="1023" w:type="dxa"/>
            <w:vAlign w:val="bottom"/>
          </w:tcPr>
          <w:p w14:paraId="7BBEDE6C" w14:textId="41D107D2" w:rsidR="00EF131A" w:rsidRPr="00B65BB7" w:rsidRDefault="00FE5B49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524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596</w:t>
            </w:r>
          </w:p>
        </w:tc>
        <w:tc>
          <w:tcPr>
            <w:tcW w:w="964" w:type="dxa"/>
            <w:vAlign w:val="bottom"/>
          </w:tcPr>
          <w:p w14:paraId="6467D50F" w14:textId="46C0AB3D" w:rsidR="00EF131A" w:rsidRPr="00B65BB7" w:rsidRDefault="00FE5B49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658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092</w:t>
            </w:r>
          </w:p>
        </w:tc>
        <w:tc>
          <w:tcPr>
            <w:tcW w:w="983" w:type="dxa"/>
            <w:vAlign w:val="bottom"/>
          </w:tcPr>
          <w:p w14:paraId="7E659C27" w14:textId="163DDF43" w:rsidR="00EF131A" w:rsidRPr="00B65BB7" w:rsidRDefault="00FE5B49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363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433</w:t>
            </w:r>
          </w:p>
        </w:tc>
        <w:tc>
          <w:tcPr>
            <w:tcW w:w="973" w:type="dxa"/>
            <w:vAlign w:val="bottom"/>
          </w:tcPr>
          <w:p w14:paraId="1B24801A" w14:textId="47A0C887" w:rsidR="00EF131A" w:rsidRPr="00B65BB7" w:rsidRDefault="00FE5B49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898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829</w:t>
            </w:r>
          </w:p>
        </w:tc>
        <w:tc>
          <w:tcPr>
            <w:tcW w:w="1030" w:type="dxa"/>
          </w:tcPr>
          <w:p w14:paraId="625329B4" w14:textId="0674EE45" w:rsidR="00EF131A" w:rsidRPr="00B65BB7" w:rsidRDefault="00FE5B49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252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090</w:t>
            </w:r>
          </w:p>
        </w:tc>
        <w:tc>
          <w:tcPr>
            <w:tcW w:w="1104" w:type="dxa"/>
            <w:vAlign w:val="bottom"/>
          </w:tcPr>
          <w:p w14:paraId="2B73CA70" w14:textId="060B4887" w:rsidR="00EF131A" w:rsidRPr="00B65BB7" w:rsidRDefault="00FE5B49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65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210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887</w:t>
            </w:r>
          </w:p>
        </w:tc>
      </w:tr>
      <w:tr w:rsidR="00EF131A" w:rsidRPr="00B65BB7" w14:paraId="50B4E4F9" w14:textId="77777777" w:rsidTr="00325C46">
        <w:trPr>
          <w:cantSplit/>
          <w:trHeight w:val="126"/>
        </w:trPr>
        <w:tc>
          <w:tcPr>
            <w:tcW w:w="3870" w:type="dxa"/>
          </w:tcPr>
          <w:p w14:paraId="2A8F45A1" w14:textId="77777777" w:rsidR="00EF131A" w:rsidRPr="00B65BB7" w:rsidRDefault="00EF131A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5" w:type="dxa"/>
          </w:tcPr>
          <w:p w14:paraId="556F0E06" w14:textId="77777777" w:rsidR="00EF131A" w:rsidRPr="00B65BB7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7" w:type="dxa"/>
            <w:vAlign w:val="bottom"/>
          </w:tcPr>
          <w:p w14:paraId="2079E289" w14:textId="77777777" w:rsidR="00EF131A" w:rsidRPr="00B65BB7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7EF459E3" w14:textId="7777777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4" w:type="dxa"/>
            <w:vAlign w:val="bottom"/>
          </w:tcPr>
          <w:p w14:paraId="7F295B89" w14:textId="7777777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7" w:type="dxa"/>
            <w:vAlign w:val="bottom"/>
          </w:tcPr>
          <w:p w14:paraId="70A9A38F" w14:textId="7777777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23" w:type="dxa"/>
            <w:vAlign w:val="bottom"/>
          </w:tcPr>
          <w:p w14:paraId="36F48A7A" w14:textId="7777777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vAlign w:val="bottom"/>
          </w:tcPr>
          <w:p w14:paraId="5E7148F4" w14:textId="7777777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3" w:type="dxa"/>
            <w:vAlign w:val="bottom"/>
          </w:tcPr>
          <w:p w14:paraId="3B08A24A" w14:textId="7777777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3" w:type="dxa"/>
            <w:vAlign w:val="bottom"/>
          </w:tcPr>
          <w:p w14:paraId="5546CF11" w14:textId="7777777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30" w:type="dxa"/>
          </w:tcPr>
          <w:p w14:paraId="1882A561" w14:textId="7777777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04" w:type="dxa"/>
            <w:vAlign w:val="bottom"/>
          </w:tcPr>
          <w:p w14:paraId="670F4AC9" w14:textId="7777777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EF131A" w:rsidRPr="00B65BB7" w14:paraId="24AC2D94" w14:textId="77777777" w:rsidTr="00325C46">
        <w:trPr>
          <w:cantSplit/>
        </w:trPr>
        <w:tc>
          <w:tcPr>
            <w:tcW w:w="3870" w:type="dxa"/>
          </w:tcPr>
          <w:p w14:paraId="4E625FE2" w14:textId="77777777" w:rsidR="00EF131A" w:rsidRPr="00B65BB7" w:rsidRDefault="00EF131A" w:rsidP="007B11D2">
            <w:pPr>
              <w:pStyle w:val="Heading6"/>
              <w:ind w:left="162" w:hanging="162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ค่าเผื่อการด้อยค่าของสินทรัพย์</w:t>
            </w:r>
          </w:p>
        </w:tc>
        <w:tc>
          <w:tcPr>
            <w:tcW w:w="1035" w:type="dxa"/>
          </w:tcPr>
          <w:p w14:paraId="2F053E63" w14:textId="7777777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57" w:type="dxa"/>
          </w:tcPr>
          <w:p w14:paraId="77373B45" w14:textId="7777777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1CE9C812" w14:textId="7777777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4" w:type="dxa"/>
            <w:vAlign w:val="bottom"/>
          </w:tcPr>
          <w:p w14:paraId="4FAD13B5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47" w:type="dxa"/>
            <w:vAlign w:val="bottom"/>
          </w:tcPr>
          <w:p w14:paraId="3DD9F74C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23" w:type="dxa"/>
            <w:vAlign w:val="bottom"/>
          </w:tcPr>
          <w:p w14:paraId="6DF0F1B4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64" w:type="dxa"/>
            <w:vAlign w:val="bottom"/>
          </w:tcPr>
          <w:p w14:paraId="4F757117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83" w:type="dxa"/>
            <w:vAlign w:val="bottom"/>
          </w:tcPr>
          <w:p w14:paraId="67804C01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73" w:type="dxa"/>
            <w:vAlign w:val="bottom"/>
          </w:tcPr>
          <w:p w14:paraId="3FF0BB99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30" w:type="dxa"/>
          </w:tcPr>
          <w:p w14:paraId="1159B261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04" w:type="dxa"/>
            <w:vAlign w:val="bottom"/>
          </w:tcPr>
          <w:p w14:paraId="391CE5E4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EF131A" w:rsidRPr="00B65BB7" w14:paraId="1CDEF4E2" w14:textId="77777777" w:rsidTr="00325C46">
        <w:trPr>
          <w:cantSplit/>
        </w:trPr>
        <w:tc>
          <w:tcPr>
            <w:tcW w:w="3870" w:type="dxa"/>
          </w:tcPr>
          <w:p w14:paraId="7C5D40C2" w14:textId="2569DCC6" w:rsidR="00EF131A" w:rsidRPr="00B65BB7" w:rsidRDefault="00EF131A" w:rsidP="007B11D2">
            <w:pPr>
              <w:pStyle w:val="Heading6"/>
              <w:ind w:left="162" w:hanging="16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b w:val="0"/>
                <w:bCs w:val="0"/>
                <w:sz w:val="22"/>
                <w:szCs w:val="22"/>
                <w:lang w:val="en-GB"/>
              </w:rPr>
              <w:t xml:space="preserve">1 </w:t>
            </w:r>
            <w:r w:rsidRPr="00B65BB7">
              <w:rPr>
                <w:rFonts w:ascii="Browallia New" w:hAnsi="Browallia New" w:cs="Browallia New" w:hint="cs"/>
                <w:b w:val="0"/>
                <w:bCs w:val="0"/>
                <w:sz w:val="22"/>
                <w:szCs w:val="22"/>
                <w:cs/>
                <w:lang w:val="en-GB"/>
              </w:rPr>
              <w:t xml:space="preserve">มกราคม </w:t>
            </w:r>
            <w:r w:rsidRPr="00B65BB7">
              <w:rPr>
                <w:rFonts w:ascii="Browallia New" w:hAnsi="Browallia New" w:cs="Browallia New" w:hint="cs"/>
                <w:b w:val="0"/>
                <w:bCs w:val="0"/>
                <w:sz w:val="22"/>
                <w:szCs w:val="22"/>
                <w:lang w:val="en-GB"/>
              </w:rPr>
              <w:t>25</w:t>
            </w:r>
            <w:r w:rsidR="00FE5B49" w:rsidRPr="00FE5B49">
              <w:rPr>
                <w:rFonts w:ascii="Browallia New" w:hAnsi="Browallia New" w:cs="Browallia New" w:hint="cs"/>
                <w:b w:val="0"/>
                <w:bCs w:val="0"/>
                <w:sz w:val="22"/>
                <w:szCs w:val="22"/>
              </w:rPr>
              <w:t>6</w:t>
            </w:r>
            <w:r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035" w:type="dxa"/>
          </w:tcPr>
          <w:p w14:paraId="208A42F2" w14:textId="77777777" w:rsidR="00EF131A" w:rsidRPr="00B65BB7" w:rsidRDefault="00EF131A" w:rsidP="007B11D2">
            <w:pPr>
              <w:tabs>
                <w:tab w:val="clear" w:pos="454"/>
                <w:tab w:val="left" w:pos="591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57" w:type="dxa"/>
          </w:tcPr>
          <w:p w14:paraId="73370A1D" w14:textId="77777777" w:rsidR="00EF131A" w:rsidRPr="00B65BB7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2" w:type="dxa"/>
          </w:tcPr>
          <w:p w14:paraId="218BF053" w14:textId="77777777" w:rsidR="00EF131A" w:rsidRPr="00B65BB7" w:rsidRDefault="00EF131A" w:rsidP="007B11D2">
            <w:pPr>
              <w:tabs>
                <w:tab w:val="clear" w:pos="454"/>
                <w:tab w:val="left" w:pos="583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4" w:type="dxa"/>
          </w:tcPr>
          <w:p w14:paraId="108F6850" w14:textId="77777777" w:rsidR="00EF131A" w:rsidRPr="00B65BB7" w:rsidRDefault="00EF131A" w:rsidP="007B11D2">
            <w:pPr>
              <w:tabs>
                <w:tab w:val="clear" w:pos="454"/>
                <w:tab w:val="left" w:pos="474"/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47" w:type="dxa"/>
            <w:vAlign w:val="bottom"/>
          </w:tcPr>
          <w:p w14:paraId="68A17577" w14:textId="57868EE3" w:rsidR="00EF131A" w:rsidRPr="00B65BB7" w:rsidRDefault="00FE5B49" w:rsidP="007B11D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673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903</w:t>
            </w:r>
          </w:p>
        </w:tc>
        <w:tc>
          <w:tcPr>
            <w:tcW w:w="1023" w:type="dxa"/>
          </w:tcPr>
          <w:p w14:paraId="15243D1C" w14:textId="77777777" w:rsidR="00EF131A" w:rsidRPr="00B65BB7" w:rsidRDefault="00EF131A" w:rsidP="007B11D2">
            <w:pPr>
              <w:tabs>
                <w:tab w:val="clear" w:pos="454"/>
                <w:tab w:val="left" w:pos="594"/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64" w:type="dxa"/>
          </w:tcPr>
          <w:p w14:paraId="2A491DB6" w14:textId="77777777" w:rsidR="00EF131A" w:rsidRPr="00B65BB7" w:rsidRDefault="00EF131A" w:rsidP="007B11D2">
            <w:pPr>
              <w:tabs>
                <w:tab w:val="clear" w:pos="454"/>
                <w:tab w:val="left" w:pos="566"/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3" w:type="dxa"/>
          </w:tcPr>
          <w:p w14:paraId="52058DFB" w14:textId="77777777" w:rsidR="00EF131A" w:rsidRPr="00B65BB7" w:rsidRDefault="00EF131A" w:rsidP="007B11D2">
            <w:pPr>
              <w:tabs>
                <w:tab w:val="clear" w:pos="454"/>
                <w:tab w:val="clear" w:pos="680"/>
                <w:tab w:val="left" w:pos="444"/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3" w:type="dxa"/>
          </w:tcPr>
          <w:p w14:paraId="3A24BF3C" w14:textId="77777777" w:rsidR="00EF131A" w:rsidRPr="00B65BB7" w:rsidRDefault="00EF131A" w:rsidP="007B11D2">
            <w:pPr>
              <w:tabs>
                <w:tab w:val="clear" w:pos="454"/>
                <w:tab w:val="left" w:pos="453"/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0" w:type="dxa"/>
          </w:tcPr>
          <w:p w14:paraId="2EC92D9A" w14:textId="77777777" w:rsidR="00EF131A" w:rsidRPr="00B65BB7" w:rsidRDefault="00EF131A" w:rsidP="007B11D2">
            <w:pPr>
              <w:tabs>
                <w:tab w:val="clear" w:pos="454"/>
                <w:tab w:val="clear" w:pos="680"/>
                <w:tab w:val="left" w:pos="473"/>
                <w:tab w:val="left" w:pos="615"/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4" w:type="dxa"/>
            <w:vAlign w:val="bottom"/>
          </w:tcPr>
          <w:p w14:paraId="76E72763" w14:textId="754EBACF" w:rsidR="00EF131A" w:rsidRPr="00B65BB7" w:rsidRDefault="00FE5B49" w:rsidP="007B11D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673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903</w:t>
            </w:r>
          </w:p>
        </w:tc>
      </w:tr>
      <w:tr w:rsidR="00EF131A" w:rsidRPr="00B65BB7" w14:paraId="2ABC1650" w14:textId="77777777" w:rsidTr="00325C46">
        <w:trPr>
          <w:cantSplit/>
        </w:trPr>
        <w:tc>
          <w:tcPr>
            <w:tcW w:w="3870" w:type="dxa"/>
          </w:tcPr>
          <w:p w14:paraId="30653594" w14:textId="710BD713" w:rsidR="00EF131A" w:rsidRPr="00B65BB7" w:rsidRDefault="00030E8B" w:rsidP="007B11D2">
            <w:pPr>
              <w:pStyle w:val="Heading6"/>
              <w:ind w:left="162" w:hanging="16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2"/>
                <w:szCs w:val="22"/>
                <w:cs/>
                <w:lang w:val="en-GB"/>
              </w:rPr>
              <w:t>ลดลง</w:t>
            </w:r>
          </w:p>
        </w:tc>
        <w:tc>
          <w:tcPr>
            <w:tcW w:w="1035" w:type="dxa"/>
            <w:vAlign w:val="bottom"/>
          </w:tcPr>
          <w:p w14:paraId="35C54070" w14:textId="77777777" w:rsidR="00EF131A" w:rsidRPr="00B65BB7" w:rsidRDefault="00EF131A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57" w:type="dxa"/>
            <w:vAlign w:val="bottom"/>
          </w:tcPr>
          <w:p w14:paraId="6B45E213" w14:textId="77777777" w:rsidR="00EF131A" w:rsidRPr="00B65BB7" w:rsidRDefault="00EF131A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2" w:type="dxa"/>
            <w:vAlign w:val="bottom"/>
          </w:tcPr>
          <w:p w14:paraId="72FEE77D" w14:textId="77777777" w:rsidR="00EF131A" w:rsidRPr="00B65BB7" w:rsidRDefault="00EF131A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4" w:type="dxa"/>
            <w:vAlign w:val="bottom"/>
          </w:tcPr>
          <w:p w14:paraId="38039887" w14:textId="77777777" w:rsidR="00EF131A" w:rsidRPr="00B65BB7" w:rsidRDefault="00EF131A" w:rsidP="007B11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47" w:type="dxa"/>
            <w:vAlign w:val="bottom"/>
          </w:tcPr>
          <w:p w14:paraId="7CFF3F17" w14:textId="23F945E8" w:rsidR="00EF131A" w:rsidRPr="00B65BB7" w:rsidRDefault="00EF131A" w:rsidP="007B11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199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990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23" w:type="dxa"/>
            <w:vAlign w:val="bottom"/>
          </w:tcPr>
          <w:p w14:paraId="67246391" w14:textId="77777777" w:rsidR="00EF131A" w:rsidRPr="00B65BB7" w:rsidRDefault="00EF131A" w:rsidP="007B11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64" w:type="dxa"/>
            <w:vAlign w:val="bottom"/>
          </w:tcPr>
          <w:p w14:paraId="7A0CA895" w14:textId="77777777" w:rsidR="00EF131A" w:rsidRPr="00B65BB7" w:rsidRDefault="00EF131A" w:rsidP="007B11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3" w:type="dxa"/>
            <w:vAlign w:val="bottom"/>
          </w:tcPr>
          <w:p w14:paraId="52AC6672" w14:textId="77777777" w:rsidR="00EF131A" w:rsidRPr="00B65BB7" w:rsidRDefault="00EF131A" w:rsidP="007B11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3" w:type="dxa"/>
            <w:vAlign w:val="bottom"/>
          </w:tcPr>
          <w:p w14:paraId="3AE3093E" w14:textId="77777777" w:rsidR="00EF131A" w:rsidRPr="00B65BB7" w:rsidRDefault="00EF131A" w:rsidP="007B11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0" w:type="dxa"/>
            <w:vAlign w:val="bottom"/>
          </w:tcPr>
          <w:p w14:paraId="32E66398" w14:textId="77777777" w:rsidR="00EF131A" w:rsidRPr="00B65BB7" w:rsidRDefault="00EF131A" w:rsidP="007B11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4" w:type="dxa"/>
            <w:vAlign w:val="bottom"/>
          </w:tcPr>
          <w:p w14:paraId="4B87906A" w14:textId="1C888BF3" w:rsidR="00EF131A" w:rsidRPr="00B65BB7" w:rsidRDefault="00EF131A" w:rsidP="007B11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199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990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EF131A" w:rsidRPr="00B65BB7" w14:paraId="4CA1305D" w14:textId="77777777" w:rsidTr="00325C46">
        <w:trPr>
          <w:cantSplit/>
        </w:trPr>
        <w:tc>
          <w:tcPr>
            <w:tcW w:w="3870" w:type="dxa"/>
          </w:tcPr>
          <w:p w14:paraId="0CB0D2CF" w14:textId="38470E10" w:rsidR="00EF131A" w:rsidRPr="00B65BB7" w:rsidRDefault="00EF131A" w:rsidP="007B11D2">
            <w:pPr>
              <w:pStyle w:val="Heading6"/>
              <w:ind w:left="162" w:hanging="16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b w:val="0"/>
                <w:bCs w:val="0"/>
                <w:sz w:val="22"/>
                <w:szCs w:val="22"/>
                <w:lang w:val="en-GB"/>
              </w:rPr>
              <w:t xml:space="preserve">31 </w:t>
            </w:r>
            <w:r w:rsidRPr="00B65BB7">
              <w:rPr>
                <w:rFonts w:ascii="Browallia New" w:hAnsi="Browallia New" w:cs="Browallia New" w:hint="cs"/>
                <w:b w:val="0"/>
                <w:bCs w:val="0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B65BB7">
              <w:rPr>
                <w:rFonts w:ascii="Browallia New" w:hAnsi="Browallia New" w:cs="Browallia New" w:hint="cs"/>
                <w:b w:val="0"/>
                <w:bCs w:val="0"/>
                <w:sz w:val="22"/>
                <w:szCs w:val="22"/>
                <w:lang w:val="en-GB"/>
              </w:rPr>
              <w:t>25</w:t>
            </w:r>
            <w:r w:rsidR="00FE5B49" w:rsidRPr="00FE5B49">
              <w:rPr>
                <w:rFonts w:ascii="Browallia New" w:hAnsi="Browallia New" w:cs="Browallia New" w:hint="cs"/>
                <w:b w:val="0"/>
                <w:bCs w:val="0"/>
                <w:sz w:val="22"/>
                <w:szCs w:val="22"/>
              </w:rPr>
              <w:t>6</w:t>
            </w:r>
            <w:r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035" w:type="dxa"/>
          </w:tcPr>
          <w:p w14:paraId="7693F735" w14:textId="77777777" w:rsidR="00EF131A" w:rsidRPr="00B65BB7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57" w:type="dxa"/>
          </w:tcPr>
          <w:p w14:paraId="257FAC4F" w14:textId="77777777" w:rsidR="00EF131A" w:rsidRPr="00B65BB7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2" w:type="dxa"/>
            <w:vAlign w:val="bottom"/>
          </w:tcPr>
          <w:p w14:paraId="2E021683" w14:textId="77777777" w:rsidR="00EF131A" w:rsidRPr="00B65BB7" w:rsidRDefault="00EF131A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4" w:type="dxa"/>
          </w:tcPr>
          <w:p w14:paraId="212661D4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47" w:type="dxa"/>
            <w:vAlign w:val="bottom"/>
          </w:tcPr>
          <w:p w14:paraId="5883CB5F" w14:textId="353F7A74" w:rsidR="00EF131A" w:rsidRPr="00B65BB7" w:rsidRDefault="00FE5B49" w:rsidP="007B11D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473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913</w:t>
            </w:r>
          </w:p>
        </w:tc>
        <w:tc>
          <w:tcPr>
            <w:tcW w:w="1023" w:type="dxa"/>
          </w:tcPr>
          <w:p w14:paraId="531DCEAE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64" w:type="dxa"/>
          </w:tcPr>
          <w:p w14:paraId="398EDAE1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3" w:type="dxa"/>
          </w:tcPr>
          <w:p w14:paraId="386FB245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3" w:type="dxa"/>
          </w:tcPr>
          <w:p w14:paraId="3016D450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0" w:type="dxa"/>
          </w:tcPr>
          <w:p w14:paraId="76DBD355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4" w:type="dxa"/>
            <w:vAlign w:val="bottom"/>
          </w:tcPr>
          <w:p w14:paraId="6A474EA6" w14:textId="21F5BD96" w:rsidR="00EF131A" w:rsidRPr="00B65BB7" w:rsidRDefault="00FE5B49" w:rsidP="007B11D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473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913</w:t>
            </w:r>
          </w:p>
        </w:tc>
      </w:tr>
      <w:tr w:rsidR="00EF131A" w:rsidRPr="00B65BB7" w14:paraId="7DCDE2BC" w14:textId="77777777" w:rsidTr="00325C46">
        <w:trPr>
          <w:cantSplit/>
        </w:trPr>
        <w:tc>
          <w:tcPr>
            <w:tcW w:w="3870" w:type="dxa"/>
          </w:tcPr>
          <w:p w14:paraId="5EC93580" w14:textId="77777777" w:rsidR="00EF131A" w:rsidRPr="00B65BB7" w:rsidRDefault="00EF131A" w:rsidP="007B11D2">
            <w:pPr>
              <w:pStyle w:val="Heading6"/>
              <w:ind w:left="162" w:hanging="16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b w:val="0"/>
                <w:bCs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1035" w:type="dxa"/>
            <w:vAlign w:val="bottom"/>
          </w:tcPr>
          <w:p w14:paraId="681667E8" w14:textId="77777777" w:rsidR="00EF131A" w:rsidRPr="00B65BB7" w:rsidRDefault="00EF131A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-</w:t>
            </w:r>
          </w:p>
        </w:tc>
        <w:tc>
          <w:tcPr>
            <w:tcW w:w="957" w:type="dxa"/>
            <w:vAlign w:val="bottom"/>
          </w:tcPr>
          <w:p w14:paraId="3E9D2B83" w14:textId="77777777" w:rsidR="00EF131A" w:rsidRPr="00B65BB7" w:rsidRDefault="00EF131A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-</w:t>
            </w:r>
          </w:p>
        </w:tc>
        <w:tc>
          <w:tcPr>
            <w:tcW w:w="972" w:type="dxa"/>
            <w:vAlign w:val="bottom"/>
          </w:tcPr>
          <w:p w14:paraId="2E9B2093" w14:textId="77777777" w:rsidR="00EF131A" w:rsidRPr="00B65BB7" w:rsidRDefault="00EF131A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-</w:t>
            </w:r>
          </w:p>
        </w:tc>
        <w:tc>
          <w:tcPr>
            <w:tcW w:w="1004" w:type="dxa"/>
            <w:vAlign w:val="bottom"/>
          </w:tcPr>
          <w:p w14:paraId="103D7508" w14:textId="77777777" w:rsidR="00EF131A" w:rsidRPr="00B65BB7" w:rsidRDefault="00EF131A" w:rsidP="007B11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47" w:type="dxa"/>
            <w:vAlign w:val="bottom"/>
          </w:tcPr>
          <w:p w14:paraId="20BF6E47" w14:textId="49557770" w:rsidR="00EF131A" w:rsidRPr="00B65BB7" w:rsidRDefault="00EF131A" w:rsidP="007B11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192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083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23" w:type="dxa"/>
            <w:vAlign w:val="bottom"/>
          </w:tcPr>
          <w:p w14:paraId="6AF66060" w14:textId="77777777" w:rsidR="00EF131A" w:rsidRPr="00B65BB7" w:rsidRDefault="00EF131A" w:rsidP="007B11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64" w:type="dxa"/>
            <w:vAlign w:val="bottom"/>
          </w:tcPr>
          <w:p w14:paraId="08DC20C4" w14:textId="77777777" w:rsidR="00EF131A" w:rsidRPr="00B65BB7" w:rsidRDefault="00EF131A" w:rsidP="007B11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3" w:type="dxa"/>
            <w:vAlign w:val="bottom"/>
          </w:tcPr>
          <w:p w14:paraId="7FE1A33D" w14:textId="77777777" w:rsidR="00EF131A" w:rsidRPr="00B65BB7" w:rsidRDefault="00EF131A" w:rsidP="007B11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3" w:type="dxa"/>
            <w:vAlign w:val="bottom"/>
          </w:tcPr>
          <w:p w14:paraId="0E406987" w14:textId="77777777" w:rsidR="00EF131A" w:rsidRPr="00B65BB7" w:rsidRDefault="00EF131A" w:rsidP="007B11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0" w:type="dxa"/>
            <w:vAlign w:val="bottom"/>
          </w:tcPr>
          <w:p w14:paraId="581D1803" w14:textId="77777777" w:rsidR="00EF131A" w:rsidRPr="00B65BB7" w:rsidRDefault="00EF131A" w:rsidP="007B11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4" w:type="dxa"/>
            <w:vAlign w:val="bottom"/>
          </w:tcPr>
          <w:p w14:paraId="6F2F1F3A" w14:textId="5136D218" w:rsidR="00EF131A" w:rsidRPr="00B65BB7" w:rsidRDefault="00EF131A" w:rsidP="007B11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192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083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EF131A" w:rsidRPr="00B65BB7" w14:paraId="0C2E56FF" w14:textId="77777777" w:rsidTr="00325C46">
        <w:trPr>
          <w:cantSplit/>
        </w:trPr>
        <w:tc>
          <w:tcPr>
            <w:tcW w:w="3870" w:type="dxa"/>
          </w:tcPr>
          <w:p w14:paraId="5E805170" w14:textId="77777777" w:rsidR="00EF131A" w:rsidRPr="00B65BB7" w:rsidRDefault="00EF131A" w:rsidP="007B11D2">
            <w:pPr>
              <w:pStyle w:val="Heading6"/>
              <w:ind w:left="162" w:hanging="16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B65BB7">
              <w:rPr>
                <w:rFonts w:ascii="Browallia New" w:hAnsi="Browallia New" w:cs="Browallia New" w:hint="cs"/>
                <w:b w:val="0"/>
                <w:bCs w:val="0"/>
                <w:sz w:val="22"/>
                <w:szCs w:val="22"/>
              </w:rPr>
              <w:t>31</w:t>
            </w:r>
            <w:r w:rsidRPr="00B65BB7">
              <w:rPr>
                <w:rFonts w:ascii="Browallia New" w:hAnsi="Browallia New" w:cs="Browallia New" w:hint="cs"/>
                <w:b w:val="0"/>
                <w:bCs w:val="0"/>
                <w:sz w:val="22"/>
                <w:szCs w:val="22"/>
                <w:cs/>
              </w:rPr>
              <w:t xml:space="preserve"> ธันวาคม </w:t>
            </w:r>
            <w:r w:rsidRPr="00B65BB7">
              <w:rPr>
                <w:rFonts w:ascii="Browallia New" w:hAnsi="Browallia New" w:cs="Browallia New" w:hint="cs"/>
                <w:b w:val="0"/>
                <w:bCs w:val="0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1035" w:type="dxa"/>
          </w:tcPr>
          <w:p w14:paraId="7BC11B5D" w14:textId="77777777" w:rsidR="00EF131A" w:rsidRPr="00B65BB7" w:rsidRDefault="00EF131A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-</w:t>
            </w:r>
          </w:p>
        </w:tc>
        <w:tc>
          <w:tcPr>
            <w:tcW w:w="957" w:type="dxa"/>
          </w:tcPr>
          <w:p w14:paraId="3A43AB48" w14:textId="77777777" w:rsidR="00EF131A" w:rsidRPr="00B65BB7" w:rsidRDefault="00EF131A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-</w:t>
            </w:r>
          </w:p>
        </w:tc>
        <w:tc>
          <w:tcPr>
            <w:tcW w:w="972" w:type="dxa"/>
            <w:vAlign w:val="bottom"/>
          </w:tcPr>
          <w:p w14:paraId="510EC398" w14:textId="77777777" w:rsidR="00EF131A" w:rsidRPr="00B65BB7" w:rsidRDefault="00EF131A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-</w:t>
            </w:r>
          </w:p>
        </w:tc>
        <w:tc>
          <w:tcPr>
            <w:tcW w:w="1004" w:type="dxa"/>
            <w:vAlign w:val="bottom"/>
          </w:tcPr>
          <w:p w14:paraId="3E728146" w14:textId="77777777" w:rsidR="00EF131A" w:rsidRPr="00B65BB7" w:rsidRDefault="00EF131A" w:rsidP="007B11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47" w:type="dxa"/>
            <w:vAlign w:val="bottom"/>
          </w:tcPr>
          <w:p w14:paraId="49D63937" w14:textId="5DBD1D1F" w:rsidR="00EF131A" w:rsidRPr="00B65BB7" w:rsidRDefault="00FE5B49" w:rsidP="007B11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281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830</w:t>
            </w:r>
          </w:p>
        </w:tc>
        <w:tc>
          <w:tcPr>
            <w:tcW w:w="1023" w:type="dxa"/>
            <w:vAlign w:val="bottom"/>
          </w:tcPr>
          <w:p w14:paraId="3A5DC434" w14:textId="77777777" w:rsidR="00EF131A" w:rsidRPr="00B65BB7" w:rsidRDefault="00EF131A" w:rsidP="007B11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64" w:type="dxa"/>
            <w:vAlign w:val="bottom"/>
          </w:tcPr>
          <w:p w14:paraId="3A3CD4D6" w14:textId="77777777" w:rsidR="00EF131A" w:rsidRPr="00B65BB7" w:rsidRDefault="00EF131A" w:rsidP="007B11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3" w:type="dxa"/>
            <w:vAlign w:val="bottom"/>
          </w:tcPr>
          <w:p w14:paraId="4ABDD654" w14:textId="77777777" w:rsidR="00EF131A" w:rsidRPr="00B65BB7" w:rsidRDefault="00EF131A" w:rsidP="007B11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3" w:type="dxa"/>
            <w:vAlign w:val="bottom"/>
          </w:tcPr>
          <w:p w14:paraId="6FD44462" w14:textId="77777777" w:rsidR="00EF131A" w:rsidRPr="00B65BB7" w:rsidRDefault="00EF131A" w:rsidP="007B11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0" w:type="dxa"/>
            <w:vAlign w:val="bottom"/>
          </w:tcPr>
          <w:p w14:paraId="3D5044B6" w14:textId="77777777" w:rsidR="00EF131A" w:rsidRPr="00B65BB7" w:rsidRDefault="00EF131A" w:rsidP="007B11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4" w:type="dxa"/>
            <w:vAlign w:val="bottom"/>
          </w:tcPr>
          <w:p w14:paraId="4B68BD2D" w14:textId="3288C784" w:rsidR="00EF131A" w:rsidRPr="00B65BB7" w:rsidRDefault="00FE5B49" w:rsidP="007B11D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281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830</w:t>
            </w:r>
          </w:p>
        </w:tc>
      </w:tr>
      <w:tr w:rsidR="00EF131A" w:rsidRPr="00B65BB7" w14:paraId="56719423" w14:textId="77777777" w:rsidTr="00325C46">
        <w:trPr>
          <w:cantSplit/>
        </w:trPr>
        <w:tc>
          <w:tcPr>
            <w:tcW w:w="3870" w:type="dxa"/>
          </w:tcPr>
          <w:p w14:paraId="68CC1A79" w14:textId="77777777" w:rsidR="00EF131A" w:rsidRPr="00B65BB7" w:rsidRDefault="00EF131A" w:rsidP="007B11D2">
            <w:pPr>
              <w:pStyle w:val="Heading6"/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92089BE" w14:textId="77777777" w:rsidR="00EF131A" w:rsidRPr="00B65BB7" w:rsidRDefault="00EF131A" w:rsidP="007B11D2">
            <w:pPr>
              <w:pStyle w:val="Heading6"/>
              <w:ind w:left="162" w:hanging="162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035" w:type="dxa"/>
          </w:tcPr>
          <w:p w14:paraId="70512C8A" w14:textId="7777777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57" w:type="dxa"/>
          </w:tcPr>
          <w:p w14:paraId="7526A756" w14:textId="7777777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66EE7C29" w14:textId="77777777" w:rsidR="00EF131A" w:rsidRPr="00B65BB7" w:rsidRDefault="00EF131A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4" w:type="dxa"/>
            <w:vAlign w:val="bottom"/>
          </w:tcPr>
          <w:p w14:paraId="661E1CB7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47" w:type="dxa"/>
            <w:vAlign w:val="bottom"/>
          </w:tcPr>
          <w:p w14:paraId="2C4080EF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3" w:type="dxa"/>
            <w:vAlign w:val="bottom"/>
          </w:tcPr>
          <w:p w14:paraId="419F0C3E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64" w:type="dxa"/>
            <w:vAlign w:val="bottom"/>
          </w:tcPr>
          <w:p w14:paraId="0DA581F0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83" w:type="dxa"/>
            <w:vAlign w:val="bottom"/>
          </w:tcPr>
          <w:p w14:paraId="21769EBE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73" w:type="dxa"/>
            <w:vAlign w:val="bottom"/>
          </w:tcPr>
          <w:p w14:paraId="5EB4AE99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30" w:type="dxa"/>
          </w:tcPr>
          <w:p w14:paraId="549AF9AC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04" w:type="dxa"/>
            <w:vAlign w:val="bottom"/>
          </w:tcPr>
          <w:p w14:paraId="5869305F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EF131A" w:rsidRPr="00B65BB7" w14:paraId="501A9331" w14:textId="77777777" w:rsidTr="00325C46">
        <w:trPr>
          <w:cantSplit/>
        </w:trPr>
        <w:tc>
          <w:tcPr>
            <w:tcW w:w="3870" w:type="dxa"/>
          </w:tcPr>
          <w:p w14:paraId="5E4CE492" w14:textId="77777777" w:rsidR="00EF131A" w:rsidRPr="00B65BB7" w:rsidRDefault="00EF131A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</w:rPr>
              <w:t>31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ธันวาคม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035" w:type="dxa"/>
            <w:vAlign w:val="bottom"/>
          </w:tcPr>
          <w:p w14:paraId="46E9976B" w14:textId="77777777" w:rsidR="00EF131A" w:rsidRPr="00B65BB7" w:rsidRDefault="00EF131A" w:rsidP="007B11D2">
            <w:pPr>
              <w:pBdr>
                <w:bottom w:val="single" w:sz="12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-</w:t>
            </w:r>
          </w:p>
        </w:tc>
        <w:tc>
          <w:tcPr>
            <w:tcW w:w="957" w:type="dxa"/>
            <w:vAlign w:val="bottom"/>
          </w:tcPr>
          <w:p w14:paraId="0A62D0AC" w14:textId="77777777" w:rsidR="00EF131A" w:rsidRPr="00B65BB7" w:rsidRDefault="00EF131A" w:rsidP="007B11D2">
            <w:pPr>
              <w:pBdr>
                <w:bottom w:val="single" w:sz="12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-</w:t>
            </w:r>
          </w:p>
        </w:tc>
        <w:tc>
          <w:tcPr>
            <w:tcW w:w="972" w:type="dxa"/>
            <w:vAlign w:val="bottom"/>
          </w:tcPr>
          <w:p w14:paraId="0BEC0013" w14:textId="6DB9E1C0" w:rsidR="00EF131A" w:rsidRPr="00B65BB7" w:rsidRDefault="00FE5B49" w:rsidP="007B11D2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746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822</w:t>
            </w:r>
          </w:p>
        </w:tc>
        <w:tc>
          <w:tcPr>
            <w:tcW w:w="1004" w:type="dxa"/>
            <w:vAlign w:val="bottom"/>
          </w:tcPr>
          <w:p w14:paraId="77CB851B" w14:textId="43D8C4AF" w:rsidR="00EF131A" w:rsidRPr="00B65BB7" w:rsidRDefault="00FE5B49" w:rsidP="007B11D2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324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53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</w:t>
            </w:r>
          </w:p>
        </w:tc>
        <w:tc>
          <w:tcPr>
            <w:tcW w:w="1147" w:type="dxa"/>
            <w:vAlign w:val="bottom"/>
          </w:tcPr>
          <w:p w14:paraId="55BE6374" w14:textId="379D0FB9" w:rsidR="00EF131A" w:rsidRPr="00B65BB7" w:rsidRDefault="00FE5B49" w:rsidP="007B11D2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54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417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515</w:t>
            </w:r>
          </w:p>
        </w:tc>
        <w:tc>
          <w:tcPr>
            <w:tcW w:w="1023" w:type="dxa"/>
            <w:vAlign w:val="bottom"/>
          </w:tcPr>
          <w:p w14:paraId="03FA42B8" w14:textId="0307CB89" w:rsidR="00EF131A" w:rsidRPr="00B65BB7" w:rsidRDefault="00FE5B49" w:rsidP="007B11D2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353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630</w:t>
            </w:r>
          </w:p>
        </w:tc>
        <w:tc>
          <w:tcPr>
            <w:tcW w:w="964" w:type="dxa"/>
            <w:vAlign w:val="bottom"/>
          </w:tcPr>
          <w:p w14:paraId="32DE3DB3" w14:textId="1B329CBC" w:rsidR="00EF131A" w:rsidRPr="00B65BB7" w:rsidRDefault="00FE5B49" w:rsidP="007B11D2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513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721</w:t>
            </w:r>
          </w:p>
        </w:tc>
        <w:tc>
          <w:tcPr>
            <w:tcW w:w="983" w:type="dxa"/>
            <w:vAlign w:val="bottom"/>
          </w:tcPr>
          <w:p w14:paraId="12F1BFFE" w14:textId="4C058CA8" w:rsidR="00EF131A" w:rsidRPr="00B65BB7" w:rsidRDefault="00FE5B49" w:rsidP="007B11D2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803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933</w:t>
            </w:r>
          </w:p>
        </w:tc>
        <w:tc>
          <w:tcPr>
            <w:tcW w:w="973" w:type="dxa"/>
            <w:vAlign w:val="bottom"/>
          </w:tcPr>
          <w:p w14:paraId="5F5F1D15" w14:textId="58B920C5" w:rsidR="00EF131A" w:rsidRPr="00B65BB7" w:rsidRDefault="00FE5B49" w:rsidP="007B11D2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597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171</w:t>
            </w:r>
          </w:p>
        </w:tc>
        <w:tc>
          <w:tcPr>
            <w:tcW w:w="1030" w:type="dxa"/>
          </w:tcPr>
          <w:p w14:paraId="5EEB961A" w14:textId="7BB17223" w:rsidR="00EF131A" w:rsidRPr="00B65BB7" w:rsidRDefault="00FE5B49" w:rsidP="007B11D2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125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779</w:t>
            </w:r>
          </w:p>
        </w:tc>
        <w:tc>
          <w:tcPr>
            <w:tcW w:w="1104" w:type="dxa"/>
            <w:vAlign w:val="bottom"/>
          </w:tcPr>
          <w:p w14:paraId="0EEA5DBB" w14:textId="52505ED3" w:rsidR="00EF131A" w:rsidRPr="00B65BB7" w:rsidRDefault="00FE5B49" w:rsidP="007B11D2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69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883</w:t>
            </w:r>
            <w:r w:rsidR="00EF131A"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106</w:t>
            </w:r>
          </w:p>
        </w:tc>
      </w:tr>
      <w:tr w:rsidR="00EF131A" w:rsidRPr="00B65BB7" w14:paraId="45F5FE27" w14:textId="77777777" w:rsidTr="00325C46">
        <w:trPr>
          <w:cantSplit/>
        </w:trPr>
        <w:tc>
          <w:tcPr>
            <w:tcW w:w="3870" w:type="dxa"/>
          </w:tcPr>
          <w:p w14:paraId="268DAAD9" w14:textId="77777777" w:rsidR="00EF131A" w:rsidRPr="00B65BB7" w:rsidRDefault="00EF131A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</w:rPr>
              <w:t>31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ธันวาคม 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035" w:type="dxa"/>
            <w:vAlign w:val="bottom"/>
          </w:tcPr>
          <w:p w14:paraId="23E01DD3" w14:textId="77777777" w:rsidR="00EF131A" w:rsidRPr="00B65BB7" w:rsidRDefault="00EF131A" w:rsidP="007B11D2">
            <w:pPr>
              <w:pBdr>
                <w:bottom w:val="single" w:sz="12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-</w:t>
            </w:r>
          </w:p>
        </w:tc>
        <w:tc>
          <w:tcPr>
            <w:tcW w:w="957" w:type="dxa"/>
            <w:vAlign w:val="bottom"/>
          </w:tcPr>
          <w:p w14:paraId="67E4FD12" w14:textId="77777777" w:rsidR="00EF131A" w:rsidRPr="00B65BB7" w:rsidRDefault="00EF131A" w:rsidP="007B11D2">
            <w:pPr>
              <w:pBdr>
                <w:bottom w:val="single" w:sz="12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-</w:t>
            </w:r>
          </w:p>
        </w:tc>
        <w:tc>
          <w:tcPr>
            <w:tcW w:w="972" w:type="dxa"/>
            <w:vAlign w:val="bottom"/>
          </w:tcPr>
          <w:p w14:paraId="56CD7813" w14:textId="2FCA5497" w:rsidR="00EF131A" w:rsidRPr="00B65BB7" w:rsidRDefault="00FE5B49" w:rsidP="007B11D2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914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355</w:t>
            </w:r>
          </w:p>
        </w:tc>
        <w:tc>
          <w:tcPr>
            <w:tcW w:w="1004" w:type="dxa"/>
            <w:vAlign w:val="bottom"/>
          </w:tcPr>
          <w:p w14:paraId="23845742" w14:textId="496EEDB8" w:rsidR="00EF131A" w:rsidRPr="00B65BB7" w:rsidRDefault="00FE5B49" w:rsidP="007B11D2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552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693</w:t>
            </w:r>
          </w:p>
        </w:tc>
        <w:tc>
          <w:tcPr>
            <w:tcW w:w="1147" w:type="dxa"/>
            <w:vAlign w:val="bottom"/>
          </w:tcPr>
          <w:p w14:paraId="2714371A" w14:textId="6B9C6834" w:rsidR="00EF131A" w:rsidRPr="00B65BB7" w:rsidRDefault="00FE5B49" w:rsidP="007B11D2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54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318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157</w:t>
            </w:r>
          </w:p>
        </w:tc>
        <w:tc>
          <w:tcPr>
            <w:tcW w:w="1023" w:type="dxa"/>
            <w:vAlign w:val="bottom"/>
          </w:tcPr>
          <w:p w14:paraId="4D9295CB" w14:textId="5174DE31" w:rsidR="00EF131A" w:rsidRPr="00B65BB7" w:rsidRDefault="00FE5B49" w:rsidP="007B11D2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141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140</w:t>
            </w:r>
          </w:p>
        </w:tc>
        <w:tc>
          <w:tcPr>
            <w:tcW w:w="964" w:type="dxa"/>
            <w:vAlign w:val="bottom"/>
          </w:tcPr>
          <w:p w14:paraId="0B89732D" w14:textId="6449D04E" w:rsidR="00EF131A" w:rsidRPr="00B65BB7" w:rsidRDefault="00FE5B49" w:rsidP="007B11D2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257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241</w:t>
            </w:r>
          </w:p>
        </w:tc>
        <w:tc>
          <w:tcPr>
            <w:tcW w:w="983" w:type="dxa"/>
            <w:vAlign w:val="bottom"/>
          </w:tcPr>
          <w:p w14:paraId="33144470" w14:textId="5B061294" w:rsidR="00EF131A" w:rsidRPr="00B65BB7" w:rsidRDefault="00FE5B49" w:rsidP="007B11D2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314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129</w:t>
            </w:r>
          </w:p>
        </w:tc>
        <w:tc>
          <w:tcPr>
            <w:tcW w:w="973" w:type="dxa"/>
            <w:vAlign w:val="bottom"/>
          </w:tcPr>
          <w:p w14:paraId="2B925448" w14:textId="353ED767" w:rsidR="00EF131A" w:rsidRPr="00B65BB7" w:rsidRDefault="00FE5B49" w:rsidP="007B11D2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675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417</w:t>
            </w:r>
          </w:p>
        </w:tc>
        <w:tc>
          <w:tcPr>
            <w:tcW w:w="1030" w:type="dxa"/>
          </w:tcPr>
          <w:p w14:paraId="27B80E99" w14:textId="35C6EBC8" w:rsidR="00EF131A" w:rsidRPr="00B65BB7" w:rsidRDefault="00FE5B49" w:rsidP="007B11D2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848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443</w:t>
            </w:r>
          </w:p>
        </w:tc>
        <w:tc>
          <w:tcPr>
            <w:tcW w:w="1104" w:type="dxa"/>
            <w:vAlign w:val="bottom"/>
          </w:tcPr>
          <w:p w14:paraId="5B14BF26" w14:textId="2E649379" w:rsidR="00EF131A" w:rsidRPr="00B65BB7" w:rsidRDefault="00FE5B49" w:rsidP="007B11D2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70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021</w:t>
            </w:r>
            <w:r w:rsidR="00EF131A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575</w:t>
            </w:r>
          </w:p>
        </w:tc>
      </w:tr>
      <w:tr w:rsidR="00EF131A" w:rsidRPr="00B65BB7" w14:paraId="551C3E12" w14:textId="77777777" w:rsidTr="00325C46">
        <w:trPr>
          <w:cantSplit/>
        </w:trPr>
        <w:tc>
          <w:tcPr>
            <w:tcW w:w="3870" w:type="dxa"/>
          </w:tcPr>
          <w:p w14:paraId="092406D9" w14:textId="77777777" w:rsidR="00EF131A" w:rsidRPr="00B65BB7" w:rsidRDefault="00EF131A" w:rsidP="007B11D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14:paraId="46275CCB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57" w:type="dxa"/>
          </w:tcPr>
          <w:p w14:paraId="6F1FA6CB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72" w:type="dxa"/>
          </w:tcPr>
          <w:p w14:paraId="2C4EABCA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04" w:type="dxa"/>
          </w:tcPr>
          <w:p w14:paraId="6121298A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147" w:type="dxa"/>
          </w:tcPr>
          <w:p w14:paraId="50438612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23" w:type="dxa"/>
          </w:tcPr>
          <w:p w14:paraId="497B52CE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64" w:type="dxa"/>
          </w:tcPr>
          <w:p w14:paraId="1B2482C1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83" w:type="dxa"/>
          </w:tcPr>
          <w:p w14:paraId="62B8D863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73" w:type="dxa"/>
          </w:tcPr>
          <w:p w14:paraId="68524998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30" w:type="dxa"/>
          </w:tcPr>
          <w:p w14:paraId="37DE412F" w14:textId="77777777" w:rsidR="00EF131A" w:rsidRPr="00B65BB7" w:rsidRDefault="00EF131A" w:rsidP="007B11D2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04" w:type="dxa"/>
          </w:tcPr>
          <w:p w14:paraId="6477704E" w14:textId="77777777" w:rsidR="00EF131A" w:rsidRPr="00B65BB7" w:rsidRDefault="00EF131A" w:rsidP="007B11D2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EF131A" w:rsidRPr="00B65BB7" w14:paraId="3E4F2EB9" w14:textId="77777777" w:rsidTr="00325C46">
        <w:trPr>
          <w:cantSplit/>
        </w:trPr>
        <w:tc>
          <w:tcPr>
            <w:tcW w:w="6834" w:type="dxa"/>
            <w:gridSpan w:val="4"/>
          </w:tcPr>
          <w:p w14:paraId="37861B4C" w14:textId="77777777" w:rsidR="00EF131A" w:rsidRPr="00B65BB7" w:rsidRDefault="00EF131A" w:rsidP="007B11D2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B65BB7">
              <w:rPr>
                <w:rFonts w:ascii="Browallia New" w:hAnsi="Browallia New" w:cs="Browallia New" w:hint="cs"/>
                <w:b/>
                <w:bCs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004" w:type="dxa"/>
            <w:tcBorders>
              <w:right w:val="nil"/>
            </w:tcBorders>
          </w:tcPr>
          <w:p w14:paraId="2ED1F586" w14:textId="77777777" w:rsidR="00EF131A" w:rsidRPr="00B65BB7" w:rsidRDefault="00EF131A" w:rsidP="007B11D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7" w:type="dxa"/>
            <w:tcBorders>
              <w:left w:val="nil"/>
            </w:tcBorders>
          </w:tcPr>
          <w:p w14:paraId="47C4D106" w14:textId="77777777" w:rsidR="00EF131A" w:rsidRPr="00B65BB7" w:rsidRDefault="00EF131A" w:rsidP="007B11D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3" w:type="dxa"/>
          </w:tcPr>
          <w:p w14:paraId="6493A79F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64" w:type="dxa"/>
          </w:tcPr>
          <w:p w14:paraId="0F9273CE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83" w:type="dxa"/>
          </w:tcPr>
          <w:p w14:paraId="00714EAD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73" w:type="dxa"/>
          </w:tcPr>
          <w:p w14:paraId="15E3F61A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30" w:type="dxa"/>
          </w:tcPr>
          <w:p w14:paraId="65650036" w14:textId="77777777" w:rsidR="00EF131A" w:rsidRPr="00B65BB7" w:rsidRDefault="00EF131A" w:rsidP="007B11D2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04" w:type="dxa"/>
            <w:vAlign w:val="bottom"/>
          </w:tcPr>
          <w:p w14:paraId="6EC608DE" w14:textId="77777777" w:rsidR="00EF131A" w:rsidRPr="00B65BB7" w:rsidRDefault="00EF131A" w:rsidP="007B11D2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EF131A" w:rsidRPr="00B65BB7" w14:paraId="1BA9BA89" w14:textId="77777777" w:rsidTr="00325C46">
        <w:trPr>
          <w:cantSplit/>
        </w:trPr>
        <w:tc>
          <w:tcPr>
            <w:tcW w:w="3870" w:type="dxa"/>
          </w:tcPr>
          <w:p w14:paraId="7EC055A1" w14:textId="45FC3855" w:rsidR="00EF131A" w:rsidRPr="00B65BB7" w:rsidRDefault="00407351" w:rsidP="007B11D2">
            <w:pPr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035" w:type="dxa"/>
          </w:tcPr>
          <w:p w14:paraId="33A20D4E" w14:textId="77777777" w:rsidR="00EF131A" w:rsidRPr="00B65BB7" w:rsidRDefault="00EF131A" w:rsidP="007B11D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57" w:type="dxa"/>
          </w:tcPr>
          <w:p w14:paraId="6AE54113" w14:textId="77777777" w:rsidR="00EF131A" w:rsidRPr="00B65BB7" w:rsidRDefault="00EF131A" w:rsidP="007B11D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77FE6AA3" w14:textId="77777777" w:rsidR="00EF131A" w:rsidRPr="00B65BB7" w:rsidRDefault="00EF131A" w:rsidP="007B11D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4" w:type="dxa"/>
            <w:tcBorders>
              <w:right w:val="nil"/>
            </w:tcBorders>
          </w:tcPr>
          <w:p w14:paraId="764DEF6A" w14:textId="77777777" w:rsidR="00EF131A" w:rsidRPr="00B65BB7" w:rsidRDefault="00EF131A" w:rsidP="007B11D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7" w:type="dxa"/>
            <w:tcBorders>
              <w:left w:val="nil"/>
            </w:tcBorders>
          </w:tcPr>
          <w:p w14:paraId="26E6AD9F" w14:textId="77777777" w:rsidR="00EF131A" w:rsidRPr="00B65BB7" w:rsidRDefault="00EF131A" w:rsidP="007B11D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3" w:type="dxa"/>
          </w:tcPr>
          <w:p w14:paraId="7A9F66D4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64" w:type="dxa"/>
          </w:tcPr>
          <w:p w14:paraId="5038CA73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83" w:type="dxa"/>
          </w:tcPr>
          <w:p w14:paraId="2DBB8C4C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73" w:type="dxa"/>
          </w:tcPr>
          <w:p w14:paraId="0F021661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30" w:type="dxa"/>
          </w:tcPr>
          <w:p w14:paraId="5E2147C0" w14:textId="77777777" w:rsidR="00EF131A" w:rsidRPr="00B65BB7" w:rsidRDefault="00EF131A" w:rsidP="007B11D2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04" w:type="dxa"/>
            <w:vAlign w:val="bottom"/>
          </w:tcPr>
          <w:p w14:paraId="3DCA79A6" w14:textId="3B50A93A" w:rsidR="00EF131A" w:rsidRPr="009B08C2" w:rsidRDefault="009B08C2" w:rsidP="00366786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2,150,497</w:t>
            </w:r>
          </w:p>
        </w:tc>
      </w:tr>
      <w:tr w:rsidR="00407351" w:rsidRPr="00B65BB7" w14:paraId="410B1B98" w14:textId="77777777" w:rsidTr="00325C46">
        <w:trPr>
          <w:cantSplit/>
        </w:trPr>
        <w:tc>
          <w:tcPr>
            <w:tcW w:w="3870" w:type="dxa"/>
          </w:tcPr>
          <w:p w14:paraId="782BA08B" w14:textId="40DEC707" w:rsidR="00407351" w:rsidRDefault="00407351" w:rsidP="00407351">
            <w:pPr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35" w:type="dxa"/>
          </w:tcPr>
          <w:p w14:paraId="3CBAFCF1" w14:textId="77777777" w:rsidR="00407351" w:rsidRPr="00B65BB7" w:rsidRDefault="00407351" w:rsidP="00407351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57" w:type="dxa"/>
          </w:tcPr>
          <w:p w14:paraId="6C867A8C" w14:textId="77777777" w:rsidR="00407351" w:rsidRPr="00B65BB7" w:rsidRDefault="00407351" w:rsidP="00407351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7E183442" w14:textId="77777777" w:rsidR="00407351" w:rsidRPr="00B65BB7" w:rsidRDefault="00407351" w:rsidP="00407351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4" w:type="dxa"/>
            <w:tcBorders>
              <w:right w:val="nil"/>
            </w:tcBorders>
          </w:tcPr>
          <w:p w14:paraId="0199BB4C" w14:textId="77777777" w:rsidR="00407351" w:rsidRPr="00B65BB7" w:rsidRDefault="00407351" w:rsidP="00407351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7" w:type="dxa"/>
            <w:tcBorders>
              <w:left w:val="nil"/>
            </w:tcBorders>
          </w:tcPr>
          <w:p w14:paraId="01B2F4B5" w14:textId="77777777" w:rsidR="00407351" w:rsidRPr="00B65BB7" w:rsidRDefault="00407351" w:rsidP="00407351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3" w:type="dxa"/>
          </w:tcPr>
          <w:p w14:paraId="496269AB" w14:textId="77777777" w:rsidR="00407351" w:rsidRPr="00B65BB7" w:rsidRDefault="00407351" w:rsidP="0040735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64" w:type="dxa"/>
          </w:tcPr>
          <w:p w14:paraId="5F7CA703" w14:textId="77777777" w:rsidR="00407351" w:rsidRPr="00B65BB7" w:rsidRDefault="00407351" w:rsidP="0040735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83" w:type="dxa"/>
          </w:tcPr>
          <w:p w14:paraId="4C20002C" w14:textId="77777777" w:rsidR="00407351" w:rsidRPr="00B65BB7" w:rsidRDefault="00407351" w:rsidP="0040735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73" w:type="dxa"/>
          </w:tcPr>
          <w:p w14:paraId="02B368E9" w14:textId="77777777" w:rsidR="00407351" w:rsidRPr="00B65BB7" w:rsidRDefault="00407351" w:rsidP="0040735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30" w:type="dxa"/>
          </w:tcPr>
          <w:p w14:paraId="37CC6CB7" w14:textId="77777777" w:rsidR="00407351" w:rsidRPr="00B65BB7" w:rsidRDefault="00407351" w:rsidP="00407351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04" w:type="dxa"/>
            <w:vAlign w:val="bottom"/>
          </w:tcPr>
          <w:p w14:paraId="3873798E" w14:textId="3AF18420" w:rsidR="00407351" w:rsidRPr="00FE5B49" w:rsidRDefault="00407351" w:rsidP="00407351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14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797</w:t>
            </w: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916</w:t>
            </w:r>
          </w:p>
        </w:tc>
      </w:tr>
      <w:tr w:rsidR="00B33240" w:rsidRPr="00B65BB7" w14:paraId="1BDE4491" w14:textId="77777777" w:rsidTr="00325C46">
        <w:trPr>
          <w:cantSplit/>
        </w:trPr>
        <w:tc>
          <w:tcPr>
            <w:tcW w:w="3870" w:type="dxa"/>
          </w:tcPr>
          <w:p w14:paraId="34BD5CC0" w14:textId="483E9C86" w:rsidR="00B33240" w:rsidRPr="00B65BB7" w:rsidRDefault="009E3067" w:rsidP="007B11D2">
            <w:pPr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35" w:type="dxa"/>
          </w:tcPr>
          <w:p w14:paraId="5F9BEF57" w14:textId="77777777" w:rsidR="00B33240" w:rsidRPr="00B65BB7" w:rsidRDefault="00B33240" w:rsidP="007B11D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57" w:type="dxa"/>
          </w:tcPr>
          <w:p w14:paraId="7C39C248" w14:textId="77777777" w:rsidR="00B33240" w:rsidRPr="00B65BB7" w:rsidRDefault="00B33240" w:rsidP="007B11D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4EDF30A7" w14:textId="77777777" w:rsidR="00B33240" w:rsidRPr="00B65BB7" w:rsidRDefault="00B33240" w:rsidP="007B11D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4" w:type="dxa"/>
            <w:tcBorders>
              <w:right w:val="nil"/>
            </w:tcBorders>
          </w:tcPr>
          <w:p w14:paraId="635A511B" w14:textId="77777777" w:rsidR="00B33240" w:rsidRPr="00B65BB7" w:rsidRDefault="00B33240" w:rsidP="007B11D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7" w:type="dxa"/>
            <w:tcBorders>
              <w:left w:val="nil"/>
            </w:tcBorders>
          </w:tcPr>
          <w:p w14:paraId="1AE65BDE" w14:textId="77777777" w:rsidR="00B33240" w:rsidRPr="00B65BB7" w:rsidRDefault="00B33240" w:rsidP="007B11D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3" w:type="dxa"/>
          </w:tcPr>
          <w:p w14:paraId="125F0C13" w14:textId="77777777" w:rsidR="00B33240" w:rsidRPr="00B65BB7" w:rsidRDefault="00B33240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64" w:type="dxa"/>
          </w:tcPr>
          <w:p w14:paraId="635EDFC2" w14:textId="77777777" w:rsidR="00B33240" w:rsidRPr="00B65BB7" w:rsidRDefault="00B33240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83" w:type="dxa"/>
          </w:tcPr>
          <w:p w14:paraId="49BB11C8" w14:textId="77777777" w:rsidR="00B33240" w:rsidRPr="00B65BB7" w:rsidRDefault="00B33240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73" w:type="dxa"/>
          </w:tcPr>
          <w:p w14:paraId="28A60C9C" w14:textId="77777777" w:rsidR="00B33240" w:rsidRPr="00B65BB7" w:rsidRDefault="00B33240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30" w:type="dxa"/>
          </w:tcPr>
          <w:p w14:paraId="053E862E" w14:textId="77777777" w:rsidR="00B33240" w:rsidRPr="00B65BB7" w:rsidRDefault="00B33240" w:rsidP="007B11D2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04" w:type="dxa"/>
            <w:vAlign w:val="bottom"/>
          </w:tcPr>
          <w:p w14:paraId="4AAE4D74" w14:textId="48ACB43A" w:rsidR="00B33240" w:rsidRPr="00B65BB7" w:rsidRDefault="00B41703" w:rsidP="00097147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3,610,234</w:t>
            </w:r>
          </w:p>
        </w:tc>
      </w:tr>
      <w:tr w:rsidR="00B33240" w:rsidRPr="00B65BB7" w14:paraId="393BB816" w14:textId="77777777" w:rsidTr="00325C46">
        <w:trPr>
          <w:cantSplit/>
        </w:trPr>
        <w:tc>
          <w:tcPr>
            <w:tcW w:w="3870" w:type="dxa"/>
          </w:tcPr>
          <w:p w14:paraId="2E1019BA" w14:textId="28F65945" w:rsidR="00B33240" w:rsidRPr="00244F14" w:rsidRDefault="009E3067" w:rsidP="007B11D2">
            <w:pPr>
              <w:spacing w:line="240" w:lineRule="auto"/>
              <w:ind w:left="162" w:right="-108" w:hanging="16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4F14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35" w:type="dxa"/>
          </w:tcPr>
          <w:p w14:paraId="3AB7B981" w14:textId="77777777" w:rsidR="00B33240" w:rsidRPr="00B65BB7" w:rsidRDefault="00B33240" w:rsidP="007B11D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57" w:type="dxa"/>
          </w:tcPr>
          <w:p w14:paraId="355467E6" w14:textId="77777777" w:rsidR="00B33240" w:rsidRPr="00B65BB7" w:rsidRDefault="00B33240" w:rsidP="007B11D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0222BAD3" w14:textId="77777777" w:rsidR="00B33240" w:rsidRPr="00B65BB7" w:rsidRDefault="00B33240" w:rsidP="007B11D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4" w:type="dxa"/>
            <w:tcBorders>
              <w:right w:val="nil"/>
            </w:tcBorders>
          </w:tcPr>
          <w:p w14:paraId="0965E315" w14:textId="77777777" w:rsidR="00B33240" w:rsidRPr="00B65BB7" w:rsidRDefault="00B33240" w:rsidP="007B11D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7" w:type="dxa"/>
            <w:tcBorders>
              <w:left w:val="nil"/>
            </w:tcBorders>
          </w:tcPr>
          <w:p w14:paraId="24C5597A" w14:textId="77777777" w:rsidR="00B33240" w:rsidRPr="00B65BB7" w:rsidRDefault="00B33240" w:rsidP="007B11D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3" w:type="dxa"/>
          </w:tcPr>
          <w:p w14:paraId="4206544F" w14:textId="77777777" w:rsidR="00B33240" w:rsidRPr="00B65BB7" w:rsidRDefault="00B33240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64" w:type="dxa"/>
          </w:tcPr>
          <w:p w14:paraId="07DD31BB" w14:textId="77777777" w:rsidR="00B33240" w:rsidRPr="00B65BB7" w:rsidRDefault="00B33240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83" w:type="dxa"/>
          </w:tcPr>
          <w:p w14:paraId="4BC9989E" w14:textId="77777777" w:rsidR="00B33240" w:rsidRPr="00B65BB7" w:rsidRDefault="00B33240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73" w:type="dxa"/>
          </w:tcPr>
          <w:p w14:paraId="0FF0BC65" w14:textId="77777777" w:rsidR="00B33240" w:rsidRPr="00B65BB7" w:rsidRDefault="00B33240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30" w:type="dxa"/>
          </w:tcPr>
          <w:p w14:paraId="21781DC0" w14:textId="77777777" w:rsidR="00B33240" w:rsidRPr="00B65BB7" w:rsidRDefault="00B33240" w:rsidP="007B11D2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04" w:type="dxa"/>
            <w:vAlign w:val="bottom"/>
          </w:tcPr>
          <w:p w14:paraId="181A04ED" w14:textId="42EDB561" w:rsidR="00B33240" w:rsidRPr="00B65BB7" w:rsidRDefault="00FE5B49" w:rsidP="00602C56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20</w:t>
            </w:r>
            <w:r w:rsidR="00366786" w:rsidRPr="00B65BB7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366786" w:rsidRPr="00B65BB7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558,647</w:t>
            </w:r>
          </w:p>
        </w:tc>
      </w:tr>
      <w:tr w:rsidR="00EF131A" w:rsidRPr="00B65BB7" w14:paraId="2D6B6250" w14:textId="77777777" w:rsidTr="00325C46">
        <w:trPr>
          <w:cantSplit/>
        </w:trPr>
        <w:tc>
          <w:tcPr>
            <w:tcW w:w="3870" w:type="dxa"/>
          </w:tcPr>
          <w:p w14:paraId="5965DC74" w14:textId="77777777" w:rsidR="00EF131A" w:rsidRPr="00B65BB7" w:rsidRDefault="00EF131A" w:rsidP="007B11D2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14:paraId="33C7414E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57" w:type="dxa"/>
          </w:tcPr>
          <w:p w14:paraId="7E212E24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72" w:type="dxa"/>
          </w:tcPr>
          <w:p w14:paraId="59F40EFE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04" w:type="dxa"/>
          </w:tcPr>
          <w:p w14:paraId="02F0001E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147" w:type="dxa"/>
          </w:tcPr>
          <w:p w14:paraId="4C412A35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23" w:type="dxa"/>
          </w:tcPr>
          <w:p w14:paraId="7AFD0CA4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64" w:type="dxa"/>
          </w:tcPr>
          <w:p w14:paraId="58DAFB2B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83" w:type="dxa"/>
          </w:tcPr>
          <w:p w14:paraId="63E289BE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73" w:type="dxa"/>
          </w:tcPr>
          <w:p w14:paraId="04CB3829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30" w:type="dxa"/>
          </w:tcPr>
          <w:p w14:paraId="03363339" w14:textId="77777777" w:rsidR="00EF131A" w:rsidRPr="00B65BB7" w:rsidRDefault="00EF131A" w:rsidP="007B11D2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04" w:type="dxa"/>
          </w:tcPr>
          <w:p w14:paraId="5157B945" w14:textId="77777777" w:rsidR="00EF131A" w:rsidRPr="00B65BB7" w:rsidRDefault="00EF131A" w:rsidP="007B11D2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EF131A" w:rsidRPr="00B65BB7" w14:paraId="5E673E8A" w14:textId="77777777" w:rsidTr="00325C46">
        <w:trPr>
          <w:cantSplit/>
        </w:trPr>
        <w:tc>
          <w:tcPr>
            <w:tcW w:w="6834" w:type="dxa"/>
            <w:gridSpan w:val="4"/>
          </w:tcPr>
          <w:p w14:paraId="0BA7642B" w14:textId="77777777" w:rsidR="00EF131A" w:rsidRPr="00B65BB7" w:rsidRDefault="00EF131A" w:rsidP="007B11D2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65BB7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B65BB7">
              <w:rPr>
                <w:rFonts w:ascii="Browallia New" w:hAnsi="Browallia New" w:cs="Browallia New" w:hint="cs"/>
                <w:b/>
                <w:bCs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004" w:type="dxa"/>
            <w:tcBorders>
              <w:right w:val="nil"/>
            </w:tcBorders>
          </w:tcPr>
          <w:p w14:paraId="2FBA7594" w14:textId="77777777" w:rsidR="00EF131A" w:rsidRPr="00B65BB7" w:rsidRDefault="00EF131A" w:rsidP="007B11D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7" w:type="dxa"/>
            <w:tcBorders>
              <w:left w:val="nil"/>
            </w:tcBorders>
          </w:tcPr>
          <w:p w14:paraId="1F3D6BD6" w14:textId="77777777" w:rsidR="00EF131A" w:rsidRPr="00B65BB7" w:rsidRDefault="00EF131A" w:rsidP="007B11D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3" w:type="dxa"/>
          </w:tcPr>
          <w:p w14:paraId="125EA5A5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64" w:type="dxa"/>
          </w:tcPr>
          <w:p w14:paraId="5405678F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83" w:type="dxa"/>
          </w:tcPr>
          <w:p w14:paraId="6E62B0C3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73" w:type="dxa"/>
          </w:tcPr>
          <w:p w14:paraId="5B24248C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30" w:type="dxa"/>
          </w:tcPr>
          <w:p w14:paraId="149AE481" w14:textId="77777777" w:rsidR="00EF131A" w:rsidRPr="00B65BB7" w:rsidRDefault="00EF131A" w:rsidP="007B11D2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04" w:type="dxa"/>
            <w:vAlign w:val="bottom"/>
          </w:tcPr>
          <w:p w14:paraId="153CF3F2" w14:textId="77777777" w:rsidR="00EF131A" w:rsidRPr="00B65BB7" w:rsidRDefault="00EF131A" w:rsidP="007B11D2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9B08C2" w:rsidRPr="00B65BB7" w14:paraId="0B399930" w14:textId="77777777" w:rsidTr="00325C46">
        <w:trPr>
          <w:cantSplit/>
        </w:trPr>
        <w:tc>
          <w:tcPr>
            <w:tcW w:w="6834" w:type="dxa"/>
            <w:gridSpan w:val="4"/>
          </w:tcPr>
          <w:p w14:paraId="380DD3E3" w14:textId="3287FAFF" w:rsidR="009B08C2" w:rsidRPr="00B65BB7" w:rsidRDefault="009B08C2" w:rsidP="007B11D2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004" w:type="dxa"/>
            <w:tcBorders>
              <w:right w:val="nil"/>
            </w:tcBorders>
          </w:tcPr>
          <w:p w14:paraId="05868F6C" w14:textId="77777777" w:rsidR="009B08C2" w:rsidRPr="00B65BB7" w:rsidRDefault="009B08C2" w:rsidP="007B11D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7" w:type="dxa"/>
            <w:tcBorders>
              <w:left w:val="nil"/>
            </w:tcBorders>
          </w:tcPr>
          <w:p w14:paraId="1638E18D" w14:textId="77777777" w:rsidR="009B08C2" w:rsidRPr="00B65BB7" w:rsidRDefault="009B08C2" w:rsidP="007B11D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3" w:type="dxa"/>
          </w:tcPr>
          <w:p w14:paraId="1F31A45C" w14:textId="77777777" w:rsidR="009B08C2" w:rsidRPr="00B65BB7" w:rsidRDefault="009B08C2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64" w:type="dxa"/>
          </w:tcPr>
          <w:p w14:paraId="4E7B117F" w14:textId="77777777" w:rsidR="009B08C2" w:rsidRPr="00B65BB7" w:rsidRDefault="009B08C2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83" w:type="dxa"/>
          </w:tcPr>
          <w:p w14:paraId="625B1831" w14:textId="77777777" w:rsidR="009B08C2" w:rsidRPr="00B65BB7" w:rsidRDefault="009B08C2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73" w:type="dxa"/>
          </w:tcPr>
          <w:p w14:paraId="5BBBEE95" w14:textId="77777777" w:rsidR="009B08C2" w:rsidRPr="00B65BB7" w:rsidRDefault="009B08C2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30" w:type="dxa"/>
          </w:tcPr>
          <w:p w14:paraId="53BCC1B7" w14:textId="77777777" w:rsidR="009B08C2" w:rsidRPr="00B65BB7" w:rsidRDefault="009B08C2" w:rsidP="007B11D2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04" w:type="dxa"/>
            <w:vAlign w:val="bottom"/>
          </w:tcPr>
          <w:p w14:paraId="0B605F6D" w14:textId="3DF6210C" w:rsidR="009B08C2" w:rsidRPr="009B08C2" w:rsidRDefault="009B08C2" w:rsidP="007B11D2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2,295,878</w:t>
            </w:r>
          </w:p>
        </w:tc>
      </w:tr>
      <w:tr w:rsidR="00602C56" w:rsidRPr="00B65BB7" w14:paraId="014EB930" w14:textId="77777777" w:rsidTr="00325C46">
        <w:trPr>
          <w:cantSplit/>
        </w:trPr>
        <w:tc>
          <w:tcPr>
            <w:tcW w:w="6834" w:type="dxa"/>
            <w:gridSpan w:val="4"/>
          </w:tcPr>
          <w:p w14:paraId="3B1D85B7" w14:textId="3E0F5472" w:rsidR="00602C56" w:rsidRPr="00B65BB7" w:rsidRDefault="00602C56" w:rsidP="007B11D2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04" w:type="dxa"/>
            <w:tcBorders>
              <w:right w:val="nil"/>
            </w:tcBorders>
          </w:tcPr>
          <w:p w14:paraId="769F8DBA" w14:textId="77777777" w:rsidR="00602C56" w:rsidRPr="00B65BB7" w:rsidRDefault="00602C56" w:rsidP="007B11D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7" w:type="dxa"/>
            <w:tcBorders>
              <w:left w:val="nil"/>
            </w:tcBorders>
          </w:tcPr>
          <w:p w14:paraId="620D0703" w14:textId="77777777" w:rsidR="00602C56" w:rsidRPr="00B65BB7" w:rsidRDefault="00602C56" w:rsidP="007B11D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3" w:type="dxa"/>
          </w:tcPr>
          <w:p w14:paraId="28D2F467" w14:textId="77777777" w:rsidR="00602C56" w:rsidRPr="00B65BB7" w:rsidRDefault="00602C56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64" w:type="dxa"/>
          </w:tcPr>
          <w:p w14:paraId="3FF6E5FD" w14:textId="77777777" w:rsidR="00602C56" w:rsidRPr="00B65BB7" w:rsidRDefault="00602C56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83" w:type="dxa"/>
          </w:tcPr>
          <w:p w14:paraId="7DE1FB31" w14:textId="77777777" w:rsidR="00602C56" w:rsidRPr="00B65BB7" w:rsidRDefault="00602C56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73" w:type="dxa"/>
          </w:tcPr>
          <w:p w14:paraId="616E704C" w14:textId="77777777" w:rsidR="00602C56" w:rsidRPr="00B65BB7" w:rsidRDefault="00602C56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30" w:type="dxa"/>
          </w:tcPr>
          <w:p w14:paraId="64D70A38" w14:textId="77777777" w:rsidR="00602C56" w:rsidRPr="00B65BB7" w:rsidRDefault="00602C56" w:rsidP="007B11D2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04" w:type="dxa"/>
            <w:vAlign w:val="bottom"/>
          </w:tcPr>
          <w:p w14:paraId="28AFF4CA" w14:textId="079FF5FE" w:rsidR="00602C56" w:rsidRPr="00B65BB7" w:rsidRDefault="00686326" w:rsidP="007B11D2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14,243,823</w:t>
            </w:r>
          </w:p>
        </w:tc>
      </w:tr>
      <w:tr w:rsidR="00602C56" w:rsidRPr="00B65BB7" w14:paraId="19215C4A" w14:textId="77777777" w:rsidTr="00325C46">
        <w:trPr>
          <w:cantSplit/>
        </w:trPr>
        <w:tc>
          <w:tcPr>
            <w:tcW w:w="6834" w:type="dxa"/>
            <w:gridSpan w:val="4"/>
          </w:tcPr>
          <w:p w14:paraId="0356DC04" w14:textId="1BAB05F9" w:rsidR="00602C56" w:rsidRPr="00B65BB7" w:rsidRDefault="00602C56" w:rsidP="007B11D2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04" w:type="dxa"/>
            <w:tcBorders>
              <w:right w:val="nil"/>
            </w:tcBorders>
          </w:tcPr>
          <w:p w14:paraId="36434A03" w14:textId="77777777" w:rsidR="00602C56" w:rsidRPr="00B65BB7" w:rsidRDefault="00602C56" w:rsidP="007B11D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7" w:type="dxa"/>
            <w:tcBorders>
              <w:left w:val="nil"/>
            </w:tcBorders>
          </w:tcPr>
          <w:p w14:paraId="4E7B36A5" w14:textId="77777777" w:rsidR="00602C56" w:rsidRPr="00B65BB7" w:rsidRDefault="00602C56" w:rsidP="007B11D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3" w:type="dxa"/>
          </w:tcPr>
          <w:p w14:paraId="67EC44CF" w14:textId="77777777" w:rsidR="00602C56" w:rsidRPr="00B65BB7" w:rsidRDefault="00602C56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64" w:type="dxa"/>
          </w:tcPr>
          <w:p w14:paraId="6E18B67A" w14:textId="77777777" w:rsidR="00602C56" w:rsidRPr="00B65BB7" w:rsidRDefault="00602C56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83" w:type="dxa"/>
          </w:tcPr>
          <w:p w14:paraId="451D5B22" w14:textId="77777777" w:rsidR="00602C56" w:rsidRPr="00B65BB7" w:rsidRDefault="00602C56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73" w:type="dxa"/>
          </w:tcPr>
          <w:p w14:paraId="123E0816" w14:textId="77777777" w:rsidR="00602C56" w:rsidRPr="00B65BB7" w:rsidRDefault="00602C56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30" w:type="dxa"/>
          </w:tcPr>
          <w:p w14:paraId="70C8FA92" w14:textId="77777777" w:rsidR="00602C56" w:rsidRPr="00B65BB7" w:rsidRDefault="00602C56" w:rsidP="007B11D2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04" w:type="dxa"/>
            <w:vAlign w:val="bottom"/>
          </w:tcPr>
          <w:p w14:paraId="6941B749" w14:textId="0DB015C4" w:rsidR="00602C56" w:rsidRPr="00B65BB7" w:rsidRDefault="00686326" w:rsidP="007B11D2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4,300,794</w:t>
            </w:r>
          </w:p>
        </w:tc>
      </w:tr>
      <w:tr w:rsidR="00EF131A" w:rsidRPr="00B65BB7" w14:paraId="4002D44A" w14:textId="77777777" w:rsidTr="00325C46">
        <w:trPr>
          <w:cantSplit/>
        </w:trPr>
        <w:tc>
          <w:tcPr>
            <w:tcW w:w="3870" w:type="dxa"/>
          </w:tcPr>
          <w:p w14:paraId="39D713BE" w14:textId="177A7E5B" w:rsidR="00EF131A" w:rsidRPr="00B65BB7" w:rsidRDefault="00602C56" w:rsidP="007B11D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44F14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35" w:type="dxa"/>
          </w:tcPr>
          <w:p w14:paraId="0B1D312D" w14:textId="77777777" w:rsidR="00EF131A" w:rsidRPr="00B65BB7" w:rsidRDefault="00EF131A" w:rsidP="007B11D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57" w:type="dxa"/>
          </w:tcPr>
          <w:p w14:paraId="79F433F5" w14:textId="77777777" w:rsidR="00EF131A" w:rsidRPr="00B65BB7" w:rsidRDefault="00EF131A" w:rsidP="007B11D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287A2914" w14:textId="77777777" w:rsidR="00EF131A" w:rsidRPr="00B65BB7" w:rsidRDefault="00EF131A" w:rsidP="007B11D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4" w:type="dxa"/>
            <w:tcBorders>
              <w:right w:val="nil"/>
            </w:tcBorders>
          </w:tcPr>
          <w:p w14:paraId="7186AD78" w14:textId="77777777" w:rsidR="00EF131A" w:rsidRPr="00B65BB7" w:rsidRDefault="00EF131A" w:rsidP="007B11D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7" w:type="dxa"/>
            <w:tcBorders>
              <w:left w:val="nil"/>
            </w:tcBorders>
          </w:tcPr>
          <w:p w14:paraId="56B9C031" w14:textId="77777777" w:rsidR="00EF131A" w:rsidRPr="00B65BB7" w:rsidRDefault="00EF131A" w:rsidP="007B11D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3" w:type="dxa"/>
          </w:tcPr>
          <w:p w14:paraId="2F0EEB59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64" w:type="dxa"/>
          </w:tcPr>
          <w:p w14:paraId="6A677D1C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83" w:type="dxa"/>
          </w:tcPr>
          <w:p w14:paraId="1F379BD3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73" w:type="dxa"/>
          </w:tcPr>
          <w:p w14:paraId="3361C2C6" w14:textId="77777777" w:rsidR="00EF131A" w:rsidRPr="00B65BB7" w:rsidRDefault="00EF131A" w:rsidP="007B11D2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30" w:type="dxa"/>
          </w:tcPr>
          <w:p w14:paraId="4879E698" w14:textId="77777777" w:rsidR="00EF131A" w:rsidRPr="00B65BB7" w:rsidRDefault="00EF131A" w:rsidP="007B11D2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04" w:type="dxa"/>
            <w:vAlign w:val="bottom"/>
          </w:tcPr>
          <w:p w14:paraId="079025B2" w14:textId="77777777" w:rsidR="00EF131A" w:rsidRPr="00B65BB7" w:rsidRDefault="00EF131A" w:rsidP="00602C56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20,840,495</w:t>
            </w:r>
          </w:p>
        </w:tc>
      </w:tr>
    </w:tbl>
    <w:p w14:paraId="64B4D763" w14:textId="77777777" w:rsidR="001D7A8E" w:rsidRPr="00E72888" w:rsidRDefault="001D7A8E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9333366" w14:textId="77777777" w:rsidR="00E05160" w:rsidRDefault="00E05160" w:rsidP="00FB3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7F1384B" w14:textId="77777777" w:rsidR="00FB3E61" w:rsidRPr="00E72888" w:rsidRDefault="00FB3E61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15029" w:type="dxa"/>
        <w:tblLook w:val="0000" w:firstRow="0" w:lastRow="0" w:firstColumn="0" w:lastColumn="0" w:noHBand="0" w:noVBand="0"/>
      </w:tblPr>
      <w:tblGrid>
        <w:gridCol w:w="3150"/>
        <w:gridCol w:w="1084"/>
        <w:gridCol w:w="1113"/>
        <w:gridCol w:w="1073"/>
        <w:gridCol w:w="1093"/>
        <w:gridCol w:w="1192"/>
        <w:gridCol w:w="1080"/>
        <w:gridCol w:w="977"/>
        <w:gridCol w:w="1093"/>
        <w:gridCol w:w="1084"/>
        <w:gridCol w:w="989"/>
        <w:gridCol w:w="1101"/>
      </w:tblGrid>
      <w:tr w:rsidR="001F20B6" w:rsidRPr="00E72888" w14:paraId="23A4807B" w14:textId="77777777" w:rsidTr="00325C46">
        <w:trPr>
          <w:cantSplit/>
          <w:tblHeader/>
        </w:trPr>
        <w:tc>
          <w:tcPr>
            <w:tcW w:w="3150" w:type="dxa"/>
          </w:tcPr>
          <w:p w14:paraId="3C381A58" w14:textId="77777777" w:rsidR="001F20B6" w:rsidRPr="00E72888" w:rsidRDefault="001F20B6" w:rsidP="007B11D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</w:tcPr>
          <w:p w14:paraId="4F57748A" w14:textId="77777777" w:rsidR="001F20B6" w:rsidRPr="00E72888" w:rsidRDefault="001F20B6" w:rsidP="007B11D2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3" w:type="dxa"/>
          </w:tcPr>
          <w:p w14:paraId="691EB26A" w14:textId="77777777" w:rsidR="001F20B6" w:rsidRPr="00E72888" w:rsidRDefault="001F20B6" w:rsidP="007B11D2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73" w:type="dxa"/>
          </w:tcPr>
          <w:p w14:paraId="59AF7601" w14:textId="77777777" w:rsidR="001F20B6" w:rsidRPr="00E72888" w:rsidRDefault="001F20B6" w:rsidP="007B11D2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93" w:type="dxa"/>
          </w:tcPr>
          <w:p w14:paraId="3B4EFAFA" w14:textId="77777777" w:rsidR="001F20B6" w:rsidRPr="00E72888" w:rsidRDefault="001F20B6" w:rsidP="007B11D2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92" w:type="dxa"/>
          </w:tcPr>
          <w:p w14:paraId="5FFF10E6" w14:textId="77777777" w:rsidR="001F20B6" w:rsidRPr="00E72888" w:rsidRDefault="001F20B6" w:rsidP="007B11D2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324" w:type="dxa"/>
            <w:gridSpan w:val="6"/>
          </w:tcPr>
          <w:p w14:paraId="57383DB7" w14:textId="77777777" w:rsidR="001F20B6" w:rsidRPr="00E72888" w:rsidRDefault="001F20B6" w:rsidP="007B11D2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288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(หน่วย </w:t>
            </w:r>
            <w:r w:rsidRPr="00E72888">
              <w:rPr>
                <w:rFonts w:ascii="Browallia New" w:hAnsi="Browallia New" w:cs="Browallia New"/>
                <w:sz w:val="22"/>
                <w:szCs w:val="22"/>
                <w:lang w:val="en-GB"/>
              </w:rPr>
              <w:t>:</w:t>
            </w:r>
            <w:r w:rsidRPr="00E7288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บาท)</w:t>
            </w:r>
          </w:p>
        </w:tc>
      </w:tr>
      <w:tr w:rsidR="001F20B6" w:rsidRPr="00E72888" w14:paraId="0B3536CA" w14:textId="77777777" w:rsidTr="00325C46">
        <w:trPr>
          <w:cantSplit/>
          <w:tblHeader/>
        </w:trPr>
        <w:tc>
          <w:tcPr>
            <w:tcW w:w="3150" w:type="dxa"/>
          </w:tcPr>
          <w:p w14:paraId="78E1B0D8" w14:textId="77777777" w:rsidR="001F20B6" w:rsidRPr="00E72888" w:rsidRDefault="001F20B6" w:rsidP="007B11D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879" w:type="dxa"/>
            <w:gridSpan w:val="11"/>
          </w:tcPr>
          <w:p w14:paraId="054A3739" w14:textId="77777777" w:rsidR="001F20B6" w:rsidRPr="00E72888" w:rsidRDefault="001F20B6" w:rsidP="007B11D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72888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</w:t>
            </w:r>
            <w:r w:rsidRPr="00E7288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เฉพาะของบริษัท</w:t>
            </w:r>
          </w:p>
        </w:tc>
      </w:tr>
      <w:tr w:rsidR="001F20B6" w:rsidRPr="00E72888" w14:paraId="6A798858" w14:textId="77777777" w:rsidTr="00325C46">
        <w:trPr>
          <w:cantSplit/>
          <w:trHeight w:val="504"/>
          <w:tblHeader/>
        </w:trPr>
        <w:tc>
          <w:tcPr>
            <w:tcW w:w="3150" w:type="dxa"/>
          </w:tcPr>
          <w:p w14:paraId="138395E3" w14:textId="77777777" w:rsidR="001F20B6" w:rsidRPr="00325C46" w:rsidRDefault="001F20B6" w:rsidP="007B11D2">
            <w:pPr>
              <w:spacing w:line="240" w:lineRule="auto"/>
              <w:ind w:left="162" w:right="-36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  <w:vAlign w:val="bottom"/>
          </w:tcPr>
          <w:p w14:paraId="3A19E947" w14:textId="77777777" w:rsidR="001F20B6" w:rsidRPr="00E72888" w:rsidRDefault="001F20B6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2888">
              <w:rPr>
                <w:rFonts w:ascii="Browallia New" w:hAnsi="Browallia New" w:cs="Browalli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113" w:type="dxa"/>
            <w:vAlign w:val="bottom"/>
          </w:tcPr>
          <w:p w14:paraId="0F170B08" w14:textId="77777777" w:rsidR="001F20B6" w:rsidRPr="00E72888" w:rsidRDefault="001F20B6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2888">
              <w:rPr>
                <w:rFonts w:ascii="Browallia New" w:hAnsi="Browallia New" w:cs="Browalli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1073" w:type="dxa"/>
            <w:vAlign w:val="bottom"/>
          </w:tcPr>
          <w:p w14:paraId="020EFB44" w14:textId="77777777" w:rsidR="001F20B6" w:rsidRPr="00E72888" w:rsidRDefault="001F20B6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2888">
              <w:rPr>
                <w:rFonts w:ascii="Browallia New" w:hAnsi="Browallia New" w:cs="Browallia New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093" w:type="dxa"/>
            <w:vAlign w:val="bottom"/>
          </w:tcPr>
          <w:p w14:paraId="13CA0C83" w14:textId="77777777" w:rsidR="001F20B6" w:rsidRPr="00E72888" w:rsidRDefault="001F20B6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2888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1192" w:type="dxa"/>
            <w:vAlign w:val="bottom"/>
          </w:tcPr>
          <w:p w14:paraId="494EC8E5" w14:textId="77777777" w:rsidR="001F20B6" w:rsidRPr="00E72888" w:rsidRDefault="001F20B6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2888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เครื่องมือแพทย์ทดลองใช้</w:t>
            </w:r>
          </w:p>
        </w:tc>
        <w:tc>
          <w:tcPr>
            <w:tcW w:w="1080" w:type="dxa"/>
            <w:vAlign w:val="bottom"/>
          </w:tcPr>
          <w:p w14:paraId="6E7DD8B9" w14:textId="77777777" w:rsidR="001F20B6" w:rsidRPr="00E72888" w:rsidRDefault="001F20B6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2888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977" w:type="dxa"/>
            <w:vAlign w:val="bottom"/>
          </w:tcPr>
          <w:p w14:paraId="6CF021BF" w14:textId="77777777" w:rsidR="001F20B6" w:rsidRPr="00E72888" w:rsidRDefault="001F20B6" w:rsidP="00081717">
            <w:pPr>
              <w:pBdr>
                <w:bottom w:val="single" w:sz="4" w:space="1" w:color="auto"/>
              </w:pBdr>
              <w:tabs>
                <w:tab w:val="left" w:pos="58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2888">
              <w:rPr>
                <w:rFonts w:ascii="Browallia New" w:hAnsi="Browallia New" w:cs="Browalli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93" w:type="dxa"/>
            <w:vAlign w:val="bottom"/>
          </w:tcPr>
          <w:p w14:paraId="534B95FF" w14:textId="77777777" w:rsidR="001F20B6" w:rsidRPr="00E72888" w:rsidRDefault="001F20B6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72888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</w:p>
          <w:p w14:paraId="15C629FC" w14:textId="77777777" w:rsidR="001F20B6" w:rsidRPr="00E72888" w:rsidRDefault="001F20B6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2888">
              <w:rPr>
                <w:rFonts w:ascii="Browallia New" w:hAnsi="Browallia New" w:cs="Browallia New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084" w:type="dxa"/>
            <w:vAlign w:val="bottom"/>
          </w:tcPr>
          <w:p w14:paraId="6E4573EC" w14:textId="77777777" w:rsidR="001F20B6" w:rsidRPr="00E72888" w:rsidRDefault="001F20B6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2888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989" w:type="dxa"/>
          </w:tcPr>
          <w:p w14:paraId="797D1A98" w14:textId="77777777" w:rsidR="001F20B6" w:rsidRPr="00E72888" w:rsidRDefault="001F20B6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2888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  <w:r w:rsidRPr="00E72888">
              <w:rPr>
                <w:rFonts w:ascii="Browallia New" w:hAnsi="Browallia New" w:cs="Browallia New" w:hint="cs"/>
                <w:sz w:val="22"/>
                <w:szCs w:val="22"/>
                <w:cs/>
              </w:rPr>
              <w:t>เพื่อให้เช่า</w:t>
            </w:r>
          </w:p>
        </w:tc>
        <w:tc>
          <w:tcPr>
            <w:tcW w:w="1101" w:type="dxa"/>
            <w:vAlign w:val="bottom"/>
          </w:tcPr>
          <w:p w14:paraId="4F722EC8" w14:textId="77777777" w:rsidR="001F20B6" w:rsidRPr="00E72888" w:rsidRDefault="001F20B6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2888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1F20B6" w:rsidRPr="00E72888" w14:paraId="11C28F01" w14:textId="77777777" w:rsidTr="00325C46">
        <w:trPr>
          <w:cantSplit/>
        </w:trPr>
        <w:tc>
          <w:tcPr>
            <w:tcW w:w="3150" w:type="dxa"/>
          </w:tcPr>
          <w:p w14:paraId="404FBBC2" w14:textId="77777777" w:rsidR="001F20B6" w:rsidRPr="00E72888" w:rsidRDefault="001F20B6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E72888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84" w:type="dxa"/>
          </w:tcPr>
          <w:p w14:paraId="4DE2C5D0" w14:textId="77777777" w:rsidR="001F20B6" w:rsidRPr="00E72888" w:rsidRDefault="001F20B6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3" w:type="dxa"/>
          </w:tcPr>
          <w:p w14:paraId="0FCB8938" w14:textId="77777777" w:rsidR="001F20B6" w:rsidRPr="00E72888" w:rsidRDefault="001F20B6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3" w:type="dxa"/>
          </w:tcPr>
          <w:p w14:paraId="0E5BD5DB" w14:textId="77777777" w:rsidR="001F20B6" w:rsidRPr="00E72888" w:rsidRDefault="001F20B6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7427E1FC" w14:textId="77777777" w:rsidR="001F20B6" w:rsidRPr="00E72888" w:rsidRDefault="001F20B6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92" w:type="dxa"/>
          </w:tcPr>
          <w:p w14:paraId="39157FED" w14:textId="77777777" w:rsidR="001F20B6" w:rsidRPr="00E72888" w:rsidRDefault="001F20B6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8D978D9" w14:textId="77777777" w:rsidR="001F20B6" w:rsidRPr="00E72888" w:rsidRDefault="001F20B6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7" w:type="dxa"/>
          </w:tcPr>
          <w:p w14:paraId="19FDD6D4" w14:textId="77777777" w:rsidR="001F20B6" w:rsidRPr="00E72888" w:rsidRDefault="001F20B6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3A274D1F" w14:textId="77777777" w:rsidR="001F20B6" w:rsidRPr="00E72888" w:rsidRDefault="001F20B6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</w:tcPr>
          <w:p w14:paraId="10C66A64" w14:textId="77777777" w:rsidR="001F20B6" w:rsidRPr="00E72888" w:rsidRDefault="001F20B6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89" w:type="dxa"/>
          </w:tcPr>
          <w:p w14:paraId="26EC46C9" w14:textId="77777777" w:rsidR="001F20B6" w:rsidRPr="00E72888" w:rsidRDefault="001F20B6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01" w:type="dxa"/>
          </w:tcPr>
          <w:p w14:paraId="5164594C" w14:textId="77777777" w:rsidR="001F20B6" w:rsidRPr="00E72888" w:rsidRDefault="001F20B6" w:rsidP="007B11D2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1F20B6" w:rsidRPr="00E72888" w14:paraId="11290409" w14:textId="77777777" w:rsidTr="00325C46">
        <w:trPr>
          <w:cantSplit/>
        </w:trPr>
        <w:tc>
          <w:tcPr>
            <w:tcW w:w="3150" w:type="dxa"/>
          </w:tcPr>
          <w:p w14:paraId="6FF4DD65" w14:textId="77777777" w:rsidR="001F20B6" w:rsidRPr="00FB63FB" w:rsidRDefault="001F20B6" w:rsidP="007B11D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B63F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B63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FB63FB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1084" w:type="dxa"/>
          </w:tcPr>
          <w:p w14:paraId="1FDE6933" w14:textId="09E33423" w:rsidR="001F20B6" w:rsidRPr="00E05160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697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500</w:t>
            </w:r>
          </w:p>
        </w:tc>
        <w:tc>
          <w:tcPr>
            <w:tcW w:w="1113" w:type="dxa"/>
          </w:tcPr>
          <w:p w14:paraId="32768698" w14:textId="6A6EE363" w:rsidR="001F20B6" w:rsidRPr="00E05160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972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006</w:t>
            </w:r>
          </w:p>
        </w:tc>
        <w:tc>
          <w:tcPr>
            <w:tcW w:w="1073" w:type="dxa"/>
            <w:vAlign w:val="bottom"/>
          </w:tcPr>
          <w:p w14:paraId="0816507C" w14:textId="61B7FAFF" w:rsidR="001F20B6" w:rsidRPr="00E05160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817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691</w:t>
            </w:r>
          </w:p>
        </w:tc>
        <w:tc>
          <w:tcPr>
            <w:tcW w:w="1093" w:type="dxa"/>
          </w:tcPr>
          <w:p w14:paraId="5B1A61AA" w14:textId="64291C7C" w:rsidR="001F20B6" w:rsidRPr="00E05160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077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766</w:t>
            </w:r>
          </w:p>
        </w:tc>
        <w:tc>
          <w:tcPr>
            <w:tcW w:w="1192" w:type="dxa"/>
            <w:vAlign w:val="bottom"/>
          </w:tcPr>
          <w:p w14:paraId="1E218E93" w14:textId="60F00CF5" w:rsidR="001F20B6" w:rsidRPr="00E05160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88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556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348</w:t>
            </w:r>
          </w:p>
        </w:tc>
        <w:tc>
          <w:tcPr>
            <w:tcW w:w="1080" w:type="dxa"/>
            <w:vAlign w:val="bottom"/>
          </w:tcPr>
          <w:p w14:paraId="086772C0" w14:textId="50015F0C" w:rsidR="001F20B6" w:rsidRPr="00E05160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114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301</w:t>
            </w:r>
          </w:p>
        </w:tc>
        <w:tc>
          <w:tcPr>
            <w:tcW w:w="977" w:type="dxa"/>
            <w:vAlign w:val="bottom"/>
          </w:tcPr>
          <w:p w14:paraId="03A9DEF5" w14:textId="75024570" w:rsidR="001F20B6" w:rsidRPr="00E05160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505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861</w:t>
            </w:r>
          </w:p>
        </w:tc>
        <w:tc>
          <w:tcPr>
            <w:tcW w:w="1093" w:type="dxa"/>
          </w:tcPr>
          <w:p w14:paraId="26DB211E" w14:textId="23E596E1" w:rsidR="001F20B6" w:rsidRPr="00E05160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269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429</w:t>
            </w:r>
          </w:p>
        </w:tc>
        <w:tc>
          <w:tcPr>
            <w:tcW w:w="1084" w:type="dxa"/>
            <w:vAlign w:val="bottom"/>
          </w:tcPr>
          <w:p w14:paraId="3F9233A5" w14:textId="7BB18829" w:rsidR="001F20B6" w:rsidRPr="00E05160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606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931</w:t>
            </w:r>
          </w:p>
        </w:tc>
        <w:tc>
          <w:tcPr>
            <w:tcW w:w="989" w:type="dxa"/>
          </w:tcPr>
          <w:p w14:paraId="66D4202C" w14:textId="66A65A5E" w:rsidR="001F20B6" w:rsidRPr="00E05160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026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082</w:t>
            </w:r>
          </w:p>
        </w:tc>
        <w:tc>
          <w:tcPr>
            <w:tcW w:w="1101" w:type="dxa"/>
            <w:vAlign w:val="bottom"/>
          </w:tcPr>
          <w:p w14:paraId="72E33304" w14:textId="70828780" w:rsidR="001F20B6" w:rsidRPr="00E05160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125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643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915</w:t>
            </w:r>
          </w:p>
        </w:tc>
      </w:tr>
      <w:tr w:rsidR="001F20B6" w:rsidRPr="00E72888" w14:paraId="274F7C73" w14:textId="77777777" w:rsidTr="00325C46">
        <w:trPr>
          <w:cantSplit/>
        </w:trPr>
        <w:tc>
          <w:tcPr>
            <w:tcW w:w="3150" w:type="dxa"/>
          </w:tcPr>
          <w:p w14:paraId="6D8C902E" w14:textId="77777777" w:rsidR="001F20B6" w:rsidRPr="00FB63FB" w:rsidRDefault="001F20B6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B63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084" w:type="dxa"/>
          </w:tcPr>
          <w:p w14:paraId="4484166B" w14:textId="77777777" w:rsidR="001F20B6" w:rsidRPr="00E05160" w:rsidRDefault="001F20B6" w:rsidP="007B11D2">
            <w:pPr>
              <w:tabs>
                <w:tab w:val="clear" w:pos="454"/>
                <w:tab w:val="left" w:pos="564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</w:tcPr>
          <w:p w14:paraId="1A5CDB51" w14:textId="77777777" w:rsidR="001F20B6" w:rsidRPr="00E05160" w:rsidRDefault="001F20B6" w:rsidP="007B11D2">
            <w:pPr>
              <w:tabs>
                <w:tab w:val="clear" w:pos="680"/>
                <w:tab w:val="left" w:pos="618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73" w:type="dxa"/>
            <w:vAlign w:val="bottom"/>
          </w:tcPr>
          <w:p w14:paraId="77568119" w14:textId="25F97CD6" w:rsidR="001F20B6" w:rsidRPr="00E05160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707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990</w:t>
            </w:r>
          </w:p>
        </w:tc>
        <w:tc>
          <w:tcPr>
            <w:tcW w:w="1093" w:type="dxa"/>
          </w:tcPr>
          <w:p w14:paraId="4CA391A5" w14:textId="280A603B" w:rsidR="001F20B6" w:rsidRPr="00E05160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924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764</w:t>
            </w:r>
          </w:p>
        </w:tc>
        <w:tc>
          <w:tcPr>
            <w:tcW w:w="1192" w:type="dxa"/>
            <w:vAlign w:val="bottom"/>
          </w:tcPr>
          <w:p w14:paraId="3A1740A2" w14:textId="2D93947F" w:rsidR="001F20B6" w:rsidRPr="00E05160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12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067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746</w:t>
            </w:r>
          </w:p>
        </w:tc>
        <w:tc>
          <w:tcPr>
            <w:tcW w:w="1080" w:type="dxa"/>
            <w:vAlign w:val="bottom"/>
          </w:tcPr>
          <w:p w14:paraId="29174A97" w14:textId="0997AF86" w:rsidR="001F20B6" w:rsidRPr="00E05160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241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655</w:t>
            </w:r>
          </w:p>
        </w:tc>
        <w:tc>
          <w:tcPr>
            <w:tcW w:w="977" w:type="dxa"/>
            <w:vAlign w:val="bottom"/>
          </w:tcPr>
          <w:p w14:paraId="7D953E1F" w14:textId="179163E3" w:rsidR="001F20B6" w:rsidRPr="00E05160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109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159</w:t>
            </w:r>
          </w:p>
        </w:tc>
        <w:tc>
          <w:tcPr>
            <w:tcW w:w="1093" w:type="dxa"/>
          </w:tcPr>
          <w:p w14:paraId="617D1F19" w14:textId="1FDE9639" w:rsidR="001F20B6" w:rsidRPr="00E05160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357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429</w:t>
            </w:r>
          </w:p>
        </w:tc>
        <w:tc>
          <w:tcPr>
            <w:tcW w:w="1084" w:type="dxa"/>
            <w:vAlign w:val="bottom"/>
          </w:tcPr>
          <w:p w14:paraId="181EFB65" w14:textId="608945D4" w:rsidR="001F20B6" w:rsidRPr="00E05160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069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782</w:t>
            </w:r>
          </w:p>
        </w:tc>
        <w:tc>
          <w:tcPr>
            <w:tcW w:w="989" w:type="dxa"/>
          </w:tcPr>
          <w:p w14:paraId="779F0816" w14:textId="38783744" w:rsidR="001F20B6" w:rsidRPr="00E05160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915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540</w:t>
            </w:r>
          </w:p>
        </w:tc>
        <w:tc>
          <w:tcPr>
            <w:tcW w:w="1101" w:type="dxa"/>
            <w:vAlign w:val="bottom"/>
          </w:tcPr>
          <w:p w14:paraId="2B062F40" w14:textId="7D1A4140" w:rsidR="001F20B6" w:rsidRPr="00E05160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21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394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065</w:t>
            </w:r>
          </w:p>
        </w:tc>
      </w:tr>
      <w:tr w:rsidR="001F20B6" w:rsidRPr="00E72888" w14:paraId="5FB8065D" w14:textId="77777777" w:rsidTr="00325C46">
        <w:trPr>
          <w:cantSplit/>
        </w:trPr>
        <w:tc>
          <w:tcPr>
            <w:tcW w:w="3150" w:type="dxa"/>
          </w:tcPr>
          <w:p w14:paraId="2F660538" w14:textId="77777777" w:rsidR="001F20B6" w:rsidRPr="00FB63FB" w:rsidRDefault="001F20B6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B63FB">
              <w:rPr>
                <w:rFonts w:ascii="Browallia New" w:hAnsi="Browallia New" w:cs="Browalli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084" w:type="dxa"/>
            <w:vAlign w:val="bottom"/>
          </w:tcPr>
          <w:p w14:paraId="77E30D15" w14:textId="77777777" w:rsidR="001F20B6" w:rsidRPr="00E05160" w:rsidRDefault="001F20B6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  <w:vAlign w:val="bottom"/>
          </w:tcPr>
          <w:p w14:paraId="5C79D35E" w14:textId="77777777" w:rsidR="001F20B6" w:rsidRPr="00E05160" w:rsidRDefault="001F20B6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73" w:type="dxa"/>
            <w:vAlign w:val="bottom"/>
          </w:tcPr>
          <w:p w14:paraId="48AE96FD" w14:textId="77777777" w:rsidR="001F20B6" w:rsidRPr="00E05160" w:rsidRDefault="001F20B6" w:rsidP="00DA655E">
            <w:pPr>
              <w:tabs>
                <w:tab w:val="clear" w:pos="680"/>
                <w:tab w:val="left" w:pos="636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3" w:type="dxa"/>
            <w:vAlign w:val="bottom"/>
          </w:tcPr>
          <w:p w14:paraId="6CE33994" w14:textId="77777777" w:rsidR="001F20B6" w:rsidRPr="001F0A86" w:rsidRDefault="001F20B6" w:rsidP="00DA655E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92" w:type="dxa"/>
            <w:vAlign w:val="bottom"/>
          </w:tcPr>
          <w:p w14:paraId="6424E284" w14:textId="77777777" w:rsidR="001F20B6" w:rsidRPr="00E05160" w:rsidRDefault="001F20B6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Pr="00E05160">
              <w:rPr>
                <w:rFonts w:ascii="Browallia New" w:hAnsi="Browallia New" w:cs="Browallia New"/>
                <w:sz w:val="22"/>
                <w:szCs w:val="22"/>
              </w:rPr>
              <w:t>7,567,477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612D69D" w14:textId="77777777" w:rsidR="001F20B6" w:rsidRPr="00E05160" w:rsidRDefault="001F20B6" w:rsidP="00DA655E">
            <w:pPr>
              <w:tabs>
                <w:tab w:val="clear" w:pos="680"/>
                <w:tab w:val="left" w:pos="574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7" w:type="dxa"/>
            <w:vAlign w:val="bottom"/>
          </w:tcPr>
          <w:p w14:paraId="4BC03E1E" w14:textId="4F9A6DAA" w:rsidR="001F20B6" w:rsidRPr="00E05160" w:rsidRDefault="001F20B6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115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762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93" w:type="dxa"/>
            <w:vAlign w:val="bottom"/>
          </w:tcPr>
          <w:p w14:paraId="291BF31F" w14:textId="69737F92" w:rsidR="001F20B6" w:rsidRPr="00E05160" w:rsidRDefault="001F20B6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149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175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4" w:type="dxa"/>
            <w:vAlign w:val="bottom"/>
          </w:tcPr>
          <w:p w14:paraId="304AA728" w14:textId="337A7F05" w:rsidR="001F20B6" w:rsidRPr="00E05160" w:rsidRDefault="001F20B6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800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989" w:type="dxa"/>
          </w:tcPr>
          <w:p w14:paraId="3AFB7A88" w14:textId="77777777" w:rsidR="001F20B6" w:rsidRPr="00E05160" w:rsidRDefault="001F20B6" w:rsidP="007B11D2">
            <w:pPr>
              <w:tabs>
                <w:tab w:val="clear" w:pos="454"/>
                <w:tab w:val="left" w:pos="564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1" w:type="dxa"/>
            <w:vAlign w:val="bottom"/>
          </w:tcPr>
          <w:p w14:paraId="5C987471" w14:textId="77777777" w:rsidR="001F20B6" w:rsidRPr="00E05160" w:rsidRDefault="001F20B6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>9,835,214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1F20B6" w:rsidRPr="00E72888" w14:paraId="41EB52F1" w14:textId="77777777" w:rsidTr="00325C46">
        <w:trPr>
          <w:cantSplit/>
        </w:trPr>
        <w:tc>
          <w:tcPr>
            <w:tcW w:w="3150" w:type="dxa"/>
          </w:tcPr>
          <w:p w14:paraId="31D90C88" w14:textId="77777777" w:rsidR="001F20B6" w:rsidRPr="00FB63FB" w:rsidRDefault="001F20B6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B63FB">
              <w:rPr>
                <w:rFonts w:ascii="Browallia New" w:hAnsi="Browallia New" w:cs="Browallia New" w:hint="cs"/>
                <w:sz w:val="22"/>
                <w:szCs w:val="22"/>
                <w:cs/>
              </w:rPr>
              <w:t>โอนสินค้าคงเหลือเป็นสินทรัพย์</w:t>
            </w:r>
          </w:p>
        </w:tc>
        <w:tc>
          <w:tcPr>
            <w:tcW w:w="1084" w:type="dxa"/>
            <w:vAlign w:val="bottom"/>
          </w:tcPr>
          <w:p w14:paraId="6EC282B6" w14:textId="77777777" w:rsidR="001F20B6" w:rsidRPr="00E05160" w:rsidRDefault="001F20B6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  <w:vAlign w:val="bottom"/>
          </w:tcPr>
          <w:p w14:paraId="371D80FF" w14:textId="77777777" w:rsidR="001F20B6" w:rsidRPr="00E05160" w:rsidRDefault="001F20B6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73" w:type="dxa"/>
            <w:vAlign w:val="bottom"/>
          </w:tcPr>
          <w:p w14:paraId="01EA7A4D" w14:textId="77777777" w:rsidR="001F20B6" w:rsidRPr="00E05160" w:rsidRDefault="001F20B6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3" w:type="dxa"/>
            <w:vAlign w:val="bottom"/>
          </w:tcPr>
          <w:p w14:paraId="1B629046" w14:textId="77777777" w:rsidR="001F20B6" w:rsidRPr="001F0A86" w:rsidRDefault="001F20B6" w:rsidP="00DA655E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92" w:type="dxa"/>
            <w:vAlign w:val="bottom"/>
          </w:tcPr>
          <w:p w14:paraId="2F459F08" w14:textId="757711BF" w:rsidR="001F20B6" w:rsidRPr="00E05160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055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496</w:t>
            </w:r>
          </w:p>
        </w:tc>
        <w:tc>
          <w:tcPr>
            <w:tcW w:w="1080" w:type="dxa"/>
            <w:vAlign w:val="bottom"/>
          </w:tcPr>
          <w:p w14:paraId="1CF2B8F8" w14:textId="77777777" w:rsidR="001F20B6" w:rsidRPr="00E05160" w:rsidRDefault="001F20B6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7" w:type="dxa"/>
            <w:vAlign w:val="bottom"/>
          </w:tcPr>
          <w:p w14:paraId="26AECB60" w14:textId="77777777" w:rsidR="001F20B6" w:rsidRPr="00E05160" w:rsidRDefault="001F20B6" w:rsidP="007B11D2">
            <w:pPr>
              <w:tabs>
                <w:tab w:val="clear" w:pos="454"/>
                <w:tab w:val="left" w:pos="46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3" w:type="dxa"/>
            <w:vAlign w:val="bottom"/>
          </w:tcPr>
          <w:p w14:paraId="1ABCEE14" w14:textId="77777777" w:rsidR="001F20B6" w:rsidRPr="00E05160" w:rsidRDefault="001F20B6" w:rsidP="00DA655E">
            <w:pPr>
              <w:tabs>
                <w:tab w:val="clear" w:pos="454"/>
                <w:tab w:val="clear" w:pos="680"/>
                <w:tab w:val="left" w:pos="61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4" w:type="dxa"/>
            <w:vAlign w:val="bottom"/>
          </w:tcPr>
          <w:p w14:paraId="5D0644B0" w14:textId="77777777" w:rsidR="001F20B6" w:rsidRPr="00E05160" w:rsidRDefault="001F20B6" w:rsidP="007B11D2">
            <w:pPr>
              <w:tabs>
                <w:tab w:val="clear" w:pos="680"/>
                <w:tab w:val="left" w:pos="65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9" w:type="dxa"/>
          </w:tcPr>
          <w:p w14:paraId="54860275" w14:textId="235422EC" w:rsidR="001F20B6" w:rsidRPr="00E05160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143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327</w:t>
            </w:r>
          </w:p>
        </w:tc>
        <w:tc>
          <w:tcPr>
            <w:tcW w:w="1101" w:type="dxa"/>
            <w:vAlign w:val="bottom"/>
          </w:tcPr>
          <w:p w14:paraId="34191946" w14:textId="73BDFE73" w:rsidR="001F20B6" w:rsidRPr="00E05160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198</w:t>
            </w:r>
            <w:r w:rsidR="001F20B6"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823</w:t>
            </w:r>
          </w:p>
        </w:tc>
      </w:tr>
      <w:tr w:rsidR="001F20B6" w:rsidRPr="00E72888" w14:paraId="1CD5BD99" w14:textId="77777777" w:rsidTr="00325C46">
        <w:trPr>
          <w:cantSplit/>
        </w:trPr>
        <w:tc>
          <w:tcPr>
            <w:tcW w:w="3150" w:type="dxa"/>
          </w:tcPr>
          <w:p w14:paraId="7BD9D072" w14:textId="5B7D3AD0" w:rsidR="001F20B6" w:rsidRPr="00FB63FB" w:rsidRDefault="001F20B6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B63FB">
              <w:rPr>
                <w:rFonts w:ascii="Browallia New" w:hAnsi="Browallia New" w:cs="Browallia New" w:hint="cs"/>
                <w:sz w:val="22"/>
                <w:szCs w:val="22"/>
                <w:cs/>
              </w:rPr>
              <w:t>โอนสินทรัพย์เป็นอสังหาริมทรัพย์เพื่อการลงทุน</w:t>
            </w:r>
          </w:p>
        </w:tc>
        <w:tc>
          <w:tcPr>
            <w:tcW w:w="1084" w:type="dxa"/>
            <w:vAlign w:val="bottom"/>
          </w:tcPr>
          <w:p w14:paraId="6E1EB101" w14:textId="1829915D" w:rsidR="001F20B6" w:rsidRPr="00E05160" w:rsidRDefault="001F20B6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697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500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13" w:type="dxa"/>
            <w:vAlign w:val="bottom"/>
          </w:tcPr>
          <w:p w14:paraId="2A795C7D" w14:textId="43911EE1" w:rsidR="001F20B6" w:rsidRPr="00E05160" w:rsidRDefault="001F20B6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8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972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006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73" w:type="dxa"/>
            <w:vAlign w:val="bottom"/>
          </w:tcPr>
          <w:p w14:paraId="0CDDFB42" w14:textId="77777777" w:rsidR="001F20B6" w:rsidRPr="00E05160" w:rsidRDefault="001F20B6" w:rsidP="00313FF8">
            <w:pPr>
              <w:pBdr>
                <w:bottom w:val="single" w:sz="4" w:space="1" w:color="auto"/>
              </w:pBdr>
              <w:tabs>
                <w:tab w:val="clear" w:pos="680"/>
                <w:tab w:val="left" w:pos="674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3" w:type="dxa"/>
            <w:vAlign w:val="bottom"/>
          </w:tcPr>
          <w:p w14:paraId="3AFCD045" w14:textId="77777777" w:rsidR="001F20B6" w:rsidRPr="00E05160" w:rsidRDefault="001F20B6" w:rsidP="00DA655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92" w:type="dxa"/>
            <w:vAlign w:val="bottom"/>
          </w:tcPr>
          <w:p w14:paraId="0FCEB0E0" w14:textId="77777777" w:rsidR="001F20B6" w:rsidRPr="00E05160" w:rsidRDefault="001F20B6" w:rsidP="00DA655E">
            <w:pPr>
              <w:pBdr>
                <w:bottom w:val="single" w:sz="4" w:space="1" w:color="auto"/>
              </w:pBdr>
              <w:tabs>
                <w:tab w:val="clear" w:pos="680"/>
                <w:tab w:val="left" w:pos="744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F0A8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</w:t>
            </w:r>
            <w:r w:rsidRPr="001F0A8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76431A2" w14:textId="77777777" w:rsidR="001F20B6" w:rsidRPr="00E05160" w:rsidRDefault="001F20B6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7" w:type="dxa"/>
            <w:vAlign w:val="bottom"/>
          </w:tcPr>
          <w:p w14:paraId="29D0C66E" w14:textId="77777777" w:rsidR="001F20B6" w:rsidRPr="00E05160" w:rsidRDefault="001F20B6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3" w:type="dxa"/>
            <w:vAlign w:val="bottom"/>
          </w:tcPr>
          <w:p w14:paraId="495934BD" w14:textId="77777777" w:rsidR="001F20B6" w:rsidRPr="00E05160" w:rsidRDefault="001F20B6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4" w:type="dxa"/>
            <w:vAlign w:val="bottom"/>
          </w:tcPr>
          <w:p w14:paraId="7E491B23" w14:textId="77777777" w:rsidR="001F20B6" w:rsidRPr="00E05160" w:rsidRDefault="001F20B6" w:rsidP="00DA655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9" w:type="dxa"/>
          </w:tcPr>
          <w:p w14:paraId="68EFBDD9" w14:textId="77777777" w:rsidR="001F20B6" w:rsidRPr="00E05160" w:rsidRDefault="001F20B6" w:rsidP="00DA655E">
            <w:pPr>
              <w:pBdr>
                <w:bottom w:val="single" w:sz="4" w:space="1" w:color="auto"/>
              </w:pBdr>
              <w:tabs>
                <w:tab w:val="clear" w:pos="454"/>
                <w:tab w:val="left" w:pos="591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1" w:type="dxa"/>
            <w:vAlign w:val="bottom"/>
          </w:tcPr>
          <w:p w14:paraId="50530AE4" w14:textId="73C77BAC" w:rsidR="001F20B6" w:rsidRPr="00E05160" w:rsidRDefault="001F20B6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11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669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506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1F20B6" w:rsidRPr="00E72888" w14:paraId="26A1442E" w14:textId="77777777" w:rsidTr="00325C46">
        <w:trPr>
          <w:cantSplit/>
        </w:trPr>
        <w:tc>
          <w:tcPr>
            <w:tcW w:w="3150" w:type="dxa"/>
          </w:tcPr>
          <w:p w14:paraId="4ED75838" w14:textId="75ADA19D" w:rsidR="001F20B6" w:rsidRPr="00FB63FB" w:rsidRDefault="001F20B6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B63FB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FB63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FB63FB">
              <w:rPr>
                <w:rFonts w:ascii="Browallia New" w:hAnsi="Browallia New" w:cs="Browallia New"/>
                <w:sz w:val="22"/>
                <w:szCs w:val="22"/>
              </w:rPr>
              <w:t>2562</w:t>
            </w:r>
            <w:r w:rsidRPr="00FB63FB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4" w:type="dxa"/>
            <w:vAlign w:val="bottom"/>
          </w:tcPr>
          <w:p w14:paraId="36603AAE" w14:textId="77777777" w:rsidR="001F20B6" w:rsidRPr="00B7353E" w:rsidRDefault="001F20B6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  <w:vAlign w:val="bottom"/>
          </w:tcPr>
          <w:p w14:paraId="24B7F2FD" w14:textId="77777777" w:rsidR="001F20B6" w:rsidRPr="00B7353E" w:rsidRDefault="001F20B6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73" w:type="dxa"/>
            <w:vAlign w:val="bottom"/>
          </w:tcPr>
          <w:p w14:paraId="3FF19C37" w14:textId="03763B26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525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681</w:t>
            </w:r>
          </w:p>
        </w:tc>
        <w:tc>
          <w:tcPr>
            <w:tcW w:w="1093" w:type="dxa"/>
          </w:tcPr>
          <w:p w14:paraId="3302CEAF" w14:textId="5BA5F876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002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530</w:t>
            </w:r>
          </w:p>
        </w:tc>
        <w:tc>
          <w:tcPr>
            <w:tcW w:w="1192" w:type="dxa"/>
            <w:vAlign w:val="bottom"/>
          </w:tcPr>
          <w:p w14:paraId="0DBFEE36" w14:textId="29BCAD62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98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112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113</w:t>
            </w:r>
          </w:p>
        </w:tc>
        <w:tc>
          <w:tcPr>
            <w:tcW w:w="1080" w:type="dxa"/>
            <w:vAlign w:val="bottom"/>
          </w:tcPr>
          <w:p w14:paraId="172250E8" w14:textId="29DC2E11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355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956</w:t>
            </w:r>
          </w:p>
        </w:tc>
        <w:tc>
          <w:tcPr>
            <w:tcW w:w="977" w:type="dxa"/>
            <w:vAlign w:val="bottom"/>
          </w:tcPr>
          <w:p w14:paraId="1A868C1B" w14:textId="450131B5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499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258</w:t>
            </w:r>
          </w:p>
        </w:tc>
        <w:tc>
          <w:tcPr>
            <w:tcW w:w="1093" w:type="dxa"/>
          </w:tcPr>
          <w:p w14:paraId="36B9A7A6" w14:textId="73773EF2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477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683</w:t>
            </w:r>
          </w:p>
        </w:tc>
        <w:tc>
          <w:tcPr>
            <w:tcW w:w="1084" w:type="dxa"/>
            <w:vAlign w:val="bottom"/>
          </w:tcPr>
          <w:p w14:paraId="0B615BDB" w14:textId="0500AF4D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673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913</w:t>
            </w:r>
          </w:p>
        </w:tc>
        <w:tc>
          <w:tcPr>
            <w:tcW w:w="989" w:type="dxa"/>
          </w:tcPr>
          <w:p w14:paraId="310D9E27" w14:textId="61F072CE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084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949</w:t>
            </w:r>
          </w:p>
        </w:tc>
        <w:tc>
          <w:tcPr>
            <w:tcW w:w="1101" w:type="dxa"/>
            <w:vAlign w:val="bottom"/>
          </w:tcPr>
          <w:p w14:paraId="7278FD7B" w14:textId="6EA39612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130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732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083</w:t>
            </w:r>
          </w:p>
        </w:tc>
      </w:tr>
      <w:tr w:rsidR="001F20B6" w:rsidRPr="00E72888" w14:paraId="5153AEC3" w14:textId="77777777" w:rsidTr="00325C46">
        <w:trPr>
          <w:cantSplit/>
        </w:trPr>
        <w:tc>
          <w:tcPr>
            <w:tcW w:w="3150" w:type="dxa"/>
          </w:tcPr>
          <w:p w14:paraId="13C17327" w14:textId="78D002F5" w:rsidR="001F20B6" w:rsidRPr="00FB63FB" w:rsidRDefault="001F20B6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B63FB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รายการปรับปรุงตามมาตรฐานการรายงาน</w:t>
            </w:r>
            <w:r w:rsidR="00325C4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         </w:t>
            </w:r>
            <w:r w:rsidRPr="00FB63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ทางการเงินฉบับที่ </w:t>
            </w:r>
            <w:r w:rsidRPr="00FB63FB">
              <w:rPr>
                <w:rFonts w:ascii="Browallia New" w:hAnsi="Browallia New" w:cs="Browallia New"/>
                <w:sz w:val="22"/>
                <w:szCs w:val="22"/>
              </w:rPr>
              <w:t>16</w:t>
            </w:r>
          </w:p>
        </w:tc>
        <w:tc>
          <w:tcPr>
            <w:tcW w:w="1084" w:type="dxa"/>
            <w:vAlign w:val="bottom"/>
          </w:tcPr>
          <w:p w14:paraId="7F6B5BDB" w14:textId="77777777" w:rsidR="001F20B6" w:rsidRPr="00B7353E" w:rsidRDefault="001F20B6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  <w:vAlign w:val="bottom"/>
          </w:tcPr>
          <w:p w14:paraId="54AFE5B5" w14:textId="77777777" w:rsidR="001F20B6" w:rsidRPr="00B7353E" w:rsidRDefault="001F20B6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73" w:type="dxa"/>
            <w:vAlign w:val="bottom"/>
          </w:tcPr>
          <w:p w14:paraId="7B0C220C" w14:textId="0365F012" w:rsidR="001F20B6" w:rsidRPr="00B7353E" w:rsidRDefault="00DA655E" w:rsidP="00313FF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="001F20B6"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13FF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3" w:type="dxa"/>
            <w:vAlign w:val="bottom"/>
          </w:tcPr>
          <w:p w14:paraId="1B8329A3" w14:textId="77777777" w:rsidR="001F20B6" w:rsidRPr="00B7353E" w:rsidRDefault="001F20B6" w:rsidP="00DA655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92" w:type="dxa"/>
            <w:vAlign w:val="bottom"/>
          </w:tcPr>
          <w:p w14:paraId="11E10EAF" w14:textId="77777777" w:rsidR="001F20B6" w:rsidRPr="00B7353E" w:rsidRDefault="001F20B6" w:rsidP="00DA655E">
            <w:pPr>
              <w:pBdr>
                <w:bottom w:val="single" w:sz="4" w:space="1" w:color="auto"/>
              </w:pBdr>
              <w:tabs>
                <w:tab w:val="clear" w:pos="680"/>
                <w:tab w:val="left" w:pos="744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A655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</w:t>
            </w:r>
            <w:r w:rsidRPr="00DA65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DA655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-</w:t>
            </w:r>
          </w:p>
        </w:tc>
        <w:tc>
          <w:tcPr>
            <w:tcW w:w="1080" w:type="dxa"/>
            <w:vAlign w:val="bottom"/>
          </w:tcPr>
          <w:p w14:paraId="01FD1975" w14:textId="180A5109" w:rsidR="001F20B6" w:rsidRPr="00B7353E" w:rsidRDefault="001F20B6" w:rsidP="00DA655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</w:t>
            </w: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DA655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-</w:t>
            </w:r>
          </w:p>
        </w:tc>
        <w:tc>
          <w:tcPr>
            <w:tcW w:w="977" w:type="dxa"/>
            <w:vAlign w:val="bottom"/>
          </w:tcPr>
          <w:p w14:paraId="65C654B9" w14:textId="1FF5B6D0" w:rsidR="001F20B6" w:rsidRPr="00B7353E" w:rsidRDefault="001F20B6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322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243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93" w:type="dxa"/>
            <w:vAlign w:val="bottom"/>
          </w:tcPr>
          <w:p w14:paraId="04AD3865" w14:textId="77777777" w:rsidR="001F20B6" w:rsidRPr="00B7353E" w:rsidRDefault="001F20B6" w:rsidP="00DA655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-</w:t>
            </w:r>
          </w:p>
        </w:tc>
        <w:tc>
          <w:tcPr>
            <w:tcW w:w="1084" w:type="dxa"/>
            <w:vAlign w:val="bottom"/>
          </w:tcPr>
          <w:p w14:paraId="0459367D" w14:textId="77777777" w:rsidR="001F20B6" w:rsidRPr="00B7353E" w:rsidRDefault="001F20B6" w:rsidP="00DA655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A655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</w:t>
            </w:r>
            <w:r w:rsidRPr="00DA655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DA655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-</w:t>
            </w:r>
          </w:p>
        </w:tc>
        <w:tc>
          <w:tcPr>
            <w:tcW w:w="989" w:type="dxa"/>
          </w:tcPr>
          <w:p w14:paraId="6D8C0AEF" w14:textId="77777777" w:rsidR="001F20B6" w:rsidRPr="00DA655E" w:rsidRDefault="001F20B6" w:rsidP="00DA655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08C7580" w14:textId="77777777" w:rsidR="001F20B6" w:rsidRPr="00DA655E" w:rsidRDefault="001F20B6" w:rsidP="00DA655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A655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-</w:t>
            </w:r>
          </w:p>
        </w:tc>
        <w:tc>
          <w:tcPr>
            <w:tcW w:w="1101" w:type="dxa"/>
            <w:vAlign w:val="bottom"/>
          </w:tcPr>
          <w:p w14:paraId="178480F3" w14:textId="47E0891B" w:rsidR="001F20B6" w:rsidRPr="00B7353E" w:rsidRDefault="001F20B6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322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243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1F20B6" w:rsidRPr="00E72888" w14:paraId="0B0681E4" w14:textId="77777777" w:rsidTr="00325C46">
        <w:trPr>
          <w:cantSplit/>
        </w:trPr>
        <w:tc>
          <w:tcPr>
            <w:tcW w:w="3150" w:type="dxa"/>
          </w:tcPr>
          <w:p w14:paraId="1264496E" w14:textId="3F9CEC98" w:rsidR="001F20B6" w:rsidRPr="00FB63FB" w:rsidRDefault="0044255F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B63FB">
              <w:rPr>
                <w:rFonts w:ascii="Browallia New" w:hAnsi="Browallia New" w:cs="Browallia New"/>
                <w:sz w:val="22"/>
                <w:szCs w:val="22"/>
              </w:rPr>
              <w:t xml:space="preserve">1 </w:t>
            </w:r>
            <w:r w:rsidRPr="00FB63FB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มกราคม </w:t>
            </w:r>
            <w:r w:rsidRPr="00FB63FB">
              <w:rPr>
                <w:rFonts w:ascii="Browallia New" w:hAnsi="Browallia New" w:cs="Browallia New"/>
                <w:sz w:val="22"/>
                <w:szCs w:val="22"/>
              </w:rPr>
              <w:t xml:space="preserve">2563 - </w:t>
            </w:r>
            <w:r w:rsidRPr="00FB63FB">
              <w:rPr>
                <w:rFonts w:ascii="Browallia New" w:hAnsi="Browallia New" w:cs="Browallia New" w:hint="cs"/>
                <w:sz w:val="22"/>
                <w:szCs w:val="22"/>
                <w:cs/>
              </w:rPr>
              <w:t>หลังปรับปรุง</w:t>
            </w:r>
          </w:p>
        </w:tc>
        <w:tc>
          <w:tcPr>
            <w:tcW w:w="1084" w:type="dxa"/>
            <w:vAlign w:val="bottom"/>
          </w:tcPr>
          <w:p w14:paraId="2C61CB97" w14:textId="77777777" w:rsidR="001F20B6" w:rsidRPr="00B7353E" w:rsidRDefault="001F20B6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  <w:vAlign w:val="bottom"/>
          </w:tcPr>
          <w:p w14:paraId="3ECC3666" w14:textId="77777777" w:rsidR="001F20B6" w:rsidRPr="00B7353E" w:rsidRDefault="001F20B6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73" w:type="dxa"/>
            <w:vAlign w:val="bottom"/>
          </w:tcPr>
          <w:p w14:paraId="3B4FB907" w14:textId="51DF61B3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525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681</w:t>
            </w:r>
          </w:p>
        </w:tc>
        <w:tc>
          <w:tcPr>
            <w:tcW w:w="1093" w:type="dxa"/>
          </w:tcPr>
          <w:p w14:paraId="7C7A1070" w14:textId="40788FE0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002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530</w:t>
            </w:r>
          </w:p>
        </w:tc>
        <w:tc>
          <w:tcPr>
            <w:tcW w:w="1192" w:type="dxa"/>
            <w:vAlign w:val="bottom"/>
          </w:tcPr>
          <w:p w14:paraId="71D5A327" w14:textId="6F5A8356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98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112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113</w:t>
            </w:r>
          </w:p>
        </w:tc>
        <w:tc>
          <w:tcPr>
            <w:tcW w:w="1080" w:type="dxa"/>
            <w:vAlign w:val="bottom"/>
          </w:tcPr>
          <w:p w14:paraId="2BE102C9" w14:textId="44A3EB57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355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956</w:t>
            </w:r>
          </w:p>
        </w:tc>
        <w:tc>
          <w:tcPr>
            <w:tcW w:w="977" w:type="dxa"/>
            <w:vAlign w:val="bottom"/>
          </w:tcPr>
          <w:p w14:paraId="723496FC" w14:textId="77777777" w:rsidR="001F20B6" w:rsidRPr="00B7353E" w:rsidRDefault="001F20B6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1,177,015</w:t>
            </w:r>
          </w:p>
        </w:tc>
        <w:tc>
          <w:tcPr>
            <w:tcW w:w="1093" w:type="dxa"/>
          </w:tcPr>
          <w:p w14:paraId="669123B3" w14:textId="633B88AD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477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683</w:t>
            </w:r>
          </w:p>
        </w:tc>
        <w:tc>
          <w:tcPr>
            <w:tcW w:w="1084" w:type="dxa"/>
            <w:vAlign w:val="bottom"/>
          </w:tcPr>
          <w:p w14:paraId="6913886E" w14:textId="088F6AEB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673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913</w:t>
            </w:r>
          </w:p>
        </w:tc>
        <w:tc>
          <w:tcPr>
            <w:tcW w:w="989" w:type="dxa"/>
          </w:tcPr>
          <w:p w14:paraId="2D65CE36" w14:textId="7C6D5F1D" w:rsidR="001F20B6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084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949</w:t>
            </w:r>
          </w:p>
        </w:tc>
        <w:tc>
          <w:tcPr>
            <w:tcW w:w="1101" w:type="dxa"/>
            <w:vAlign w:val="bottom"/>
          </w:tcPr>
          <w:p w14:paraId="35A4B6D3" w14:textId="77777777" w:rsidR="001F20B6" w:rsidRPr="00B7353E" w:rsidRDefault="001F20B6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124,409,840</w:t>
            </w:r>
          </w:p>
        </w:tc>
      </w:tr>
      <w:tr w:rsidR="001F20B6" w:rsidRPr="00E72888" w14:paraId="6D951631" w14:textId="77777777" w:rsidTr="00325C46">
        <w:trPr>
          <w:cantSplit/>
        </w:trPr>
        <w:tc>
          <w:tcPr>
            <w:tcW w:w="3150" w:type="dxa"/>
          </w:tcPr>
          <w:p w14:paraId="13B1B503" w14:textId="77777777" w:rsidR="001F20B6" w:rsidRPr="00FB63FB" w:rsidRDefault="001F20B6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B63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084" w:type="dxa"/>
            <w:vAlign w:val="bottom"/>
          </w:tcPr>
          <w:p w14:paraId="2379FBE0" w14:textId="77777777" w:rsidR="001F20B6" w:rsidRPr="00B7353E" w:rsidRDefault="001F20B6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  <w:vAlign w:val="bottom"/>
          </w:tcPr>
          <w:p w14:paraId="19C0744E" w14:textId="77777777" w:rsidR="001F20B6" w:rsidRPr="00B7353E" w:rsidRDefault="001F20B6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73" w:type="dxa"/>
            <w:vAlign w:val="bottom"/>
          </w:tcPr>
          <w:p w14:paraId="073A8318" w14:textId="6E5C3328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081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878</w:t>
            </w:r>
          </w:p>
        </w:tc>
        <w:tc>
          <w:tcPr>
            <w:tcW w:w="1093" w:type="dxa"/>
          </w:tcPr>
          <w:p w14:paraId="6AC3F061" w14:textId="570CC206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630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189</w:t>
            </w:r>
          </w:p>
        </w:tc>
        <w:tc>
          <w:tcPr>
            <w:tcW w:w="1192" w:type="dxa"/>
            <w:vAlign w:val="bottom"/>
          </w:tcPr>
          <w:p w14:paraId="79E9B012" w14:textId="7AED4D71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14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240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594</w:t>
            </w:r>
          </w:p>
        </w:tc>
        <w:tc>
          <w:tcPr>
            <w:tcW w:w="1080" w:type="dxa"/>
            <w:vAlign w:val="bottom"/>
          </w:tcPr>
          <w:p w14:paraId="1514A5E4" w14:textId="11192617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068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966</w:t>
            </w:r>
          </w:p>
        </w:tc>
        <w:tc>
          <w:tcPr>
            <w:tcW w:w="977" w:type="dxa"/>
            <w:vAlign w:val="bottom"/>
          </w:tcPr>
          <w:p w14:paraId="542CDF56" w14:textId="2BA017B6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976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636</w:t>
            </w:r>
          </w:p>
        </w:tc>
        <w:tc>
          <w:tcPr>
            <w:tcW w:w="1093" w:type="dxa"/>
          </w:tcPr>
          <w:p w14:paraId="5880D955" w14:textId="310F2C71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866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841</w:t>
            </w:r>
          </w:p>
        </w:tc>
        <w:tc>
          <w:tcPr>
            <w:tcW w:w="1084" w:type="dxa"/>
            <w:vAlign w:val="bottom"/>
          </w:tcPr>
          <w:p w14:paraId="621E6BB7" w14:textId="6E7A636A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698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329</w:t>
            </w:r>
          </w:p>
        </w:tc>
        <w:tc>
          <w:tcPr>
            <w:tcW w:w="989" w:type="dxa"/>
          </w:tcPr>
          <w:p w14:paraId="44174384" w14:textId="77777777" w:rsidR="001F20B6" w:rsidRPr="00B7353E" w:rsidRDefault="001F20B6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1" w:type="dxa"/>
            <w:vAlign w:val="bottom"/>
          </w:tcPr>
          <w:p w14:paraId="4B85F858" w14:textId="21EBCA25" w:rsidR="001F20B6" w:rsidRPr="00FB14D3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25</w:t>
            </w:r>
            <w:r w:rsidR="001F20B6" w:rsidRPr="00FB14D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563</w:t>
            </w:r>
            <w:r w:rsidR="001F20B6" w:rsidRPr="00FB14D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433</w:t>
            </w:r>
          </w:p>
        </w:tc>
      </w:tr>
      <w:tr w:rsidR="001F20B6" w:rsidRPr="005D5415" w14:paraId="52A26FBA" w14:textId="77777777" w:rsidTr="00325C46">
        <w:trPr>
          <w:cantSplit/>
        </w:trPr>
        <w:tc>
          <w:tcPr>
            <w:tcW w:w="3150" w:type="dxa"/>
          </w:tcPr>
          <w:p w14:paraId="0B8147EC" w14:textId="77777777" w:rsidR="001F20B6" w:rsidRPr="00FB63FB" w:rsidRDefault="001F20B6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B63FB">
              <w:rPr>
                <w:rFonts w:ascii="Browallia New" w:hAnsi="Browallia New" w:cs="Browalli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084" w:type="dxa"/>
            <w:vAlign w:val="bottom"/>
          </w:tcPr>
          <w:p w14:paraId="79B0CE6C" w14:textId="77777777" w:rsidR="001F20B6" w:rsidRPr="00B7353E" w:rsidRDefault="001F20B6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  <w:vAlign w:val="bottom"/>
          </w:tcPr>
          <w:p w14:paraId="0EEBED17" w14:textId="77777777" w:rsidR="001F20B6" w:rsidRPr="00B7353E" w:rsidRDefault="001F20B6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73" w:type="dxa"/>
          </w:tcPr>
          <w:p w14:paraId="0BF3358B" w14:textId="77777777" w:rsidR="001F20B6" w:rsidRPr="00B7353E" w:rsidRDefault="001F20B6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</w:t>
            </w: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-</w:t>
            </w:r>
          </w:p>
        </w:tc>
        <w:tc>
          <w:tcPr>
            <w:tcW w:w="1093" w:type="dxa"/>
            <w:vAlign w:val="bottom"/>
          </w:tcPr>
          <w:p w14:paraId="0C59D317" w14:textId="2C660608" w:rsidR="001F20B6" w:rsidRPr="00B7353E" w:rsidRDefault="001F20B6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127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860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92" w:type="dxa"/>
            <w:vAlign w:val="bottom"/>
          </w:tcPr>
          <w:p w14:paraId="6D03D8AB" w14:textId="28CEDA06" w:rsidR="001F20B6" w:rsidRPr="00B7353E" w:rsidRDefault="001F20B6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11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781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000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479C049E" w14:textId="33023CA5" w:rsidR="001F20B6" w:rsidRPr="00B7353E" w:rsidRDefault="001F20B6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759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186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77" w:type="dxa"/>
            <w:vAlign w:val="bottom"/>
          </w:tcPr>
          <w:p w14:paraId="4769FBD6" w14:textId="0A9D8898" w:rsidR="001F20B6" w:rsidRPr="00B7353E" w:rsidRDefault="001F20B6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261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682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93" w:type="dxa"/>
            <w:vAlign w:val="bottom"/>
          </w:tcPr>
          <w:p w14:paraId="47EF23CC" w14:textId="5BBA9D72" w:rsidR="001F20B6" w:rsidRPr="00B7353E" w:rsidRDefault="001F20B6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721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751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4" w:type="dxa"/>
            <w:vAlign w:val="bottom"/>
          </w:tcPr>
          <w:p w14:paraId="3C3D27E5" w14:textId="52782E10" w:rsidR="001F20B6" w:rsidRPr="00B7353E" w:rsidRDefault="001F20B6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808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080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89" w:type="dxa"/>
          </w:tcPr>
          <w:p w14:paraId="11304D6B" w14:textId="7E85DD4E" w:rsidR="001F20B6" w:rsidRPr="00B7353E" w:rsidRDefault="001F20B6" w:rsidP="007B11D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984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416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01" w:type="dxa"/>
            <w:vAlign w:val="bottom"/>
          </w:tcPr>
          <w:p w14:paraId="0516B174" w14:textId="2A96FF3A" w:rsidR="001F20B6" w:rsidRPr="00FB14D3" w:rsidRDefault="001F20B6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14D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18</w:t>
            </w:r>
            <w:r w:rsidRPr="00FB14D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443</w:t>
            </w:r>
            <w:r w:rsidRPr="00FB14D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975</w:t>
            </w:r>
            <w:r w:rsidRPr="00FB14D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1F20B6" w:rsidRPr="00E72888" w14:paraId="56E3DAF3" w14:textId="77777777" w:rsidTr="00325C46">
        <w:trPr>
          <w:cantSplit/>
        </w:trPr>
        <w:tc>
          <w:tcPr>
            <w:tcW w:w="3150" w:type="dxa"/>
          </w:tcPr>
          <w:p w14:paraId="3CA52270" w14:textId="77777777" w:rsidR="001F20B6" w:rsidRPr="00FB63FB" w:rsidRDefault="001F20B6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B63FB">
              <w:rPr>
                <w:rFonts w:ascii="Browallia New" w:hAnsi="Browallia New" w:cs="Browallia New" w:hint="cs"/>
                <w:sz w:val="22"/>
                <w:szCs w:val="22"/>
                <w:cs/>
              </w:rPr>
              <w:t>โอนสินค้าคงเหลือเป็นสินทรัพย์</w:t>
            </w:r>
          </w:p>
        </w:tc>
        <w:tc>
          <w:tcPr>
            <w:tcW w:w="1084" w:type="dxa"/>
            <w:vAlign w:val="bottom"/>
          </w:tcPr>
          <w:p w14:paraId="262703CC" w14:textId="77777777" w:rsidR="001F20B6" w:rsidRPr="00B7353E" w:rsidRDefault="001F20B6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  <w:vAlign w:val="bottom"/>
          </w:tcPr>
          <w:p w14:paraId="41C96C2C" w14:textId="77777777" w:rsidR="001F20B6" w:rsidRPr="00B7353E" w:rsidRDefault="001F20B6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73" w:type="dxa"/>
            <w:vAlign w:val="bottom"/>
          </w:tcPr>
          <w:p w14:paraId="67479D43" w14:textId="77777777" w:rsidR="001F20B6" w:rsidRPr="00B7353E" w:rsidRDefault="001F20B6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3" w:type="dxa"/>
            <w:vAlign w:val="bottom"/>
          </w:tcPr>
          <w:p w14:paraId="416905E8" w14:textId="77777777" w:rsidR="001F20B6" w:rsidRPr="00B7353E" w:rsidRDefault="001F20B6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92" w:type="dxa"/>
            <w:vAlign w:val="bottom"/>
          </w:tcPr>
          <w:p w14:paraId="751464B4" w14:textId="4EF724D6" w:rsidR="001F20B6" w:rsidRPr="00B7353E" w:rsidRDefault="00FE5B49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896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757</w:t>
            </w:r>
          </w:p>
        </w:tc>
        <w:tc>
          <w:tcPr>
            <w:tcW w:w="1080" w:type="dxa"/>
            <w:vAlign w:val="bottom"/>
          </w:tcPr>
          <w:p w14:paraId="2A683BE9" w14:textId="5ED38F06" w:rsidR="001F20B6" w:rsidRPr="00B7353E" w:rsidRDefault="001F20B6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  <w:r w:rsidR="00DA655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7" w:type="dxa"/>
            <w:vAlign w:val="bottom"/>
          </w:tcPr>
          <w:p w14:paraId="7BCF307C" w14:textId="77777777" w:rsidR="001F20B6" w:rsidRPr="00B7353E" w:rsidRDefault="001F20B6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</w:t>
            </w: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3" w:type="dxa"/>
            <w:vAlign w:val="bottom"/>
          </w:tcPr>
          <w:p w14:paraId="5683F2E4" w14:textId="77777777" w:rsidR="001F20B6" w:rsidRPr="00B7353E" w:rsidRDefault="001F20B6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4" w:type="dxa"/>
            <w:vAlign w:val="bottom"/>
          </w:tcPr>
          <w:p w14:paraId="1F09F9C2" w14:textId="77777777" w:rsidR="001F20B6" w:rsidRPr="00B7353E" w:rsidRDefault="001F20B6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9" w:type="dxa"/>
            <w:vAlign w:val="bottom"/>
          </w:tcPr>
          <w:p w14:paraId="5CBF54A7" w14:textId="77777777" w:rsidR="001F20B6" w:rsidRPr="00B7353E" w:rsidRDefault="001F20B6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1" w:type="dxa"/>
            <w:vAlign w:val="bottom"/>
          </w:tcPr>
          <w:p w14:paraId="331F67F4" w14:textId="7649508F" w:rsidR="001F20B6" w:rsidRPr="00FB14D3" w:rsidRDefault="00FE5B49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  <w:r w:rsidR="001F20B6" w:rsidRPr="00FB14D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896</w:t>
            </w:r>
            <w:r w:rsidR="001F20B6" w:rsidRPr="00FB14D3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757</w:t>
            </w:r>
          </w:p>
        </w:tc>
      </w:tr>
      <w:tr w:rsidR="001F20B6" w:rsidRPr="00E72888" w14:paraId="26CC6BBA" w14:textId="77777777" w:rsidTr="00325C46">
        <w:trPr>
          <w:cantSplit/>
        </w:trPr>
        <w:tc>
          <w:tcPr>
            <w:tcW w:w="3150" w:type="dxa"/>
          </w:tcPr>
          <w:p w14:paraId="7E5377E9" w14:textId="528787DE" w:rsidR="001F20B6" w:rsidRPr="00FB63FB" w:rsidRDefault="001F20B6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B63FB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FB63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FB63FB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Pr="00FB63FB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084" w:type="dxa"/>
            <w:vAlign w:val="bottom"/>
          </w:tcPr>
          <w:p w14:paraId="632C2B77" w14:textId="77777777" w:rsidR="001F20B6" w:rsidRPr="00B7353E" w:rsidRDefault="001F20B6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  <w:vAlign w:val="bottom"/>
          </w:tcPr>
          <w:p w14:paraId="308C5DF5" w14:textId="77777777" w:rsidR="001F20B6" w:rsidRPr="00B7353E" w:rsidRDefault="001F20B6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73" w:type="dxa"/>
            <w:vAlign w:val="bottom"/>
          </w:tcPr>
          <w:p w14:paraId="13FD3ECC" w14:textId="2B8639BA" w:rsidR="001F20B6" w:rsidRPr="00B7353E" w:rsidRDefault="00FE5B49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607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559</w:t>
            </w:r>
          </w:p>
        </w:tc>
        <w:tc>
          <w:tcPr>
            <w:tcW w:w="1093" w:type="dxa"/>
          </w:tcPr>
          <w:p w14:paraId="755ED3D3" w14:textId="4FB3055E" w:rsidR="001F20B6" w:rsidRPr="00B7353E" w:rsidRDefault="00FE5B49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504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859</w:t>
            </w:r>
          </w:p>
        </w:tc>
        <w:tc>
          <w:tcPr>
            <w:tcW w:w="1192" w:type="dxa"/>
            <w:vAlign w:val="bottom"/>
          </w:tcPr>
          <w:p w14:paraId="51F13CF0" w14:textId="119E19CD" w:rsidR="001F20B6" w:rsidRPr="00B7353E" w:rsidRDefault="00FE5B49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105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468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464</w:t>
            </w:r>
          </w:p>
        </w:tc>
        <w:tc>
          <w:tcPr>
            <w:tcW w:w="1080" w:type="dxa"/>
            <w:vAlign w:val="bottom"/>
          </w:tcPr>
          <w:p w14:paraId="2EBBA39F" w14:textId="1F4A604B" w:rsidR="001F20B6" w:rsidRPr="00B7353E" w:rsidRDefault="00FE5B49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665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736</w:t>
            </w:r>
          </w:p>
        </w:tc>
        <w:tc>
          <w:tcPr>
            <w:tcW w:w="977" w:type="dxa"/>
            <w:vAlign w:val="bottom"/>
          </w:tcPr>
          <w:p w14:paraId="6F80DBD5" w14:textId="050AF1D6" w:rsidR="001F20B6" w:rsidRPr="00B7353E" w:rsidRDefault="00FE5B49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891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969</w:t>
            </w:r>
          </w:p>
        </w:tc>
        <w:tc>
          <w:tcPr>
            <w:tcW w:w="1093" w:type="dxa"/>
          </w:tcPr>
          <w:p w14:paraId="3D7E68C0" w14:textId="108C25D6" w:rsidR="001F20B6" w:rsidRPr="00B7353E" w:rsidRDefault="00FE5B49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622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773</w:t>
            </w:r>
          </w:p>
        </w:tc>
        <w:tc>
          <w:tcPr>
            <w:tcW w:w="1084" w:type="dxa"/>
            <w:vAlign w:val="bottom"/>
          </w:tcPr>
          <w:p w14:paraId="358556A8" w14:textId="06A69251" w:rsidR="001F20B6" w:rsidRPr="00B7353E" w:rsidRDefault="00FE5B49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564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162</w:t>
            </w:r>
          </w:p>
        </w:tc>
        <w:tc>
          <w:tcPr>
            <w:tcW w:w="989" w:type="dxa"/>
          </w:tcPr>
          <w:p w14:paraId="575A3AC1" w14:textId="3265B280" w:rsidR="001F20B6" w:rsidRPr="00B7353E" w:rsidRDefault="00FE5B49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100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533</w:t>
            </w:r>
          </w:p>
        </w:tc>
        <w:tc>
          <w:tcPr>
            <w:tcW w:w="1101" w:type="dxa"/>
            <w:vAlign w:val="bottom"/>
          </w:tcPr>
          <w:p w14:paraId="3B8CE225" w14:textId="102A19C6" w:rsidR="001F20B6" w:rsidRPr="00B7353E" w:rsidRDefault="00FE5B49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136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426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055</w:t>
            </w:r>
          </w:p>
        </w:tc>
      </w:tr>
      <w:tr w:rsidR="001F20B6" w:rsidRPr="00E72888" w14:paraId="015D477A" w14:textId="77777777" w:rsidTr="00325C46">
        <w:trPr>
          <w:cantSplit/>
        </w:trPr>
        <w:tc>
          <w:tcPr>
            <w:tcW w:w="3150" w:type="dxa"/>
          </w:tcPr>
          <w:p w14:paraId="0B4D8096" w14:textId="77777777" w:rsidR="001F20B6" w:rsidRPr="00FB63FB" w:rsidRDefault="001F20B6" w:rsidP="007B11D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</w:tcPr>
          <w:p w14:paraId="374AAEF1" w14:textId="77777777" w:rsidR="001F20B6" w:rsidRPr="00B7353E" w:rsidRDefault="001F20B6" w:rsidP="007B11D2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3" w:type="dxa"/>
          </w:tcPr>
          <w:p w14:paraId="47263316" w14:textId="77777777" w:rsidR="001F20B6" w:rsidRPr="00B7353E" w:rsidRDefault="001F20B6" w:rsidP="007B11D2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73" w:type="dxa"/>
          </w:tcPr>
          <w:p w14:paraId="1F829D2C" w14:textId="77777777" w:rsidR="001F20B6" w:rsidRPr="00B7353E" w:rsidRDefault="001F20B6" w:rsidP="007B11D2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93" w:type="dxa"/>
          </w:tcPr>
          <w:p w14:paraId="70D47414" w14:textId="77777777" w:rsidR="001F20B6" w:rsidRPr="00B7353E" w:rsidRDefault="001F20B6" w:rsidP="007B11D2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92" w:type="dxa"/>
          </w:tcPr>
          <w:p w14:paraId="21760DF7" w14:textId="77777777" w:rsidR="001F20B6" w:rsidRPr="00B7353E" w:rsidRDefault="001F20B6" w:rsidP="007B11D2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324" w:type="dxa"/>
            <w:gridSpan w:val="6"/>
          </w:tcPr>
          <w:p w14:paraId="49028962" w14:textId="77777777" w:rsidR="001F20B6" w:rsidRPr="00B7353E" w:rsidRDefault="001F20B6" w:rsidP="007B11D2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1F20B6" w:rsidRPr="00E72888" w14:paraId="58E6706C" w14:textId="77777777" w:rsidTr="00325C46">
        <w:trPr>
          <w:cantSplit/>
        </w:trPr>
        <w:tc>
          <w:tcPr>
            <w:tcW w:w="3150" w:type="dxa"/>
          </w:tcPr>
          <w:p w14:paraId="728BC2BF" w14:textId="77777777" w:rsidR="001F20B6" w:rsidRPr="00BF1C7E" w:rsidRDefault="001F20B6" w:rsidP="007B11D2">
            <w:pPr>
              <w:pStyle w:val="Heading6"/>
              <w:ind w:left="162" w:hanging="162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084" w:type="dxa"/>
          </w:tcPr>
          <w:p w14:paraId="76BB18C3" w14:textId="77777777" w:rsidR="001F20B6" w:rsidRPr="00B7353E" w:rsidRDefault="001F20B6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13" w:type="dxa"/>
          </w:tcPr>
          <w:p w14:paraId="02B1F47E" w14:textId="77777777" w:rsidR="001F20B6" w:rsidRPr="00B7353E" w:rsidRDefault="001F20B6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73" w:type="dxa"/>
          </w:tcPr>
          <w:p w14:paraId="7FFD3ECA" w14:textId="77777777" w:rsidR="001F20B6" w:rsidRPr="00B7353E" w:rsidRDefault="001F20B6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93" w:type="dxa"/>
          </w:tcPr>
          <w:p w14:paraId="315ED45B" w14:textId="77777777" w:rsidR="001F20B6" w:rsidRPr="00B7353E" w:rsidRDefault="001F20B6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92" w:type="dxa"/>
          </w:tcPr>
          <w:p w14:paraId="1E05731D" w14:textId="77777777" w:rsidR="001F20B6" w:rsidRPr="00B7353E" w:rsidRDefault="001F20B6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</w:tcPr>
          <w:p w14:paraId="521DE106" w14:textId="77777777" w:rsidR="001F20B6" w:rsidRPr="00B7353E" w:rsidRDefault="001F20B6" w:rsidP="007B11D2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77" w:type="dxa"/>
          </w:tcPr>
          <w:p w14:paraId="5F4E7393" w14:textId="77777777" w:rsidR="001F20B6" w:rsidRPr="00B7353E" w:rsidRDefault="001F20B6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93" w:type="dxa"/>
          </w:tcPr>
          <w:p w14:paraId="5FB4CAC8" w14:textId="77777777" w:rsidR="001F20B6" w:rsidRPr="00B7353E" w:rsidRDefault="001F20B6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4" w:type="dxa"/>
          </w:tcPr>
          <w:p w14:paraId="35D44894" w14:textId="77777777" w:rsidR="001F20B6" w:rsidRPr="00B7353E" w:rsidRDefault="001F20B6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89" w:type="dxa"/>
          </w:tcPr>
          <w:p w14:paraId="2BF11B27" w14:textId="77777777" w:rsidR="001F20B6" w:rsidRPr="00B7353E" w:rsidRDefault="001F20B6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01" w:type="dxa"/>
          </w:tcPr>
          <w:p w14:paraId="5BAB6249" w14:textId="77777777" w:rsidR="001F20B6" w:rsidRPr="00B7353E" w:rsidRDefault="001F20B6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</w:tr>
      <w:tr w:rsidR="001F20B6" w:rsidRPr="00E72888" w14:paraId="3BE5A797" w14:textId="77777777" w:rsidTr="00325C46">
        <w:trPr>
          <w:cantSplit/>
        </w:trPr>
        <w:tc>
          <w:tcPr>
            <w:tcW w:w="3150" w:type="dxa"/>
          </w:tcPr>
          <w:p w14:paraId="1B73BA46" w14:textId="77777777" w:rsidR="001F20B6" w:rsidRPr="00B7353E" w:rsidRDefault="001F20B6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B735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B7353E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1084" w:type="dxa"/>
          </w:tcPr>
          <w:p w14:paraId="41BDDD81" w14:textId="77777777" w:rsidR="001F20B6" w:rsidRPr="00B7353E" w:rsidRDefault="001F20B6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  <w:vAlign w:val="bottom"/>
          </w:tcPr>
          <w:p w14:paraId="2BE7820B" w14:textId="78D5D79B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927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842</w:t>
            </w:r>
          </w:p>
        </w:tc>
        <w:tc>
          <w:tcPr>
            <w:tcW w:w="1073" w:type="dxa"/>
            <w:vAlign w:val="bottom"/>
          </w:tcPr>
          <w:p w14:paraId="6B74B437" w14:textId="05E72EE3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202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787</w:t>
            </w:r>
          </w:p>
        </w:tc>
        <w:tc>
          <w:tcPr>
            <w:tcW w:w="1093" w:type="dxa"/>
            <w:vAlign w:val="bottom"/>
          </w:tcPr>
          <w:p w14:paraId="7732821C" w14:textId="781022E6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506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760</w:t>
            </w:r>
          </w:p>
        </w:tc>
        <w:tc>
          <w:tcPr>
            <w:tcW w:w="1192" w:type="dxa"/>
            <w:vAlign w:val="bottom"/>
          </w:tcPr>
          <w:p w14:paraId="67B66E2C" w14:textId="47A806E4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31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599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093</w:t>
            </w:r>
          </w:p>
        </w:tc>
        <w:tc>
          <w:tcPr>
            <w:tcW w:w="1080" w:type="dxa"/>
            <w:vAlign w:val="bottom"/>
          </w:tcPr>
          <w:p w14:paraId="5CAD6D84" w14:textId="3D02D4C1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908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634</w:t>
            </w:r>
          </w:p>
        </w:tc>
        <w:tc>
          <w:tcPr>
            <w:tcW w:w="977" w:type="dxa"/>
            <w:vAlign w:val="bottom"/>
          </w:tcPr>
          <w:p w14:paraId="044F5180" w14:textId="54BD59CE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807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179</w:t>
            </w:r>
          </w:p>
        </w:tc>
        <w:tc>
          <w:tcPr>
            <w:tcW w:w="1093" w:type="dxa"/>
            <w:vAlign w:val="bottom"/>
          </w:tcPr>
          <w:p w14:paraId="71F6483B" w14:textId="33BB005F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978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212</w:t>
            </w:r>
          </w:p>
        </w:tc>
        <w:tc>
          <w:tcPr>
            <w:tcW w:w="1084" w:type="dxa"/>
            <w:vAlign w:val="bottom"/>
          </w:tcPr>
          <w:p w14:paraId="103DEA22" w14:textId="625B56A1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653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407</w:t>
            </w:r>
          </w:p>
        </w:tc>
        <w:tc>
          <w:tcPr>
            <w:tcW w:w="989" w:type="dxa"/>
          </w:tcPr>
          <w:p w14:paraId="324BE701" w14:textId="650EF2C7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808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672</w:t>
            </w:r>
          </w:p>
        </w:tc>
        <w:tc>
          <w:tcPr>
            <w:tcW w:w="1101" w:type="dxa"/>
            <w:vAlign w:val="bottom"/>
          </w:tcPr>
          <w:p w14:paraId="24E9E43C" w14:textId="24A99C26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46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392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586</w:t>
            </w:r>
          </w:p>
        </w:tc>
      </w:tr>
      <w:tr w:rsidR="001F20B6" w:rsidRPr="00E72888" w14:paraId="019693CE" w14:textId="77777777" w:rsidTr="00325C46">
        <w:trPr>
          <w:cantSplit/>
        </w:trPr>
        <w:tc>
          <w:tcPr>
            <w:tcW w:w="3150" w:type="dxa"/>
          </w:tcPr>
          <w:p w14:paraId="745B24DE" w14:textId="77777777" w:rsidR="001F20B6" w:rsidRPr="00B7353E" w:rsidRDefault="001F20B6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84" w:type="dxa"/>
          </w:tcPr>
          <w:p w14:paraId="67A250C2" w14:textId="77777777" w:rsidR="001F20B6" w:rsidRPr="00B7353E" w:rsidRDefault="001F20B6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</w:tcPr>
          <w:p w14:paraId="590102E8" w14:textId="77777777" w:rsidR="001F20B6" w:rsidRPr="00B7353E" w:rsidRDefault="001F20B6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>224,118</w:t>
            </w:r>
          </w:p>
        </w:tc>
        <w:tc>
          <w:tcPr>
            <w:tcW w:w="1073" w:type="dxa"/>
            <w:vAlign w:val="bottom"/>
          </w:tcPr>
          <w:p w14:paraId="16D975B8" w14:textId="69D2F5F5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576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072</w:t>
            </w:r>
          </w:p>
        </w:tc>
        <w:tc>
          <w:tcPr>
            <w:tcW w:w="1093" w:type="dxa"/>
            <w:vAlign w:val="bottom"/>
          </w:tcPr>
          <w:p w14:paraId="2F85DBDA" w14:textId="7A95C02B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171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23</w:t>
            </w:r>
            <w:r w:rsidR="001F20B6"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192" w:type="dxa"/>
            <w:vAlign w:val="bottom"/>
          </w:tcPr>
          <w:p w14:paraId="3D500307" w14:textId="618CDBBD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14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797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916</w:t>
            </w:r>
          </w:p>
        </w:tc>
        <w:tc>
          <w:tcPr>
            <w:tcW w:w="1080" w:type="dxa"/>
            <w:vAlign w:val="bottom"/>
          </w:tcPr>
          <w:p w14:paraId="4190EC4C" w14:textId="64F4FC5C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93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692</w:t>
            </w:r>
          </w:p>
        </w:tc>
        <w:tc>
          <w:tcPr>
            <w:tcW w:w="977" w:type="dxa"/>
            <w:vAlign w:val="bottom"/>
          </w:tcPr>
          <w:p w14:paraId="6FC607C2" w14:textId="526FF245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275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51</w:t>
            </w:r>
            <w:r w:rsidR="001F20B6"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093" w:type="dxa"/>
            <w:vAlign w:val="bottom"/>
          </w:tcPr>
          <w:p w14:paraId="1B2489C0" w14:textId="4CD758B5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842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178</w:t>
            </w:r>
          </w:p>
        </w:tc>
        <w:tc>
          <w:tcPr>
            <w:tcW w:w="1084" w:type="dxa"/>
            <w:vAlign w:val="bottom"/>
          </w:tcPr>
          <w:p w14:paraId="63C5505B" w14:textId="04B8B024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426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13</w:t>
            </w:r>
            <w:r w:rsidR="001F20B6"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989" w:type="dxa"/>
          </w:tcPr>
          <w:p w14:paraId="23A8A973" w14:textId="12C87C0F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150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497</w:t>
            </w:r>
          </w:p>
        </w:tc>
        <w:tc>
          <w:tcPr>
            <w:tcW w:w="1101" w:type="dxa"/>
            <w:vAlign w:val="bottom"/>
          </w:tcPr>
          <w:p w14:paraId="187953F5" w14:textId="1070026E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20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1F20B6"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>557,365</w:t>
            </w:r>
          </w:p>
        </w:tc>
      </w:tr>
      <w:tr w:rsidR="001F20B6" w:rsidRPr="00E72888" w14:paraId="4998200C" w14:textId="77777777" w:rsidTr="00325C46">
        <w:trPr>
          <w:cantSplit/>
        </w:trPr>
        <w:tc>
          <w:tcPr>
            <w:tcW w:w="3150" w:type="dxa"/>
          </w:tcPr>
          <w:p w14:paraId="08B1095A" w14:textId="77777777" w:rsidR="001F20B6" w:rsidRPr="00B7353E" w:rsidRDefault="001F20B6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084" w:type="dxa"/>
          </w:tcPr>
          <w:p w14:paraId="0AC06810" w14:textId="77777777" w:rsidR="001F20B6" w:rsidRPr="00B7353E" w:rsidRDefault="001F20B6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</w:tcPr>
          <w:p w14:paraId="1264ECCB" w14:textId="77777777" w:rsidR="001F20B6" w:rsidRPr="00B7353E" w:rsidRDefault="001F20B6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-</w:t>
            </w:r>
          </w:p>
        </w:tc>
        <w:tc>
          <w:tcPr>
            <w:tcW w:w="1073" w:type="dxa"/>
            <w:vAlign w:val="bottom"/>
          </w:tcPr>
          <w:p w14:paraId="44DCE1B4" w14:textId="77777777" w:rsidR="001F20B6" w:rsidRPr="00B7353E" w:rsidRDefault="001F20B6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3" w:type="dxa"/>
            <w:vAlign w:val="bottom"/>
          </w:tcPr>
          <w:p w14:paraId="68CB9031" w14:textId="77777777" w:rsidR="001F20B6" w:rsidRPr="00B7353E" w:rsidRDefault="001F20B6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-</w:t>
            </w:r>
          </w:p>
        </w:tc>
        <w:tc>
          <w:tcPr>
            <w:tcW w:w="1192" w:type="dxa"/>
            <w:vAlign w:val="bottom"/>
          </w:tcPr>
          <w:p w14:paraId="64678935" w14:textId="60A589B4" w:rsidR="001F20B6" w:rsidRPr="00B7353E" w:rsidRDefault="001F20B6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176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324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7307952F" w14:textId="77777777" w:rsidR="001F20B6" w:rsidRPr="00B7353E" w:rsidRDefault="001F20B6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-</w:t>
            </w:r>
          </w:p>
        </w:tc>
        <w:tc>
          <w:tcPr>
            <w:tcW w:w="977" w:type="dxa"/>
            <w:vAlign w:val="bottom"/>
          </w:tcPr>
          <w:p w14:paraId="04F3319A" w14:textId="7250EFCC" w:rsidR="001F20B6" w:rsidRPr="00B7353E" w:rsidRDefault="001F20B6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097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154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93" w:type="dxa"/>
            <w:vAlign w:val="bottom"/>
          </w:tcPr>
          <w:p w14:paraId="00C28870" w14:textId="0F624C9B" w:rsidR="001F20B6" w:rsidRPr="00B7353E" w:rsidRDefault="001F20B6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146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63</w:t>
            </w:r>
            <w:r w:rsidRPr="00B7353E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084" w:type="dxa"/>
            <w:vAlign w:val="bottom"/>
          </w:tcPr>
          <w:p w14:paraId="41F8D999" w14:textId="6B1A487E" w:rsidR="001F20B6" w:rsidRPr="00B7353E" w:rsidRDefault="001F20B6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799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89" w:type="dxa"/>
          </w:tcPr>
          <w:p w14:paraId="02C0A32B" w14:textId="77777777" w:rsidR="001F20B6" w:rsidRPr="00B7353E" w:rsidRDefault="001F20B6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-</w:t>
            </w:r>
          </w:p>
        </w:tc>
        <w:tc>
          <w:tcPr>
            <w:tcW w:w="1101" w:type="dxa"/>
            <w:vAlign w:val="bottom"/>
          </w:tcPr>
          <w:p w14:paraId="33406CBB" w14:textId="66CC9B04" w:rsidR="001F20B6" w:rsidRPr="00B7353E" w:rsidRDefault="001F20B6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422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91</w:t>
            </w: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1F20B6" w:rsidRPr="00E72888" w14:paraId="6B345764" w14:textId="77777777" w:rsidTr="00325C46">
        <w:trPr>
          <w:cantSplit/>
        </w:trPr>
        <w:tc>
          <w:tcPr>
            <w:tcW w:w="3150" w:type="dxa"/>
          </w:tcPr>
          <w:p w14:paraId="6C123C3B" w14:textId="3F884F74" w:rsidR="001F20B6" w:rsidRPr="00B7353E" w:rsidRDefault="001F20B6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</w:rPr>
              <w:t>โอนสินทรัพย์เป็นอสังหาริมทรัพย์เพื่อการลงทุน</w:t>
            </w:r>
          </w:p>
        </w:tc>
        <w:tc>
          <w:tcPr>
            <w:tcW w:w="1084" w:type="dxa"/>
            <w:vAlign w:val="bottom"/>
          </w:tcPr>
          <w:p w14:paraId="129D9567" w14:textId="77777777" w:rsidR="001F20B6" w:rsidRPr="00B7353E" w:rsidRDefault="001F20B6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  <w:vAlign w:val="bottom"/>
          </w:tcPr>
          <w:p w14:paraId="42794E89" w14:textId="09FB1A7A" w:rsidR="001F20B6" w:rsidRPr="00B7353E" w:rsidRDefault="001F20B6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>151,960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73" w:type="dxa"/>
            <w:vAlign w:val="bottom"/>
          </w:tcPr>
          <w:p w14:paraId="42C6A780" w14:textId="77777777" w:rsidR="001F20B6" w:rsidRPr="00B7353E" w:rsidRDefault="001F20B6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3" w:type="dxa"/>
            <w:vAlign w:val="bottom"/>
          </w:tcPr>
          <w:p w14:paraId="5A14A926" w14:textId="77777777" w:rsidR="001F20B6" w:rsidRPr="00B7353E" w:rsidRDefault="001F20B6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-</w:t>
            </w:r>
          </w:p>
        </w:tc>
        <w:tc>
          <w:tcPr>
            <w:tcW w:w="1192" w:type="dxa"/>
            <w:vAlign w:val="bottom"/>
          </w:tcPr>
          <w:p w14:paraId="65A9F3DD" w14:textId="77777777" w:rsidR="001F20B6" w:rsidRPr="00B7353E" w:rsidRDefault="001F20B6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</w:t>
            </w: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-</w:t>
            </w:r>
          </w:p>
        </w:tc>
        <w:tc>
          <w:tcPr>
            <w:tcW w:w="1080" w:type="dxa"/>
            <w:vAlign w:val="bottom"/>
          </w:tcPr>
          <w:p w14:paraId="43FD560D" w14:textId="77777777" w:rsidR="001F20B6" w:rsidRPr="00B7353E" w:rsidRDefault="001F20B6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-</w:t>
            </w:r>
          </w:p>
        </w:tc>
        <w:tc>
          <w:tcPr>
            <w:tcW w:w="977" w:type="dxa"/>
            <w:vAlign w:val="bottom"/>
          </w:tcPr>
          <w:p w14:paraId="68DB18B9" w14:textId="77777777" w:rsidR="001F20B6" w:rsidRPr="00B7353E" w:rsidRDefault="001F20B6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-</w:t>
            </w:r>
          </w:p>
        </w:tc>
        <w:tc>
          <w:tcPr>
            <w:tcW w:w="1093" w:type="dxa"/>
            <w:vAlign w:val="bottom"/>
          </w:tcPr>
          <w:p w14:paraId="38504F8B" w14:textId="77777777" w:rsidR="001F20B6" w:rsidRPr="00B7353E" w:rsidRDefault="001F20B6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4" w:type="dxa"/>
            <w:vAlign w:val="bottom"/>
          </w:tcPr>
          <w:p w14:paraId="7C085545" w14:textId="77777777" w:rsidR="001F20B6" w:rsidRPr="00B7353E" w:rsidRDefault="001F20B6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9" w:type="dxa"/>
          </w:tcPr>
          <w:p w14:paraId="5B26DF13" w14:textId="77777777" w:rsidR="001F20B6" w:rsidRPr="00B7353E" w:rsidRDefault="001F20B6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1" w:type="dxa"/>
            <w:vAlign w:val="bottom"/>
          </w:tcPr>
          <w:p w14:paraId="7D48C180" w14:textId="77777777" w:rsidR="001F20B6" w:rsidRPr="00B7353E" w:rsidRDefault="001F20B6" w:rsidP="007B11D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Pr="00B7353E">
              <w:rPr>
                <w:rFonts w:ascii="Browallia New" w:hAnsi="Browallia New" w:cs="Browallia New"/>
                <w:sz w:val="22"/>
                <w:szCs w:val="22"/>
              </w:rPr>
              <w:t>1,151,960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1F20B6" w:rsidRPr="00E72888" w14:paraId="2DFDC0A4" w14:textId="77777777" w:rsidTr="00325C46">
        <w:trPr>
          <w:cantSplit/>
          <w:trHeight w:val="99"/>
        </w:trPr>
        <w:tc>
          <w:tcPr>
            <w:tcW w:w="3150" w:type="dxa"/>
          </w:tcPr>
          <w:p w14:paraId="520975F6" w14:textId="68C2AD9A" w:rsidR="001F20B6" w:rsidRPr="00FB63FB" w:rsidRDefault="001F20B6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B63FB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FB63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FB63FB">
              <w:rPr>
                <w:rFonts w:ascii="Browallia New" w:hAnsi="Browallia New" w:cs="Browallia New"/>
                <w:sz w:val="22"/>
                <w:szCs w:val="22"/>
              </w:rPr>
              <w:t>2562</w:t>
            </w:r>
            <w:r w:rsidRPr="00FB63FB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4" w:type="dxa"/>
            <w:vAlign w:val="bottom"/>
          </w:tcPr>
          <w:p w14:paraId="4FFF4817" w14:textId="77777777" w:rsidR="001F20B6" w:rsidRPr="00B7353E" w:rsidRDefault="001F20B6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  <w:vAlign w:val="bottom"/>
          </w:tcPr>
          <w:p w14:paraId="0F7D7F83" w14:textId="77777777" w:rsidR="001F20B6" w:rsidRPr="00B7353E" w:rsidRDefault="001F20B6" w:rsidP="007B11D2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73" w:type="dxa"/>
            <w:vAlign w:val="bottom"/>
          </w:tcPr>
          <w:p w14:paraId="5C91804E" w14:textId="5A189249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778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859</w:t>
            </w:r>
          </w:p>
        </w:tc>
        <w:tc>
          <w:tcPr>
            <w:tcW w:w="1093" w:type="dxa"/>
            <w:vAlign w:val="bottom"/>
          </w:tcPr>
          <w:p w14:paraId="54F4279F" w14:textId="7E4A84EF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677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99</w:t>
            </w:r>
            <w:r w:rsidR="001F20B6"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192" w:type="dxa"/>
            <w:vAlign w:val="bottom"/>
          </w:tcPr>
          <w:p w14:paraId="35A0DF32" w14:textId="698DE6B6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43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220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685</w:t>
            </w:r>
          </w:p>
        </w:tc>
        <w:tc>
          <w:tcPr>
            <w:tcW w:w="1080" w:type="dxa"/>
            <w:vAlign w:val="bottom"/>
          </w:tcPr>
          <w:p w14:paraId="779F523C" w14:textId="7E9DDFED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002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326</w:t>
            </w:r>
          </w:p>
        </w:tc>
        <w:tc>
          <w:tcPr>
            <w:tcW w:w="977" w:type="dxa"/>
            <w:vAlign w:val="bottom"/>
          </w:tcPr>
          <w:p w14:paraId="3622B62B" w14:textId="6097C861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985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54</w:t>
            </w:r>
            <w:r w:rsidR="001F20B6"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093" w:type="dxa"/>
            <w:vAlign w:val="bottom"/>
          </w:tcPr>
          <w:p w14:paraId="6CB35886" w14:textId="1B1AA423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673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75</w:t>
            </w:r>
            <w:r w:rsidR="001F20B6"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084" w:type="dxa"/>
            <w:vAlign w:val="bottom"/>
          </w:tcPr>
          <w:p w14:paraId="375802C4" w14:textId="5A4AB48C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076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74</w:t>
            </w:r>
            <w:r w:rsidR="001F20B6"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989" w:type="dxa"/>
          </w:tcPr>
          <w:p w14:paraId="466EFD3B" w14:textId="1163350E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959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169</w:t>
            </w:r>
          </w:p>
        </w:tc>
        <w:tc>
          <w:tcPr>
            <w:tcW w:w="1101" w:type="dxa"/>
            <w:vAlign w:val="bottom"/>
          </w:tcPr>
          <w:p w14:paraId="2AF5AD15" w14:textId="1327EA9A" w:rsidR="001F20B6" w:rsidRPr="00B7353E" w:rsidRDefault="00FE5B49" w:rsidP="007B11D2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60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375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07</w:t>
            </w:r>
            <w:r w:rsidR="001F20B6"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</w:tr>
      <w:tr w:rsidR="001F20B6" w:rsidRPr="00E72888" w14:paraId="428B5F97" w14:textId="77777777" w:rsidTr="00325C46">
        <w:trPr>
          <w:cantSplit/>
          <w:trHeight w:val="99"/>
        </w:trPr>
        <w:tc>
          <w:tcPr>
            <w:tcW w:w="3150" w:type="dxa"/>
          </w:tcPr>
          <w:p w14:paraId="7AD42E63" w14:textId="7BF9D441" w:rsidR="001F20B6" w:rsidRPr="00317AC1" w:rsidRDefault="001F20B6" w:rsidP="007B11D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B6BC0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รายการปรับปรุงตามมาตรฐานการรายงาน</w:t>
            </w:r>
            <w:r w:rsidR="00325C46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         </w:t>
            </w:r>
            <w:r w:rsidRPr="001B6BC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ทางการเงินฉบับที่ </w:t>
            </w:r>
            <w:r w:rsidRPr="001B6BC0">
              <w:rPr>
                <w:rFonts w:ascii="Browallia New" w:hAnsi="Browallia New" w:cs="Browallia New"/>
                <w:sz w:val="22"/>
                <w:szCs w:val="22"/>
              </w:rPr>
              <w:t>16</w:t>
            </w:r>
          </w:p>
        </w:tc>
        <w:tc>
          <w:tcPr>
            <w:tcW w:w="1084" w:type="dxa"/>
            <w:vAlign w:val="bottom"/>
          </w:tcPr>
          <w:p w14:paraId="390491DD" w14:textId="77777777" w:rsidR="001F20B6" w:rsidRPr="00B7353E" w:rsidRDefault="001F20B6" w:rsidP="009367A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  <w:vAlign w:val="bottom"/>
          </w:tcPr>
          <w:p w14:paraId="7F5C9589" w14:textId="77777777" w:rsidR="001F20B6" w:rsidRPr="00B7353E" w:rsidRDefault="001F20B6" w:rsidP="009367A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73" w:type="dxa"/>
            <w:vAlign w:val="bottom"/>
          </w:tcPr>
          <w:p w14:paraId="1DE1A933" w14:textId="18B07BEC" w:rsidR="001F20B6" w:rsidRPr="00B7353E" w:rsidRDefault="00DA655E" w:rsidP="00C043E0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3" w:type="dxa"/>
            <w:vAlign w:val="bottom"/>
          </w:tcPr>
          <w:p w14:paraId="7524C9E3" w14:textId="139F882D" w:rsidR="001F20B6" w:rsidRPr="00B7353E" w:rsidRDefault="00C043E0" w:rsidP="00C043E0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92" w:type="dxa"/>
            <w:vAlign w:val="bottom"/>
          </w:tcPr>
          <w:p w14:paraId="1F620ACB" w14:textId="52B17FB8" w:rsidR="001F20B6" w:rsidRPr="00B7353E" w:rsidRDefault="00C043E0" w:rsidP="00C043E0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F44D502" w14:textId="4527031B" w:rsidR="001F20B6" w:rsidRPr="00B7353E" w:rsidRDefault="00C043E0" w:rsidP="00C043E0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7" w:type="dxa"/>
            <w:vAlign w:val="bottom"/>
          </w:tcPr>
          <w:p w14:paraId="5EAC573C" w14:textId="77777777" w:rsidR="001F20B6" w:rsidRPr="00B7353E" w:rsidRDefault="001F20B6" w:rsidP="009367A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3,226,543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93" w:type="dxa"/>
            <w:vAlign w:val="bottom"/>
          </w:tcPr>
          <w:p w14:paraId="149B8AC4" w14:textId="67F6AFEB" w:rsidR="001F20B6" w:rsidRPr="00B7353E" w:rsidRDefault="00C043E0" w:rsidP="00C043E0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4" w:type="dxa"/>
            <w:vAlign w:val="bottom"/>
          </w:tcPr>
          <w:p w14:paraId="2E273F3F" w14:textId="03DF822E" w:rsidR="001F20B6" w:rsidRPr="00B7353E" w:rsidRDefault="00C043E0" w:rsidP="00C043E0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9" w:type="dxa"/>
            <w:vAlign w:val="bottom"/>
          </w:tcPr>
          <w:p w14:paraId="32B216A6" w14:textId="180C590D" w:rsidR="001F20B6" w:rsidRPr="00B7353E" w:rsidRDefault="00C043E0" w:rsidP="00C043E0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  <w:r w:rsidR="001F20B6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1" w:type="dxa"/>
            <w:vAlign w:val="bottom"/>
          </w:tcPr>
          <w:p w14:paraId="751BB212" w14:textId="77777777" w:rsidR="001F20B6" w:rsidRPr="00B7353E" w:rsidRDefault="001F20B6" w:rsidP="009367A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3,226,543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9367A1" w:rsidRPr="00E72888" w14:paraId="20374398" w14:textId="77777777" w:rsidTr="00325C46">
        <w:trPr>
          <w:cantSplit/>
          <w:trHeight w:val="99"/>
        </w:trPr>
        <w:tc>
          <w:tcPr>
            <w:tcW w:w="3150" w:type="dxa"/>
          </w:tcPr>
          <w:p w14:paraId="72AF4A68" w14:textId="4956EC49" w:rsidR="009367A1" w:rsidRPr="0044255F" w:rsidRDefault="009367A1" w:rsidP="0044255F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4255F">
              <w:rPr>
                <w:rFonts w:ascii="Browallia New" w:hAnsi="Browallia New" w:cs="Browallia New"/>
                <w:sz w:val="22"/>
                <w:szCs w:val="22"/>
              </w:rPr>
              <w:t xml:space="preserve">1 </w:t>
            </w:r>
            <w:r w:rsidRPr="0044255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มกราคม </w:t>
            </w:r>
            <w:r w:rsidRPr="0044255F">
              <w:rPr>
                <w:rFonts w:ascii="Browallia New" w:hAnsi="Browallia New" w:cs="Browallia New"/>
                <w:sz w:val="22"/>
                <w:szCs w:val="22"/>
              </w:rPr>
              <w:t xml:space="preserve">2563 - </w:t>
            </w:r>
            <w:r w:rsidRPr="0044255F">
              <w:rPr>
                <w:rFonts w:ascii="Browallia New" w:hAnsi="Browallia New" w:cs="Browallia New" w:hint="cs"/>
                <w:sz w:val="22"/>
                <w:szCs w:val="22"/>
                <w:cs/>
              </w:rPr>
              <w:t>หลังปรับปรุง</w:t>
            </w:r>
          </w:p>
        </w:tc>
        <w:tc>
          <w:tcPr>
            <w:tcW w:w="1084" w:type="dxa"/>
            <w:vAlign w:val="bottom"/>
          </w:tcPr>
          <w:p w14:paraId="49C66BA8" w14:textId="068FD078" w:rsidR="009367A1" w:rsidRPr="00B7353E" w:rsidRDefault="009367A1" w:rsidP="009367A1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  <w:vAlign w:val="bottom"/>
          </w:tcPr>
          <w:p w14:paraId="5C1CF59B" w14:textId="563D34BA" w:rsidR="009367A1" w:rsidRPr="00B7353E" w:rsidRDefault="009367A1" w:rsidP="009367A1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73" w:type="dxa"/>
            <w:vAlign w:val="bottom"/>
          </w:tcPr>
          <w:p w14:paraId="5E071286" w14:textId="1445A2AA" w:rsidR="009367A1" w:rsidRPr="00B7353E" w:rsidRDefault="00FE5B49" w:rsidP="009367A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778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859</w:t>
            </w:r>
          </w:p>
        </w:tc>
        <w:tc>
          <w:tcPr>
            <w:tcW w:w="1093" w:type="dxa"/>
            <w:vAlign w:val="bottom"/>
          </w:tcPr>
          <w:p w14:paraId="505E8901" w14:textId="28647FD4" w:rsidR="009367A1" w:rsidRPr="00B7353E" w:rsidRDefault="00FE5B49" w:rsidP="009367A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677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99</w:t>
            </w:r>
            <w:r w:rsidR="009367A1"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192" w:type="dxa"/>
            <w:vAlign w:val="bottom"/>
          </w:tcPr>
          <w:p w14:paraId="55BABB89" w14:textId="03A723AC" w:rsidR="009367A1" w:rsidRPr="00B7353E" w:rsidRDefault="00FE5B49" w:rsidP="009367A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43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220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685</w:t>
            </w:r>
          </w:p>
        </w:tc>
        <w:tc>
          <w:tcPr>
            <w:tcW w:w="1080" w:type="dxa"/>
            <w:vAlign w:val="bottom"/>
          </w:tcPr>
          <w:p w14:paraId="77B95E3E" w14:textId="41C37772" w:rsidR="009367A1" w:rsidRPr="00B7353E" w:rsidRDefault="00FE5B49" w:rsidP="009367A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002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326</w:t>
            </w:r>
          </w:p>
        </w:tc>
        <w:tc>
          <w:tcPr>
            <w:tcW w:w="977" w:type="dxa"/>
            <w:vAlign w:val="bottom"/>
          </w:tcPr>
          <w:p w14:paraId="1D616ACF" w14:textId="32998F44" w:rsidR="009367A1" w:rsidRPr="0014495D" w:rsidRDefault="00510BD3" w:rsidP="009367A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GB"/>
              </w:rPr>
            </w:pPr>
            <w:r w:rsidRPr="008D165A">
              <w:rPr>
                <w:rFonts w:ascii="Browallia New" w:hAnsi="Browallia New" w:cs="Browallia New"/>
                <w:sz w:val="22"/>
                <w:szCs w:val="22"/>
                <w:lang w:val="en-GB"/>
              </w:rPr>
              <w:t>759,001</w:t>
            </w:r>
          </w:p>
        </w:tc>
        <w:tc>
          <w:tcPr>
            <w:tcW w:w="1093" w:type="dxa"/>
            <w:vAlign w:val="bottom"/>
          </w:tcPr>
          <w:p w14:paraId="3D4B4B76" w14:textId="5137A73C" w:rsidR="009367A1" w:rsidRPr="00B7353E" w:rsidRDefault="00FE5B49" w:rsidP="009367A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673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75</w:t>
            </w:r>
            <w:r w:rsidR="009367A1"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084" w:type="dxa"/>
            <w:vAlign w:val="bottom"/>
          </w:tcPr>
          <w:p w14:paraId="0C9AB38E" w14:textId="6C70F105" w:rsidR="009367A1" w:rsidRPr="00B7353E" w:rsidRDefault="00FE5B49" w:rsidP="009367A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076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74</w:t>
            </w:r>
            <w:r w:rsidR="009367A1"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989" w:type="dxa"/>
          </w:tcPr>
          <w:p w14:paraId="25E6FF37" w14:textId="2103C9A6" w:rsidR="009367A1" w:rsidRPr="00B7353E" w:rsidRDefault="00FE5B49" w:rsidP="009367A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959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169</w:t>
            </w:r>
          </w:p>
        </w:tc>
        <w:tc>
          <w:tcPr>
            <w:tcW w:w="1101" w:type="dxa"/>
            <w:vAlign w:val="bottom"/>
          </w:tcPr>
          <w:p w14:paraId="29D9B667" w14:textId="4DF32F96" w:rsidR="009367A1" w:rsidRPr="008D165A" w:rsidRDefault="008D165A" w:rsidP="009367A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57,148,535</w:t>
            </w:r>
          </w:p>
        </w:tc>
      </w:tr>
      <w:tr w:rsidR="009367A1" w:rsidRPr="00E72888" w14:paraId="19DFB75F" w14:textId="77777777" w:rsidTr="00325C46">
        <w:trPr>
          <w:cantSplit/>
        </w:trPr>
        <w:tc>
          <w:tcPr>
            <w:tcW w:w="3150" w:type="dxa"/>
          </w:tcPr>
          <w:p w14:paraId="77DEF1DA" w14:textId="77777777" w:rsidR="009367A1" w:rsidRPr="00B7353E" w:rsidRDefault="009367A1" w:rsidP="009367A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84" w:type="dxa"/>
            <w:vAlign w:val="bottom"/>
          </w:tcPr>
          <w:p w14:paraId="3EF13BC5" w14:textId="77777777" w:rsidR="009367A1" w:rsidRPr="00B7353E" w:rsidRDefault="009367A1" w:rsidP="009367A1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  <w:vAlign w:val="bottom"/>
          </w:tcPr>
          <w:p w14:paraId="478ECCE8" w14:textId="77777777" w:rsidR="009367A1" w:rsidRPr="00B7353E" w:rsidRDefault="009367A1" w:rsidP="009367A1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73" w:type="dxa"/>
            <w:vAlign w:val="bottom"/>
          </w:tcPr>
          <w:p w14:paraId="4C57C00A" w14:textId="3AA1FB16" w:rsidR="009367A1" w:rsidRPr="00B7353E" w:rsidRDefault="00FE5B49" w:rsidP="009367A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914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345</w:t>
            </w:r>
          </w:p>
        </w:tc>
        <w:tc>
          <w:tcPr>
            <w:tcW w:w="1093" w:type="dxa"/>
            <w:vAlign w:val="bottom"/>
          </w:tcPr>
          <w:p w14:paraId="5D6F1EB7" w14:textId="39DD02DD" w:rsidR="009367A1" w:rsidRPr="00B7353E" w:rsidRDefault="00FE5B49" w:rsidP="009367A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401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973</w:t>
            </w:r>
          </w:p>
        </w:tc>
        <w:tc>
          <w:tcPr>
            <w:tcW w:w="1192" w:type="dxa"/>
            <w:vAlign w:val="bottom"/>
          </w:tcPr>
          <w:p w14:paraId="0AFA3F94" w14:textId="5A0D013F" w:rsidR="009367A1" w:rsidRPr="00B7353E" w:rsidRDefault="00FE5B49" w:rsidP="009367A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13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869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952</w:t>
            </w:r>
          </w:p>
        </w:tc>
        <w:tc>
          <w:tcPr>
            <w:tcW w:w="1080" w:type="dxa"/>
            <w:vAlign w:val="bottom"/>
          </w:tcPr>
          <w:p w14:paraId="3D65D63A" w14:textId="6A0015DC" w:rsidR="009367A1" w:rsidRPr="00B7353E" w:rsidRDefault="00FE5B49" w:rsidP="009367A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277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618</w:t>
            </w:r>
          </w:p>
        </w:tc>
        <w:tc>
          <w:tcPr>
            <w:tcW w:w="977" w:type="dxa"/>
            <w:vAlign w:val="bottom"/>
          </w:tcPr>
          <w:p w14:paraId="06D83129" w14:textId="77777777" w:rsidR="009367A1" w:rsidRPr="00B7353E" w:rsidRDefault="009367A1" w:rsidP="009367A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262,394</w:t>
            </w:r>
          </w:p>
        </w:tc>
        <w:tc>
          <w:tcPr>
            <w:tcW w:w="1093" w:type="dxa"/>
            <w:vAlign w:val="bottom"/>
          </w:tcPr>
          <w:p w14:paraId="2EE2AD50" w14:textId="63944EA3" w:rsidR="009367A1" w:rsidRPr="00B7353E" w:rsidRDefault="00FE5B49" w:rsidP="009367A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352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220</w:t>
            </w:r>
          </w:p>
        </w:tc>
        <w:tc>
          <w:tcPr>
            <w:tcW w:w="1084" w:type="dxa"/>
            <w:vAlign w:val="bottom"/>
          </w:tcPr>
          <w:p w14:paraId="491FB17A" w14:textId="3EBC599D" w:rsidR="009367A1" w:rsidRPr="00B7353E" w:rsidRDefault="00FE5B49" w:rsidP="009367A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586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315</w:t>
            </w:r>
          </w:p>
        </w:tc>
        <w:tc>
          <w:tcPr>
            <w:tcW w:w="989" w:type="dxa"/>
          </w:tcPr>
          <w:p w14:paraId="5FE85FDF" w14:textId="58D68FD6" w:rsidR="009367A1" w:rsidRPr="00B7353E" w:rsidRDefault="00FE5B49" w:rsidP="009367A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277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299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70B2E3F2" w14:textId="77777777" w:rsidR="009367A1" w:rsidRPr="005E137C" w:rsidRDefault="009367A1" w:rsidP="009367A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E137C">
              <w:rPr>
                <w:rFonts w:ascii="Browallia New" w:hAnsi="Browallia New" w:cs="Browallia New"/>
                <w:sz w:val="22"/>
                <w:szCs w:val="22"/>
                <w:lang w:val="en-GB"/>
              </w:rPr>
              <w:t>20,942,116</w:t>
            </w:r>
          </w:p>
        </w:tc>
      </w:tr>
      <w:tr w:rsidR="009367A1" w:rsidRPr="00E72888" w14:paraId="4FB6C824" w14:textId="77777777" w:rsidTr="00325C46">
        <w:trPr>
          <w:cantSplit/>
        </w:trPr>
        <w:tc>
          <w:tcPr>
            <w:tcW w:w="3150" w:type="dxa"/>
          </w:tcPr>
          <w:p w14:paraId="368A861D" w14:textId="77777777" w:rsidR="009367A1" w:rsidRPr="00FB63FB" w:rsidRDefault="009367A1" w:rsidP="009367A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B63FB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084" w:type="dxa"/>
            <w:vAlign w:val="bottom"/>
          </w:tcPr>
          <w:p w14:paraId="7B47CEC3" w14:textId="77777777" w:rsidR="009367A1" w:rsidRPr="00B7353E" w:rsidRDefault="009367A1" w:rsidP="009367A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  <w:vAlign w:val="bottom"/>
          </w:tcPr>
          <w:p w14:paraId="0CD412F1" w14:textId="77777777" w:rsidR="009367A1" w:rsidRPr="00B7353E" w:rsidRDefault="009367A1" w:rsidP="009367A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73" w:type="dxa"/>
          </w:tcPr>
          <w:p w14:paraId="3EE76405" w14:textId="77777777" w:rsidR="009367A1" w:rsidRPr="00B7353E" w:rsidRDefault="009367A1" w:rsidP="009367A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-</w:t>
            </w:r>
          </w:p>
        </w:tc>
        <w:tc>
          <w:tcPr>
            <w:tcW w:w="1093" w:type="dxa"/>
            <w:vAlign w:val="bottom"/>
          </w:tcPr>
          <w:p w14:paraId="4DF4DDB2" w14:textId="1230FB96" w:rsidR="009367A1" w:rsidRPr="00B7353E" w:rsidRDefault="009367A1" w:rsidP="009367A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127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802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92" w:type="dxa"/>
            <w:vAlign w:val="bottom"/>
          </w:tcPr>
          <w:p w14:paraId="45E9D340" w14:textId="5FD23647" w:rsidR="009367A1" w:rsidRPr="00B7353E" w:rsidRDefault="009367A1" w:rsidP="009367A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222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160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365A1312" w14:textId="6984C412" w:rsidR="009367A1" w:rsidRPr="00B7353E" w:rsidRDefault="009367A1" w:rsidP="009367A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755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348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77" w:type="dxa"/>
            <w:vAlign w:val="bottom"/>
          </w:tcPr>
          <w:p w14:paraId="389A64B1" w14:textId="5A750426" w:rsidR="009367A1" w:rsidRPr="00B7353E" w:rsidRDefault="009367A1" w:rsidP="009367A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261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681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93" w:type="dxa"/>
            <w:vAlign w:val="bottom"/>
          </w:tcPr>
          <w:p w14:paraId="1615BB43" w14:textId="17D0E92F" w:rsidR="009367A1" w:rsidRPr="00B7353E" w:rsidRDefault="009367A1" w:rsidP="009367A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717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328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084" w:type="dxa"/>
            <w:vAlign w:val="bottom"/>
          </w:tcPr>
          <w:p w14:paraId="5ABDAE76" w14:textId="169A1F18" w:rsidR="009367A1" w:rsidRPr="00B7353E" w:rsidRDefault="009367A1" w:rsidP="009367A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774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313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89" w:type="dxa"/>
          </w:tcPr>
          <w:p w14:paraId="39DADCC1" w14:textId="5DC9F483" w:rsidR="009367A1" w:rsidRPr="00B7353E" w:rsidRDefault="009367A1" w:rsidP="009367A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984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379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1C53A392" w14:textId="38AEC6D4" w:rsidR="009367A1" w:rsidRPr="005E137C" w:rsidRDefault="009367A1" w:rsidP="009367A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E137C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12</w:t>
            </w:r>
            <w:r w:rsidRPr="005E137C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843</w:t>
            </w:r>
            <w:r w:rsidRPr="005E137C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011</w:t>
            </w:r>
            <w:r w:rsidRPr="005E137C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9367A1" w:rsidRPr="00E72888" w14:paraId="4C7B8FF9" w14:textId="77777777" w:rsidTr="00325C46">
        <w:trPr>
          <w:cantSplit/>
          <w:trHeight w:val="310"/>
        </w:trPr>
        <w:tc>
          <w:tcPr>
            <w:tcW w:w="3150" w:type="dxa"/>
          </w:tcPr>
          <w:p w14:paraId="3228FE72" w14:textId="76ED7880" w:rsidR="009367A1" w:rsidRPr="00FB63FB" w:rsidRDefault="009367A1" w:rsidP="009367A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B63FB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FB63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FB63FB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Pr="00FB63FB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084" w:type="dxa"/>
            <w:vAlign w:val="bottom"/>
          </w:tcPr>
          <w:p w14:paraId="69B62E6F" w14:textId="77777777" w:rsidR="009367A1" w:rsidRPr="00B7353E" w:rsidRDefault="009367A1" w:rsidP="00EA753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  <w:vAlign w:val="bottom"/>
          </w:tcPr>
          <w:p w14:paraId="0D203C0F" w14:textId="77777777" w:rsidR="009367A1" w:rsidRPr="00B7353E" w:rsidRDefault="009367A1" w:rsidP="00EA753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7353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  <w:r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73" w:type="dxa"/>
            <w:vAlign w:val="bottom"/>
          </w:tcPr>
          <w:p w14:paraId="28ACB5DC" w14:textId="10C6B1CD" w:rsidR="009367A1" w:rsidRPr="00B7353E" w:rsidRDefault="00FE5B49" w:rsidP="00EA753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693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204</w:t>
            </w:r>
          </w:p>
        </w:tc>
        <w:tc>
          <w:tcPr>
            <w:tcW w:w="1093" w:type="dxa"/>
            <w:vAlign w:val="bottom"/>
          </w:tcPr>
          <w:p w14:paraId="04C98B6C" w14:textId="5744F6EC" w:rsidR="009367A1" w:rsidRPr="00B7353E" w:rsidRDefault="00FE5B49" w:rsidP="00EA753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952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166</w:t>
            </w:r>
          </w:p>
        </w:tc>
        <w:tc>
          <w:tcPr>
            <w:tcW w:w="1192" w:type="dxa"/>
            <w:vAlign w:val="bottom"/>
          </w:tcPr>
          <w:p w14:paraId="42F66130" w14:textId="50C7AC35" w:rsidR="009367A1" w:rsidRPr="00B7353E" w:rsidRDefault="00FE5B49" w:rsidP="00EA753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50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868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477</w:t>
            </w:r>
          </w:p>
        </w:tc>
        <w:tc>
          <w:tcPr>
            <w:tcW w:w="1080" w:type="dxa"/>
            <w:vAlign w:val="bottom"/>
          </w:tcPr>
          <w:p w14:paraId="00FB35B3" w14:textId="1F377BAF" w:rsidR="009367A1" w:rsidRPr="00B7353E" w:rsidRDefault="00FE5B49" w:rsidP="00EA753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524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596</w:t>
            </w:r>
          </w:p>
        </w:tc>
        <w:tc>
          <w:tcPr>
            <w:tcW w:w="977" w:type="dxa"/>
            <w:vAlign w:val="bottom"/>
          </w:tcPr>
          <w:p w14:paraId="4047BD8A" w14:textId="01069F20" w:rsidR="009367A1" w:rsidRPr="00B7353E" w:rsidRDefault="00FE5B49" w:rsidP="00EA753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759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714</w:t>
            </w:r>
          </w:p>
        </w:tc>
        <w:tc>
          <w:tcPr>
            <w:tcW w:w="1093" w:type="dxa"/>
            <w:vAlign w:val="bottom"/>
          </w:tcPr>
          <w:p w14:paraId="1B3F22BD" w14:textId="360E8C86" w:rsidR="009367A1" w:rsidRPr="00B7353E" w:rsidRDefault="00FE5B49" w:rsidP="00EA753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308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646</w:t>
            </w:r>
          </w:p>
        </w:tc>
        <w:tc>
          <w:tcPr>
            <w:tcW w:w="1084" w:type="dxa"/>
            <w:vAlign w:val="bottom"/>
          </w:tcPr>
          <w:p w14:paraId="6024762A" w14:textId="37FE88FE" w:rsidR="009367A1" w:rsidRPr="00B7353E" w:rsidRDefault="00FE5B49" w:rsidP="00EA753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888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748</w:t>
            </w:r>
          </w:p>
        </w:tc>
        <w:tc>
          <w:tcPr>
            <w:tcW w:w="989" w:type="dxa"/>
          </w:tcPr>
          <w:p w14:paraId="71D60A5D" w14:textId="5C34CD1C" w:rsidR="009367A1" w:rsidRPr="00B7353E" w:rsidRDefault="00FE5B49" w:rsidP="00EA753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252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089</w:t>
            </w:r>
          </w:p>
        </w:tc>
        <w:tc>
          <w:tcPr>
            <w:tcW w:w="1101" w:type="dxa"/>
            <w:vAlign w:val="bottom"/>
          </w:tcPr>
          <w:p w14:paraId="3B587B36" w14:textId="5DEE12D3" w:rsidR="009367A1" w:rsidRPr="00B7353E" w:rsidRDefault="00FE5B49" w:rsidP="00EA753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65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247</w:t>
            </w:r>
            <w:r w:rsidR="009367A1" w:rsidRPr="00B735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640</w:t>
            </w:r>
          </w:p>
        </w:tc>
      </w:tr>
      <w:tr w:rsidR="009367A1" w:rsidRPr="00E72888" w14:paraId="2E16DD13" w14:textId="77777777" w:rsidTr="00325C46">
        <w:trPr>
          <w:cantSplit/>
        </w:trPr>
        <w:tc>
          <w:tcPr>
            <w:tcW w:w="3150" w:type="dxa"/>
          </w:tcPr>
          <w:p w14:paraId="62E535FD" w14:textId="77777777" w:rsidR="009367A1" w:rsidRPr="00E72888" w:rsidRDefault="009367A1" w:rsidP="009367A1">
            <w:pPr>
              <w:pStyle w:val="Heading6"/>
              <w:ind w:left="162" w:hanging="162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E72888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ค่าเผื่อการด้อยค่าของสินทรัพย์</w:t>
            </w:r>
          </w:p>
        </w:tc>
        <w:tc>
          <w:tcPr>
            <w:tcW w:w="1084" w:type="dxa"/>
          </w:tcPr>
          <w:p w14:paraId="0E55098C" w14:textId="77777777" w:rsidR="009367A1" w:rsidRPr="00E72888" w:rsidRDefault="009367A1" w:rsidP="009367A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3" w:type="dxa"/>
          </w:tcPr>
          <w:p w14:paraId="6F5C0324" w14:textId="77777777" w:rsidR="009367A1" w:rsidRPr="00E72888" w:rsidRDefault="009367A1" w:rsidP="009367A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37F180A1" w14:textId="77777777" w:rsidR="009367A1" w:rsidRPr="00E72888" w:rsidRDefault="009367A1" w:rsidP="009367A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93" w:type="dxa"/>
            <w:vAlign w:val="bottom"/>
          </w:tcPr>
          <w:p w14:paraId="46E06067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92" w:type="dxa"/>
            <w:vAlign w:val="bottom"/>
          </w:tcPr>
          <w:p w14:paraId="28DF26F0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3E57EA9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77" w:type="dxa"/>
            <w:vAlign w:val="bottom"/>
          </w:tcPr>
          <w:p w14:paraId="6638D915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93" w:type="dxa"/>
            <w:vAlign w:val="bottom"/>
          </w:tcPr>
          <w:p w14:paraId="2DECE39B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73E47724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89" w:type="dxa"/>
          </w:tcPr>
          <w:p w14:paraId="1EBB8502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01" w:type="dxa"/>
            <w:vAlign w:val="bottom"/>
          </w:tcPr>
          <w:p w14:paraId="1AEA6AFB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9367A1" w:rsidRPr="00E72888" w14:paraId="671C8FC7" w14:textId="77777777" w:rsidTr="00325C46">
        <w:trPr>
          <w:cantSplit/>
        </w:trPr>
        <w:tc>
          <w:tcPr>
            <w:tcW w:w="3150" w:type="dxa"/>
          </w:tcPr>
          <w:p w14:paraId="3E2BFD17" w14:textId="74C16BDA" w:rsidR="009367A1" w:rsidRPr="00E72888" w:rsidRDefault="009367A1" w:rsidP="009367A1">
            <w:pPr>
              <w:pStyle w:val="Heading6"/>
              <w:ind w:left="162" w:hanging="16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7288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 xml:space="preserve">1 </w:t>
            </w:r>
            <w:r w:rsidRPr="00E72888">
              <w:rPr>
                <w:rFonts w:ascii="Browallia New" w:hAnsi="Browallia New" w:cs="Browallia New" w:hint="cs"/>
                <w:b w:val="0"/>
                <w:bCs w:val="0"/>
                <w:sz w:val="22"/>
                <w:szCs w:val="22"/>
                <w:cs/>
                <w:lang w:val="en-GB"/>
              </w:rPr>
              <w:t xml:space="preserve">มกราคม </w:t>
            </w:r>
            <w:r w:rsidRPr="00E7288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</w:t>
            </w:r>
            <w:r w:rsidR="00FE5B49" w:rsidRPr="00FE5B49">
              <w:rPr>
                <w:rFonts w:ascii="Browallia New" w:hAnsi="Browallia New" w:cs="Browallia New" w:hint="cs"/>
                <w:b w:val="0"/>
                <w:bCs w:val="0"/>
                <w:sz w:val="22"/>
                <w:szCs w:val="22"/>
              </w:rPr>
              <w:t>6</w:t>
            </w:r>
            <w:r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084" w:type="dxa"/>
            <w:vAlign w:val="bottom"/>
          </w:tcPr>
          <w:p w14:paraId="3899375E" w14:textId="77777777" w:rsidR="009367A1" w:rsidRPr="00E72888" w:rsidRDefault="009367A1" w:rsidP="009367A1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  <w:vAlign w:val="bottom"/>
          </w:tcPr>
          <w:p w14:paraId="68EDED15" w14:textId="77777777" w:rsidR="009367A1" w:rsidRPr="00E72888" w:rsidRDefault="009367A1" w:rsidP="009367A1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73" w:type="dxa"/>
            <w:vAlign w:val="bottom"/>
          </w:tcPr>
          <w:p w14:paraId="0AAD39F7" w14:textId="77777777" w:rsidR="009367A1" w:rsidRPr="00E72888" w:rsidRDefault="009367A1" w:rsidP="009367A1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3" w:type="dxa"/>
            <w:vAlign w:val="bottom"/>
          </w:tcPr>
          <w:p w14:paraId="32956B75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92" w:type="dxa"/>
            <w:vAlign w:val="bottom"/>
          </w:tcPr>
          <w:p w14:paraId="29484039" w14:textId="4B9B1859" w:rsidR="009367A1" w:rsidRPr="00E72888" w:rsidRDefault="00FE5B49" w:rsidP="009367A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673</w:t>
            </w:r>
            <w:r w:rsidR="009367A1" w:rsidRPr="00E72888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903</w:t>
            </w:r>
          </w:p>
        </w:tc>
        <w:tc>
          <w:tcPr>
            <w:tcW w:w="1080" w:type="dxa"/>
            <w:vAlign w:val="bottom"/>
          </w:tcPr>
          <w:p w14:paraId="53D48094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7" w:type="dxa"/>
            <w:vAlign w:val="bottom"/>
          </w:tcPr>
          <w:p w14:paraId="1A559E9C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3" w:type="dxa"/>
            <w:vAlign w:val="bottom"/>
          </w:tcPr>
          <w:p w14:paraId="61B28F47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4" w:type="dxa"/>
            <w:vAlign w:val="bottom"/>
          </w:tcPr>
          <w:p w14:paraId="1A2F7102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9" w:type="dxa"/>
            <w:vAlign w:val="bottom"/>
          </w:tcPr>
          <w:p w14:paraId="290F27E1" w14:textId="77777777" w:rsidR="009367A1" w:rsidRPr="00E72888" w:rsidRDefault="009367A1" w:rsidP="009367A1">
            <w:pPr>
              <w:tabs>
                <w:tab w:val="clear" w:pos="454"/>
                <w:tab w:val="left" w:pos="564"/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1" w:type="dxa"/>
            <w:vAlign w:val="bottom"/>
          </w:tcPr>
          <w:p w14:paraId="4579A786" w14:textId="1D03A859" w:rsidR="009367A1" w:rsidRPr="00E72888" w:rsidRDefault="00FE5B49" w:rsidP="009367A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673</w:t>
            </w:r>
            <w:r w:rsidR="009367A1" w:rsidRPr="00E72888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903</w:t>
            </w:r>
          </w:p>
        </w:tc>
      </w:tr>
      <w:tr w:rsidR="009367A1" w:rsidRPr="00E72888" w14:paraId="048F1E4D" w14:textId="77777777" w:rsidTr="00325C46">
        <w:trPr>
          <w:cantSplit/>
        </w:trPr>
        <w:tc>
          <w:tcPr>
            <w:tcW w:w="3150" w:type="dxa"/>
          </w:tcPr>
          <w:p w14:paraId="4DC4A5CD" w14:textId="77777777" w:rsidR="009367A1" w:rsidRPr="00E72888" w:rsidRDefault="009367A1" w:rsidP="009367A1">
            <w:pPr>
              <w:pStyle w:val="Heading6"/>
              <w:ind w:left="162" w:hanging="16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72888">
              <w:rPr>
                <w:rFonts w:ascii="Browallia New" w:hAnsi="Browallia New" w:cs="Browallia New" w:hint="cs"/>
                <w:b w:val="0"/>
                <w:bCs w:val="0"/>
                <w:sz w:val="22"/>
                <w:szCs w:val="22"/>
                <w:cs/>
                <w:lang w:val="en-GB"/>
              </w:rPr>
              <w:t>ลดลง</w:t>
            </w:r>
          </w:p>
        </w:tc>
        <w:tc>
          <w:tcPr>
            <w:tcW w:w="1084" w:type="dxa"/>
            <w:vAlign w:val="bottom"/>
          </w:tcPr>
          <w:p w14:paraId="0C198184" w14:textId="77777777" w:rsidR="009367A1" w:rsidRPr="00E72888" w:rsidRDefault="009367A1" w:rsidP="009367A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  <w:vAlign w:val="bottom"/>
          </w:tcPr>
          <w:p w14:paraId="498A68D7" w14:textId="77777777" w:rsidR="009367A1" w:rsidRPr="00E72888" w:rsidRDefault="009367A1" w:rsidP="009367A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73" w:type="dxa"/>
            <w:vAlign w:val="bottom"/>
          </w:tcPr>
          <w:p w14:paraId="5DE4C94F" w14:textId="77777777" w:rsidR="009367A1" w:rsidRPr="00E72888" w:rsidRDefault="009367A1" w:rsidP="009367A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3" w:type="dxa"/>
            <w:vAlign w:val="bottom"/>
          </w:tcPr>
          <w:p w14:paraId="2D0BC74C" w14:textId="77777777" w:rsidR="009367A1" w:rsidRPr="00E72888" w:rsidRDefault="009367A1" w:rsidP="009367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92" w:type="dxa"/>
            <w:vAlign w:val="bottom"/>
          </w:tcPr>
          <w:p w14:paraId="37E98228" w14:textId="059C5465" w:rsidR="009367A1" w:rsidRPr="00E72888" w:rsidRDefault="009367A1" w:rsidP="009367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288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199</w:t>
            </w:r>
            <w:r w:rsidRPr="00E7288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990</w:t>
            </w:r>
            <w:r w:rsidRPr="00E7288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14330051" w14:textId="77777777" w:rsidR="009367A1" w:rsidRPr="00E72888" w:rsidRDefault="009367A1" w:rsidP="009367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7" w:type="dxa"/>
            <w:vAlign w:val="bottom"/>
          </w:tcPr>
          <w:p w14:paraId="039FD75B" w14:textId="77777777" w:rsidR="009367A1" w:rsidRPr="00E72888" w:rsidRDefault="009367A1" w:rsidP="009367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3" w:type="dxa"/>
            <w:vAlign w:val="bottom"/>
          </w:tcPr>
          <w:p w14:paraId="26156CD1" w14:textId="77777777" w:rsidR="009367A1" w:rsidRPr="00E72888" w:rsidRDefault="009367A1" w:rsidP="009367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4" w:type="dxa"/>
            <w:vAlign w:val="bottom"/>
          </w:tcPr>
          <w:p w14:paraId="1EFC4E97" w14:textId="77777777" w:rsidR="009367A1" w:rsidRPr="00E72888" w:rsidRDefault="009367A1" w:rsidP="009367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9" w:type="dxa"/>
            <w:vAlign w:val="bottom"/>
          </w:tcPr>
          <w:p w14:paraId="505FC754" w14:textId="77777777" w:rsidR="009367A1" w:rsidRPr="00E72888" w:rsidRDefault="009367A1" w:rsidP="009367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1" w:type="dxa"/>
            <w:vAlign w:val="bottom"/>
          </w:tcPr>
          <w:p w14:paraId="056EBE81" w14:textId="325FC36A" w:rsidR="009367A1" w:rsidRPr="00E72888" w:rsidRDefault="009367A1" w:rsidP="009367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7288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199</w:t>
            </w:r>
            <w:r w:rsidRPr="00E7288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990</w:t>
            </w:r>
            <w:r w:rsidRPr="00E7288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9367A1" w:rsidRPr="00E72888" w14:paraId="7D02A1CB" w14:textId="77777777" w:rsidTr="00325C46">
        <w:trPr>
          <w:cantSplit/>
        </w:trPr>
        <w:tc>
          <w:tcPr>
            <w:tcW w:w="3150" w:type="dxa"/>
          </w:tcPr>
          <w:p w14:paraId="018A35BC" w14:textId="2206B764" w:rsidR="009367A1" w:rsidRPr="00E72888" w:rsidRDefault="009367A1" w:rsidP="009367A1">
            <w:pPr>
              <w:pStyle w:val="Heading6"/>
              <w:ind w:left="162" w:hanging="16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7288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 xml:space="preserve">31 </w:t>
            </w:r>
            <w:r w:rsidRPr="00E72888">
              <w:rPr>
                <w:rFonts w:ascii="Browallia New" w:hAnsi="Browallia New" w:cs="Browallia New" w:hint="cs"/>
                <w:b w:val="0"/>
                <w:bCs w:val="0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E7288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</w:t>
            </w:r>
            <w:r w:rsidR="00FE5B49" w:rsidRPr="00FE5B49">
              <w:rPr>
                <w:rFonts w:ascii="Browallia New" w:hAnsi="Browallia New" w:cs="Browallia New" w:hint="cs"/>
                <w:b w:val="0"/>
                <w:bCs w:val="0"/>
                <w:sz w:val="22"/>
                <w:szCs w:val="22"/>
              </w:rPr>
              <w:t>6</w:t>
            </w:r>
            <w:r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084" w:type="dxa"/>
            <w:vAlign w:val="bottom"/>
          </w:tcPr>
          <w:p w14:paraId="2E3C24E5" w14:textId="77777777" w:rsidR="009367A1" w:rsidRPr="00E72888" w:rsidRDefault="009367A1" w:rsidP="009367A1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  <w:vAlign w:val="bottom"/>
          </w:tcPr>
          <w:p w14:paraId="5460367D" w14:textId="77777777" w:rsidR="009367A1" w:rsidRPr="00E72888" w:rsidRDefault="009367A1" w:rsidP="009367A1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73" w:type="dxa"/>
            <w:vAlign w:val="bottom"/>
          </w:tcPr>
          <w:p w14:paraId="0A1741D4" w14:textId="77777777" w:rsidR="009367A1" w:rsidRPr="00E72888" w:rsidRDefault="009367A1" w:rsidP="009367A1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3" w:type="dxa"/>
            <w:vAlign w:val="bottom"/>
          </w:tcPr>
          <w:p w14:paraId="394506BB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92" w:type="dxa"/>
            <w:vAlign w:val="bottom"/>
          </w:tcPr>
          <w:p w14:paraId="28200DED" w14:textId="734F2962" w:rsidR="009367A1" w:rsidRPr="00E72888" w:rsidRDefault="00FE5B49" w:rsidP="009367A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473</w:t>
            </w:r>
            <w:r w:rsidR="009367A1" w:rsidRPr="00E72888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913</w:t>
            </w:r>
          </w:p>
        </w:tc>
        <w:tc>
          <w:tcPr>
            <w:tcW w:w="1080" w:type="dxa"/>
            <w:vAlign w:val="bottom"/>
          </w:tcPr>
          <w:p w14:paraId="70C2F657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7" w:type="dxa"/>
            <w:vAlign w:val="bottom"/>
          </w:tcPr>
          <w:p w14:paraId="02715F1F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3" w:type="dxa"/>
            <w:vAlign w:val="bottom"/>
          </w:tcPr>
          <w:p w14:paraId="525AD0F2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4" w:type="dxa"/>
            <w:vAlign w:val="bottom"/>
          </w:tcPr>
          <w:p w14:paraId="010EC5F6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9" w:type="dxa"/>
            <w:vAlign w:val="bottom"/>
          </w:tcPr>
          <w:p w14:paraId="2ECD2404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1" w:type="dxa"/>
            <w:vAlign w:val="bottom"/>
          </w:tcPr>
          <w:p w14:paraId="0EEB8965" w14:textId="2110BB0D" w:rsidR="009367A1" w:rsidRPr="00E72888" w:rsidRDefault="00FE5B49" w:rsidP="009367A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473</w:t>
            </w:r>
            <w:r w:rsidR="009367A1" w:rsidRPr="00E72888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913</w:t>
            </w:r>
          </w:p>
        </w:tc>
      </w:tr>
      <w:tr w:rsidR="009367A1" w:rsidRPr="00E72888" w14:paraId="395063A1" w14:textId="77777777" w:rsidTr="00325C46">
        <w:trPr>
          <w:cantSplit/>
        </w:trPr>
        <w:tc>
          <w:tcPr>
            <w:tcW w:w="3150" w:type="dxa"/>
          </w:tcPr>
          <w:p w14:paraId="6905F6D8" w14:textId="77777777" w:rsidR="009367A1" w:rsidRPr="00E72888" w:rsidRDefault="009367A1" w:rsidP="009367A1">
            <w:pPr>
              <w:pStyle w:val="Heading6"/>
              <w:ind w:left="162" w:hanging="16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1084" w:type="dxa"/>
            <w:vAlign w:val="bottom"/>
          </w:tcPr>
          <w:p w14:paraId="24DBBC13" w14:textId="77777777" w:rsidR="009367A1" w:rsidRPr="00E72888" w:rsidRDefault="009367A1" w:rsidP="009367A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  <w:vAlign w:val="bottom"/>
          </w:tcPr>
          <w:p w14:paraId="1CCAE531" w14:textId="77777777" w:rsidR="009367A1" w:rsidRPr="00E72888" w:rsidRDefault="009367A1" w:rsidP="009367A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73" w:type="dxa"/>
            <w:vAlign w:val="bottom"/>
          </w:tcPr>
          <w:p w14:paraId="2EC75CCC" w14:textId="77777777" w:rsidR="009367A1" w:rsidRPr="00E72888" w:rsidRDefault="009367A1" w:rsidP="009367A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3" w:type="dxa"/>
            <w:vAlign w:val="bottom"/>
          </w:tcPr>
          <w:p w14:paraId="313FC957" w14:textId="77777777" w:rsidR="009367A1" w:rsidRPr="00E72888" w:rsidRDefault="009367A1" w:rsidP="009367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92" w:type="dxa"/>
            <w:vAlign w:val="bottom"/>
          </w:tcPr>
          <w:p w14:paraId="771BD02A" w14:textId="7458D360" w:rsidR="009367A1" w:rsidRPr="00E72888" w:rsidRDefault="009367A1" w:rsidP="009367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192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083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010DD8FE" w14:textId="77777777" w:rsidR="009367A1" w:rsidRPr="00E72888" w:rsidRDefault="009367A1" w:rsidP="009367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7" w:type="dxa"/>
            <w:vAlign w:val="bottom"/>
          </w:tcPr>
          <w:p w14:paraId="0B4A33F6" w14:textId="77777777" w:rsidR="009367A1" w:rsidRPr="00E72888" w:rsidRDefault="009367A1" w:rsidP="009367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3" w:type="dxa"/>
            <w:vAlign w:val="bottom"/>
          </w:tcPr>
          <w:p w14:paraId="38B813E0" w14:textId="77777777" w:rsidR="009367A1" w:rsidRPr="00E72888" w:rsidRDefault="009367A1" w:rsidP="009367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4" w:type="dxa"/>
            <w:vAlign w:val="bottom"/>
          </w:tcPr>
          <w:p w14:paraId="08DF3D80" w14:textId="77777777" w:rsidR="009367A1" w:rsidRPr="00E72888" w:rsidRDefault="009367A1" w:rsidP="009367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9" w:type="dxa"/>
            <w:vAlign w:val="bottom"/>
          </w:tcPr>
          <w:p w14:paraId="77470D72" w14:textId="77777777" w:rsidR="009367A1" w:rsidRPr="00E72888" w:rsidRDefault="009367A1" w:rsidP="009367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1" w:type="dxa"/>
            <w:vAlign w:val="bottom"/>
          </w:tcPr>
          <w:p w14:paraId="7BDBC639" w14:textId="5ACFC5E9" w:rsidR="009367A1" w:rsidRPr="00E72888" w:rsidRDefault="009367A1" w:rsidP="009367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192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083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9367A1" w:rsidRPr="00E72888" w14:paraId="232EBFC3" w14:textId="77777777" w:rsidTr="00325C46">
        <w:trPr>
          <w:cantSplit/>
        </w:trPr>
        <w:tc>
          <w:tcPr>
            <w:tcW w:w="3150" w:type="dxa"/>
          </w:tcPr>
          <w:p w14:paraId="5C0AF91E" w14:textId="490D2A8C" w:rsidR="009367A1" w:rsidRPr="00E72888" w:rsidRDefault="009367A1" w:rsidP="009367A1">
            <w:pPr>
              <w:pStyle w:val="Heading6"/>
              <w:ind w:left="162" w:hanging="16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72888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31</w:t>
            </w:r>
            <w:r w:rsidRPr="00E72888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 xml:space="preserve"> ธันวาคม </w:t>
            </w:r>
            <w:r w:rsidRPr="00E72888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25</w:t>
            </w:r>
            <w:r w:rsidR="00FE5B49" w:rsidRPr="00FE5B49">
              <w:rPr>
                <w:rFonts w:ascii="Browallia New" w:hAnsi="Browallia New" w:cs="Browallia New" w:hint="cs"/>
                <w:b w:val="0"/>
                <w:bCs w:val="0"/>
                <w:sz w:val="22"/>
                <w:szCs w:val="22"/>
              </w:rPr>
              <w:t>6</w:t>
            </w:r>
            <w:r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1084" w:type="dxa"/>
            <w:vAlign w:val="bottom"/>
          </w:tcPr>
          <w:p w14:paraId="2C03E7BD" w14:textId="77777777" w:rsidR="009367A1" w:rsidRPr="00E72888" w:rsidRDefault="009367A1" w:rsidP="009367A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  <w:vAlign w:val="bottom"/>
          </w:tcPr>
          <w:p w14:paraId="2CDE1075" w14:textId="77777777" w:rsidR="009367A1" w:rsidRPr="00E72888" w:rsidRDefault="009367A1" w:rsidP="009367A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73" w:type="dxa"/>
            <w:vAlign w:val="bottom"/>
          </w:tcPr>
          <w:p w14:paraId="5E2A2754" w14:textId="77777777" w:rsidR="009367A1" w:rsidRPr="00E72888" w:rsidRDefault="009367A1" w:rsidP="009367A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3" w:type="dxa"/>
            <w:vAlign w:val="bottom"/>
          </w:tcPr>
          <w:p w14:paraId="12339EA8" w14:textId="77777777" w:rsidR="009367A1" w:rsidRPr="00E72888" w:rsidRDefault="009367A1" w:rsidP="009367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92" w:type="dxa"/>
            <w:vAlign w:val="bottom"/>
          </w:tcPr>
          <w:p w14:paraId="615A3E0A" w14:textId="27F2E149" w:rsidR="009367A1" w:rsidRPr="00E72888" w:rsidRDefault="00FE5B49" w:rsidP="009367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281</w:t>
            </w:r>
            <w:r w:rsidR="009367A1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830</w:t>
            </w:r>
          </w:p>
        </w:tc>
        <w:tc>
          <w:tcPr>
            <w:tcW w:w="1080" w:type="dxa"/>
            <w:vAlign w:val="bottom"/>
          </w:tcPr>
          <w:p w14:paraId="5E0AE983" w14:textId="77777777" w:rsidR="009367A1" w:rsidRPr="00E72888" w:rsidRDefault="009367A1" w:rsidP="009367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7" w:type="dxa"/>
            <w:vAlign w:val="bottom"/>
          </w:tcPr>
          <w:p w14:paraId="63AD254C" w14:textId="77777777" w:rsidR="009367A1" w:rsidRPr="00E72888" w:rsidRDefault="009367A1" w:rsidP="009367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3" w:type="dxa"/>
            <w:vAlign w:val="bottom"/>
          </w:tcPr>
          <w:p w14:paraId="047CC53B" w14:textId="77777777" w:rsidR="009367A1" w:rsidRPr="00E72888" w:rsidRDefault="009367A1" w:rsidP="009367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4" w:type="dxa"/>
            <w:vAlign w:val="bottom"/>
          </w:tcPr>
          <w:p w14:paraId="41A71C22" w14:textId="77777777" w:rsidR="009367A1" w:rsidRPr="00E72888" w:rsidRDefault="009367A1" w:rsidP="009367A1">
            <w:pPr>
              <w:pBdr>
                <w:bottom w:val="single" w:sz="4" w:space="1" w:color="auto"/>
              </w:pBdr>
              <w:tabs>
                <w:tab w:val="clear" w:pos="680"/>
                <w:tab w:val="left" w:pos="510"/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9" w:type="dxa"/>
            <w:vAlign w:val="bottom"/>
          </w:tcPr>
          <w:p w14:paraId="42EF2AEE" w14:textId="77777777" w:rsidR="009367A1" w:rsidRPr="00E72888" w:rsidRDefault="009367A1" w:rsidP="009367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0516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E0516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01" w:type="dxa"/>
            <w:vAlign w:val="bottom"/>
          </w:tcPr>
          <w:p w14:paraId="6C4EB97C" w14:textId="325893CF" w:rsidR="009367A1" w:rsidRPr="00E72888" w:rsidRDefault="00FE5B49" w:rsidP="009367A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281</w:t>
            </w:r>
            <w:r w:rsidR="009367A1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830</w:t>
            </w:r>
          </w:p>
        </w:tc>
      </w:tr>
      <w:tr w:rsidR="009367A1" w:rsidRPr="00E72888" w14:paraId="5823E67C" w14:textId="77777777" w:rsidTr="00325C46">
        <w:trPr>
          <w:cantSplit/>
        </w:trPr>
        <w:tc>
          <w:tcPr>
            <w:tcW w:w="3150" w:type="dxa"/>
          </w:tcPr>
          <w:p w14:paraId="537F5D1A" w14:textId="77777777" w:rsidR="009367A1" w:rsidRPr="00E72888" w:rsidRDefault="009367A1" w:rsidP="009367A1">
            <w:pPr>
              <w:pStyle w:val="Heading6"/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823904D" w14:textId="77777777" w:rsidR="009367A1" w:rsidRPr="00E72888" w:rsidRDefault="009367A1" w:rsidP="009367A1">
            <w:pPr>
              <w:pStyle w:val="Heading6"/>
              <w:ind w:left="162" w:hanging="162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E72888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084" w:type="dxa"/>
          </w:tcPr>
          <w:p w14:paraId="6763BC5A" w14:textId="77777777" w:rsidR="009367A1" w:rsidRPr="00E72888" w:rsidRDefault="009367A1" w:rsidP="009367A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3" w:type="dxa"/>
          </w:tcPr>
          <w:p w14:paraId="783DB57D" w14:textId="77777777" w:rsidR="009367A1" w:rsidRPr="00E72888" w:rsidRDefault="009367A1" w:rsidP="009367A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726872B8" w14:textId="77777777" w:rsidR="009367A1" w:rsidRPr="00E72888" w:rsidRDefault="009367A1" w:rsidP="009367A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93" w:type="dxa"/>
            <w:vAlign w:val="bottom"/>
          </w:tcPr>
          <w:p w14:paraId="2C05F5DB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92" w:type="dxa"/>
            <w:vAlign w:val="bottom"/>
          </w:tcPr>
          <w:p w14:paraId="7BB59385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FE941A9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77" w:type="dxa"/>
            <w:vAlign w:val="bottom"/>
          </w:tcPr>
          <w:p w14:paraId="3288E369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93" w:type="dxa"/>
            <w:vAlign w:val="bottom"/>
          </w:tcPr>
          <w:p w14:paraId="48890617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4BBB7D1E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89" w:type="dxa"/>
          </w:tcPr>
          <w:p w14:paraId="72BBBCCA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01" w:type="dxa"/>
            <w:vAlign w:val="bottom"/>
          </w:tcPr>
          <w:p w14:paraId="274689DF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9367A1" w:rsidRPr="00E72888" w14:paraId="4C2DE3B4" w14:textId="77777777" w:rsidTr="00325C46">
        <w:trPr>
          <w:cantSplit/>
        </w:trPr>
        <w:tc>
          <w:tcPr>
            <w:tcW w:w="3150" w:type="dxa"/>
          </w:tcPr>
          <w:p w14:paraId="744DFEE8" w14:textId="77777777" w:rsidR="009367A1" w:rsidRPr="00E72888" w:rsidRDefault="009367A1" w:rsidP="009367A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7288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E7288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E72888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084" w:type="dxa"/>
            <w:vAlign w:val="bottom"/>
          </w:tcPr>
          <w:p w14:paraId="6F38FEA4" w14:textId="77777777" w:rsidR="009367A1" w:rsidRPr="00E72888" w:rsidRDefault="009367A1" w:rsidP="009367A1">
            <w:pPr>
              <w:pBdr>
                <w:bottom w:val="single" w:sz="12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7288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-</w:t>
            </w:r>
          </w:p>
        </w:tc>
        <w:tc>
          <w:tcPr>
            <w:tcW w:w="1113" w:type="dxa"/>
            <w:vAlign w:val="bottom"/>
          </w:tcPr>
          <w:p w14:paraId="788DDD39" w14:textId="77777777" w:rsidR="009367A1" w:rsidRPr="00E72888" w:rsidRDefault="009367A1" w:rsidP="009367A1">
            <w:pPr>
              <w:pBdr>
                <w:bottom w:val="single" w:sz="12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7288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-</w:t>
            </w:r>
          </w:p>
        </w:tc>
        <w:tc>
          <w:tcPr>
            <w:tcW w:w="1073" w:type="dxa"/>
            <w:vAlign w:val="bottom"/>
          </w:tcPr>
          <w:p w14:paraId="756CD973" w14:textId="13BAFB5F" w:rsidR="009367A1" w:rsidRPr="00E72888" w:rsidRDefault="00FE5B49" w:rsidP="009367A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9367A1" w:rsidRPr="00E7288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746</w:t>
            </w:r>
            <w:r w:rsidR="009367A1" w:rsidRPr="00E7288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822</w:t>
            </w:r>
          </w:p>
        </w:tc>
        <w:tc>
          <w:tcPr>
            <w:tcW w:w="1093" w:type="dxa"/>
            <w:vAlign w:val="bottom"/>
          </w:tcPr>
          <w:p w14:paraId="6BDF19D2" w14:textId="7BBC8A40" w:rsidR="009367A1" w:rsidRPr="00E72888" w:rsidRDefault="00FE5B49" w:rsidP="009367A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9367A1" w:rsidRPr="00E7288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324</w:t>
            </w:r>
            <w:r w:rsidR="009367A1" w:rsidRPr="00E7288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53</w:t>
            </w:r>
            <w:r w:rsidR="009367A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192" w:type="dxa"/>
            <w:vAlign w:val="bottom"/>
          </w:tcPr>
          <w:p w14:paraId="68EE6FAB" w14:textId="7A066F81" w:rsidR="009367A1" w:rsidRPr="00E72888" w:rsidRDefault="00FE5B49" w:rsidP="009367A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54</w:t>
            </w:r>
            <w:r w:rsidR="009367A1" w:rsidRPr="00E7288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417</w:t>
            </w:r>
            <w:r w:rsidR="009367A1" w:rsidRPr="00E7288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515</w:t>
            </w:r>
          </w:p>
        </w:tc>
        <w:tc>
          <w:tcPr>
            <w:tcW w:w="1080" w:type="dxa"/>
            <w:vAlign w:val="bottom"/>
          </w:tcPr>
          <w:p w14:paraId="1E3EDFFF" w14:textId="582FF002" w:rsidR="009367A1" w:rsidRPr="00E72888" w:rsidRDefault="00FE5B49" w:rsidP="009367A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353</w:t>
            </w:r>
            <w:r w:rsidR="009367A1" w:rsidRPr="00E7288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630</w:t>
            </w:r>
          </w:p>
        </w:tc>
        <w:tc>
          <w:tcPr>
            <w:tcW w:w="977" w:type="dxa"/>
            <w:vAlign w:val="bottom"/>
          </w:tcPr>
          <w:p w14:paraId="6D23EA30" w14:textId="1EA3B195" w:rsidR="009367A1" w:rsidRPr="00E72888" w:rsidRDefault="00FE5B49" w:rsidP="009367A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</w:t>
            </w:r>
            <w:r w:rsidR="009367A1" w:rsidRPr="00E7288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513</w:t>
            </w:r>
            <w:r w:rsidR="009367A1" w:rsidRPr="00E7288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71</w:t>
            </w:r>
            <w:r w:rsidR="009367A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093" w:type="dxa"/>
            <w:vAlign w:val="bottom"/>
          </w:tcPr>
          <w:p w14:paraId="15DC2841" w14:textId="4268C216" w:rsidR="009367A1" w:rsidRPr="00E72888" w:rsidRDefault="00FE5B49" w:rsidP="009367A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9367A1" w:rsidRPr="00E7288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803</w:t>
            </w:r>
            <w:r w:rsidR="009367A1" w:rsidRPr="00E7288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92</w:t>
            </w:r>
            <w:r w:rsidR="009367A1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084" w:type="dxa"/>
            <w:vAlign w:val="bottom"/>
          </w:tcPr>
          <w:p w14:paraId="3A00FFFC" w14:textId="0D75D1E7" w:rsidR="009367A1" w:rsidRPr="00E72888" w:rsidRDefault="00FE5B49" w:rsidP="009367A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9367A1" w:rsidRPr="00E7288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597</w:t>
            </w:r>
            <w:r w:rsidR="009367A1" w:rsidRPr="00E7288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16</w:t>
            </w:r>
            <w:r w:rsidR="009367A1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989" w:type="dxa"/>
          </w:tcPr>
          <w:p w14:paraId="53692D21" w14:textId="41F86D91" w:rsidR="009367A1" w:rsidRPr="00E72888" w:rsidRDefault="00FE5B49" w:rsidP="009367A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  <w:r w:rsidR="009367A1" w:rsidRPr="00E72888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125</w:t>
            </w:r>
            <w:r w:rsidR="009367A1" w:rsidRPr="00E72888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780</w:t>
            </w:r>
          </w:p>
        </w:tc>
        <w:tc>
          <w:tcPr>
            <w:tcW w:w="1101" w:type="dxa"/>
            <w:vAlign w:val="bottom"/>
          </w:tcPr>
          <w:p w14:paraId="04F528E1" w14:textId="6F9E07EC" w:rsidR="009367A1" w:rsidRPr="00E72888" w:rsidRDefault="00FE5B49" w:rsidP="009367A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69</w:t>
            </w:r>
            <w:r w:rsidR="009367A1" w:rsidRPr="00E72888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883</w:t>
            </w:r>
            <w:r w:rsidR="009367A1" w:rsidRPr="00E72888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092</w:t>
            </w:r>
          </w:p>
        </w:tc>
      </w:tr>
      <w:tr w:rsidR="009367A1" w:rsidRPr="00E72888" w14:paraId="7F7D310E" w14:textId="77777777" w:rsidTr="00325C46">
        <w:trPr>
          <w:cantSplit/>
        </w:trPr>
        <w:tc>
          <w:tcPr>
            <w:tcW w:w="3150" w:type="dxa"/>
          </w:tcPr>
          <w:p w14:paraId="1785516D" w14:textId="5CD7AC23" w:rsidR="009367A1" w:rsidRPr="00E72888" w:rsidRDefault="009367A1" w:rsidP="009367A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7288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E7288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E72888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FE5B49" w:rsidRPr="00FE5B49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084" w:type="dxa"/>
            <w:vAlign w:val="bottom"/>
          </w:tcPr>
          <w:p w14:paraId="70917EB0" w14:textId="77777777" w:rsidR="009367A1" w:rsidRPr="00E72888" w:rsidRDefault="009367A1" w:rsidP="009367A1">
            <w:pPr>
              <w:pBdr>
                <w:bottom w:val="single" w:sz="12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-</w:t>
            </w:r>
          </w:p>
        </w:tc>
        <w:tc>
          <w:tcPr>
            <w:tcW w:w="1113" w:type="dxa"/>
            <w:vAlign w:val="bottom"/>
          </w:tcPr>
          <w:p w14:paraId="18B619B4" w14:textId="77777777" w:rsidR="009367A1" w:rsidRPr="00E72888" w:rsidRDefault="009367A1" w:rsidP="009367A1">
            <w:pPr>
              <w:pBdr>
                <w:bottom w:val="single" w:sz="12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-</w:t>
            </w:r>
          </w:p>
        </w:tc>
        <w:tc>
          <w:tcPr>
            <w:tcW w:w="1073" w:type="dxa"/>
            <w:vAlign w:val="bottom"/>
          </w:tcPr>
          <w:p w14:paraId="1D04DA4C" w14:textId="2D6DD7F0" w:rsidR="009367A1" w:rsidRPr="00E72888" w:rsidRDefault="00FE5B49" w:rsidP="009367A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</w:t>
            </w:r>
            <w:r w:rsidR="009367A1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914</w:t>
            </w:r>
            <w:r w:rsidR="009367A1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355</w:t>
            </w:r>
          </w:p>
        </w:tc>
        <w:tc>
          <w:tcPr>
            <w:tcW w:w="1093" w:type="dxa"/>
            <w:vAlign w:val="bottom"/>
          </w:tcPr>
          <w:p w14:paraId="5E374929" w14:textId="64F9CF09" w:rsidR="009367A1" w:rsidRPr="00E72888" w:rsidRDefault="00FE5B49" w:rsidP="009367A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9367A1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552</w:t>
            </w:r>
            <w:r w:rsidR="009367A1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693</w:t>
            </w:r>
          </w:p>
        </w:tc>
        <w:tc>
          <w:tcPr>
            <w:tcW w:w="1192" w:type="dxa"/>
            <w:vAlign w:val="bottom"/>
          </w:tcPr>
          <w:p w14:paraId="09FE828A" w14:textId="18FE3327" w:rsidR="009367A1" w:rsidRPr="00E72888" w:rsidRDefault="00FE5B49" w:rsidP="009367A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54</w:t>
            </w:r>
            <w:r w:rsidR="009367A1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318</w:t>
            </w:r>
            <w:r w:rsidR="009367A1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157</w:t>
            </w:r>
          </w:p>
        </w:tc>
        <w:tc>
          <w:tcPr>
            <w:tcW w:w="1080" w:type="dxa"/>
            <w:vAlign w:val="bottom"/>
          </w:tcPr>
          <w:p w14:paraId="03E2970B" w14:textId="23B4F219" w:rsidR="009367A1" w:rsidRPr="00E72888" w:rsidRDefault="00FE5B49" w:rsidP="009367A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9367A1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141</w:t>
            </w:r>
            <w:r w:rsidR="009367A1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140</w:t>
            </w:r>
          </w:p>
        </w:tc>
        <w:tc>
          <w:tcPr>
            <w:tcW w:w="977" w:type="dxa"/>
            <w:vAlign w:val="bottom"/>
          </w:tcPr>
          <w:p w14:paraId="26C9293C" w14:textId="206B01D5" w:rsidR="009367A1" w:rsidRPr="00E72888" w:rsidRDefault="00FE5B49" w:rsidP="009367A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9367A1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132</w:t>
            </w:r>
            <w:r w:rsidR="009367A1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255</w:t>
            </w:r>
          </w:p>
        </w:tc>
        <w:tc>
          <w:tcPr>
            <w:tcW w:w="1093" w:type="dxa"/>
            <w:vAlign w:val="bottom"/>
          </w:tcPr>
          <w:p w14:paraId="0E3FAB08" w14:textId="6C936C8F" w:rsidR="009367A1" w:rsidRPr="00E72888" w:rsidRDefault="00FE5B49" w:rsidP="009367A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9367A1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314</w:t>
            </w:r>
            <w:r w:rsidR="009367A1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127</w:t>
            </w:r>
          </w:p>
        </w:tc>
        <w:tc>
          <w:tcPr>
            <w:tcW w:w="1084" w:type="dxa"/>
            <w:vAlign w:val="bottom"/>
          </w:tcPr>
          <w:p w14:paraId="3B910947" w14:textId="3C2DF9E2" w:rsidR="009367A1" w:rsidRPr="00E72888" w:rsidRDefault="00FE5B49" w:rsidP="009367A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9367A1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675</w:t>
            </w:r>
            <w:r w:rsidR="009367A1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414</w:t>
            </w:r>
          </w:p>
        </w:tc>
        <w:tc>
          <w:tcPr>
            <w:tcW w:w="989" w:type="dxa"/>
          </w:tcPr>
          <w:p w14:paraId="461DCB8C" w14:textId="7222D27B" w:rsidR="009367A1" w:rsidRPr="00E72888" w:rsidRDefault="00FE5B49" w:rsidP="009367A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9367A1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848</w:t>
            </w:r>
            <w:r w:rsidR="009367A1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444</w:t>
            </w:r>
          </w:p>
        </w:tc>
        <w:tc>
          <w:tcPr>
            <w:tcW w:w="1101" w:type="dxa"/>
            <w:vAlign w:val="bottom"/>
          </w:tcPr>
          <w:p w14:paraId="0016A323" w14:textId="3362DF18" w:rsidR="009367A1" w:rsidRPr="00E72888" w:rsidRDefault="00FE5B49" w:rsidP="009367A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70</w:t>
            </w:r>
            <w:r w:rsidR="009367A1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896</w:t>
            </w:r>
            <w:r w:rsidR="009367A1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585</w:t>
            </w:r>
          </w:p>
        </w:tc>
      </w:tr>
      <w:tr w:rsidR="009367A1" w:rsidRPr="00E72888" w14:paraId="3AFF9BFF" w14:textId="77777777" w:rsidTr="00325C46">
        <w:trPr>
          <w:cantSplit/>
        </w:trPr>
        <w:tc>
          <w:tcPr>
            <w:tcW w:w="3150" w:type="dxa"/>
          </w:tcPr>
          <w:p w14:paraId="00CFE0E6" w14:textId="77777777" w:rsidR="009367A1" w:rsidRPr="00E72888" w:rsidRDefault="009367A1" w:rsidP="009367A1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</w:tcPr>
          <w:p w14:paraId="41F38D94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113" w:type="dxa"/>
          </w:tcPr>
          <w:p w14:paraId="378B3F2F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73" w:type="dxa"/>
          </w:tcPr>
          <w:p w14:paraId="7403B9E6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93" w:type="dxa"/>
          </w:tcPr>
          <w:p w14:paraId="4DFFA5DD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192" w:type="dxa"/>
          </w:tcPr>
          <w:p w14:paraId="638AEC1F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80" w:type="dxa"/>
          </w:tcPr>
          <w:p w14:paraId="63913D1F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77" w:type="dxa"/>
          </w:tcPr>
          <w:p w14:paraId="55E2C2A0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93" w:type="dxa"/>
          </w:tcPr>
          <w:p w14:paraId="77515155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84" w:type="dxa"/>
          </w:tcPr>
          <w:p w14:paraId="05AA2896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89" w:type="dxa"/>
          </w:tcPr>
          <w:p w14:paraId="6BE3BBF6" w14:textId="77777777" w:rsidR="009367A1" w:rsidRPr="00E72888" w:rsidRDefault="009367A1" w:rsidP="009367A1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01" w:type="dxa"/>
          </w:tcPr>
          <w:p w14:paraId="1AAEB26C" w14:textId="77777777" w:rsidR="009367A1" w:rsidRPr="00E72888" w:rsidRDefault="009367A1" w:rsidP="009367A1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367A1" w:rsidRPr="00E72888" w14:paraId="500F5DA9" w14:textId="77777777" w:rsidTr="00325C46">
        <w:trPr>
          <w:cantSplit/>
        </w:trPr>
        <w:tc>
          <w:tcPr>
            <w:tcW w:w="6420" w:type="dxa"/>
            <w:gridSpan w:val="4"/>
          </w:tcPr>
          <w:p w14:paraId="7B105967" w14:textId="77777777" w:rsidR="009367A1" w:rsidRPr="00E72888" w:rsidRDefault="009367A1" w:rsidP="009367A1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7288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E7288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093" w:type="dxa"/>
          </w:tcPr>
          <w:p w14:paraId="3D42C778" w14:textId="77777777" w:rsidR="009367A1" w:rsidRPr="00E72888" w:rsidRDefault="009367A1" w:rsidP="009367A1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92" w:type="dxa"/>
          </w:tcPr>
          <w:p w14:paraId="45EB1498" w14:textId="77777777" w:rsidR="009367A1" w:rsidRPr="00E72888" w:rsidRDefault="009367A1" w:rsidP="009367A1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681E86D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77" w:type="dxa"/>
          </w:tcPr>
          <w:p w14:paraId="20BE9C4E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93" w:type="dxa"/>
          </w:tcPr>
          <w:p w14:paraId="4B7F15BB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84" w:type="dxa"/>
          </w:tcPr>
          <w:p w14:paraId="65718604" w14:textId="77777777" w:rsidR="009367A1" w:rsidRPr="00E72888" w:rsidRDefault="009367A1" w:rsidP="009367A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89" w:type="dxa"/>
          </w:tcPr>
          <w:p w14:paraId="4F2F348C" w14:textId="77777777" w:rsidR="009367A1" w:rsidRPr="00E72888" w:rsidRDefault="009367A1" w:rsidP="009367A1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01" w:type="dxa"/>
            <w:vAlign w:val="bottom"/>
          </w:tcPr>
          <w:p w14:paraId="60FFCAAE" w14:textId="77777777" w:rsidR="009367A1" w:rsidRPr="00E72888" w:rsidRDefault="009367A1" w:rsidP="009367A1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E928DE" w:rsidRPr="00E72888" w14:paraId="1BBC1E9B" w14:textId="77777777" w:rsidTr="00325C46">
        <w:trPr>
          <w:cantSplit/>
        </w:trPr>
        <w:tc>
          <w:tcPr>
            <w:tcW w:w="6420" w:type="dxa"/>
            <w:gridSpan w:val="4"/>
          </w:tcPr>
          <w:p w14:paraId="494BB9E0" w14:textId="2BFDB76E" w:rsidR="00E928DE" w:rsidRPr="00965993" w:rsidRDefault="00E928DE" w:rsidP="009367A1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5993">
              <w:rPr>
                <w:rFonts w:ascii="Browallia New" w:hAnsi="Browallia New" w:cs="Browallia New" w:hint="cs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093" w:type="dxa"/>
          </w:tcPr>
          <w:p w14:paraId="79269D83" w14:textId="77777777" w:rsidR="00E928DE" w:rsidRPr="00E72888" w:rsidRDefault="00E928DE" w:rsidP="009367A1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92" w:type="dxa"/>
          </w:tcPr>
          <w:p w14:paraId="5975B44F" w14:textId="77777777" w:rsidR="00E928DE" w:rsidRPr="00E72888" w:rsidRDefault="00E928DE" w:rsidP="009367A1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3930F25" w14:textId="77777777" w:rsidR="00E928DE" w:rsidRPr="00E72888" w:rsidRDefault="00E928DE" w:rsidP="009367A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77" w:type="dxa"/>
          </w:tcPr>
          <w:p w14:paraId="0BB8CD1F" w14:textId="77777777" w:rsidR="00E928DE" w:rsidRPr="00E72888" w:rsidRDefault="00E928DE" w:rsidP="009367A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93" w:type="dxa"/>
          </w:tcPr>
          <w:p w14:paraId="4BA1C719" w14:textId="77777777" w:rsidR="00E928DE" w:rsidRPr="00E72888" w:rsidRDefault="00E928DE" w:rsidP="009367A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84" w:type="dxa"/>
          </w:tcPr>
          <w:p w14:paraId="185FE3B3" w14:textId="77777777" w:rsidR="00E928DE" w:rsidRPr="00E72888" w:rsidRDefault="00E928DE" w:rsidP="009367A1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89" w:type="dxa"/>
          </w:tcPr>
          <w:p w14:paraId="31AF06CC" w14:textId="77777777" w:rsidR="00E928DE" w:rsidRPr="00E72888" w:rsidRDefault="00E928DE" w:rsidP="009367A1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01" w:type="dxa"/>
            <w:vAlign w:val="bottom"/>
          </w:tcPr>
          <w:p w14:paraId="22A47F80" w14:textId="4CA0710A" w:rsidR="00E928DE" w:rsidRPr="00965993" w:rsidRDefault="00965993" w:rsidP="009367A1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2,150,497</w:t>
            </w:r>
          </w:p>
        </w:tc>
      </w:tr>
      <w:tr w:rsidR="00D706B5" w:rsidRPr="00E72888" w14:paraId="444A8545" w14:textId="77777777" w:rsidTr="00325C46">
        <w:trPr>
          <w:cantSplit/>
        </w:trPr>
        <w:tc>
          <w:tcPr>
            <w:tcW w:w="6420" w:type="dxa"/>
            <w:gridSpan w:val="4"/>
          </w:tcPr>
          <w:p w14:paraId="0B24118E" w14:textId="77507401" w:rsidR="00D706B5" w:rsidRPr="00E72888" w:rsidRDefault="00D706B5" w:rsidP="00D706B5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93" w:type="dxa"/>
          </w:tcPr>
          <w:p w14:paraId="01C22E96" w14:textId="77777777" w:rsidR="00D706B5" w:rsidRPr="00E72888" w:rsidRDefault="00D706B5" w:rsidP="00D706B5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92" w:type="dxa"/>
          </w:tcPr>
          <w:p w14:paraId="1181D43C" w14:textId="77777777" w:rsidR="00D706B5" w:rsidRPr="00E72888" w:rsidRDefault="00D706B5" w:rsidP="00D706B5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CB7CDED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77" w:type="dxa"/>
          </w:tcPr>
          <w:p w14:paraId="7263DC8E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93" w:type="dxa"/>
          </w:tcPr>
          <w:p w14:paraId="7C111D28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84" w:type="dxa"/>
          </w:tcPr>
          <w:p w14:paraId="37988530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89" w:type="dxa"/>
          </w:tcPr>
          <w:p w14:paraId="713A4D70" w14:textId="77777777" w:rsidR="00D706B5" w:rsidRPr="00E72888" w:rsidRDefault="00D706B5" w:rsidP="00D706B5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01" w:type="dxa"/>
          </w:tcPr>
          <w:p w14:paraId="64B9BB12" w14:textId="1195D23C" w:rsidR="00D706B5" w:rsidRPr="00E72888" w:rsidRDefault="00FE5B49" w:rsidP="00D706B5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14</w:t>
            </w:r>
            <w:r w:rsidR="00D706B5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797</w:t>
            </w:r>
            <w:r w:rsidR="00D706B5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916</w:t>
            </w:r>
          </w:p>
        </w:tc>
      </w:tr>
      <w:tr w:rsidR="00D706B5" w:rsidRPr="00E72888" w14:paraId="3F0609D2" w14:textId="77777777" w:rsidTr="00325C46">
        <w:trPr>
          <w:cantSplit/>
        </w:trPr>
        <w:tc>
          <w:tcPr>
            <w:tcW w:w="6420" w:type="dxa"/>
            <w:gridSpan w:val="4"/>
          </w:tcPr>
          <w:p w14:paraId="7639F4EC" w14:textId="647F2FBD" w:rsidR="00D706B5" w:rsidRPr="00E72888" w:rsidRDefault="00D706B5" w:rsidP="00D706B5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93" w:type="dxa"/>
          </w:tcPr>
          <w:p w14:paraId="2875F98C" w14:textId="77777777" w:rsidR="00D706B5" w:rsidRPr="00E72888" w:rsidRDefault="00D706B5" w:rsidP="00D706B5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92" w:type="dxa"/>
          </w:tcPr>
          <w:p w14:paraId="50F3346B" w14:textId="77777777" w:rsidR="00D706B5" w:rsidRPr="00E72888" w:rsidRDefault="00D706B5" w:rsidP="00D706B5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D2ECE6E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77" w:type="dxa"/>
          </w:tcPr>
          <w:p w14:paraId="27B21878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93" w:type="dxa"/>
          </w:tcPr>
          <w:p w14:paraId="76618A82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84" w:type="dxa"/>
          </w:tcPr>
          <w:p w14:paraId="170B920B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89" w:type="dxa"/>
          </w:tcPr>
          <w:p w14:paraId="31EE6A5E" w14:textId="77777777" w:rsidR="00D706B5" w:rsidRPr="00E72888" w:rsidRDefault="00D706B5" w:rsidP="00D706B5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01" w:type="dxa"/>
          </w:tcPr>
          <w:p w14:paraId="22735EBC" w14:textId="1BF5C5EF" w:rsidR="00D706B5" w:rsidRPr="00E72888" w:rsidRDefault="00965993" w:rsidP="00D706B5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3,6</w:t>
            </w:r>
            <w:r w:rsidR="001D4181">
              <w:rPr>
                <w:rFonts w:ascii="Browallia New" w:hAnsi="Browallia New" w:cs="Browallia New"/>
                <w:sz w:val="22"/>
                <w:szCs w:val="22"/>
                <w:lang w:val="en-GB"/>
              </w:rPr>
              <w:t>08,952</w:t>
            </w:r>
          </w:p>
        </w:tc>
      </w:tr>
      <w:tr w:rsidR="00D706B5" w:rsidRPr="00E72888" w14:paraId="621B1AB0" w14:textId="77777777" w:rsidTr="00325C46">
        <w:trPr>
          <w:cantSplit/>
        </w:trPr>
        <w:tc>
          <w:tcPr>
            <w:tcW w:w="3150" w:type="dxa"/>
          </w:tcPr>
          <w:p w14:paraId="7888FE2C" w14:textId="788CF0BB" w:rsidR="00D706B5" w:rsidRPr="00E72888" w:rsidRDefault="00D706B5" w:rsidP="00D706B5">
            <w:pPr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44F14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84" w:type="dxa"/>
          </w:tcPr>
          <w:p w14:paraId="3A8BDFC3" w14:textId="77777777" w:rsidR="00D706B5" w:rsidRPr="00E72888" w:rsidRDefault="00D706B5" w:rsidP="00D706B5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3" w:type="dxa"/>
          </w:tcPr>
          <w:p w14:paraId="23140665" w14:textId="77777777" w:rsidR="00D706B5" w:rsidRPr="00E72888" w:rsidRDefault="00D706B5" w:rsidP="00D706B5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3" w:type="dxa"/>
          </w:tcPr>
          <w:p w14:paraId="52462044" w14:textId="77777777" w:rsidR="00D706B5" w:rsidRPr="00E72888" w:rsidRDefault="00D706B5" w:rsidP="00D706B5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6750A6CB" w14:textId="77777777" w:rsidR="00D706B5" w:rsidRPr="00E72888" w:rsidRDefault="00D706B5" w:rsidP="00D706B5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92" w:type="dxa"/>
          </w:tcPr>
          <w:p w14:paraId="1C1BAEA3" w14:textId="77777777" w:rsidR="00D706B5" w:rsidRPr="00E72888" w:rsidRDefault="00D706B5" w:rsidP="00D706B5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D07647A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77" w:type="dxa"/>
          </w:tcPr>
          <w:p w14:paraId="4FA67E2D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93" w:type="dxa"/>
          </w:tcPr>
          <w:p w14:paraId="414366E1" w14:textId="00A7A122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84" w:type="dxa"/>
          </w:tcPr>
          <w:p w14:paraId="51CE9A1B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89" w:type="dxa"/>
          </w:tcPr>
          <w:p w14:paraId="7DFAEBE0" w14:textId="77777777" w:rsidR="00D706B5" w:rsidRPr="00E72888" w:rsidRDefault="00D706B5" w:rsidP="00D706B5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01" w:type="dxa"/>
            <w:vAlign w:val="bottom"/>
          </w:tcPr>
          <w:p w14:paraId="1E37EA10" w14:textId="2D7C0C8E" w:rsidR="00D706B5" w:rsidRPr="00E72888" w:rsidRDefault="00FE5B49" w:rsidP="00BF06F8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20</w:t>
            </w:r>
            <w:r w:rsidR="00D706B5" w:rsidRPr="00E7288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,</w:t>
            </w:r>
            <w:r w:rsidR="00D706B5">
              <w:rPr>
                <w:rFonts w:ascii="Browallia New" w:hAnsi="Browallia New" w:cs="Browallia New"/>
                <w:sz w:val="22"/>
                <w:szCs w:val="22"/>
                <w:lang w:val="en-GB"/>
              </w:rPr>
              <w:t>557,365</w:t>
            </w:r>
          </w:p>
        </w:tc>
      </w:tr>
      <w:tr w:rsidR="00D706B5" w:rsidRPr="00E72888" w14:paraId="25B99655" w14:textId="77777777" w:rsidTr="00325C46">
        <w:trPr>
          <w:cantSplit/>
        </w:trPr>
        <w:tc>
          <w:tcPr>
            <w:tcW w:w="3150" w:type="dxa"/>
          </w:tcPr>
          <w:p w14:paraId="44DBB897" w14:textId="77777777" w:rsidR="00D706B5" w:rsidRPr="00E72888" w:rsidRDefault="00D706B5" w:rsidP="00D706B5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</w:tcPr>
          <w:p w14:paraId="3C454CDA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113" w:type="dxa"/>
          </w:tcPr>
          <w:p w14:paraId="49A2126C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73" w:type="dxa"/>
          </w:tcPr>
          <w:p w14:paraId="69A9A128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93" w:type="dxa"/>
          </w:tcPr>
          <w:p w14:paraId="2B987943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192" w:type="dxa"/>
          </w:tcPr>
          <w:p w14:paraId="1370D13D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80" w:type="dxa"/>
          </w:tcPr>
          <w:p w14:paraId="6A17D917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77" w:type="dxa"/>
          </w:tcPr>
          <w:p w14:paraId="2FF02F95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93" w:type="dxa"/>
          </w:tcPr>
          <w:p w14:paraId="2C5E3402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84" w:type="dxa"/>
          </w:tcPr>
          <w:p w14:paraId="34FDF224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89" w:type="dxa"/>
          </w:tcPr>
          <w:p w14:paraId="0D3F1883" w14:textId="77777777" w:rsidR="00D706B5" w:rsidRPr="00E72888" w:rsidRDefault="00D706B5" w:rsidP="00D706B5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01" w:type="dxa"/>
          </w:tcPr>
          <w:p w14:paraId="489C0D5D" w14:textId="77777777" w:rsidR="00D706B5" w:rsidRPr="00E72888" w:rsidRDefault="00D706B5" w:rsidP="00D706B5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D706B5" w:rsidRPr="00E72888" w14:paraId="21782F27" w14:textId="77777777" w:rsidTr="00325C46">
        <w:trPr>
          <w:cantSplit/>
        </w:trPr>
        <w:tc>
          <w:tcPr>
            <w:tcW w:w="6420" w:type="dxa"/>
            <w:gridSpan w:val="4"/>
          </w:tcPr>
          <w:p w14:paraId="5BC903C8" w14:textId="0AC09B2E" w:rsidR="00D706B5" w:rsidRPr="00E72888" w:rsidRDefault="00D706B5" w:rsidP="00D706B5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7288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E7288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</w:t>
            </w:r>
            <w:r w:rsidR="00FE5B49" w:rsidRPr="00FE5B49">
              <w:rPr>
                <w:rFonts w:ascii="Browallia New" w:hAnsi="Browallia New" w:cs="Browallia New" w:hint="cs"/>
                <w:b/>
                <w:bCs/>
                <w:sz w:val="22"/>
                <w:szCs w:val="22"/>
              </w:rPr>
              <w:t>6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093" w:type="dxa"/>
          </w:tcPr>
          <w:p w14:paraId="49A305BE" w14:textId="77777777" w:rsidR="00D706B5" w:rsidRPr="00E72888" w:rsidRDefault="00D706B5" w:rsidP="00D706B5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92" w:type="dxa"/>
          </w:tcPr>
          <w:p w14:paraId="0E202E0E" w14:textId="77777777" w:rsidR="00D706B5" w:rsidRPr="00E72888" w:rsidRDefault="00D706B5" w:rsidP="00D706B5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393955F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77" w:type="dxa"/>
          </w:tcPr>
          <w:p w14:paraId="4FD61F86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93" w:type="dxa"/>
          </w:tcPr>
          <w:p w14:paraId="6484327E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84" w:type="dxa"/>
          </w:tcPr>
          <w:p w14:paraId="3E91EB4F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89" w:type="dxa"/>
          </w:tcPr>
          <w:p w14:paraId="7EFCFFE0" w14:textId="77777777" w:rsidR="00D706B5" w:rsidRPr="00E72888" w:rsidRDefault="00D706B5" w:rsidP="00D706B5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01" w:type="dxa"/>
            <w:vAlign w:val="bottom"/>
          </w:tcPr>
          <w:p w14:paraId="4AF12DD5" w14:textId="77777777" w:rsidR="00D706B5" w:rsidRPr="00E72888" w:rsidRDefault="00D706B5" w:rsidP="00D706B5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E928DE" w:rsidRPr="00E72888" w14:paraId="0A1EBA65" w14:textId="77777777" w:rsidTr="00325C46">
        <w:trPr>
          <w:cantSplit/>
        </w:trPr>
        <w:tc>
          <w:tcPr>
            <w:tcW w:w="6420" w:type="dxa"/>
            <w:gridSpan w:val="4"/>
          </w:tcPr>
          <w:p w14:paraId="06E9CE63" w14:textId="5047B7FB" w:rsidR="00E928DE" w:rsidRPr="00E72888" w:rsidRDefault="00965993" w:rsidP="00D706B5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65993">
              <w:rPr>
                <w:rFonts w:ascii="Browallia New" w:hAnsi="Browallia New" w:cs="Browallia New" w:hint="cs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093" w:type="dxa"/>
          </w:tcPr>
          <w:p w14:paraId="529F5C25" w14:textId="77777777" w:rsidR="00E928DE" w:rsidRPr="00E72888" w:rsidRDefault="00E928DE" w:rsidP="00D706B5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92" w:type="dxa"/>
          </w:tcPr>
          <w:p w14:paraId="469EC96A" w14:textId="77777777" w:rsidR="00E928DE" w:rsidRPr="00E72888" w:rsidRDefault="00E928DE" w:rsidP="00D706B5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4A1B668" w14:textId="77777777" w:rsidR="00E928DE" w:rsidRPr="00E72888" w:rsidRDefault="00E928DE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77" w:type="dxa"/>
          </w:tcPr>
          <w:p w14:paraId="5ADF97E2" w14:textId="77777777" w:rsidR="00E928DE" w:rsidRPr="00E72888" w:rsidRDefault="00E928DE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93" w:type="dxa"/>
          </w:tcPr>
          <w:p w14:paraId="4ED2ACB7" w14:textId="77777777" w:rsidR="00E928DE" w:rsidRPr="00E72888" w:rsidRDefault="00E928DE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84" w:type="dxa"/>
          </w:tcPr>
          <w:p w14:paraId="0338CCBD" w14:textId="77777777" w:rsidR="00E928DE" w:rsidRPr="00E72888" w:rsidRDefault="00E928DE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89" w:type="dxa"/>
          </w:tcPr>
          <w:p w14:paraId="3513237C" w14:textId="77777777" w:rsidR="00E928DE" w:rsidRPr="00E72888" w:rsidRDefault="00E928DE" w:rsidP="00D706B5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01" w:type="dxa"/>
            <w:vAlign w:val="bottom"/>
          </w:tcPr>
          <w:p w14:paraId="3A452810" w14:textId="7B63DF0F" w:rsidR="00E928DE" w:rsidRPr="00E72888" w:rsidRDefault="00965993" w:rsidP="00D706B5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2,295,878</w:t>
            </w:r>
          </w:p>
        </w:tc>
      </w:tr>
      <w:tr w:rsidR="00D706B5" w:rsidRPr="00E72888" w14:paraId="2BD5A6D9" w14:textId="77777777" w:rsidTr="00325C46">
        <w:trPr>
          <w:cantSplit/>
        </w:trPr>
        <w:tc>
          <w:tcPr>
            <w:tcW w:w="6420" w:type="dxa"/>
            <w:gridSpan w:val="4"/>
          </w:tcPr>
          <w:p w14:paraId="4E610AE7" w14:textId="2BAF8077" w:rsidR="00D706B5" w:rsidRPr="00E72888" w:rsidRDefault="00D706B5" w:rsidP="00D706B5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93" w:type="dxa"/>
          </w:tcPr>
          <w:p w14:paraId="7BEC1D0D" w14:textId="77777777" w:rsidR="00D706B5" w:rsidRPr="00E72888" w:rsidRDefault="00D706B5" w:rsidP="00D706B5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92" w:type="dxa"/>
          </w:tcPr>
          <w:p w14:paraId="2C237376" w14:textId="77777777" w:rsidR="00D706B5" w:rsidRPr="00E72888" w:rsidRDefault="00D706B5" w:rsidP="00D706B5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7113388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77" w:type="dxa"/>
          </w:tcPr>
          <w:p w14:paraId="19F2D50E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93" w:type="dxa"/>
          </w:tcPr>
          <w:p w14:paraId="13E43C1A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84" w:type="dxa"/>
          </w:tcPr>
          <w:p w14:paraId="35E265E5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89" w:type="dxa"/>
          </w:tcPr>
          <w:p w14:paraId="496BE1BA" w14:textId="77777777" w:rsidR="00D706B5" w:rsidRPr="00E72888" w:rsidRDefault="00D706B5" w:rsidP="00D706B5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01" w:type="dxa"/>
          </w:tcPr>
          <w:p w14:paraId="4ABF66C0" w14:textId="68C96B15" w:rsidR="00D706B5" w:rsidRPr="00E72888" w:rsidRDefault="00FE5B49" w:rsidP="00D706B5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 w:rsidR="00965993">
              <w:rPr>
                <w:rFonts w:ascii="Browallia New" w:hAnsi="Browallia New" w:cs="Browallia New"/>
                <w:sz w:val="22"/>
                <w:szCs w:val="22"/>
              </w:rPr>
              <w:t>4,243,823</w:t>
            </w:r>
          </w:p>
        </w:tc>
      </w:tr>
      <w:tr w:rsidR="00D706B5" w:rsidRPr="00E72888" w14:paraId="00507DC6" w14:textId="77777777" w:rsidTr="00325C46">
        <w:trPr>
          <w:cantSplit/>
        </w:trPr>
        <w:tc>
          <w:tcPr>
            <w:tcW w:w="6420" w:type="dxa"/>
            <w:gridSpan w:val="4"/>
          </w:tcPr>
          <w:p w14:paraId="5252FD1E" w14:textId="06E03238" w:rsidR="00D706B5" w:rsidRPr="00E72888" w:rsidRDefault="00D706B5" w:rsidP="00D706B5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65BB7">
              <w:rPr>
                <w:rFonts w:ascii="Browallia New" w:hAnsi="Browallia New" w:cs="Browalli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93" w:type="dxa"/>
          </w:tcPr>
          <w:p w14:paraId="54C53D2A" w14:textId="77777777" w:rsidR="00D706B5" w:rsidRPr="00E72888" w:rsidRDefault="00D706B5" w:rsidP="00D706B5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92" w:type="dxa"/>
          </w:tcPr>
          <w:p w14:paraId="2DC86939" w14:textId="77777777" w:rsidR="00D706B5" w:rsidRPr="00E72888" w:rsidRDefault="00D706B5" w:rsidP="00D706B5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C7977EF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77" w:type="dxa"/>
          </w:tcPr>
          <w:p w14:paraId="5AFB0FEC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93" w:type="dxa"/>
          </w:tcPr>
          <w:p w14:paraId="6C9EB390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84" w:type="dxa"/>
          </w:tcPr>
          <w:p w14:paraId="1F5B8B8F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89" w:type="dxa"/>
          </w:tcPr>
          <w:p w14:paraId="1605A453" w14:textId="77777777" w:rsidR="00D706B5" w:rsidRPr="00E72888" w:rsidRDefault="00D706B5" w:rsidP="00D706B5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01" w:type="dxa"/>
          </w:tcPr>
          <w:p w14:paraId="717DC08B" w14:textId="76F697DC" w:rsidR="00D706B5" w:rsidRPr="00E72888" w:rsidRDefault="00965993" w:rsidP="00D706B5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4,</w:t>
            </w:r>
            <w:r w:rsidR="001D4181">
              <w:rPr>
                <w:rFonts w:ascii="Browallia New" w:hAnsi="Browallia New" w:cs="Browallia New"/>
                <w:sz w:val="22"/>
                <w:szCs w:val="22"/>
                <w:lang w:val="en-GB"/>
              </w:rPr>
              <w:t>402,415</w:t>
            </w:r>
          </w:p>
        </w:tc>
      </w:tr>
      <w:tr w:rsidR="00D706B5" w:rsidRPr="00E72888" w14:paraId="0323DEAB" w14:textId="77777777" w:rsidTr="00325C46">
        <w:trPr>
          <w:cantSplit/>
        </w:trPr>
        <w:tc>
          <w:tcPr>
            <w:tcW w:w="3150" w:type="dxa"/>
          </w:tcPr>
          <w:p w14:paraId="1AB5BECA" w14:textId="4E952B6A" w:rsidR="00D706B5" w:rsidRPr="00E72888" w:rsidRDefault="00D706B5" w:rsidP="00D706B5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44F14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84" w:type="dxa"/>
          </w:tcPr>
          <w:p w14:paraId="49651A22" w14:textId="77777777" w:rsidR="00D706B5" w:rsidRPr="00E72888" w:rsidRDefault="00D706B5" w:rsidP="00D706B5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3" w:type="dxa"/>
          </w:tcPr>
          <w:p w14:paraId="46A86085" w14:textId="77777777" w:rsidR="00D706B5" w:rsidRPr="00E72888" w:rsidRDefault="00D706B5" w:rsidP="00D706B5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3" w:type="dxa"/>
          </w:tcPr>
          <w:p w14:paraId="448BA3CF" w14:textId="77777777" w:rsidR="00D706B5" w:rsidRPr="00E72888" w:rsidRDefault="00D706B5" w:rsidP="00D706B5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3C181FB4" w14:textId="77777777" w:rsidR="00D706B5" w:rsidRPr="00E72888" w:rsidRDefault="00D706B5" w:rsidP="00D706B5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92" w:type="dxa"/>
          </w:tcPr>
          <w:p w14:paraId="04851EA0" w14:textId="77777777" w:rsidR="00D706B5" w:rsidRPr="00E72888" w:rsidRDefault="00D706B5" w:rsidP="00D706B5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1F498A0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77" w:type="dxa"/>
          </w:tcPr>
          <w:p w14:paraId="1F8FE3F4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93" w:type="dxa"/>
          </w:tcPr>
          <w:p w14:paraId="6E28D976" w14:textId="39DD4AB4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1084" w:type="dxa"/>
          </w:tcPr>
          <w:p w14:paraId="302B8233" w14:textId="77777777" w:rsidR="00D706B5" w:rsidRPr="00E72888" w:rsidRDefault="00D706B5" w:rsidP="00D706B5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  <w:cs/>
              </w:rPr>
            </w:pPr>
          </w:p>
        </w:tc>
        <w:tc>
          <w:tcPr>
            <w:tcW w:w="989" w:type="dxa"/>
          </w:tcPr>
          <w:p w14:paraId="102E9B99" w14:textId="77777777" w:rsidR="00D706B5" w:rsidRPr="00E72888" w:rsidRDefault="00D706B5" w:rsidP="00D706B5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01" w:type="dxa"/>
            <w:vAlign w:val="bottom"/>
          </w:tcPr>
          <w:p w14:paraId="6713F17B" w14:textId="77777777" w:rsidR="00D706B5" w:rsidRPr="00E72888" w:rsidRDefault="00D706B5" w:rsidP="00BF06F8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20,942,116</w:t>
            </w:r>
          </w:p>
        </w:tc>
      </w:tr>
    </w:tbl>
    <w:p w14:paraId="698E0B05" w14:textId="45DC8BBD" w:rsidR="0014295F" w:rsidRDefault="0014295F" w:rsidP="00360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89D9422" w14:textId="55C26D3B" w:rsidR="008943E3" w:rsidRDefault="00813DD4" w:rsidP="00675271">
      <w:pPr>
        <w:pStyle w:val="PlainText"/>
        <w:ind w:left="426"/>
        <w:jc w:val="thaiDistribute"/>
        <w:rPr>
          <w:rFonts w:ascii="Browallia New" w:eastAsia="MS Mincho" w:hAnsi="Browallia New" w:cs="Browallia New"/>
          <w:sz w:val="28"/>
          <w:szCs w:val="28"/>
          <w:cs/>
        </w:rPr>
        <w:sectPr w:rsidR="008943E3" w:rsidSect="00325C46">
          <w:footerReference w:type="default" r:id="rId15"/>
          <w:footerReference w:type="first" r:id="rId16"/>
          <w:pgSz w:w="16834" w:h="11909" w:orient="landscape" w:code="9"/>
          <w:pgMar w:top="1080" w:right="1241" w:bottom="1136" w:left="1276" w:header="482" w:footer="134" w:gutter="0"/>
          <w:cols w:space="720"/>
          <w:titlePg/>
          <w:docGrid w:linePitch="245"/>
        </w:sectPr>
      </w:pPr>
      <w:bookmarkStart w:id="11" w:name="_Hlk513065309"/>
      <w:r w:rsidRPr="00E72888">
        <w:rPr>
          <w:rFonts w:ascii="Browallia New" w:eastAsia="MS Mincho" w:hAnsi="Browallia New" w:cs="Browallia New"/>
          <w:sz w:val="28"/>
          <w:szCs w:val="28"/>
          <w:cs/>
        </w:rPr>
        <w:t xml:space="preserve">ณ วันที่ </w:t>
      </w:r>
      <w:r w:rsidRPr="00E72888">
        <w:rPr>
          <w:rFonts w:ascii="Browallia New" w:eastAsia="MS Mincho" w:hAnsi="Browallia New" w:cs="Browallia New"/>
          <w:sz w:val="28"/>
          <w:szCs w:val="28"/>
        </w:rPr>
        <w:t>31</w:t>
      </w:r>
      <w:r w:rsidRPr="00E72888">
        <w:rPr>
          <w:rFonts w:ascii="Browallia New" w:eastAsia="MS Mincho" w:hAnsi="Browallia New" w:cs="Browallia New"/>
          <w:sz w:val="28"/>
          <w:szCs w:val="28"/>
          <w:cs/>
        </w:rPr>
        <w:t xml:space="preserve"> ธันวาคม </w:t>
      </w:r>
      <w:r w:rsidRPr="00E72888">
        <w:rPr>
          <w:rFonts w:ascii="Browallia New" w:eastAsia="MS Mincho" w:hAnsi="Browallia New" w:cs="Browallia New"/>
          <w:sz w:val="28"/>
          <w:szCs w:val="28"/>
        </w:rPr>
        <w:t>256</w:t>
      </w:r>
      <w:r w:rsidR="001F0A86">
        <w:rPr>
          <w:rFonts w:ascii="Browallia New" w:eastAsia="MS Mincho" w:hAnsi="Browallia New" w:cs="Browallia New"/>
          <w:sz w:val="28"/>
          <w:szCs w:val="28"/>
        </w:rPr>
        <w:t>3</w:t>
      </w:r>
      <w:r w:rsidRPr="00E72888">
        <w:rPr>
          <w:rFonts w:ascii="Browallia New" w:eastAsia="MS Mincho" w:hAnsi="Browallia New" w:cs="Browallia New"/>
          <w:sz w:val="28"/>
          <w:szCs w:val="28"/>
          <w:cs/>
        </w:rPr>
        <w:t xml:space="preserve"> และ </w:t>
      </w:r>
      <w:r w:rsidRPr="00E72888">
        <w:rPr>
          <w:rFonts w:ascii="Browallia New" w:eastAsia="MS Mincho" w:hAnsi="Browallia New" w:cs="Browallia New"/>
          <w:sz w:val="28"/>
          <w:szCs w:val="28"/>
        </w:rPr>
        <w:t>25</w:t>
      </w:r>
      <w:r w:rsidR="007F7663" w:rsidRPr="00E72888">
        <w:rPr>
          <w:rFonts w:ascii="Browallia New" w:eastAsia="MS Mincho" w:hAnsi="Browallia New" w:cs="Browallia New"/>
          <w:sz w:val="28"/>
          <w:szCs w:val="28"/>
        </w:rPr>
        <w:t>6</w:t>
      </w:r>
      <w:r w:rsidR="001F0A86">
        <w:rPr>
          <w:rFonts w:ascii="Browallia New" w:eastAsia="MS Mincho" w:hAnsi="Browallia New" w:cs="Browallia New"/>
          <w:sz w:val="28"/>
          <w:szCs w:val="28"/>
        </w:rPr>
        <w:t>2</w:t>
      </w:r>
      <w:r w:rsidRPr="00E72888">
        <w:rPr>
          <w:rFonts w:ascii="Browallia New" w:eastAsia="MS Mincho" w:hAnsi="Browallia New" w:cs="Browallia New"/>
          <w:sz w:val="28"/>
          <w:szCs w:val="28"/>
          <w:cs/>
        </w:rPr>
        <w:t xml:space="preserve"> บริษัทและบริษัทย่อยมีสินทรัพย์ซึ่งตัดค่าเสื่อมราคาหมดแล้วแต่ยังใช้งานอยู่ ราคาทุนก่อนหักค่าเสื่อมราคาสะสมของสินทรัพย์ดังกล่าวมีจำนวน </w:t>
      </w:r>
      <w:r w:rsidR="000808B6">
        <w:rPr>
          <w:rFonts w:ascii="Browallia New" w:eastAsia="MS Mincho" w:hAnsi="Browallia New" w:cs="Browallia New"/>
          <w:sz w:val="28"/>
          <w:szCs w:val="28"/>
        </w:rPr>
        <w:t>30.</w:t>
      </w:r>
      <w:r w:rsidR="00B334B1">
        <w:rPr>
          <w:rFonts w:ascii="Browallia New" w:eastAsia="MS Mincho" w:hAnsi="Browallia New" w:cs="Browallia New"/>
          <w:sz w:val="28"/>
          <w:szCs w:val="28"/>
        </w:rPr>
        <w:t>70</w:t>
      </w:r>
      <w:r w:rsidRPr="00990C3C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990C3C">
        <w:rPr>
          <w:rFonts w:ascii="Browallia New" w:eastAsia="MS Mincho" w:hAnsi="Browallia New" w:cs="Browallia New"/>
          <w:sz w:val="28"/>
          <w:szCs w:val="28"/>
          <w:cs/>
        </w:rPr>
        <w:t>ล้าน</w:t>
      </w:r>
      <w:r w:rsidRPr="00E72888">
        <w:rPr>
          <w:rFonts w:ascii="Browallia New" w:eastAsia="MS Mincho" w:hAnsi="Browallia New" w:cs="Browallia New"/>
          <w:sz w:val="28"/>
          <w:szCs w:val="28"/>
          <w:cs/>
        </w:rPr>
        <w:t xml:space="preserve">บาท และ </w:t>
      </w:r>
      <w:r w:rsidR="00236A17" w:rsidRPr="00A55C5E">
        <w:rPr>
          <w:rFonts w:ascii="Browallia New" w:eastAsia="MS Mincho" w:hAnsi="Browallia New" w:cs="Browallia New"/>
          <w:sz w:val="28"/>
          <w:szCs w:val="28"/>
        </w:rPr>
        <w:t>17.84</w:t>
      </w:r>
      <w:r w:rsidRPr="00E72888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E72888">
        <w:rPr>
          <w:rFonts w:ascii="Browallia New" w:eastAsia="MS Mincho" w:hAnsi="Browallia New" w:cs="Browallia New"/>
          <w:sz w:val="28"/>
          <w:szCs w:val="28"/>
          <w:cs/>
        </w:rPr>
        <w:t>ล้านบาท ตามลำดับ</w:t>
      </w:r>
    </w:p>
    <w:bookmarkEnd w:id="11"/>
    <w:p w14:paraId="363935B7" w14:textId="67F5A0D4" w:rsidR="00A33B82" w:rsidRDefault="00061736" w:rsidP="00675271">
      <w:pPr>
        <w:pStyle w:val="ListParagraph"/>
        <w:numPr>
          <w:ilvl w:val="0"/>
          <w:numId w:val="16"/>
        </w:numPr>
        <w:tabs>
          <w:tab w:val="clear" w:pos="227"/>
          <w:tab w:val="left" w:pos="540"/>
          <w:tab w:val="num" w:pos="786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75271">
        <w:rPr>
          <w:rFonts w:ascii="Browallia New" w:hAnsi="Browallia New" w:cs="Browallia New"/>
          <w:b/>
          <w:bCs/>
          <w:sz w:val="28"/>
          <w:szCs w:val="28"/>
          <w:cs/>
        </w:rPr>
        <w:t>สัญญาเช่า</w:t>
      </w:r>
    </w:p>
    <w:p w14:paraId="5527DDCD" w14:textId="77777777" w:rsidR="00675271" w:rsidRPr="00675271" w:rsidRDefault="00675271" w:rsidP="00675271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E94CECE" w14:textId="7F41751F" w:rsidR="00061736" w:rsidRPr="001076CC" w:rsidRDefault="00061736" w:rsidP="00ED2C25">
      <w:pPr>
        <w:pStyle w:val="ListParagraph"/>
        <w:numPr>
          <w:ilvl w:val="0"/>
          <w:numId w:val="31"/>
        </w:numPr>
        <w:tabs>
          <w:tab w:val="clear" w:pos="680"/>
        </w:tabs>
        <w:ind w:left="924" w:right="-45" w:hanging="555"/>
        <w:jc w:val="both"/>
        <w:rPr>
          <w:rFonts w:ascii="Browallia New" w:hAnsi="Browallia New" w:cs="Browallia New"/>
          <w:sz w:val="28"/>
          <w:szCs w:val="28"/>
          <w:cs/>
        </w:rPr>
      </w:pPr>
      <w:r w:rsidRPr="001076CC">
        <w:rPr>
          <w:rFonts w:ascii="Browallia New" w:hAnsi="Browallia New" w:cs="Browallia New"/>
          <w:sz w:val="28"/>
          <w:szCs w:val="28"/>
          <w:cs/>
        </w:rPr>
        <w:t>สินทรัพย์สิทธิการใช้</w:t>
      </w:r>
    </w:p>
    <w:p w14:paraId="1DCE74AD" w14:textId="77777777" w:rsidR="00061736" w:rsidRDefault="00061736" w:rsidP="0006173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82" w:right="-45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8675" w:type="dxa"/>
        <w:tblInd w:w="826" w:type="dxa"/>
        <w:tblLayout w:type="fixed"/>
        <w:tblLook w:val="04A0" w:firstRow="1" w:lastRow="0" w:firstColumn="1" w:lastColumn="0" w:noHBand="0" w:noVBand="1"/>
      </w:tblPr>
      <w:tblGrid>
        <w:gridCol w:w="3332"/>
        <w:gridCol w:w="1400"/>
        <w:gridCol w:w="1400"/>
        <w:gridCol w:w="1227"/>
        <w:gridCol w:w="1298"/>
        <w:gridCol w:w="18"/>
      </w:tblGrid>
      <w:tr w:rsidR="00AA6644" w:rsidRPr="00A33B82" w14:paraId="06D3769F" w14:textId="77777777" w:rsidTr="00AA6644">
        <w:trPr>
          <w:cantSplit/>
          <w:trHeight w:val="261"/>
          <w:tblHeader/>
        </w:trPr>
        <w:tc>
          <w:tcPr>
            <w:tcW w:w="3332" w:type="dxa"/>
            <w:vAlign w:val="bottom"/>
            <w:hideMark/>
          </w:tcPr>
          <w:p w14:paraId="145EE166" w14:textId="77777777" w:rsidR="00AA6644" w:rsidRPr="00A33B82" w:rsidRDefault="00AA6644">
            <w:pPr>
              <w:spacing w:line="256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33B8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ab/>
            </w:r>
          </w:p>
        </w:tc>
        <w:tc>
          <w:tcPr>
            <w:tcW w:w="5343" w:type="dxa"/>
            <w:gridSpan w:val="5"/>
            <w:hideMark/>
          </w:tcPr>
          <w:p w14:paraId="16F9C3A6" w14:textId="21A51B9A" w:rsidR="00AA6644" w:rsidRPr="00A33B82" w:rsidRDefault="00AA6644">
            <w:pPr>
              <w:pBdr>
                <w:bottom w:val="single" w:sz="4" w:space="1" w:color="FFFFFF"/>
              </w:pBdr>
              <w:tabs>
                <w:tab w:val="left" w:pos="2160"/>
              </w:tabs>
              <w:spacing w:line="256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33B8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(หน่วย </w:t>
            </w:r>
            <w:r w:rsidRPr="00A33B82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r w:rsidRPr="00A33B8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AA6644" w:rsidRPr="00A33B82" w14:paraId="0FAC119F" w14:textId="77777777" w:rsidTr="00AA6644">
        <w:trPr>
          <w:cantSplit/>
          <w:tblHeader/>
        </w:trPr>
        <w:tc>
          <w:tcPr>
            <w:tcW w:w="3332" w:type="dxa"/>
            <w:vAlign w:val="bottom"/>
          </w:tcPr>
          <w:p w14:paraId="797A77E4" w14:textId="77777777" w:rsidR="00AA6644" w:rsidRPr="00A33B82" w:rsidRDefault="00AA6644">
            <w:pPr>
              <w:spacing w:line="256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343" w:type="dxa"/>
            <w:gridSpan w:val="5"/>
            <w:hideMark/>
          </w:tcPr>
          <w:p w14:paraId="6A5666A1" w14:textId="716371D4" w:rsidR="00AA6644" w:rsidRPr="00A33B82" w:rsidRDefault="00AA664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56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AA6644" w:rsidRPr="00A33B82" w14:paraId="333945B1" w14:textId="77777777" w:rsidTr="00AA6644">
        <w:trPr>
          <w:gridAfter w:val="1"/>
          <w:wAfter w:w="18" w:type="dxa"/>
          <w:cantSplit/>
          <w:tblHeader/>
        </w:trPr>
        <w:tc>
          <w:tcPr>
            <w:tcW w:w="3332" w:type="dxa"/>
            <w:vAlign w:val="bottom"/>
          </w:tcPr>
          <w:p w14:paraId="217FD486" w14:textId="77777777" w:rsidR="00AA6644" w:rsidRPr="00A33B82" w:rsidRDefault="00AA6644" w:rsidP="00AA6644">
            <w:pPr>
              <w:spacing w:line="256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00" w:type="dxa"/>
          </w:tcPr>
          <w:p w14:paraId="6F6A0787" w14:textId="77777777" w:rsidR="00AA6644" w:rsidRDefault="00AA6644" w:rsidP="00AA4AA6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85908A" w14:textId="310D89BE" w:rsidR="00AA6644" w:rsidRPr="00A33B82" w:rsidRDefault="00AA6644" w:rsidP="00AA4AA6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400" w:type="dxa"/>
            <w:vAlign w:val="bottom"/>
          </w:tcPr>
          <w:p w14:paraId="31107837" w14:textId="52B5AB5A" w:rsidR="00AA6644" w:rsidRPr="00A33B82" w:rsidRDefault="00AA6644" w:rsidP="00AA4AA6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27" w:type="dxa"/>
            <w:vAlign w:val="bottom"/>
            <w:hideMark/>
          </w:tcPr>
          <w:p w14:paraId="5FE0A853" w14:textId="77777777" w:rsidR="00AA6644" w:rsidRPr="00A33B82" w:rsidRDefault="00AA6644" w:rsidP="00AA4AA6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8" w:type="dxa"/>
            <w:vAlign w:val="bottom"/>
            <w:hideMark/>
          </w:tcPr>
          <w:p w14:paraId="48A669E5" w14:textId="77777777" w:rsidR="00AA6644" w:rsidRPr="00A33B82" w:rsidRDefault="00AA6644" w:rsidP="00AA4AA6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AA6644" w:rsidRPr="00A33B82" w14:paraId="586AC3B6" w14:textId="77777777" w:rsidTr="00AA6644">
        <w:trPr>
          <w:gridAfter w:val="1"/>
          <w:wAfter w:w="18" w:type="dxa"/>
          <w:cantSplit/>
          <w:tblHeader/>
        </w:trPr>
        <w:tc>
          <w:tcPr>
            <w:tcW w:w="3332" w:type="dxa"/>
            <w:vAlign w:val="bottom"/>
          </w:tcPr>
          <w:p w14:paraId="3733666D" w14:textId="77777777" w:rsidR="00AA6644" w:rsidRPr="00A33B82" w:rsidRDefault="00AA6644" w:rsidP="00AA6644">
            <w:pPr>
              <w:spacing w:line="256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00" w:type="dxa"/>
          </w:tcPr>
          <w:p w14:paraId="7EA8A742" w14:textId="77777777" w:rsidR="00AA6644" w:rsidRPr="00A33B82" w:rsidRDefault="00AA6644" w:rsidP="00AA6644">
            <w:pPr>
              <w:spacing w:line="256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2C46CFC7" w14:textId="20D74CC3" w:rsidR="00AA6644" w:rsidRPr="00A33B82" w:rsidRDefault="00AA6644" w:rsidP="00AA6644">
            <w:pPr>
              <w:spacing w:line="256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339DC44F" w14:textId="77777777" w:rsidR="00AA6644" w:rsidRPr="00A33B82" w:rsidRDefault="00AA6644" w:rsidP="00AA6644">
            <w:pPr>
              <w:spacing w:line="256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4680DB52" w14:textId="77777777" w:rsidR="00AA6644" w:rsidRPr="00A33B82" w:rsidRDefault="00AA6644" w:rsidP="00AA6644">
            <w:pPr>
              <w:spacing w:line="256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A6644" w:rsidRPr="00A33B82" w14:paraId="37816D2F" w14:textId="77777777" w:rsidTr="00AA6644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12E2FEAD" w14:textId="77777777" w:rsidR="00AA6644" w:rsidRPr="00A33B82" w:rsidRDefault="00AA6644" w:rsidP="00AA6644">
            <w:pPr>
              <w:spacing w:line="256" w:lineRule="auto"/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33B82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00" w:type="dxa"/>
          </w:tcPr>
          <w:p w14:paraId="41260D1D" w14:textId="77777777" w:rsidR="00AA6644" w:rsidRPr="00A33B82" w:rsidRDefault="00AA6644" w:rsidP="00AA6644">
            <w:pPr>
              <w:spacing w:line="256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227AEEFA" w14:textId="72DA70CB" w:rsidR="00AA6644" w:rsidRPr="00A33B82" w:rsidRDefault="00AA6644" w:rsidP="00AA6644">
            <w:pPr>
              <w:spacing w:line="256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612EBB45" w14:textId="77777777" w:rsidR="00AA6644" w:rsidRPr="00A33B82" w:rsidRDefault="00AA6644" w:rsidP="00AA6644">
            <w:pPr>
              <w:spacing w:line="256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58D326B9" w14:textId="77777777" w:rsidR="00AA6644" w:rsidRPr="00A33B82" w:rsidRDefault="00AA6644" w:rsidP="00AA6644">
            <w:pPr>
              <w:spacing w:line="256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D1938" w:rsidRPr="00A33B82" w14:paraId="17F92BB8" w14:textId="77777777" w:rsidTr="00AA6644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7B468614" w14:textId="1CD0D8EA" w:rsidR="00FD1938" w:rsidRPr="00A33B82" w:rsidRDefault="000F0A64" w:rsidP="00FD1938">
            <w:pPr>
              <w:spacing w:line="256" w:lineRule="auto"/>
              <w:ind w:left="317" w:right="-36" w:hanging="317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2563 -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ตามนโยบาบการบัญชีเดิม</w:t>
            </w:r>
          </w:p>
        </w:tc>
        <w:tc>
          <w:tcPr>
            <w:tcW w:w="1400" w:type="dxa"/>
            <w:vAlign w:val="bottom"/>
          </w:tcPr>
          <w:p w14:paraId="4875A24D" w14:textId="240F35E5" w:rsidR="00FD1938" w:rsidRDefault="00FD1938" w:rsidP="00FD1938">
            <w:pPr>
              <w:tabs>
                <w:tab w:val="left" w:pos="780"/>
              </w:tabs>
              <w:spacing w:line="256" w:lineRule="auto"/>
              <w:ind w:left="-50" w:right="-3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00" w:type="dxa"/>
            <w:vAlign w:val="bottom"/>
          </w:tcPr>
          <w:p w14:paraId="22B441C2" w14:textId="5F023E6E" w:rsidR="00FD1938" w:rsidRPr="00A33B82" w:rsidRDefault="00FD1938" w:rsidP="00FD1938">
            <w:pPr>
              <w:tabs>
                <w:tab w:val="left" w:pos="780"/>
              </w:tabs>
              <w:spacing w:line="256" w:lineRule="auto"/>
              <w:ind w:left="-50" w:right="-3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th-TH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27" w:type="dxa"/>
            <w:vAlign w:val="bottom"/>
          </w:tcPr>
          <w:p w14:paraId="784B8724" w14:textId="1F9164BF" w:rsidR="00FD1938" w:rsidRPr="00A33B82" w:rsidRDefault="00FD1938" w:rsidP="00FD1938">
            <w:pPr>
              <w:tabs>
                <w:tab w:val="left" w:pos="780"/>
              </w:tabs>
              <w:spacing w:line="256" w:lineRule="auto"/>
              <w:ind w:left="-50" w:right="-3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14:paraId="048C5DDA" w14:textId="0D6D3307" w:rsidR="00FD1938" w:rsidRPr="00A33B82" w:rsidRDefault="00FD1938" w:rsidP="00FD1938">
            <w:pPr>
              <w:tabs>
                <w:tab w:val="left" w:pos="780"/>
              </w:tabs>
              <w:spacing w:line="256" w:lineRule="auto"/>
              <w:ind w:left="-50" w:right="-32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AA6644" w:rsidRPr="00A33B82" w14:paraId="6BECFC6F" w14:textId="77777777" w:rsidTr="00AA6644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4D0EFC2C" w14:textId="7BFB9284" w:rsidR="00AA6644" w:rsidRPr="00A33B82" w:rsidRDefault="00AA6644" w:rsidP="00AA6644">
            <w:pPr>
              <w:spacing w:line="256" w:lineRule="auto"/>
              <w:ind w:left="317" w:right="-36" w:hanging="317"/>
              <w:jc w:val="both"/>
              <w:rPr>
                <w:rFonts w:ascii="Browallia New" w:hAnsi="Browallia New" w:cs="Browallia New"/>
                <w:sz w:val="24"/>
                <w:szCs w:val="24"/>
                <w:lang w:val="th-TH"/>
              </w:rPr>
            </w:pP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รายการปรับปรุงตามมาตรฐานการรายงาน</w:t>
            </w:r>
            <w:r w:rsidR="003C181D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 </w:t>
            </w: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ทางการเงินฉบับที่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>16</w:t>
            </w:r>
          </w:p>
        </w:tc>
        <w:tc>
          <w:tcPr>
            <w:tcW w:w="1400" w:type="dxa"/>
          </w:tcPr>
          <w:p w14:paraId="769354BA" w14:textId="77777777" w:rsidR="00AA6644" w:rsidRPr="00A33B82" w:rsidRDefault="00AA6644" w:rsidP="00AA6644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  <w:p w14:paraId="2CE92892" w14:textId="4E6AE553" w:rsidR="00AA6644" w:rsidRPr="00A33B82" w:rsidRDefault="00FE5B49" w:rsidP="00AA6644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5B49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195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351</w:t>
            </w:r>
          </w:p>
        </w:tc>
        <w:tc>
          <w:tcPr>
            <w:tcW w:w="1400" w:type="dxa"/>
            <w:vAlign w:val="bottom"/>
          </w:tcPr>
          <w:p w14:paraId="4321540C" w14:textId="54694709" w:rsidR="00AA6644" w:rsidRPr="00A33B82" w:rsidRDefault="00F17629" w:rsidP="00F17629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27" w:type="dxa"/>
            <w:vAlign w:val="bottom"/>
            <w:hideMark/>
          </w:tcPr>
          <w:p w14:paraId="70A21C2F" w14:textId="28689167" w:rsidR="00AA6644" w:rsidRPr="00A33B82" w:rsidRDefault="00FE5B49" w:rsidP="00AA6644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5B4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322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243</w:t>
            </w:r>
          </w:p>
        </w:tc>
        <w:tc>
          <w:tcPr>
            <w:tcW w:w="1298" w:type="dxa"/>
            <w:vAlign w:val="bottom"/>
            <w:hideMark/>
          </w:tcPr>
          <w:p w14:paraId="16203063" w14:textId="0CC12DBE" w:rsidR="00AA6644" w:rsidRPr="00A33B82" w:rsidRDefault="00FE5B49" w:rsidP="00AA6644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th-TH"/>
              </w:rPr>
            </w:pPr>
            <w:r w:rsidRPr="00FE5B49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517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594</w:t>
            </w:r>
          </w:p>
        </w:tc>
      </w:tr>
      <w:tr w:rsidR="00FD1938" w:rsidRPr="00A33B82" w14:paraId="3029F938" w14:textId="77777777" w:rsidTr="00AA6644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7D9D308C" w14:textId="44CC2198" w:rsidR="00FD1938" w:rsidRPr="00FD1938" w:rsidRDefault="00FD1938" w:rsidP="00FD1938">
            <w:pPr>
              <w:spacing w:line="256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63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F663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7F6639">
              <w:rPr>
                <w:rFonts w:ascii="Browallia New" w:hAnsi="Browallia New" w:cs="Browallia New"/>
                <w:sz w:val="24"/>
                <w:szCs w:val="24"/>
              </w:rPr>
              <w:t>2563</w:t>
            </w:r>
            <w:r w:rsidRPr="007F663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หลังปรับปรุง</w:t>
            </w:r>
          </w:p>
        </w:tc>
        <w:tc>
          <w:tcPr>
            <w:tcW w:w="1400" w:type="dxa"/>
          </w:tcPr>
          <w:p w14:paraId="65CBC778" w14:textId="4990DC09" w:rsidR="00FD1938" w:rsidRPr="00A33B82" w:rsidRDefault="00FE5B49" w:rsidP="00FD1938">
            <w:pP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5B49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FD1938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195</w:t>
            </w:r>
            <w:r w:rsidR="00FD1938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351</w:t>
            </w:r>
          </w:p>
        </w:tc>
        <w:tc>
          <w:tcPr>
            <w:tcW w:w="1400" w:type="dxa"/>
            <w:vAlign w:val="bottom"/>
          </w:tcPr>
          <w:p w14:paraId="7CC3AABB" w14:textId="0D2FF0A5" w:rsidR="00FD1938" w:rsidRPr="00A33B82" w:rsidRDefault="00FD1938" w:rsidP="00FD1938">
            <w:pPr>
              <w:spacing w:line="256" w:lineRule="auto"/>
              <w:ind w:left="-50" w:right="-3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</w:t>
            </w: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27" w:type="dxa"/>
            <w:vAlign w:val="bottom"/>
            <w:hideMark/>
          </w:tcPr>
          <w:p w14:paraId="7979C55C" w14:textId="3F5AC1B0" w:rsidR="00FD1938" w:rsidRPr="00A33B82" w:rsidRDefault="00FE5B49" w:rsidP="00FD1938">
            <w:pP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5B4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FD1938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322</w:t>
            </w:r>
            <w:r w:rsidR="00FD1938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243</w:t>
            </w:r>
          </w:p>
        </w:tc>
        <w:tc>
          <w:tcPr>
            <w:tcW w:w="1298" w:type="dxa"/>
            <w:vAlign w:val="bottom"/>
            <w:hideMark/>
          </w:tcPr>
          <w:p w14:paraId="4F955D52" w14:textId="64058611" w:rsidR="00FD1938" w:rsidRPr="00A33B82" w:rsidRDefault="00FE5B49" w:rsidP="00FD1938">
            <w:pP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5B49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FD1938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517</w:t>
            </w:r>
            <w:r w:rsidR="00FD1938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594</w:t>
            </w:r>
          </w:p>
        </w:tc>
      </w:tr>
      <w:tr w:rsidR="00AA6644" w:rsidRPr="00A33B82" w14:paraId="71710DEA" w14:textId="77777777" w:rsidTr="00AA6644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554A986F" w14:textId="77777777" w:rsidR="00AA6644" w:rsidRPr="00A33B82" w:rsidRDefault="00AA6644" w:rsidP="00AA6644">
            <w:pPr>
              <w:spacing w:line="256" w:lineRule="auto"/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00" w:type="dxa"/>
          </w:tcPr>
          <w:p w14:paraId="0FFE55CA" w14:textId="5AE8CD76" w:rsidR="00AA6644" w:rsidRPr="00A33B82" w:rsidRDefault="00FE5B49" w:rsidP="00AA6644">
            <w:pP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5B49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186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281</w:t>
            </w:r>
          </w:p>
        </w:tc>
        <w:tc>
          <w:tcPr>
            <w:tcW w:w="1400" w:type="dxa"/>
            <w:vAlign w:val="bottom"/>
          </w:tcPr>
          <w:p w14:paraId="46A444CF" w14:textId="30C7EBF8" w:rsidR="00AA6644" w:rsidRPr="00A33B82" w:rsidRDefault="00FE5B49" w:rsidP="00AA6644">
            <w:pP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5B4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847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475</w:t>
            </w:r>
          </w:p>
        </w:tc>
        <w:tc>
          <w:tcPr>
            <w:tcW w:w="1227" w:type="dxa"/>
            <w:vAlign w:val="bottom"/>
            <w:hideMark/>
          </w:tcPr>
          <w:p w14:paraId="26F09B22" w14:textId="2BE59940" w:rsidR="00AA6644" w:rsidRPr="00A33B82" w:rsidRDefault="00AA6644" w:rsidP="00AA6644">
            <w:pPr>
              <w:tabs>
                <w:tab w:val="clear" w:pos="680"/>
                <w:tab w:val="left" w:pos="717"/>
              </w:tabs>
              <w:spacing w:line="256" w:lineRule="auto"/>
              <w:ind w:left="-50" w:right="-3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  <w:hideMark/>
          </w:tcPr>
          <w:p w14:paraId="777C2A56" w14:textId="13D92894" w:rsidR="00AA6644" w:rsidRPr="00A33B82" w:rsidRDefault="00FE5B49" w:rsidP="00AA6644">
            <w:pP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5B49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033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756</w:t>
            </w:r>
          </w:p>
        </w:tc>
      </w:tr>
      <w:tr w:rsidR="00AA6644" w:rsidRPr="00A33B82" w14:paraId="5219BA27" w14:textId="77777777" w:rsidTr="00AA6644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192FC0C6" w14:textId="77777777" w:rsidR="00AA6644" w:rsidRPr="00A33B82" w:rsidRDefault="00AA6644" w:rsidP="00AA6644">
            <w:pPr>
              <w:spacing w:line="256" w:lineRule="auto"/>
              <w:ind w:right="-108"/>
              <w:rPr>
                <w:rFonts w:ascii="Browallia New" w:hAnsi="Browallia New" w:cs="Browallia New"/>
                <w:sz w:val="24"/>
                <w:szCs w:val="24"/>
                <w:lang w:val="th-TH"/>
              </w:rPr>
            </w:pP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</w:tc>
        <w:tc>
          <w:tcPr>
            <w:tcW w:w="1400" w:type="dxa"/>
          </w:tcPr>
          <w:p w14:paraId="63BB746F" w14:textId="5107985D" w:rsidR="00AA6644" w:rsidRPr="00A33B82" w:rsidRDefault="00AA6644" w:rsidP="00AA6644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E5B49" w:rsidRPr="00FE5B4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E5B49" w:rsidRPr="00FE5B49">
              <w:rPr>
                <w:rFonts w:ascii="Browallia New" w:hAnsi="Browallia New" w:cs="Browallia New"/>
                <w:sz w:val="24"/>
                <w:szCs w:val="24"/>
              </w:rPr>
              <w:t>569</w:t>
            </w:r>
            <w:r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E5B49" w:rsidRPr="00FE5B49">
              <w:rPr>
                <w:rFonts w:ascii="Browallia New" w:hAnsi="Browallia New" w:cs="Browallia New"/>
                <w:sz w:val="24"/>
                <w:szCs w:val="24"/>
              </w:rPr>
              <w:t>506</w:t>
            </w: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00" w:type="dxa"/>
            <w:vAlign w:val="bottom"/>
          </w:tcPr>
          <w:p w14:paraId="0A48F0EC" w14:textId="52CF3711" w:rsidR="00AA6644" w:rsidRPr="00A33B82" w:rsidRDefault="00DD6E98" w:rsidP="00DD6E98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="00C947E2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27" w:type="dxa"/>
            <w:vAlign w:val="bottom"/>
            <w:hideMark/>
          </w:tcPr>
          <w:p w14:paraId="2B4F4F00" w14:textId="64A80F83" w:rsidR="00AA6644" w:rsidRPr="00A33B82" w:rsidRDefault="00AA6644" w:rsidP="00AA6644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  <w:hideMark/>
          </w:tcPr>
          <w:p w14:paraId="1C966E7F" w14:textId="105CE35E" w:rsidR="00AA6644" w:rsidRPr="00A33B82" w:rsidRDefault="00AA6644" w:rsidP="00AA6644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E5B49" w:rsidRPr="00FE5B4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E5B49" w:rsidRPr="00FE5B49">
              <w:rPr>
                <w:rFonts w:ascii="Browallia New" w:hAnsi="Browallia New" w:cs="Browallia New"/>
                <w:sz w:val="24"/>
                <w:szCs w:val="24"/>
              </w:rPr>
              <w:t>569</w:t>
            </w:r>
            <w:r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E5B49" w:rsidRPr="00FE5B49">
              <w:rPr>
                <w:rFonts w:ascii="Browallia New" w:hAnsi="Browallia New" w:cs="Browallia New"/>
                <w:sz w:val="24"/>
                <w:szCs w:val="24"/>
              </w:rPr>
              <w:t>506</w:t>
            </w: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FD1938" w:rsidRPr="00A33B82" w14:paraId="1F0055F8" w14:textId="77777777" w:rsidTr="00AA6644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400756F7" w14:textId="5B9A3E40" w:rsidR="00FD1938" w:rsidRPr="00A33B82" w:rsidRDefault="00FD1938" w:rsidP="00FD1938">
            <w:pPr>
              <w:spacing w:line="256" w:lineRule="auto"/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th-TH"/>
              </w:rPr>
            </w:pPr>
            <w:r w:rsidRPr="007F6639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7F663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  <w:r w:rsidRPr="007F6639">
              <w:rPr>
                <w:rFonts w:ascii="Browallia New" w:hAnsi="Browallia New" w:cs="Browallia New"/>
                <w:sz w:val="24"/>
                <w:szCs w:val="24"/>
              </w:rPr>
              <w:t xml:space="preserve"> 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400" w:type="dxa"/>
          </w:tcPr>
          <w:p w14:paraId="652AF8A9" w14:textId="22F69FFD" w:rsidR="00FD1938" w:rsidRPr="00A33B82" w:rsidRDefault="00FE5B49" w:rsidP="00FD1938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5B49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FD1938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812</w:t>
            </w:r>
            <w:r w:rsidR="00FD1938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126</w:t>
            </w:r>
          </w:p>
        </w:tc>
        <w:tc>
          <w:tcPr>
            <w:tcW w:w="1400" w:type="dxa"/>
            <w:vAlign w:val="bottom"/>
          </w:tcPr>
          <w:p w14:paraId="3BD312C8" w14:textId="2CEE784C" w:rsidR="00FD1938" w:rsidRPr="00A33B82" w:rsidRDefault="00FE5B49" w:rsidP="00FD1938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lang w:val="th-TH"/>
              </w:rPr>
            </w:pPr>
            <w:r w:rsidRPr="00FE5B4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D1938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847</w:t>
            </w:r>
            <w:r w:rsidR="00FD1938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475</w:t>
            </w:r>
          </w:p>
        </w:tc>
        <w:tc>
          <w:tcPr>
            <w:tcW w:w="1227" w:type="dxa"/>
            <w:vAlign w:val="bottom"/>
            <w:hideMark/>
          </w:tcPr>
          <w:p w14:paraId="2B846317" w14:textId="64C08F9C" w:rsidR="00FD1938" w:rsidRPr="00A33B82" w:rsidRDefault="00FE5B49" w:rsidP="00FD1938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5B4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FD1938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322</w:t>
            </w:r>
            <w:r w:rsidR="00FD1938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243</w:t>
            </w:r>
          </w:p>
        </w:tc>
        <w:tc>
          <w:tcPr>
            <w:tcW w:w="1298" w:type="dxa"/>
            <w:vAlign w:val="bottom"/>
            <w:hideMark/>
          </w:tcPr>
          <w:p w14:paraId="10DA3A6E" w14:textId="39F86C3E" w:rsidR="00FD1938" w:rsidRPr="00A33B82" w:rsidRDefault="00FE5B49" w:rsidP="00FD1938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5B49">
              <w:rPr>
                <w:rFonts w:ascii="Browallia New" w:hAnsi="Browallia New" w:cs="Browallia New"/>
                <w:sz w:val="24"/>
                <w:szCs w:val="24"/>
              </w:rPr>
              <w:t>67</w:t>
            </w:r>
            <w:r w:rsidR="00FD1938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981</w:t>
            </w:r>
            <w:r w:rsidR="00FD1938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844</w:t>
            </w:r>
          </w:p>
        </w:tc>
      </w:tr>
      <w:tr w:rsidR="00AA6644" w:rsidRPr="00A33B82" w14:paraId="66B666B4" w14:textId="77777777" w:rsidTr="00AA6644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6AEED3EC" w14:textId="77777777" w:rsidR="00AA6644" w:rsidRPr="00A33B82" w:rsidRDefault="00AA6644" w:rsidP="00AA6644">
            <w:pPr>
              <w:pStyle w:val="Heading6"/>
              <w:spacing w:line="256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00" w:type="dxa"/>
          </w:tcPr>
          <w:p w14:paraId="717641EF" w14:textId="77777777" w:rsidR="00AA6644" w:rsidRPr="00A33B82" w:rsidRDefault="00AA6644" w:rsidP="00AA6644">
            <w:pP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5B4BDA6B" w14:textId="0E0F066D" w:rsidR="00AA6644" w:rsidRPr="00A33B82" w:rsidRDefault="00AA6644" w:rsidP="00AA6644">
            <w:pP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08072E1D" w14:textId="77777777" w:rsidR="00AA6644" w:rsidRPr="00A33B82" w:rsidRDefault="00AA6644" w:rsidP="00AA6644">
            <w:pP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1680CFF3" w14:textId="77777777" w:rsidR="00AA6644" w:rsidRPr="00A33B82" w:rsidRDefault="00AA6644" w:rsidP="00AA6644">
            <w:pP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A6644" w:rsidRPr="00A33B82" w14:paraId="7ADB48D4" w14:textId="77777777" w:rsidTr="00AA6644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7E8F07E4" w14:textId="77777777" w:rsidR="00AA6644" w:rsidRPr="00FB4B0C" w:rsidRDefault="00AA6644" w:rsidP="00AA6644">
            <w:pPr>
              <w:pStyle w:val="Heading6"/>
              <w:spacing w:line="256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FB4B0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400" w:type="dxa"/>
          </w:tcPr>
          <w:p w14:paraId="3540509B" w14:textId="77777777" w:rsidR="00AA6644" w:rsidRPr="00A33B82" w:rsidRDefault="00AA6644" w:rsidP="00AA6644">
            <w:pP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283E62EF" w14:textId="0F68743F" w:rsidR="00AA6644" w:rsidRPr="00A33B82" w:rsidRDefault="00AA6644" w:rsidP="00AA6644">
            <w:pP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7C66221E" w14:textId="77777777" w:rsidR="00AA6644" w:rsidRPr="00A33B82" w:rsidRDefault="00AA6644" w:rsidP="00AA6644">
            <w:pP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7537DB0C" w14:textId="77777777" w:rsidR="00AA6644" w:rsidRPr="00A33B82" w:rsidRDefault="00AA6644" w:rsidP="00AA6644">
            <w:pP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D1938" w:rsidRPr="00A33B82" w14:paraId="54376CF8" w14:textId="77777777" w:rsidTr="008A33FD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4985D564" w14:textId="4D6A25A7" w:rsidR="00FD1938" w:rsidRPr="00A33B82" w:rsidRDefault="000F0A64" w:rsidP="00FD1938">
            <w:pPr>
              <w:spacing w:line="256" w:lineRule="auto"/>
              <w:ind w:left="317" w:right="-36" w:hanging="317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2563 -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ตามนโยบาบการบัญชีเดิม</w:t>
            </w:r>
          </w:p>
        </w:tc>
        <w:tc>
          <w:tcPr>
            <w:tcW w:w="1400" w:type="dxa"/>
            <w:vAlign w:val="bottom"/>
          </w:tcPr>
          <w:p w14:paraId="422C3816" w14:textId="3A78CAB3" w:rsidR="00FD1938" w:rsidRPr="00976DDD" w:rsidRDefault="00FD1938" w:rsidP="00FD1938">
            <w:pPr>
              <w:spacing w:line="256" w:lineRule="auto"/>
              <w:ind w:left="-50" w:right="-3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00" w:type="dxa"/>
            <w:vAlign w:val="bottom"/>
          </w:tcPr>
          <w:p w14:paraId="09717C7C" w14:textId="29659D52" w:rsidR="00FD1938" w:rsidRPr="00A33B82" w:rsidRDefault="00FD1938" w:rsidP="00FD1938">
            <w:pPr>
              <w:spacing w:line="256" w:lineRule="auto"/>
              <w:ind w:left="-50" w:right="-3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27" w:type="dxa"/>
            <w:vAlign w:val="bottom"/>
          </w:tcPr>
          <w:p w14:paraId="61C1671A" w14:textId="54724D75" w:rsidR="00FD1938" w:rsidRPr="00A33B82" w:rsidRDefault="00FD1938" w:rsidP="00FD1938">
            <w:pPr>
              <w:spacing w:line="256" w:lineRule="auto"/>
              <w:ind w:left="-50" w:right="-3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14:paraId="539D4A47" w14:textId="1B3011AE" w:rsidR="00FD1938" w:rsidRPr="00A33B82" w:rsidRDefault="00FD1938" w:rsidP="00FD1938">
            <w:pPr>
              <w:spacing w:line="256" w:lineRule="auto"/>
              <w:ind w:left="-50" w:right="-3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AA6644" w:rsidRPr="00A33B82" w14:paraId="0C90D24C" w14:textId="77777777" w:rsidTr="00AA6644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6D5C4480" w14:textId="57CD7E14" w:rsidR="00AA6644" w:rsidRPr="00A33B82" w:rsidRDefault="00AA6644" w:rsidP="00AA6644">
            <w:pPr>
              <w:spacing w:line="256" w:lineRule="auto"/>
              <w:ind w:left="317" w:right="-36" w:hanging="317"/>
              <w:jc w:val="both"/>
              <w:rPr>
                <w:rFonts w:ascii="Browallia New" w:hAnsi="Browallia New" w:cs="Browallia New"/>
                <w:sz w:val="24"/>
                <w:szCs w:val="24"/>
                <w:lang w:val="th-TH"/>
              </w:rPr>
            </w:pP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รายการปรับปรุงตามมาตรฐานการรายงาน</w:t>
            </w:r>
            <w:r w:rsidR="003C181D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</w:t>
            </w: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ทางการเงินฉบับที่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>16</w:t>
            </w:r>
          </w:p>
        </w:tc>
        <w:tc>
          <w:tcPr>
            <w:tcW w:w="1400" w:type="dxa"/>
            <w:vAlign w:val="bottom"/>
          </w:tcPr>
          <w:p w14:paraId="542CBF94" w14:textId="4CECEA5B" w:rsidR="00AA6644" w:rsidRDefault="00AA6644" w:rsidP="00AA6644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00" w:type="dxa"/>
            <w:vAlign w:val="bottom"/>
          </w:tcPr>
          <w:p w14:paraId="3A1C2F82" w14:textId="4A74F1BB" w:rsidR="00AA6644" w:rsidRPr="00A33B82" w:rsidRDefault="00AA6644" w:rsidP="00AA6644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27" w:type="dxa"/>
          </w:tcPr>
          <w:p w14:paraId="6657655E" w14:textId="77777777" w:rsidR="00AA6644" w:rsidRPr="00A33B82" w:rsidRDefault="00AA6644" w:rsidP="00AA6644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  <w:p w14:paraId="41D8AA81" w14:textId="0EEEB4CE" w:rsidR="00AA6644" w:rsidRPr="00A33B82" w:rsidRDefault="00FE5B49" w:rsidP="00AA6644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5B4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226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543</w:t>
            </w:r>
          </w:p>
        </w:tc>
        <w:tc>
          <w:tcPr>
            <w:tcW w:w="1298" w:type="dxa"/>
          </w:tcPr>
          <w:p w14:paraId="3011EB29" w14:textId="77777777" w:rsidR="00AA6644" w:rsidRPr="00A33B82" w:rsidRDefault="00AA6644" w:rsidP="00AA6644">
            <w:pPr>
              <w:pBdr>
                <w:bottom w:val="single" w:sz="4" w:space="1" w:color="auto"/>
              </w:pBdr>
              <w:tabs>
                <w:tab w:val="left" w:pos="792"/>
              </w:tabs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  <w:p w14:paraId="3A7744A2" w14:textId="3055BED7" w:rsidR="00AA6644" w:rsidRPr="00A33B82" w:rsidRDefault="00FE5B49" w:rsidP="00AA6644">
            <w:pPr>
              <w:pBdr>
                <w:bottom w:val="single" w:sz="4" w:space="1" w:color="auto"/>
              </w:pBdr>
              <w:tabs>
                <w:tab w:val="left" w:pos="792"/>
              </w:tabs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5B4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226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543</w:t>
            </w:r>
          </w:p>
        </w:tc>
      </w:tr>
      <w:tr w:rsidR="00AA6644" w:rsidRPr="00A33B82" w14:paraId="3C277876" w14:textId="77777777" w:rsidTr="00AA6644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2AE0601D" w14:textId="0AFB9EF0" w:rsidR="00AA6644" w:rsidRPr="007F6639" w:rsidRDefault="00AA6644" w:rsidP="00AA6644">
            <w:pPr>
              <w:spacing w:line="256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63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F663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7F6639">
              <w:rPr>
                <w:rFonts w:ascii="Browallia New" w:hAnsi="Browallia New" w:cs="Browallia New"/>
                <w:sz w:val="24"/>
                <w:szCs w:val="24"/>
              </w:rPr>
              <w:t>2563</w:t>
            </w:r>
            <w:r w:rsidRPr="007F663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หลังปรับปรุง</w:t>
            </w:r>
          </w:p>
        </w:tc>
        <w:tc>
          <w:tcPr>
            <w:tcW w:w="1400" w:type="dxa"/>
            <w:vAlign w:val="bottom"/>
          </w:tcPr>
          <w:p w14:paraId="4B3ABE90" w14:textId="37E783B2" w:rsidR="00AA6644" w:rsidRDefault="00AA6644" w:rsidP="00AA6644">
            <w:pPr>
              <w:spacing w:line="256" w:lineRule="auto"/>
              <w:ind w:left="-50" w:right="-3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00" w:type="dxa"/>
            <w:vAlign w:val="bottom"/>
          </w:tcPr>
          <w:p w14:paraId="6B84A491" w14:textId="036A6AD4" w:rsidR="00AA6644" w:rsidRPr="00A33B82" w:rsidRDefault="00AA6644" w:rsidP="00AA6644">
            <w:pPr>
              <w:spacing w:line="256" w:lineRule="auto"/>
              <w:ind w:left="-50" w:right="-3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27" w:type="dxa"/>
            <w:hideMark/>
          </w:tcPr>
          <w:p w14:paraId="5AAA3E64" w14:textId="2DDC6E85" w:rsidR="00AA6644" w:rsidRPr="00A33B82" w:rsidRDefault="00FE5B49" w:rsidP="00AA6644">
            <w:pP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5B4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226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543</w:t>
            </w:r>
          </w:p>
        </w:tc>
        <w:tc>
          <w:tcPr>
            <w:tcW w:w="1298" w:type="dxa"/>
            <w:hideMark/>
          </w:tcPr>
          <w:p w14:paraId="50287BF0" w14:textId="20C0C693" w:rsidR="00AA6644" w:rsidRPr="00A33B82" w:rsidRDefault="00FE5B49" w:rsidP="00AA6644">
            <w:pP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5B4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226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543</w:t>
            </w:r>
          </w:p>
        </w:tc>
      </w:tr>
      <w:tr w:rsidR="00AA6644" w:rsidRPr="00A33B82" w14:paraId="2C2D2912" w14:textId="77777777" w:rsidTr="00AA6644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51450B47" w14:textId="77777777" w:rsidR="00AA6644" w:rsidRPr="00A33B82" w:rsidRDefault="00AA6644" w:rsidP="00AA6644">
            <w:pPr>
              <w:spacing w:line="256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lang w:val="th-TH"/>
              </w:rPr>
            </w:pP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ค่าตัดจำหน่าย </w:t>
            </w:r>
            <w:r w:rsidRPr="00A33B82">
              <w:rPr>
                <w:rFonts w:ascii="Browallia New" w:hAnsi="Browallia New" w:cs="Browallia New"/>
                <w:sz w:val="24"/>
                <w:szCs w:val="24"/>
              </w:rPr>
              <w:t xml:space="preserve">/ </w:t>
            </w: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00" w:type="dxa"/>
          </w:tcPr>
          <w:p w14:paraId="1A3E6EAB" w14:textId="39FEF033" w:rsidR="00AA6644" w:rsidRPr="00A33B82" w:rsidRDefault="00FE5B49" w:rsidP="00AA6644">
            <w:pP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5B4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460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961</w:t>
            </w:r>
          </w:p>
        </w:tc>
        <w:tc>
          <w:tcPr>
            <w:tcW w:w="1400" w:type="dxa"/>
            <w:vAlign w:val="bottom"/>
          </w:tcPr>
          <w:p w14:paraId="6BA18F41" w14:textId="70C139E7" w:rsidR="00AA6644" w:rsidRPr="00A33B82" w:rsidRDefault="00FE5B49" w:rsidP="00AA6644">
            <w:pP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5B49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818</w:t>
            </w:r>
          </w:p>
        </w:tc>
        <w:tc>
          <w:tcPr>
            <w:tcW w:w="1227" w:type="dxa"/>
            <w:vAlign w:val="bottom"/>
            <w:hideMark/>
          </w:tcPr>
          <w:p w14:paraId="3001AD25" w14:textId="4DF40E4D" w:rsidR="00AA6644" w:rsidRPr="00A33B82" w:rsidRDefault="00FE5B49" w:rsidP="00AA6644">
            <w:pP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5B4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082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509</w:t>
            </w:r>
          </w:p>
        </w:tc>
        <w:tc>
          <w:tcPr>
            <w:tcW w:w="1298" w:type="dxa"/>
            <w:vAlign w:val="bottom"/>
            <w:hideMark/>
          </w:tcPr>
          <w:p w14:paraId="4B5C3A16" w14:textId="14F98AB8" w:rsidR="00AA6644" w:rsidRPr="00A33B82" w:rsidRDefault="00FE5B49" w:rsidP="00AA6644">
            <w:pP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5B4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584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288</w:t>
            </w:r>
          </w:p>
        </w:tc>
      </w:tr>
      <w:tr w:rsidR="00AA6644" w:rsidRPr="00A33B82" w14:paraId="40516D5C" w14:textId="77777777" w:rsidTr="00AA6644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5B8D7187" w14:textId="77777777" w:rsidR="00AA6644" w:rsidRPr="00A33B82" w:rsidRDefault="00AA6644" w:rsidP="00AA6644">
            <w:pPr>
              <w:spacing w:line="256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lang w:val="th-TH"/>
              </w:rPr>
            </w:pP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</w:tc>
        <w:tc>
          <w:tcPr>
            <w:tcW w:w="1400" w:type="dxa"/>
          </w:tcPr>
          <w:p w14:paraId="353F0B39" w14:textId="673EABC4" w:rsidR="00AA6644" w:rsidRPr="00A33B82" w:rsidRDefault="00AA6644" w:rsidP="00AA6644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E5B49" w:rsidRPr="00FE5B49">
              <w:rPr>
                <w:rFonts w:ascii="Browallia New" w:hAnsi="Browallia New" w:cs="Browallia New"/>
                <w:sz w:val="24"/>
                <w:szCs w:val="24"/>
              </w:rPr>
              <w:t>790</w:t>
            </w:r>
            <w:r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E5B49" w:rsidRPr="00FE5B49">
              <w:rPr>
                <w:rFonts w:ascii="Browallia New" w:hAnsi="Browallia New" w:cs="Browallia New"/>
                <w:sz w:val="24"/>
                <w:szCs w:val="24"/>
              </w:rPr>
              <w:t>617</w:t>
            </w: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00" w:type="dxa"/>
            <w:vAlign w:val="bottom"/>
          </w:tcPr>
          <w:p w14:paraId="7D8302D0" w14:textId="5E659AD2" w:rsidR="00AA6644" w:rsidRPr="00A33B82" w:rsidRDefault="00F17629" w:rsidP="00F17629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27" w:type="dxa"/>
            <w:vAlign w:val="bottom"/>
            <w:hideMark/>
          </w:tcPr>
          <w:p w14:paraId="260FDAE7" w14:textId="6879E255" w:rsidR="00AA6644" w:rsidRPr="00A33B82" w:rsidRDefault="00AA6644" w:rsidP="00AA6644">
            <w:pPr>
              <w:pBdr>
                <w:bottom w:val="single" w:sz="4" w:space="1" w:color="auto"/>
              </w:pBdr>
              <w:tabs>
                <w:tab w:val="clear" w:pos="680"/>
                <w:tab w:val="left" w:pos="717"/>
              </w:tabs>
              <w:spacing w:line="256" w:lineRule="auto"/>
              <w:ind w:left="-50" w:right="-3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</w:t>
            </w: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vAlign w:val="bottom"/>
            <w:hideMark/>
          </w:tcPr>
          <w:p w14:paraId="494D94C7" w14:textId="2ADAC6CD" w:rsidR="00AA6644" w:rsidRPr="00A33B82" w:rsidRDefault="00AA6644" w:rsidP="00AA6644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E5B49" w:rsidRPr="00FE5B49">
              <w:rPr>
                <w:rFonts w:ascii="Browallia New" w:hAnsi="Browallia New" w:cs="Browallia New"/>
                <w:sz w:val="24"/>
                <w:szCs w:val="24"/>
              </w:rPr>
              <w:t>790</w:t>
            </w:r>
            <w:r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E5B49" w:rsidRPr="00FE5B49">
              <w:rPr>
                <w:rFonts w:ascii="Browallia New" w:hAnsi="Browallia New" w:cs="Browallia New"/>
                <w:sz w:val="24"/>
                <w:szCs w:val="24"/>
              </w:rPr>
              <w:t>617</w:t>
            </w: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AA6644" w:rsidRPr="00A33B82" w14:paraId="2E8CD5DA" w14:textId="77777777" w:rsidTr="00AA6644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0EDD3ED0" w14:textId="66169268" w:rsidR="00AA6644" w:rsidRPr="007F6639" w:rsidRDefault="00AA6644" w:rsidP="00AA6644">
            <w:pPr>
              <w:spacing w:line="256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lang w:val="th-TH"/>
              </w:rPr>
            </w:pPr>
            <w:r w:rsidRPr="007F6639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7F663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  <w:r w:rsidRPr="007F6639">
              <w:rPr>
                <w:rFonts w:ascii="Browallia New" w:hAnsi="Browallia New" w:cs="Browallia New"/>
                <w:sz w:val="24"/>
                <w:szCs w:val="24"/>
              </w:rPr>
              <w:t xml:space="preserve"> 2563</w:t>
            </w:r>
          </w:p>
        </w:tc>
        <w:tc>
          <w:tcPr>
            <w:tcW w:w="1400" w:type="dxa"/>
          </w:tcPr>
          <w:p w14:paraId="7EDC5A41" w14:textId="392A6DC0" w:rsidR="00AA6644" w:rsidRPr="00A33B82" w:rsidRDefault="00FE5B49" w:rsidP="00AA6644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5B4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670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344</w:t>
            </w:r>
          </w:p>
        </w:tc>
        <w:tc>
          <w:tcPr>
            <w:tcW w:w="1400" w:type="dxa"/>
            <w:vAlign w:val="bottom"/>
          </w:tcPr>
          <w:p w14:paraId="415D64C3" w14:textId="0393D613" w:rsidR="00AA6644" w:rsidRPr="00A33B82" w:rsidRDefault="00FE5B49" w:rsidP="00AA6644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5B49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818</w:t>
            </w:r>
          </w:p>
        </w:tc>
        <w:tc>
          <w:tcPr>
            <w:tcW w:w="1227" w:type="dxa"/>
            <w:vAlign w:val="bottom"/>
            <w:hideMark/>
          </w:tcPr>
          <w:p w14:paraId="36EF67CE" w14:textId="55CB8BE3" w:rsidR="00AA6644" w:rsidRPr="00A33B82" w:rsidRDefault="00FE5B49" w:rsidP="00AA6644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5B4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309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052</w:t>
            </w:r>
          </w:p>
        </w:tc>
        <w:tc>
          <w:tcPr>
            <w:tcW w:w="1298" w:type="dxa"/>
            <w:vAlign w:val="bottom"/>
            <w:hideMark/>
          </w:tcPr>
          <w:p w14:paraId="196E10F2" w14:textId="59C8BD5F" w:rsidR="00AA6644" w:rsidRPr="00A33B82" w:rsidRDefault="00FE5B49" w:rsidP="00AA6644">
            <w:pPr>
              <w:pBdr>
                <w:bottom w:val="single" w:sz="4" w:space="1" w:color="auto"/>
              </w:pBd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5B49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020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214</w:t>
            </w:r>
          </w:p>
        </w:tc>
      </w:tr>
      <w:tr w:rsidR="00AA6644" w:rsidRPr="00A33B82" w14:paraId="31C53F3A" w14:textId="77777777" w:rsidTr="00AA6644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6BF4E00A" w14:textId="77777777" w:rsidR="00AA6644" w:rsidRPr="00A33B82" w:rsidRDefault="00AA6644" w:rsidP="00AA6644">
            <w:pPr>
              <w:spacing w:line="256" w:lineRule="auto"/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400" w:type="dxa"/>
          </w:tcPr>
          <w:p w14:paraId="17A16A4A" w14:textId="77777777" w:rsidR="00AA6644" w:rsidRPr="00A33B82" w:rsidRDefault="00AA6644" w:rsidP="00AA6644">
            <w:pP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3EA7B7D6" w14:textId="132BEFF6" w:rsidR="00AA6644" w:rsidRPr="00A33B82" w:rsidRDefault="00AA6644" w:rsidP="00AA6644">
            <w:pP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4344714C" w14:textId="77777777" w:rsidR="00AA6644" w:rsidRPr="00A33B82" w:rsidRDefault="00AA6644" w:rsidP="00AA6644">
            <w:pP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33BB414F" w14:textId="77777777" w:rsidR="00AA6644" w:rsidRPr="00A33B82" w:rsidRDefault="00AA6644" w:rsidP="00AA6644">
            <w:pP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A6644" w:rsidRPr="00A33B82" w14:paraId="49E6FDA0" w14:textId="77777777" w:rsidTr="00AA6644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77177181" w14:textId="77777777" w:rsidR="00AA6644" w:rsidRPr="00A33B82" w:rsidRDefault="00AA6644" w:rsidP="00AA6644">
            <w:pPr>
              <w:pStyle w:val="Heading6"/>
              <w:spacing w:line="256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33B82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400" w:type="dxa"/>
          </w:tcPr>
          <w:p w14:paraId="3B4B13C7" w14:textId="77777777" w:rsidR="00AA6644" w:rsidRPr="00A33B82" w:rsidRDefault="00AA6644" w:rsidP="00AA6644">
            <w:pPr>
              <w:tabs>
                <w:tab w:val="decimal" w:pos="792"/>
              </w:tabs>
              <w:spacing w:line="256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5E69B8B7" w14:textId="68FFE041" w:rsidR="00AA6644" w:rsidRPr="00A33B82" w:rsidRDefault="00AA6644" w:rsidP="00AA6644">
            <w:pPr>
              <w:tabs>
                <w:tab w:val="decimal" w:pos="792"/>
              </w:tabs>
              <w:spacing w:line="256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18E032A1" w14:textId="77777777" w:rsidR="00AA6644" w:rsidRPr="00A33B82" w:rsidRDefault="00AA6644" w:rsidP="00AA6644">
            <w:pPr>
              <w:tabs>
                <w:tab w:val="decimal" w:pos="792"/>
              </w:tabs>
              <w:spacing w:line="256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6C02FE69" w14:textId="77777777" w:rsidR="00AA6644" w:rsidRPr="00A33B82" w:rsidRDefault="00AA6644" w:rsidP="00AA6644">
            <w:pPr>
              <w:tabs>
                <w:tab w:val="decimal" w:pos="792"/>
              </w:tabs>
              <w:spacing w:line="256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A6644" w:rsidRPr="00A33B82" w14:paraId="6F6C4934" w14:textId="77777777" w:rsidTr="00AA6644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3D9CCA27" w14:textId="4F861669" w:rsidR="00AA6644" w:rsidRPr="007F6639" w:rsidRDefault="00AA6644" w:rsidP="00AA6644">
            <w:pPr>
              <w:spacing w:line="256" w:lineRule="auto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6639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7F663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7F6639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1400" w:type="dxa"/>
          </w:tcPr>
          <w:p w14:paraId="04160209" w14:textId="2E12D49A" w:rsidR="00AA6644" w:rsidRPr="00A33B82" w:rsidRDefault="00FE5B49" w:rsidP="00AA6644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5B49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141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782</w:t>
            </w:r>
          </w:p>
        </w:tc>
        <w:tc>
          <w:tcPr>
            <w:tcW w:w="1400" w:type="dxa"/>
            <w:vAlign w:val="bottom"/>
          </w:tcPr>
          <w:p w14:paraId="0D191291" w14:textId="09D2734B" w:rsidR="00AA6644" w:rsidRPr="00A33B82" w:rsidRDefault="00FE5B49" w:rsidP="00AA6644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5B4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806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657</w:t>
            </w:r>
          </w:p>
        </w:tc>
        <w:tc>
          <w:tcPr>
            <w:tcW w:w="1227" w:type="dxa"/>
            <w:vAlign w:val="bottom"/>
            <w:hideMark/>
          </w:tcPr>
          <w:p w14:paraId="15EA081D" w14:textId="4B1A21A0" w:rsidR="00AA6644" w:rsidRPr="00A33B82" w:rsidRDefault="00FE5B49" w:rsidP="00AA6644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5B4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013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191</w:t>
            </w:r>
          </w:p>
        </w:tc>
        <w:tc>
          <w:tcPr>
            <w:tcW w:w="1298" w:type="dxa"/>
            <w:vAlign w:val="bottom"/>
            <w:hideMark/>
          </w:tcPr>
          <w:p w14:paraId="4E46064B" w14:textId="5941E0AE" w:rsidR="00AA6644" w:rsidRPr="00A33B82" w:rsidRDefault="00FE5B49" w:rsidP="00AA6644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5B49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961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630</w:t>
            </w:r>
          </w:p>
        </w:tc>
      </w:tr>
      <w:tr w:rsidR="00AA6644" w:rsidRPr="00A33B82" w14:paraId="425ACF45" w14:textId="77777777" w:rsidTr="00AA6644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55EBE590" w14:textId="77777777" w:rsidR="00AA6644" w:rsidRPr="00A33B82" w:rsidRDefault="00AA6644" w:rsidP="00AA6644">
            <w:pPr>
              <w:spacing w:line="256" w:lineRule="auto"/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0" w:type="dxa"/>
          </w:tcPr>
          <w:p w14:paraId="12BB42B3" w14:textId="77777777" w:rsidR="00AA6644" w:rsidRPr="00A33B82" w:rsidRDefault="00AA6644" w:rsidP="00AA6644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0F4F88E4" w14:textId="03313B44" w:rsidR="00AA6644" w:rsidRPr="00A33B82" w:rsidRDefault="00AA6644" w:rsidP="00AA6644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79434B19" w14:textId="77777777" w:rsidR="00AA6644" w:rsidRPr="00A33B82" w:rsidRDefault="00AA6644" w:rsidP="00AA6644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25A4E7BC" w14:textId="77777777" w:rsidR="00AA6644" w:rsidRPr="00A33B82" w:rsidRDefault="00AA6644" w:rsidP="00AA6644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C181D" w:rsidRPr="00A33B82" w14:paraId="6A0BC742" w14:textId="77777777" w:rsidTr="0041195D">
        <w:trPr>
          <w:gridAfter w:val="1"/>
          <w:wAfter w:w="18" w:type="dxa"/>
          <w:cantSplit/>
          <w:trHeight w:val="231"/>
        </w:trPr>
        <w:tc>
          <w:tcPr>
            <w:tcW w:w="4732" w:type="dxa"/>
            <w:gridSpan w:val="2"/>
            <w:vAlign w:val="bottom"/>
            <w:hideMark/>
          </w:tcPr>
          <w:p w14:paraId="22B2A082" w14:textId="432B58A7" w:rsidR="003C181D" w:rsidRPr="00A33B82" w:rsidRDefault="003C181D" w:rsidP="003C181D">
            <w:pPr>
              <w:tabs>
                <w:tab w:val="decimal" w:pos="792"/>
              </w:tabs>
              <w:spacing w:line="256" w:lineRule="auto"/>
              <w:ind w:left="9" w:right="-32"/>
              <w:rPr>
                <w:rFonts w:ascii="Browallia New" w:hAnsi="Browallia New" w:cs="Browallia New"/>
                <w:sz w:val="24"/>
                <w:szCs w:val="24"/>
              </w:rPr>
            </w:pPr>
            <w:r w:rsidRPr="00D62EF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ค่าตัดจำหน่าย / ค่าเสื่อมราคา</w:t>
            </w:r>
            <w:r w:rsidRPr="00A33B8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 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00" w:type="dxa"/>
            <w:vAlign w:val="bottom"/>
          </w:tcPr>
          <w:p w14:paraId="47CDE00D" w14:textId="7199572F" w:rsidR="003C181D" w:rsidRPr="00A33B82" w:rsidRDefault="003C181D" w:rsidP="00AA6644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7" w:type="dxa"/>
            <w:vAlign w:val="bottom"/>
          </w:tcPr>
          <w:p w14:paraId="40193ED8" w14:textId="1D11D5BC" w:rsidR="003C181D" w:rsidRPr="00A33B82" w:rsidRDefault="003C181D" w:rsidP="00AA6644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vAlign w:val="bottom"/>
          </w:tcPr>
          <w:p w14:paraId="238CC26E" w14:textId="16BAF33B" w:rsidR="003C181D" w:rsidRPr="00A33B82" w:rsidRDefault="003C181D" w:rsidP="00AA6644">
            <w:pP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A6644" w:rsidRPr="00A33B82" w14:paraId="24D1E17E" w14:textId="77777777" w:rsidTr="00AA6644">
        <w:trPr>
          <w:gridAfter w:val="1"/>
          <w:wAfter w:w="18" w:type="dxa"/>
          <w:cantSplit/>
          <w:trHeight w:val="231"/>
        </w:trPr>
        <w:tc>
          <w:tcPr>
            <w:tcW w:w="3332" w:type="dxa"/>
            <w:vAlign w:val="bottom"/>
          </w:tcPr>
          <w:p w14:paraId="16047C09" w14:textId="74381003" w:rsidR="00AA6644" w:rsidRPr="00B83C24" w:rsidRDefault="00AA6644" w:rsidP="00AA6644">
            <w:pPr>
              <w:spacing w:line="256" w:lineRule="auto"/>
              <w:ind w:right="-36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E35A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400" w:type="dxa"/>
          </w:tcPr>
          <w:p w14:paraId="71AC78A7" w14:textId="194C7F36" w:rsidR="00AA6644" w:rsidRPr="001E6C6F" w:rsidRDefault="00AA6644" w:rsidP="007F6639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2170B0D2" w14:textId="1775B279" w:rsidR="00AA6644" w:rsidRPr="00A33B82" w:rsidRDefault="00AA6644" w:rsidP="007F6639">
            <w:pPr>
              <w:tabs>
                <w:tab w:val="decimal" w:pos="792"/>
              </w:tabs>
              <w:spacing w:line="256" w:lineRule="auto"/>
              <w:ind w:left="-50" w:right="-3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7" w:type="dxa"/>
            <w:vAlign w:val="bottom"/>
          </w:tcPr>
          <w:p w14:paraId="7B3C2C65" w14:textId="3B391209" w:rsidR="00AA6644" w:rsidRPr="00A33B82" w:rsidRDefault="00AA6644" w:rsidP="007F6639">
            <w:pPr>
              <w:tabs>
                <w:tab w:val="decimal" w:pos="792"/>
              </w:tabs>
              <w:spacing w:line="256" w:lineRule="auto"/>
              <w:ind w:left="-50" w:right="-3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</w:tcPr>
          <w:p w14:paraId="4E80232A" w14:textId="00AAA485" w:rsidR="00AA6644" w:rsidRPr="00A33B82" w:rsidRDefault="00716D9B" w:rsidP="00AA6644">
            <w:pP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16,</w:t>
            </w:r>
            <w:r w:rsidR="00B82EFA">
              <w:rPr>
                <w:rFonts w:ascii="Browallia New" w:hAnsi="Browallia New" w:cs="Browallia New"/>
                <w:sz w:val="24"/>
                <w:szCs w:val="24"/>
              </w:rPr>
              <w:t>340</w:t>
            </w:r>
          </w:p>
        </w:tc>
      </w:tr>
      <w:tr w:rsidR="00AA6644" w:rsidRPr="00A33B82" w14:paraId="189BD5BC" w14:textId="77777777" w:rsidTr="00AA6644">
        <w:trPr>
          <w:gridAfter w:val="1"/>
          <w:wAfter w:w="18" w:type="dxa"/>
          <w:cantSplit/>
          <w:trHeight w:val="231"/>
        </w:trPr>
        <w:tc>
          <w:tcPr>
            <w:tcW w:w="3332" w:type="dxa"/>
          </w:tcPr>
          <w:p w14:paraId="7E08CB54" w14:textId="47B2C127" w:rsidR="00AA6644" w:rsidRPr="00D22A8C" w:rsidRDefault="00AA6644" w:rsidP="00AA6644">
            <w:pPr>
              <w:spacing w:line="256" w:lineRule="auto"/>
              <w:ind w:right="-3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2A8C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00" w:type="dxa"/>
          </w:tcPr>
          <w:p w14:paraId="14D4EFD9" w14:textId="4AD28029" w:rsidR="00AA6644" w:rsidRPr="001E6C6F" w:rsidRDefault="00AA6644" w:rsidP="007F6639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24032DAF" w14:textId="20F7505B" w:rsidR="00AA6644" w:rsidRPr="00A33B82" w:rsidRDefault="00AA6644" w:rsidP="007F6639">
            <w:pPr>
              <w:tabs>
                <w:tab w:val="decimal" w:pos="792"/>
              </w:tabs>
              <w:spacing w:line="256" w:lineRule="auto"/>
              <w:ind w:left="-50" w:right="-3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28FC581C" w14:textId="26B8F763" w:rsidR="00AA6644" w:rsidRPr="00A33B82" w:rsidRDefault="00AA6644" w:rsidP="007F6639">
            <w:pPr>
              <w:tabs>
                <w:tab w:val="decimal" w:pos="792"/>
              </w:tabs>
              <w:spacing w:line="256" w:lineRule="auto"/>
              <w:ind w:left="-50" w:right="-3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8" w:type="dxa"/>
          </w:tcPr>
          <w:p w14:paraId="73CCF339" w14:textId="0D7F4390" w:rsidR="00AA6644" w:rsidRPr="00A33B82" w:rsidRDefault="00B82EFA" w:rsidP="00AA6644">
            <w:pP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328,818</w:t>
            </w:r>
          </w:p>
        </w:tc>
      </w:tr>
      <w:tr w:rsidR="00AA6644" w:rsidRPr="00A33B82" w14:paraId="311CD719" w14:textId="77777777" w:rsidTr="00AA6644">
        <w:trPr>
          <w:gridAfter w:val="1"/>
          <w:wAfter w:w="18" w:type="dxa"/>
          <w:cantSplit/>
          <w:trHeight w:val="231"/>
        </w:trPr>
        <w:tc>
          <w:tcPr>
            <w:tcW w:w="3332" w:type="dxa"/>
          </w:tcPr>
          <w:p w14:paraId="19A0C1FE" w14:textId="2FA8D06F" w:rsidR="00AA6644" w:rsidRPr="00D22A8C" w:rsidRDefault="00AA6644" w:rsidP="00AA6644">
            <w:pPr>
              <w:spacing w:line="256" w:lineRule="auto"/>
              <w:ind w:right="-3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2A8C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00" w:type="dxa"/>
          </w:tcPr>
          <w:p w14:paraId="7CB9A5B0" w14:textId="034269A0" w:rsidR="00AA6644" w:rsidRDefault="00AA6644" w:rsidP="007F6639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539CC7C6" w14:textId="6A02AA0B" w:rsidR="00AA6644" w:rsidRPr="00A33B82" w:rsidRDefault="00AA6644" w:rsidP="007F6639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40A8D065" w14:textId="088B7B37" w:rsidR="00AA6644" w:rsidRPr="00A33B82" w:rsidRDefault="00AA6644" w:rsidP="007F6639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274F87E3" w14:textId="5FB35394" w:rsidR="00AA6644" w:rsidRPr="00A33B82" w:rsidRDefault="00B82EFA" w:rsidP="00AA6644">
            <w:pP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5,239,130</w:t>
            </w:r>
          </w:p>
        </w:tc>
      </w:tr>
      <w:tr w:rsidR="00AA6644" w:rsidRPr="00A33B82" w14:paraId="64B37411" w14:textId="77777777" w:rsidTr="00AA6644">
        <w:trPr>
          <w:gridAfter w:val="1"/>
          <w:wAfter w:w="18" w:type="dxa"/>
          <w:cantSplit/>
          <w:trHeight w:val="231"/>
        </w:trPr>
        <w:tc>
          <w:tcPr>
            <w:tcW w:w="3332" w:type="dxa"/>
            <w:vAlign w:val="bottom"/>
          </w:tcPr>
          <w:p w14:paraId="415CBE0B" w14:textId="063A834D" w:rsidR="00AA6644" w:rsidRPr="00A33B82" w:rsidRDefault="00AA6644" w:rsidP="00AA6644">
            <w:pPr>
              <w:spacing w:line="256" w:lineRule="auto"/>
              <w:ind w:right="-3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00" w:type="dxa"/>
          </w:tcPr>
          <w:p w14:paraId="1218E1F6" w14:textId="4C942774" w:rsidR="00AA6644" w:rsidRPr="00A33B82" w:rsidRDefault="00AA6644" w:rsidP="007F6639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00" w:type="dxa"/>
            <w:vAlign w:val="bottom"/>
          </w:tcPr>
          <w:p w14:paraId="23F4A24F" w14:textId="582CDFD7" w:rsidR="00AA6644" w:rsidRPr="00A33B82" w:rsidRDefault="00AA6644" w:rsidP="007F6639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7" w:type="dxa"/>
            <w:vAlign w:val="bottom"/>
          </w:tcPr>
          <w:p w14:paraId="7B038896" w14:textId="25DADBBE" w:rsidR="00AA6644" w:rsidRPr="00A33B82" w:rsidRDefault="00AA6644" w:rsidP="007F6639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8" w:type="dxa"/>
            <w:vAlign w:val="bottom"/>
          </w:tcPr>
          <w:p w14:paraId="519BE52B" w14:textId="59441B9B" w:rsidR="00AA6644" w:rsidRPr="00A33B82" w:rsidRDefault="00FE5B49" w:rsidP="00AA6644">
            <w:pPr>
              <w:pBdr>
                <w:top w:val="single" w:sz="4" w:space="1" w:color="auto"/>
                <w:bottom w:val="single" w:sz="12" w:space="1" w:color="auto"/>
              </w:pBdr>
              <w:spacing w:line="256" w:lineRule="auto"/>
              <w:ind w:left="-50" w:right="-3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E5B4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584</w:t>
            </w:r>
            <w:r w:rsidR="00AA6644" w:rsidRPr="00A33B8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288</w:t>
            </w:r>
          </w:p>
        </w:tc>
      </w:tr>
    </w:tbl>
    <w:p w14:paraId="60E80BE3" w14:textId="7CE0C663" w:rsidR="00061736" w:rsidRDefault="00061736" w:rsidP="0006173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82" w:right="-45"/>
        <w:jc w:val="thaiDistribute"/>
        <w:rPr>
          <w:rFonts w:ascii="Browallia New" w:hAnsi="Browallia New" w:cs="Browallia New"/>
          <w:sz w:val="28"/>
          <w:szCs w:val="28"/>
          <w:lang w:eastAsia="en-US"/>
        </w:rPr>
      </w:pPr>
    </w:p>
    <w:p w14:paraId="5627CB36" w14:textId="4FABAB36" w:rsidR="00FE1C76" w:rsidRDefault="00FE1C76" w:rsidP="0006173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82" w:right="-45"/>
        <w:jc w:val="thaiDistribute"/>
        <w:rPr>
          <w:rFonts w:ascii="Browallia New" w:hAnsi="Browallia New" w:cs="Browallia New"/>
          <w:sz w:val="28"/>
          <w:szCs w:val="28"/>
          <w:cs/>
          <w:lang w:eastAsia="en-US"/>
        </w:rPr>
      </w:pPr>
    </w:p>
    <w:p w14:paraId="07D4133B" w14:textId="56EA2A93" w:rsidR="00FE1C76" w:rsidRDefault="00FE1C76" w:rsidP="0006173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82" w:right="-45"/>
        <w:jc w:val="thaiDistribute"/>
        <w:rPr>
          <w:rFonts w:ascii="Browallia New" w:hAnsi="Browallia New" w:cs="Browallia New"/>
          <w:sz w:val="28"/>
          <w:szCs w:val="28"/>
          <w:lang w:eastAsia="en-US"/>
        </w:rPr>
      </w:pPr>
    </w:p>
    <w:p w14:paraId="70701CF2" w14:textId="0A8F0C81" w:rsidR="00FD1938" w:rsidRDefault="00FD1938" w:rsidP="0006173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82" w:right="-45"/>
        <w:jc w:val="thaiDistribute"/>
        <w:rPr>
          <w:rFonts w:ascii="Browallia New" w:hAnsi="Browallia New" w:cs="Browallia New"/>
          <w:sz w:val="28"/>
          <w:szCs w:val="28"/>
          <w:lang w:eastAsia="en-US"/>
        </w:rPr>
      </w:pPr>
    </w:p>
    <w:p w14:paraId="2CDF7A85" w14:textId="77777777" w:rsidR="003C181D" w:rsidRDefault="003C181D" w:rsidP="0006173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82" w:right="-45"/>
        <w:jc w:val="thaiDistribute"/>
        <w:rPr>
          <w:rFonts w:ascii="Browallia New" w:hAnsi="Browallia New" w:cs="Browallia New"/>
          <w:sz w:val="28"/>
          <w:szCs w:val="28"/>
          <w:lang w:eastAsia="en-US"/>
        </w:rPr>
      </w:pPr>
    </w:p>
    <w:p w14:paraId="02331806" w14:textId="1052203E" w:rsidR="00452806" w:rsidRPr="00452806" w:rsidRDefault="00452806" w:rsidP="0045280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10" w:right="-45"/>
        <w:jc w:val="thaiDistribute"/>
        <w:rPr>
          <w:rFonts w:ascii="Browallia New" w:hAnsi="Browallia New" w:cs="Browallia New"/>
          <w:sz w:val="28"/>
          <w:szCs w:val="28"/>
        </w:rPr>
      </w:pPr>
      <w:r w:rsidRPr="00452806">
        <w:rPr>
          <w:rFonts w:ascii="Browallia New" w:hAnsi="Browallia New" w:cs="Browallia New"/>
          <w:sz w:val="28"/>
          <w:szCs w:val="28"/>
          <w:cs/>
        </w:rPr>
        <w:t xml:space="preserve">ในระหว่างปี </w:t>
      </w:r>
      <w:r>
        <w:rPr>
          <w:rFonts w:ascii="Browallia New" w:hAnsi="Browallia New" w:cs="Browallia New"/>
          <w:sz w:val="28"/>
          <w:szCs w:val="28"/>
        </w:rPr>
        <w:t>2563</w:t>
      </w:r>
      <w:r w:rsidRPr="00452806">
        <w:rPr>
          <w:rFonts w:ascii="Browallia New" w:hAnsi="Browallia New" w:cs="Browallia New"/>
          <w:sz w:val="28"/>
          <w:szCs w:val="28"/>
          <w:cs/>
        </w:rPr>
        <w:t xml:space="preserve"> บริษัทได้ทำสัญญาความร่วมมือโครงการศูนย์ตรวจการนอนหลับกับมหาวิทยาลัยแห่งหนึ่ง เพื่อจัดตั้งและดำเนินการศูนย์ตรวจการนอนหลับเพื่อให้บริการแก่ผู้ป่วยของมหาวิทยาลัย ทั้งนี้ ตามข้อตกลงและเงื่อนไขที่กำหนดไว้ในสัญญา บริษัทมีหน้าที่ก่อสร้างอาคารศูนย์ตรวจการนอนหลับบนพื้นที่ของมหาวิทยาลัย และกรรมสิทธิ์ในทรัพย์สินดังกล่าวรวมถึงวัสดุครุภัณฑ์ที่ตกแต่งในลักษณะถาวรกับตัวอาคารให้ตกเป็นกรรมสิทธิ์ของมหาวิทยาลัยนับแต่วันก่อสร้างแล้วเสร็จ</w:t>
      </w:r>
    </w:p>
    <w:p w14:paraId="7D2D4D28" w14:textId="77777777" w:rsidR="00452806" w:rsidRPr="00E47C5A" w:rsidRDefault="00452806" w:rsidP="0045280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10" w:right="-45"/>
        <w:jc w:val="thaiDistribute"/>
        <w:rPr>
          <w:rFonts w:ascii="Browallia New" w:hAnsi="Browallia New" w:cs="Browallia New"/>
          <w:sz w:val="24"/>
          <w:szCs w:val="24"/>
        </w:rPr>
      </w:pPr>
    </w:p>
    <w:p w14:paraId="25F26FA1" w14:textId="5A8E2183" w:rsidR="00675271" w:rsidRDefault="00452806" w:rsidP="0045280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10" w:right="-45"/>
        <w:jc w:val="thaiDistribute"/>
        <w:rPr>
          <w:rFonts w:ascii="Browallia New" w:hAnsi="Browallia New" w:cs="Browallia New"/>
          <w:sz w:val="28"/>
          <w:szCs w:val="28"/>
        </w:rPr>
      </w:pPr>
      <w:r w:rsidRPr="00452806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>
        <w:rPr>
          <w:rFonts w:ascii="Browallia New" w:hAnsi="Browallia New" w:cs="Browallia New"/>
          <w:sz w:val="28"/>
          <w:szCs w:val="28"/>
        </w:rPr>
        <w:t>31</w:t>
      </w:r>
      <w:r w:rsidRPr="00452806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>
        <w:rPr>
          <w:rFonts w:ascii="Browallia New" w:hAnsi="Browallia New" w:cs="Browallia New"/>
          <w:sz w:val="28"/>
          <w:szCs w:val="28"/>
        </w:rPr>
        <w:t>2563</w:t>
      </w:r>
      <w:r w:rsidRPr="00452806">
        <w:rPr>
          <w:rFonts w:ascii="Browallia New" w:hAnsi="Browallia New" w:cs="Browallia New"/>
          <w:sz w:val="28"/>
          <w:szCs w:val="28"/>
          <w:cs/>
        </w:rPr>
        <w:t xml:space="preserve"> บริษัทมีรายจ่ายในการปรับปรุงและตกแต่งอาคารเดิมของมหาวิทยาลัยเพื่อจัดตั้งศูนย์ดังกล่าวจำนวนรวม </w:t>
      </w:r>
      <w:r>
        <w:rPr>
          <w:rFonts w:ascii="Browallia New" w:hAnsi="Browallia New" w:cs="Browallia New"/>
          <w:sz w:val="28"/>
          <w:szCs w:val="28"/>
        </w:rPr>
        <w:t>3.85</w:t>
      </w:r>
      <w:r w:rsidRPr="00452806">
        <w:rPr>
          <w:rFonts w:ascii="Browallia New" w:hAnsi="Browallia New" w:cs="Browallia New"/>
          <w:sz w:val="28"/>
          <w:szCs w:val="28"/>
          <w:cs/>
        </w:rPr>
        <w:t xml:space="preserve"> ล้านบาท ซึ่งแสดงเป็นส่วนหนึ่งของสินทรัพย์สิทธิการใช้ และตัดจำหน่ายเป็นระยะเวลา </w:t>
      </w:r>
      <w:r>
        <w:rPr>
          <w:rFonts w:ascii="Browallia New" w:hAnsi="Browallia New" w:cs="Browallia New"/>
          <w:sz w:val="28"/>
          <w:szCs w:val="28"/>
        </w:rPr>
        <w:t>8</w:t>
      </w:r>
      <w:r w:rsidRPr="00452806">
        <w:rPr>
          <w:rFonts w:ascii="Browallia New" w:hAnsi="Browallia New" w:cs="Browallia New"/>
          <w:sz w:val="28"/>
          <w:szCs w:val="28"/>
          <w:cs/>
        </w:rPr>
        <w:t xml:space="preserve"> ปี ตามสิทธิของบริษัทสำหรับการดำเนินการศูนย์ดังกล่าว</w:t>
      </w:r>
    </w:p>
    <w:p w14:paraId="1AE59FE3" w14:textId="77777777" w:rsidR="00452806" w:rsidRPr="00E47C5A" w:rsidRDefault="00452806" w:rsidP="00E47C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10" w:right="-45"/>
        <w:jc w:val="thaiDistribute"/>
        <w:rPr>
          <w:rFonts w:ascii="Browallia New" w:hAnsi="Browallia New" w:cs="Browallia New"/>
          <w:sz w:val="24"/>
          <w:szCs w:val="24"/>
        </w:rPr>
      </w:pPr>
    </w:p>
    <w:p w14:paraId="7B947742" w14:textId="08032DB3" w:rsidR="00BB1D7E" w:rsidRPr="00E370E3" w:rsidRDefault="00061736" w:rsidP="00E370E3">
      <w:pPr>
        <w:pStyle w:val="ListParagraph"/>
        <w:numPr>
          <w:ilvl w:val="0"/>
          <w:numId w:val="31"/>
        </w:numPr>
        <w:tabs>
          <w:tab w:val="clear" w:pos="680"/>
        </w:tabs>
        <w:ind w:left="924" w:right="-45" w:hanging="528"/>
        <w:jc w:val="both"/>
        <w:rPr>
          <w:rFonts w:ascii="Browallia New" w:hAnsi="Browallia New" w:cs="Browallia New"/>
          <w:sz w:val="28"/>
          <w:szCs w:val="28"/>
          <w:cs/>
        </w:rPr>
      </w:pPr>
      <w:r w:rsidRPr="00A33B82">
        <w:rPr>
          <w:rFonts w:ascii="Browallia New" w:hAnsi="Browallia New" w:cs="Browallia New"/>
          <w:sz w:val="28"/>
          <w:szCs w:val="28"/>
          <w:cs/>
        </w:rPr>
        <w:t>หนี้สินตามสัญญาเช่า</w:t>
      </w:r>
      <w:r w:rsidR="0078782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787824">
        <w:rPr>
          <w:rFonts w:ascii="Browallia New" w:hAnsi="Browallia New" w:cs="Browallia New"/>
          <w:sz w:val="28"/>
          <w:szCs w:val="28"/>
        </w:rPr>
        <w:t xml:space="preserve">/ </w:t>
      </w:r>
      <w:r w:rsidR="00787824">
        <w:rPr>
          <w:rFonts w:ascii="Browallia New" w:hAnsi="Browallia New" w:cs="Browallia New" w:hint="cs"/>
          <w:sz w:val="28"/>
          <w:szCs w:val="28"/>
          <w:cs/>
        </w:rPr>
        <w:t>หนี้สินตามสัญญาเช่าการเงิน</w:t>
      </w:r>
    </w:p>
    <w:p w14:paraId="43B21675" w14:textId="77777777" w:rsidR="00061736" w:rsidRPr="00E47C5A" w:rsidRDefault="00061736" w:rsidP="00E47C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10" w:right="-45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574" w:type="dxa"/>
        <w:tblInd w:w="9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5"/>
        <w:gridCol w:w="20"/>
        <w:gridCol w:w="1822"/>
        <w:gridCol w:w="284"/>
        <w:gridCol w:w="1843"/>
      </w:tblGrid>
      <w:tr w:rsidR="00062F3C" w:rsidRPr="00AA68E0" w14:paraId="099585B0" w14:textId="77777777" w:rsidTr="009F46A9">
        <w:trPr>
          <w:cantSplit/>
        </w:trPr>
        <w:tc>
          <w:tcPr>
            <w:tcW w:w="4605" w:type="dxa"/>
            <w:hideMark/>
          </w:tcPr>
          <w:p w14:paraId="221451A9" w14:textId="77777777" w:rsidR="00062F3C" w:rsidRPr="00AA68E0" w:rsidRDefault="00062F3C">
            <w:pPr>
              <w:spacing w:line="256" w:lineRule="auto"/>
              <w:ind w:left="-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</w:t>
            </w:r>
          </w:p>
        </w:tc>
        <w:tc>
          <w:tcPr>
            <w:tcW w:w="3969" w:type="dxa"/>
            <w:gridSpan w:val="4"/>
            <w:hideMark/>
          </w:tcPr>
          <w:p w14:paraId="6DF27593" w14:textId="77777777" w:rsidR="00062F3C" w:rsidRPr="00AA68E0" w:rsidRDefault="00062F3C">
            <w:pPr>
              <w:spacing w:line="256" w:lineRule="auto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AA68E0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r w:rsidRPr="00AA68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บาท</w:t>
            </w:r>
            <w:r w:rsidRPr="00AA68E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62F3C" w:rsidRPr="00AA68E0" w14:paraId="39E30F26" w14:textId="77777777" w:rsidTr="009F46A9">
        <w:trPr>
          <w:cantSplit/>
        </w:trPr>
        <w:tc>
          <w:tcPr>
            <w:tcW w:w="4605" w:type="dxa"/>
          </w:tcPr>
          <w:p w14:paraId="48365906" w14:textId="77777777" w:rsidR="00062F3C" w:rsidRPr="00AA68E0" w:rsidRDefault="00062F3C">
            <w:pPr>
              <w:spacing w:line="256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BE62DB" w14:textId="5F61AA17" w:rsidR="00062F3C" w:rsidRPr="00AA68E0" w:rsidRDefault="00750964" w:rsidP="00C024D7">
            <w:pPr>
              <w:spacing w:line="256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062F3C" w:rsidRPr="00AA68E0" w14:paraId="378F7F5C" w14:textId="77777777" w:rsidTr="009F46A9">
        <w:trPr>
          <w:cantSplit/>
        </w:trPr>
        <w:tc>
          <w:tcPr>
            <w:tcW w:w="4605" w:type="dxa"/>
          </w:tcPr>
          <w:p w14:paraId="56C9095B" w14:textId="77777777" w:rsidR="00062F3C" w:rsidRPr="00AA68E0" w:rsidRDefault="00062F3C">
            <w:pPr>
              <w:spacing w:line="256" w:lineRule="auto"/>
              <w:ind w:left="11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" w:type="dxa"/>
          </w:tcPr>
          <w:p w14:paraId="2BD8E42C" w14:textId="77777777" w:rsidR="00062F3C" w:rsidRPr="00AA68E0" w:rsidRDefault="00062F3C">
            <w:pPr>
              <w:spacing w:line="256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B63F61" w14:textId="19DAD34D" w:rsidR="00062F3C" w:rsidRPr="00AA68E0" w:rsidRDefault="00FE5B49">
            <w:pPr>
              <w:spacing w:line="256" w:lineRule="auto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284" w:type="dxa"/>
          </w:tcPr>
          <w:p w14:paraId="7CAA4C71" w14:textId="77777777" w:rsidR="00062F3C" w:rsidRPr="00AA68E0" w:rsidRDefault="00062F3C" w:rsidP="00A876B5">
            <w:pPr>
              <w:tabs>
                <w:tab w:val="left" w:pos="540"/>
              </w:tabs>
              <w:spacing w:line="256" w:lineRule="auto"/>
              <w:ind w:left="-12" w:firstLine="12"/>
              <w:jc w:val="center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4393F2" w14:textId="565401A2" w:rsidR="00062F3C" w:rsidRPr="00AA68E0" w:rsidRDefault="00FE5B49">
            <w:pPr>
              <w:spacing w:line="256" w:lineRule="auto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</w:tr>
      <w:tr w:rsidR="00062F3C" w:rsidRPr="00AA68E0" w14:paraId="34D6DD17" w14:textId="77777777" w:rsidTr="009F46A9">
        <w:trPr>
          <w:cantSplit/>
        </w:trPr>
        <w:tc>
          <w:tcPr>
            <w:tcW w:w="4605" w:type="dxa"/>
            <w:hideMark/>
          </w:tcPr>
          <w:p w14:paraId="1715BB19" w14:textId="6F11E730" w:rsidR="00062F3C" w:rsidRPr="00AA68E0" w:rsidRDefault="00062F3C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="00787824" w:rsidRPr="00AA68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="00787824" w:rsidRPr="00AA68E0">
              <w:rPr>
                <w:rFonts w:ascii="Browallia New" w:hAnsi="Browallia New" w:cs="Browallia New"/>
                <w:sz w:val="26"/>
                <w:szCs w:val="26"/>
              </w:rPr>
              <w:t xml:space="preserve">2562 : </w:t>
            </w:r>
            <w:r w:rsidR="00787824" w:rsidRPr="00AA68E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</w:t>
            </w:r>
            <w:r w:rsidR="00E54A8A" w:rsidRPr="00AA68E0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  <w:r w:rsidR="00787824" w:rsidRPr="00AA68E0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</w:t>
            </w:r>
            <w:r w:rsidR="00C2435C" w:rsidRPr="00AA68E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0" w:type="dxa"/>
            <w:vAlign w:val="bottom"/>
          </w:tcPr>
          <w:p w14:paraId="1222C66B" w14:textId="77777777" w:rsidR="00062F3C" w:rsidRPr="00AA68E0" w:rsidRDefault="00062F3C">
            <w:pPr>
              <w:spacing w:line="256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22" w:type="dxa"/>
          </w:tcPr>
          <w:p w14:paraId="5B22C41F" w14:textId="77777777" w:rsidR="00062F3C" w:rsidRPr="00AA68E0" w:rsidRDefault="00062F3C">
            <w:pPr>
              <w:spacing w:line="256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14:paraId="5FCABD84" w14:textId="77777777" w:rsidR="00062F3C" w:rsidRPr="00AA68E0" w:rsidRDefault="00062F3C">
            <w:pPr>
              <w:spacing w:line="256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</w:tcPr>
          <w:p w14:paraId="7FD54C23" w14:textId="77777777" w:rsidR="00062F3C" w:rsidRPr="00AA68E0" w:rsidRDefault="00062F3C">
            <w:pPr>
              <w:spacing w:line="256" w:lineRule="auto"/>
              <w:ind w:right="10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32EFE" w:rsidRPr="00AA68E0" w14:paraId="0841EB36" w14:textId="77777777" w:rsidTr="007B39BD">
        <w:trPr>
          <w:cantSplit/>
        </w:trPr>
        <w:tc>
          <w:tcPr>
            <w:tcW w:w="4605" w:type="dxa"/>
            <w:hideMark/>
          </w:tcPr>
          <w:p w14:paraId="31EC974B" w14:textId="77777777" w:rsidR="00932EFE" w:rsidRPr="00AA68E0" w:rsidRDefault="00932EFE" w:rsidP="00932EFE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Pr="00AA68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1 </w:t>
            </w:r>
            <w:r w:rsidRPr="00AA68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0" w:type="dxa"/>
          </w:tcPr>
          <w:p w14:paraId="3B58C8DA" w14:textId="77777777" w:rsidR="00932EFE" w:rsidRPr="00AA68E0" w:rsidRDefault="00932EFE" w:rsidP="00932EFE">
            <w:pPr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22" w:type="dxa"/>
            <w:hideMark/>
          </w:tcPr>
          <w:p w14:paraId="581E1DAC" w14:textId="56619E29" w:rsidR="00932EFE" w:rsidRPr="00AA68E0" w:rsidRDefault="00FE5B49" w:rsidP="00932EFE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32EFE" w:rsidRPr="00AA68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68E0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932EFE" w:rsidRPr="00AA68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68E0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284" w:type="dxa"/>
          </w:tcPr>
          <w:p w14:paraId="16653E75" w14:textId="77777777" w:rsidR="00932EFE" w:rsidRPr="00AA68E0" w:rsidRDefault="00932EFE" w:rsidP="00932EFE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hideMark/>
          </w:tcPr>
          <w:p w14:paraId="4519C25B" w14:textId="5380B140" w:rsidR="00932EFE" w:rsidRPr="00AA68E0" w:rsidRDefault="00932EFE" w:rsidP="00932EFE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</w:rPr>
              <w:t>898,060</w:t>
            </w:r>
          </w:p>
        </w:tc>
      </w:tr>
      <w:tr w:rsidR="00932EFE" w:rsidRPr="00AA68E0" w14:paraId="055DD8E5" w14:textId="77777777" w:rsidTr="000A0587">
        <w:trPr>
          <w:cantSplit/>
        </w:trPr>
        <w:tc>
          <w:tcPr>
            <w:tcW w:w="4605" w:type="dxa"/>
            <w:hideMark/>
          </w:tcPr>
          <w:p w14:paraId="63E93B66" w14:textId="77777777" w:rsidR="00932EFE" w:rsidRPr="00AA68E0" w:rsidRDefault="00932EFE" w:rsidP="00932EFE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Pr="00AA68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1 </w:t>
            </w:r>
            <w:r w:rsidRPr="00AA68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Pr="00AA68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5 </w:t>
            </w:r>
            <w:r w:rsidRPr="00AA68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0" w:type="dxa"/>
          </w:tcPr>
          <w:p w14:paraId="0BC1AA88" w14:textId="77777777" w:rsidR="00932EFE" w:rsidRPr="00AA68E0" w:rsidRDefault="00932EFE" w:rsidP="00932EFE">
            <w:pPr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22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1FB7EC9D" w14:textId="0D6CFF05" w:rsidR="00932EFE" w:rsidRPr="00AA68E0" w:rsidRDefault="00664EFF" w:rsidP="00932EFE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</w:rPr>
              <w:t>25,958,141</w:t>
            </w:r>
          </w:p>
        </w:tc>
        <w:tc>
          <w:tcPr>
            <w:tcW w:w="284" w:type="dxa"/>
            <w:shd w:val="clear" w:color="auto" w:fill="auto"/>
          </w:tcPr>
          <w:p w14:paraId="6DFD0844" w14:textId="77777777" w:rsidR="00932EFE" w:rsidRPr="00AA68E0" w:rsidRDefault="00932EFE" w:rsidP="00932EFE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33129D" w14:textId="693F43D1" w:rsidR="00932EFE" w:rsidRPr="00AA68E0" w:rsidRDefault="00932EFE" w:rsidP="00932EFE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</w:rPr>
              <w:t xml:space="preserve">              1,170,699</w:t>
            </w:r>
          </w:p>
        </w:tc>
      </w:tr>
      <w:tr w:rsidR="003C0EDA" w:rsidRPr="00AA68E0" w14:paraId="673635D0" w14:textId="77777777" w:rsidTr="007B39BD">
        <w:trPr>
          <w:cantSplit/>
        </w:trPr>
        <w:tc>
          <w:tcPr>
            <w:tcW w:w="4605" w:type="dxa"/>
          </w:tcPr>
          <w:p w14:paraId="7D2C36A4" w14:textId="10EE853F" w:rsidR="003C0EDA" w:rsidRPr="00AA68E0" w:rsidRDefault="003C0EDA" w:rsidP="00932EFE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>เกิน</w:t>
            </w:r>
            <w:r w:rsidR="007B39BD" w:rsidRPr="00AA68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กว่า </w:t>
            </w:r>
            <w:r w:rsidR="007B39BD" w:rsidRPr="00AA68E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5 </w:t>
            </w:r>
            <w:r w:rsidR="007B39BD" w:rsidRPr="00AA68E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" w:type="dxa"/>
          </w:tcPr>
          <w:p w14:paraId="24393FB8" w14:textId="77777777" w:rsidR="003C0EDA" w:rsidRPr="00AA68E0" w:rsidRDefault="003C0EDA" w:rsidP="00932EFE">
            <w:pPr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22" w:type="dxa"/>
            <w:tcBorders>
              <w:left w:val="nil"/>
              <w:bottom w:val="single" w:sz="4" w:space="0" w:color="auto"/>
              <w:right w:val="nil"/>
            </w:tcBorders>
          </w:tcPr>
          <w:p w14:paraId="434E3F59" w14:textId="70BA7143" w:rsidR="003C0EDA" w:rsidRPr="00AA68E0" w:rsidRDefault="00664EFF" w:rsidP="00932EFE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</w:rPr>
              <w:t>41,704,</w:t>
            </w:r>
            <w:r w:rsidR="00CF0B94" w:rsidRPr="00AA68E0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284" w:type="dxa"/>
          </w:tcPr>
          <w:p w14:paraId="2BE11A71" w14:textId="77777777" w:rsidR="003C0EDA" w:rsidRPr="00AA68E0" w:rsidRDefault="003C0EDA" w:rsidP="00932EFE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C0241C" w14:textId="40FDF82A" w:rsidR="003C0EDA" w:rsidRPr="00AA68E0" w:rsidRDefault="000A0587" w:rsidP="000A0587">
            <w:pPr>
              <w:tabs>
                <w:tab w:val="left" w:pos="540"/>
              </w:tabs>
              <w:spacing w:line="256" w:lineRule="auto"/>
              <w:ind w:right="5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</w:rPr>
              <w:t xml:space="preserve">              </w:t>
            </w:r>
            <w:r w:rsidR="000640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0553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A68E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E92721" w:rsidRPr="00AA68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62F3C" w:rsidRPr="00AA68E0" w14:paraId="0D14121C" w14:textId="77777777" w:rsidTr="00AA68E0">
        <w:trPr>
          <w:cantSplit/>
          <w:trHeight w:val="68"/>
        </w:trPr>
        <w:tc>
          <w:tcPr>
            <w:tcW w:w="4605" w:type="dxa"/>
            <w:hideMark/>
          </w:tcPr>
          <w:p w14:paraId="7C568415" w14:textId="62B46C91" w:rsidR="00062F3C" w:rsidRPr="00AA68E0" w:rsidRDefault="004C05EF" w:rsidP="004C05EF">
            <w:pPr>
              <w:tabs>
                <w:tab w:val="left" w:pos="3090"/>
                <w:tab w:val="left" w:pos="4860"/>
              </w:tabs>
              <w:spacing w:line="256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062F3C" w:rsidRPr="00AA68E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0" w:type="dxa"/>
          </w:tcPr>
          <w:p w14:paraId="607296B9" w14:textId="77777777" w:rsidR="00062F3C" w:rsidRPr="00AA68E0" w:rsidRDefault="00062F3C">
            <w:pPr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0D2341" w14:textId="442525BD" w:rsidR="00062F3C" w:rsidRPr="00AA68E0" w:rsidRDefault="00FE5B49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062F3C" w:rsidRPr="00AA68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68E0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062F3C" w:rsidRPr="00AA68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68E0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284" w:type="dxa"/>
          </w:tcPr>
          <w:p w14:paraId="3E0E4B9B" w14:textId="77777777" w:rsidR="00062F3C" w:rsidRPr="00AA68E0" w:rsidRDefault="00062F3C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774EBA" w14:textId="489165C3" w:rsidR="00062F3C" w:rsidRPr="00AA68E0" w:rsidRDefault="00062F3C" w:rsidP="00763990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1E4E12" w:rsidRPr="00AA68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</w:t>
            </w:r>
            <w:r w:rsidR="00932EFE" w:rsidRPr="00AA68E0">
              <w:rPr>
                <w:rFonts w:ascii="Browallia New" w:hAnsi="Browallia New" w:cs="Browallia New"/>
                <w:sz w:val="26"/>
                <w:szCs w:val="26"/>
              </w:rPr>
              <w:t>2,</w:t>
            </w:r>
            <w:r w:rsidR="00763990" w:rsidRPr="00AA68E0">
              <w:rPr>
                <w:rFonts w:ascii="Browallia New" w:hAnsi="Browallia New" w:cs="Browallia New"/>
                <w:sz w:val="26"/>
                <w:szCs w:val="26"/>
              </w:rPr>
              <w:t>068,759</w:t>
            </w:r>
          </w:p>
        </w:tc>
      </w:tr>
      <w:tr w:rsidR="00062F3C" w:rsidRPr="00AA68E0" w14:paraId="1E3BF410" w14:textId="77777777" w:rsidTr="009F46A9">
        <w:trPr>
          <w:cantSplit/>
          <w:trHeight w:val="306"/>
        </w:trPr>
        <w:tc>
          <w:tcPr>
            <w:tcW w:w="4605" w:type="dxa"/>
            <w:hideMark/>
          </w:tcPr>
          <w:p w14:paraId="56077C29" w14:textId="77777777" w:rsidR="00062F3C" w:rsidRPr="00AA68E0" w:rsidRDefault="00062F3C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ดอกเบี้ยจ่ายรอตัดบัญชี</w:t>
            </w:r>
          </w:p>
        </w:tc>
        <w:tc>
          <w:tcPr>
            <w:tcW w:w="20" w:type="dxa"/>
          </w:tcPr>
          <w:p w14:paraId="04FEBDD9" w14:textId="77777777" w:rsidR="00062F3C" w:rsidRPr="00AA68E0" w:rsidRDefault="00062F3C">
            <w:pPr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C5DF0F" w14:textId="571AA8A1" w:rsidR="00062F3C" w:rsidRPr="00AA68E0" w:rsidRDefault="00062F3C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E5B49" w:rsidRPr="00AA68E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AA68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5B49" w:rsidRPr="00AA68E0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Pr="00AA68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5B49" w:rsidRPr="00AA68E0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</w:tcPr>
          <w:p w14:paraId="310B2941" w14:textId="77777777" w:rsidR="00062F3C" w:rsidRPr="00AA68E0" w:rsidRDefault="00062F3C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3A5E2F" w14:textId="468459DD" w:rsidR="00062F3C" w:rsidRPr="00AA68E0" w:rsidRDefault="00062F3C" w:rsidP="00763990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1E4E12" w:rsidRPr="00AA68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</w:t>
            </w:r>
            <w:r w:rsidR="00763990" w:rsidRPr="00AA68E0">
              <w:rPr>
                <w:rFonts w:ascii="Browallia New" w:hAnsi="Browallia New" w:cs="Browallia New"/>
                <w:sz w:val="26"/>
                <w:szCs w:val="26"/>
              </w:rPr>
              <w:t>(61,330)</w:t>
            </w:r>
          </w:p>
        </w:tc>
      </w:tr>
      <w:tr w:rsidR="00062F3C" w:rsidRPr="00AA68E0" w14:paraId="2099FBF0" w14:textId="77777777" w:rsidTr="009F46A9">
        <w:trPr>
          <w:cantSplit/>
          <w:trHeight w:val="278"/>
        </w:trPr>
        <w:tc>
          <w:tcPr>
            <w:tcW w:w="4605" w:type="dxa"/>
          </w:tcPr>
          <w:p w14:paraId="7D0ECC1F" w14:textId="77777777" w:rsidR="00062F3C" w:rsidRPr="00AA68E0" w:rsidRDefault="00062F3C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" w:type="dxa"/>
          </w:tcPr>
          <w:p w14:paraId="062C312D" w14:textId="77777777" w:rsidR="00062F3C" w:rsidRPr="00AA68E0" w:rsidRDefault="00062F3C">
            <w:pPr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6749FC" w14:textId="1DCEA9DE" w:rsidR="00062F3C" w:rsidRPr="00AA68E0" w:rsidRDefault="00FE5B49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062F3C" w:rsidRPr="00AA68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68E0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062F3C" w:rsidRPr="00AA68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68E0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284" w:type="dxa"/>
          </w:tcPr>
          <w:p w14:paraId="5D8E430E" w14:textId="77777777" w:rsidR="00062F3C" w:rsidRPr="00AA68E0" w:rsidRDefault="00062F3C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AF4940" w14:textId="0DCC3B01" w:rsidR="00062F3C" w:rsidRPr="00AA68E0" w:rsidRDefault="001E4E12" w:rsidP="00763990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</w:t>
            </w:r>
            <w:r w:rsidR="00763990" w:rsidRPr="00AA68E0">
              <w:rPr>
                <w:rFonts w:ascii="Browallia New" w:hAnsi="Browallia New" w:cs="Browallia New"/>
                <w:sz w:val="26"/>
                <w:szCs w:val="26"/>
              </w:rPr>
              <w:t>2,007,429</w:t>
            </w:r>
          </w:p>
        </w:tc>
      </w:tr>
      <w:tr w:rsidR="00062F3C" w:rsidRPr="00AA68E0" w14:paraId="339E72FD" w14:textId="77777777" w:rsidTr="009F46A9">
        <w:trPr>
          <w:cantSplit/>
          <w:trHeight w:val="287"/>
        </w:trPr>
        <w:tc>
          <w:tcPr>
            <w:tcW w:w="4605" w:type="dxa"/>
            <w:hideMark/>
          </w:tcPr>
          <w:p w14:paraId="4E62D7F0" w14:textId="77777777" w:rsidR="00062F3C" w:rsidRPr="00AA68E0" w:rsidRDefault="00062F3C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0" w:type="dxa"/>
          </w:tcPr>
          <w:p w14:paraId="46680F00" w14:textId="77777777" w:rsidR="00062F3C" w:rsidRPr="00AA68E0" w:rsidRDefault="00062F3C">
            <w:pPr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22" w:type="dxa"/>
            <w:hideMark/>
          </w:tcPr>
          <w:p w14:paraId="21144C8B" w14:textId="61934427" w:rsidR="00062F3C" w:rsidRPr="00AA68E0" w:rsidRDefault="00062F3C">
            <w:pPr>
              <w:tabs>
                <w:tab w:val="left" w:pos="540"/>
              </w:tabs>
              <w:spacing w:line="256" w:lineRule="auto"/>
              <w:ind w:right="54" w:hanging="8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E5B49" w:rsidRPr="00AA68E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A68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5B49" w:rsidRPr="00AA68E0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AA68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5B49" w:rsidRPr="00AA68E0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</w:tcPr>
          <w:p w14:paraId="22C9264C" w14:textId="77777777" w:rsidR="00062F3C" w:rsidRPr="00AA68E0" w:rsidRDefault="00062F3C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hideMark/>
          </w:tcPr>
          <w:p w14:paraId="19CEF51F" w14:textId="7BB1B259" w:rsidR="00062F3C" w:rsidRPr="00AA68E0" w:rsidRDefault="00062F3C" w:rsidP="00B300D7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1E4E12" w:rsidRPr="00AA68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</w:t>
            </w:r>
            <w:r w:rsidR="00B300D7" w:rsidRPr="00AA68E0">
              <w:rPr>
                <w:rFonts w:ascii="Browallia New" w:hAnsi="Browallia New" w:cs="Browallia New"/>
                <w:sz w:val="26"/>
                <w:szCs w:val="26"/>
              </w:rPr>
              <w:t>(859,978)</w:t>
            </w:r>
          </w:p>
        </w:tc>
      </w:tr>
      <w:tr w:rsidR="00062F3C" w:rsidRPr="00AA68E0" w14:paraId="1860869C" w14:textId="77777777" w:rsidTr="009F46A9">
        <w:trPr>
          <w:cantSplit/>
          <w:trHeight w:val="280"/>
        </w:trPr>
        <w:tc>
          <w:tcPr>
            <w:tcW w:w="4605" w:type="dxa"/>
            <w:hideMark/>
          </w:tcPr>
          <w:p w14:paraId="60AE2DBF" w14:textId="77777777" w:rsidR="00062F3C" w:rsidRPr="00AA68E0" w:rsidRDefault="00062F3C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" w:type="dxa"/>
            <w:vAlign w:val="bottom"/>
          </w:tcPr>
          <w:p w14:paraId="3AEFE873" w14:textId="77777777" w:rsidR="00062F3C" w:rsidRPr="00AA68E0" w:rsidRDefault="00062F3C">
            <w:pPr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20B54FC2" w14:textId="1872E131" w:rsidR="00062F3C" w:rsidRPr="00AA68E0" w:rsidRDefault="00FE5B49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lang w:val="th-TH" w:eastAsia="en-US"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062F3C" w:rsidRPr="00AA68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68E0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062F3C" w:rsidRPr="00AA68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68E0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284" w:type="dxa"/>
          </w:tcPr>
          <w:p w14:paraId="66C196FF" w14:textId="77777777" w:rsidR="00062F3C" w:rsidRPr="00AA68E0" w:rsidRDefault="00062F3C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2BCAA674" w14:textId="6DAEFBFD" w:rsidR="00062F3C" w:rsidRPr="00AA68E0" w:rsidRDefault="00E80C15" w:rsidP="00FA1B3C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</w:rPr>
              <w:t>1,147,451</w:t>
            </w:r>
          </w:p>
        </w:tc>
      </w:tr>
    </w:tbl>
    <w:p w14:paraId="4A18D9AD" w14:textId="01BDBB82" w:rsidR="00061736" w:rsidRPr="00E47C5A" w:rsidRDefault="00061736" w:rsidP="00E47C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10" w:right="-45"/>
        <w:jc w:val="thaiDistribute"/>
        <w:rPr>
          <w:rFonts w:ascii="Browallia New" w:hAnsi="Browallia New" w:cs="Browallia New"/>
          <w:sz w:val="24"/>
          <w:szCs w:val="24"/>
        </w:rPr>
      </w:pPr>
    </w:p>
    <w:p w14:paraId="4EB6F753" w14:textId="77777777" w:rsidR="00033F24" w:rsidRPr="001E78FD" w:rsidRDefault="00033F24" w:rsidP="00011C0E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2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1E78FD">
        <w:rPr>
          <w:rFonts w:ascii="BrowalliaUPC" w:hAnsi="BrowalliaUPC" w:cs="BrowalliaUPC"/>
          <w:sz w:val="28"/>
          <w:szCs w:val="28"/>
          <w:cs/>
          <w:lang w:val="en-GB"/>
        </w:rPr>
        <w:t xml:space="preserve">รายการเปลี่ยนแปลงของหนี้สินตามสัญญาเช่าสำหรับปีสิ้นสุดวันที่ </w:t>
      </w:r>
      <w:r w:rsidRPr="001E78FD">
        <w:rPr>
          <w:rFonts w:ascii="BrowalliaUPC" w:hAnsi="BrowalliaUPC" w:cs="BrowalliaUPC"/>
          <w:sz w:val="28"/>
          <w:szCs w:val="28"/>
          <w:lang w:val="en-GB"/>
        </w:rPr>
        <w:t>31</w:t>
      </w:r>
      <w:r w:rsidRPr="001E78FD">
        <w:rPr>
          <w:rFonts w:ascii="BrowalliaUPC" w:hAnsi="BrowalliaUPC" w:cs="BrowalliaUPC"/>
          <w:sz w:val="28"/>
          <w:szCs w:val="28"/>
          <w:cs/>
          <w:lang w:val="en-GB"/>
        </w:rPr>
        <w:t xml:space="preserve"> ธันวาคม </w:t>
      </w:r>
      <w:r w:rsidRPr="001E78FD">
        <w:rPr>
          <w:rFonts w:ascii="BrowalliaUPC" w:hAnsi="BrowalliaUPC" w:cs="BrowalliaUPC"/>
          <w:sz w:val="28"/>
          <w:szCs w:val="28"/>
          <w:lang w:val="en-GB"/>
        </w:rPr>
        <w:t>2563</w:t>
      </w:r>
      <w:r w:rsidRPr="001E78FD">
        <w:rPr>
          <w:rFonts w:ascii="BrowalliaUPC" w:hAnsi="BrowalliaUPC" w:cs="BrowalliaUPC"/>
          <w:sz w:val="28"/>
          <w:szCs w:val="28"/>
          <w:cs/>
          <w:lang w:val="en-GB"/>
        </w:rPr>
        <w:t xml:space="preserve"> สรุปได้ดังนี้</w:t>
      </w:r>
    </w:p>
    <w:p w14:paraId="66CF092B" w14:textId="5DBACDFF" w:rsidR="00464478" w:rsidRPr="00E47C5A" w:rsidRDefault="00464478" w:rsidP="00E47C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10" w:right="-45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574" w:type="dxa"/>
        <w:tblInd w:w="9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47"/>
        <w:gridCol w:w="2127"/>
      </w:tblGrid>
      <w:tr w:rsidR="002877E1" w:rsidRPr="00AA68E0" w14:paraId="35AAF411" w14:textId="77777777" w:rsidTr="001821A0">
        <w:trPr>
          <w:cantSplit/>
        </w:trPr>
        <w:tc>
          <w:tcPr>
            <w:tcW w:w="6447" w:type="dxa"/>
            <w:hideMark/>
          </w:tcPr>
          <w:p w14:paraId="7DABAF96" w14:textId="77777777" w:rsidR="002877E1" w:rsidRPr="00AA68E0" w:rsidRDefault="002877E1" w:rsidP="008A33FD">
            <w:pPr>
              <w:spacing w:line="256" w:lineRule="auto"/>
              <w:ind w:left="-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</w:t>
            </w:r>
          </w:p>
        </w:tc>
        <w:tc>
          <w:tcPr>
            <w:tcW w:w="2127" w:type="dxa"/>
          </w:tcPr>
          <w:p w14:paraId="17E5A180" w14:textId="4489F85A" w:rsidR="002877E1" w:rsidRPr="00AA68E0" w:rsidRDefault="002877E1" w:rsidP="008A33FD">
            <w:pPr>
              <w:spacing w:line="256" w:lineRule="auto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AA68E0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r w:rsidRPr="00AA68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บาท</w:t>
            </w:r>
            <w:r w:rsidRPr="00AA68E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877E1" w:rsidRPr="00AA68E0" w14:paraId="5E3C2714" w14:textId="77777777" w:rsidTr="001821A0">
        <w:trPr>
          <w:cantSplit/>
        </w:trPr>
        <w:tc>
          <w:tcPr>
            <w:tcW w:w="6447" w:type="dxa"/>
          </w:tcPr>
          <w:p w14:paraId="7A620D88" w14:textId="77777777" w:rsidR="002877E1" w:rsidRPr="00AA68E0" w:rsidRDefault="002877E1" w:rsidP="008A33FD">
            <w:pPr>
              <w:spacing w:line="256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4CAA26D2" w14:textId="77777777" w:rsidR="002877E1" w:rsidRPr="00AA68E0" w:rsidRDefault="002877E1" w:rsidP="002877E1">
            <w:pPr>
              <w:spacing w:line="256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งบการเงินรวมและ</w:t>
            </w:r>
          </w:p>
          <w:p w14:paraId="6F19D0A3" w14:textId="36A01D48" w:rsidR="002877E1" w:rsidRPr="00AA68E0" w:rsidRDefault="002877E1" w:rsidP="002877E1">
            <w:pPr>
              <w:spacing w:line="256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2877E1" w:rsidRPr="00AA68E0" w14:paraId="5AD00FD1" w14:textId="77777777" w:rsidTr="001821A0">
        <w:trPr>
          <w:cantSplit/>
        </w:trPr>
        <w:tc>
          <w:tcPr>
            <w:tcW w:w="6447" w:type="dxa"/>
          </w:tcPr>
          <w:p w14:paraId="502E846D" w14:textId="77777777" w:rsidR="002877E1" w:rsidRPr="00AA68E0" w:rsidRDefault="002877E1" w:rsidP="008A33FD">
            <w:pPr>
              <w:spacing w:line="256" w:lineRule="auto"/>
              <w:ind w:left="11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1DB66427" w14:textId="77777777" w:rsidR="002877E1" w:rsidRPr="00AA68E0" w:rsidRDefault="002877E1" w:rsidP="008A33FD">
            <w:pPr>
              <w:spacing w:line="256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877E1" w:rsidRPr="00AA68E0" w14:paraId="53CB18E4" w14:textId="77777777" w:rsidTr="001821A0">
        <w:trPr>
          <w:cantSplit/>
        </w:trPr>
        <w:tc>
          <w:tcPr>
            <w:tcW w:w="6447" w:type="dxa"/>
            <w:hideMark/>
          </w:tcPr>
          <w:p w14:paraId="37856F91" w14:textId="637AE31F" w:rsidR="002877E1" w:rsidRPr="00AA68E0" w:rsidRDefault="001821A0" w:rsidP="001821A0">
            <w:pPr>
              <w:tabs>
                <w:tab w:val="left" w:pos="3090"/>
                <w:tab w:val="left" w:pos="4860"/>
              </w:tabs>
              <w:spacing w:line="256" w:lineRule="auto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877E1" w:rsidRPr="00AA68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AA68E0">
              <w:rPr>
                <w:rFonts w:ascii="Browallia New" w:hAnsi="Browallia New" w:cs="Browallia New"/>
                <w:sz w:val="26"/>
                <w:szCs w:val="26"/>
              </w:rPr>
              <w:t>2563</w:t>
            </w:r>
            <w:r w:rsidR="002877E1" w:rsidRPr="00AA68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ตามนโยบาบการบัญชีเดิม</w:t>
            </w:r>
          </w:p>
        </w:tc>
        <w:tc>
          <w:tcPr>
            <w:tcW w:w="2127" w:type="dxa"/>
          </w:tcPr>
          <w:p w14:paraId="6E874E16" w14:textId="72FF2366" w:rsidR="002877E1" w:rsidRPr="00AA68E0" w:rsidRDefault="00B7658A" w:rsidP="00B7658A">
            <w:pPr>
              <w:tabs>
                <w:tab w:val="left" w:pos="540"/>
              </w:tabs>
              <w:spacing w:line="256" w:lineRule="auto"/>
              <w:ind w:right="5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</w:rPr>
              <w:t xml:space="preserve">          </w:t>
            </w:r>
            <w:r w:rsidR="001821A0" w:rsidRPr="00AA68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F73B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</w:t>
            </w:r>
            <w:r w:rsidR="001821A0" w:rsidRPr="00AA68E0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="000640E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1821A0" w:rsidRPr="00AA68E0">
              <w:rPr>
                <w:rFonts w:ascii="Browallia New" w:hAnsi="Browallia New" w:cs="Browallia New"/>
                <w:sz w:val="26"/>
                <w:szCs w:val="26"/>
              </w:rPr>
              <w:t xml:space="preserve">    -</w:t>
            </w:r>
            <w:r w:rsidRPr="00AA68E0">
              <w:rPr>
                <w:rFonts w:ascii="Browallia New" w:hAnsi="Browallia New" w:cs="Browallia New"/>
                <w:sz w:val="26"/>
                <w:szCs w:val="26"/>
              </w:rPr>
              <w:t xml:space="preserve">                                    </w:t>
            </w:r>
          </w:p>
        </w:tc>
      </w:tr>
      <w:tr w:rsidR="002877E1" w:rsidRPr="00AA68E0" w14:paraId="77394A54" w14:textId="77777777" w:rsidTr="001821A0">
        <w:trPr>
          <w:cantSplit/>
        </w:trPr>
        <w:tc>
          <w:tcPr>
            <w:tcW w:w="6447" w:type="dxa"/>
            <w:hideMark/>
          </w:tcPr>
          <w:p w14:paraId="3186C3DD" w14:textId="543F7C64" w:rsidR="002877E1" w:rsidRPr="00AA68E0" w:rsidRDefault="002877E1" w:rsidP="004C05EF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รายการปรับปรุงตามมาตรฐานการรายงานทางการเงินฉบับที่ </w:t>
            </w:r>
            <w:r w:rsidR="001821A0" w:rsidRPr="00AA68E0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2127" w:type="dxa"/>
          </w:tcPr>
          <w:p w14:paraId="1FF380E0" w14:textId="4CB5C2C1" w:rsidR="002877E1" w:rsidRPr="00AA68E0" w:rsidRDefault="00FE5B49" w:rsidP="002877E1">
            <w:pPr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877E1" w:rsidRPr="00AA68E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A68E0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2877E1" w:rsidRPr="00AA68E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A68E0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</w:tr>
      <w:tr w:rsidR="002877E1" w:rsidRPr="00AA68E0" w14:paraId="3AB89C81" w14:textId="77777777" w:rsidTr="00E47C5A">
        <w:trPr>
          <w:cantSplit/>
        </w:trPr>
        <w:tc>
          <w:tcPr>
            <w:tcW w:w="6447" w:type="dxa"/>
          </w:tcPr>
          <w:p w14:paraId="2BA816CF" w14:textId="2BE1A00F" w:rsidR="002877E1" w:rsidRPr="00AA68E0" w:rsidRDefault="002877E1" w:rsidP="002877E1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จัดประเภทใหม่จากหนี้สินตามสัญญาเช่าการเงิน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143253B7" w14:textId="57D5AAEE" w:rsidR="002877E1" w:rsidRPr="00AA68E0" w:rsidRDefault="00FE5B49" w:rsidP="00AA68E0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877E1" w:rsidRPr="00AA68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68E0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2877E1" w:rsidRPr="00AA68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68E0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</w:tr>
      <w:tr w:rsidR="002877E1" w:rsidRPr="00AA68E0" w14:paraId="6A13BF2B" w14:textId="77777777" w:rsidTr="00E47C5A">
        <w:trPr>
          <w:cantSplit/>
        </w:trPr>
        <w:tc>
          <w:tcPr>
            <w:tcW w:w="6447" w:type="dxa"/>
            <w:hideMark/>
          </w:tcPr>
          <w:p w14:paraId="6BE573C5" w14:textId="4191E3CC" w:rsidR="002877E1" w:rsidRPr="00AA68E0" w:rsidRDefault="002877E1" w:rsidP="002877E1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821A0" w:rsidRPr="00AA68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A68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  <w:r w:rsidRPr="00AA68E0">
              <w:rPr>
                <w:rFonts w:ascii="Browallia New" w:hAnsi="Browallia New" w:cs="Browallia New"/>
                <w:sz w:val="26"/>
                <w:szCs w:val="26"/>
              </w:rPr>
              <w:t xml:space="preserve"> –</w:t>
            </w: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หลังปรับปรุง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71920323" w14:textId="70193845" w:rsidR="002877E1" w:rsidRPr="00AA68E0" w:rsidRDefault="00FE5B49" w:rsidP="00B7658A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2877E1" w:rsidRPr="00AA68E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A68E0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2877E1" w:rsidRPr="00AA68E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A68E0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  <w:tr w:rsidR="002877E1" w:rsidRPr="00AA68E0" w14:paraId="256A1FA0" w14:textId="77777777" w:rsidTr="001821A0">
        <w:trPr>
          <w:cantSplit/>
        </w:trPr>
        <w:tc>
          <w:tcPr>
            <w:tcW w:w="6447" w:type="dxa"/>
            <w:hideMark/>
          </w:tcPr>
          <w:p w14:paraId="1299C23F" w14:textId="7DF3DCAA" w:rsidR="002877E1" w:rsidRPr="00AA68E0" w:rsidRDefault="002877E1" w:rsidP="002877E1">
            <w:pPr>
              <w:tabs>
                <w:tab w:val="left" w:pos="3090"/>
                <w:tab w:val="left" w:pos="4860"/>
              </w:tabs>
              <w:spacing w:line="256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2127" w:type="dxa"/>
          </w:tcPr>
          <w:p w14:paraId="6F91359F" w14:textId="713A2B14" w:rsidR="002877E1" w:rsidRPr="00AA68E0" w:rsidRDefault="00FE5B49" w:rsidP="00B7658A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2877E1" w:rsidRPr="00AA68E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A68E0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2877E1" w:rsidRPr="00AA68E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A68E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71029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2877E1" w:rsidRPr="00AA68E0" w14:paraId="11A75886" w14:textId="77777777" w:rsidTr="001821A0">
        <w:trPr>
          <w:cantSplit/>
          <w:trHeight w:val="306"/>
        </w:trPr>
        <w:tc>
          <w:tcPr>
            <w:tcW w:w="6447" w:type="dxa"/>
            <w:hideMark/>
          </w:tcPr>
          <w:p w14:paraId="734BFA6A" w14:textId="12E07DF9" w:rsidR="002877E1" w:rsidRPr="00AA68E0" w:rsidRDefault="002877E1" w:rsidP="002877E1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เพิ่มขึ้นจากดอกเบี้ย</w:t>
            </w:r>
          </w:p>
        </w:tc>
        <w:tc>
          <w:tcPr>
            <w:tcW w:w="2127" w:type="dxa"/>
          </w:tcPr>
          <w:p w14:paraId="30F99ED7" w14:textId="1EAA59B7" w:rsidR="002877E1" w:rsidRPr="00AA68E0" w:rsidRDefault="002877E1" w:rsidP="00B7658A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</w:rPr>
              <w:t>2,086,127</w:t>
            </w:r>
          </w:p>
        </w:tc>
      </w:tr>
      <w:tr w:rsidR="002877E1" w:rsidRPr="00AA68E0" w14:paraId="6E641675" w14:textId="77777777" w:rsidTr="001821A0">
        <w:trPr>
          <w:cantSplit/>
          <w:trHeight w:val="278"/>
        </w:trPr>
        <w:tc>
          <w:tcPr>
            <w:tcW w:w="6447" w:type="dxa"/>
          </w:tcPr>
          <w:p w14:paraId="5BFBD309" w14:textId="1CFEA1BE" w:rsidR="002877E1" w:rsidRPr="00AA68E0" w:rsidRDefault="002877E1" w:rsidP="002877E1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>ลดลงจากการเปลี่ยนแปลงสัญญาเช่า</w:t>
            </w:r>
          </w:p>
        </w:tc>
        <w:tc>
          <w:tcPr>
            <w:tcW w:w="2127" w:type="dxa"/>
          </w:tcPr>
          <w:p w14:paraId="72D1BCB0" w14:textId="08407E40" w:rsidR="002877E1" w:rsidRPr="00AA68E0" w:rsidRDefault="002877E1" w:rsidP="00B7658A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</w:rPr>
              <w:t>(1,901,606)</w:t>
            </w:r>
          </w:p>
        </w:tc>
      </w:tr>
      <w:tr w:rsidR="002877E1" w:rsidRPr="00AA68E0" w14:paraId="3AA9F474" w14:textId="77777777" w:rsidTr="001821A0">
        <w:trPr>
          <w:cantSplit/>
          <w:trHeight w:val="287"/>
        </w:trPr>
        <w:tc>
          <w:tcPr>
            <w:tcW w:w="6447" w:type="dxa"/>
            <w:hideMark/>
          </w:tcPr>
          <w:p w14:paraId="10BE7314" w14:textId="0201FCEE" w:rsidR="002877E1" w:rsidRPr="00AA68E0" w:rsidRDefault="002877E1" w:rsidP="002877E1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>ชำระค่าเช่าระหว่างปี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41F4E4DE" w14:textId="13661FCA" w:rsidR="002877E1" w:rsidRPr="00AA68E0" w:rsidRDefault="002877E1" w:rsidP="001821A0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</w:rPr>
              <w:t>(5,594,48</w:t>
            </w:r>
            <w:r w:rsidR="00A42A1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A68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877E1" w:rsidRPr="00AA68E0" w14:paraId="0AE30A65" w14:textId="77777777" w:rsidTr="001821A0">
        <w:trPr>
          <w:cantSplit/>
          <w:trHeight w:val="280"/>
        </w:trPr>
        <w:tc>
          <w:tcPr>
            <w:tcW w:w="6447" w:type="dxa"/>
            <w:hideMark/>
          </w:tcPr>
          <w:p w14:paraId="2513DA5D" w14:textId="47565F1C" w:rsidR="002877E1" w:rsidRPr="00AA68E0" w:rsidRDefault="002877E1" w:rsidP="008A33FD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821A0" w:rsidRPr="00AA68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A68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  <w:r w:rsidR="001821A0" w:rsidRPr="00AA68E0">
              <w:rPr>
                <w:rFonts w:ascii="Browallia New" w:hAnsi="Browallia New" w:cs="Browallia New"/>
                <w:sz w:val="26"/>
                <w:szCs w:val="26"/>
              </w:rPr>
              <w:t xml:space="preserve"> 2563</w:t>
            </w:r>
            <w:r w:rsidRPr="00AA68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12" w:space="0" w:color="auto"/>
            </w:tcBorders>
          </w:tcPr>
          <w:p w14:paraId="2407267F" w14:textId="7C0EF252" w:rsidR="002877E1" w:rsidRPr="00AA68E0" w:rsidRDefault="005B2CA5" w:rsidP="005B2CA5">
            <w:pPr>
              <w:tabs>
                <w:tab w:val="left" w:pos="540"/>
              </w:tabs>
              <w:spacing w:line="256" w:lineRule="auto"/>
              <w:ind w:right="5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8E0">
              <w:rPr>
                <w:rFonts w:ascii="Browallia New" w:hAnsi="Browallia New" w:cs="Browallia New"/>
                <w:sz w:val="26"/>
                <w:szCs w:val="26"/>
              </w:rPr>
              <w:t>56,979,100</w:t>
            </w:r>
          </w:p>
        </w:tc>
      </w:tr>
    </w:tbl>
    <w:p w14:paraId="477526F6" w14:textId="77777777" w:rsidR="00E47C5A" w:rsidRDefault="00E47C5A" w:rsidP="007B1F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 w:right="-45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</w:p>
    <w:p w14:paraId="4A109E0D" w14:textId="193954C1" w:rsidR="00033F24" w:rsidRPr="007B1F17" w:rsidRDefault="00441820" w:rsidP="007B1F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 w:right="-45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  <w:r w:rsidRPr="007B1F17">
        <w:rPr>
          <w:rFonts w:ascii="BrowalliaUPC" w:hAnsi="BrowalliaUPC" w:cs="BrowalliaUPC"/>
          <w:sz w:val="28"/>
          <w:szCs w:val="28"/>
          <w:u w:val="single"/>
          <w:cs/>
          <w:lang w:val="en-GB"/>
        </w:rPr>
        <w:t>การชำระค่าเช่าที่ไม่ได้รับรู้เป็นหนี้สินตามสัญญาเช่า</w:t>
      </w:r>
    </w:p>
    <w:p w14:paraId="41624AC2" w14:textId="77777777" w:rsidR="00E5294F" w:rsidRPr="00E5294F" w:rsidRDefault="00E5294F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1D0D49B8" w14:textId="5264D135" w:rsidR="00E5294F" w:rsidRDefault="00E5294F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E5294F">
        <w:rPr>
          <w:rFonts w:ascii="BrowalliaUPC" w:hAnsi="BrowalliaUPC" w:cs="BrowalliaUPC"/>
          <w:sz w:val="28"/>
          <w:szCs w:val="28"/>
          <w:cs/>
          <w:lang w:val="en-GB"/>
        </w:rPr>
        <w:t xml:space="preserve">บริษัทเลือกไม่รับรู้หนี้สินตามสัญญาเช่าสำหรับสัญญาเช่าระยะสั้น (สัญญาเช่าที่มีระยะเวลาสัญญาไม่เกิน </w:t>
      </w:r>
      <w:r w:rsidR="00BF73BC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                </w:t>
      </w:r>
      <w:r w:rsidRPr="00E5294F">
        <w:rPr>
          <w:rFonts w:ascii="BrowalliaUPC" w:hAnsi="BrowalliaUPC" w:cs="BrowalliaUPC"/>
          <w:sz w:val="28"/>
          <w:szCs w:val="28"/>
          <w:lang w:val="en-GB"/>
        </w:rPr>
        <w:t xml:space="preserve">12 </w:t>
      </w:r>
      <w:r w:rsidRPr="00E5294F">
        <w:rPr>
          <w:rFonts w:ascii="BrowalliaUPC" w:hAnsi="BrowalliaUPC" w:cs="BrowalliaUPC"/>
          <w:sz w:val="28"/>
          <w:szCs w:val="28"/>
          <w:cs/>
          <w:lang w:val="en-GB"/>
        </w:rPr>
        <w:t>เดือน)</w:t>
      </w:r>
      <w:r w:rsidRPr="00E5294F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E5294F">
        <w:rPr>
          <w:rFonts w:ascii="BrowalliaUPC" w:hAnsi="BrowalliaUPC" w:cs="BrowalliaUPC"/>
          <w:sz w:val="28"/>
          <w:szCs w:val="28"/>
          <w:cs/>
          <w:lang w:val="en-GB"/>
        </w:rPr>
        <w:t xml:space="preserve">หรือสัญญาเช่าซึ่งสินทรัพย์มีมูลค่าต่ำ </w:t>
      </w:r>
      <w:r w:rsidRPr="00E5294F">
        <w:rPr>
          <w:rFonts w:ascii="BrowalliaUPC" w:hAnsi="BrowalliaUPC" w:cs="BrowalliaUPC" w:hint="cs"/>
          <w:sz w:val="28"/>
          <w:szCs w:val="28"/>
          <w:cs/>
          <w:lang w:val="en-GB"/>
        </w:rPr>
        <w:t>การจ่ายชำระภายใต้สัญญาเช่าดังกล่าวถือเป็นค่าใช้จ่ายแบบเส้นตรง นอกจากนี้ค่าเช่าผันแปรบางรายการไม่ได้รับอนุญาตให้รับรู้เป็นหนี้สินตามสัญญาเช่าและจะบันทึกเป็นค่าใช้จ่ายเมื่อเกิดขึ้น</w:t>
      </w:r>
    </w:p>
    <w:p w14:paraId="21CA6385" w14:textId="6C58B81C" w:rsidR="0048158D" w:rsidRDefault="0048158D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55A0498F" w14:textId="77777777" w:rsidR="0048158D" w:rsidRPr="0048158D" w:rsidRDefault="0048158D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48158D">
        <w:rPr>
          <w:rFonts w:ascii="BrowalliaUPC" w:hAnsi="BrowalliaUPC" w:cs="BrowalliaUPC"/>
          <w:sz w:val="28"/>
          <w:szCs w:val="28"/>
          <w:cs/>
          <w:lang w:val="en-GB"/>
        </w:rPr>
        <w:t>ค่าใช้จ่ายที่เกี่ยวกับสัญญาเช่าดังกล่าวที่ไม่ได้รวมอยู่ในการวัดมูลค่าหนี้สินตามสัญญาเช่า</w:t>
      </w:r>
      <w:r w:rsidRPr="0048158D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48158D">
        <w:rPr>
          <w:rFonts w:ascii="BrowalliaUPC" w:hAnsi="BrowalliaUPC" w:cs="BrowalliaUPC"/>
          <w:sz w:val="28"/>
          <w:szCs w:val="28"/>
          <w:cs/>
          <w:lang w:val="en-GB"/>
        </w:rPr>
        <w:t>มีดังนี้</w:t>
      </w:r>
    </w:p>
    <w:p w14:paraId="229BFF5D" w14:textId="77777777" w:rsidR="0048158D" w:rsidRPr="00E5294F" w:rsidRDefault="0048158D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Style w:val="TableGrid"/>
        <w:tblW w:w="8519" w:type="dxa"/>
        <w:tblInd w:w="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4"/>
        <w:gridCol w:w="1980"/>
        <w:gridCol w:w="270"/>
        <w:gridCol w:w="1945"/>
      </w:tblGrid>
      <w:tr w:rsidR="00606DE8" w:rsidRPr="00606DE8" w14:paraId="1EDD095D" w14:textId="77777777" w:rsidTr="00BF73BC">
        <w:trPr>
          <w:trHeight w:val="234"/>
        </w:trPr>
        <w:tc>
          <w:tcPr>
            <w:tcW w:w="4324" w:type="dxa"/>
          </w:tcPr>
          <w:p w14:paraId="37A388C4" w14:textId="77777777" w:rsidR="00BE5A55" w:rsidRPr="00606DE8" w:rsidRDefault="00BE5A55" w:rsidP="008A33FD">
            <w:pPr>
              <w:pStyle w:val="m-1693923720144214152ydp9fcb67femsonormal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195" w:type="dxa"/>
            <w:gridSpan w:val="3"/>
          </w:tcPr>
          <w:p w14:paraId="17C2950E" w14:textId="0B99080A" w:rsidR="00BE5A55" w:rsidRPr="00606DE8" w:rsidRDefault="00BE5A55" w:rsidP="008A33FD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06DE8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606DE8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606DE8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บาท</w:t>
            </w:r>
            <w:r w:rsidRPr="00606DE8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D37F84" w:rsidRPr="00606DE8" w14:paraId="3B4DB49D" w14:textId="77777777" w:rsidTr="00BF73BC">
        <w:trPr>
          <w:trHeight w:val="390"/>
        </w:trPr>
        <w:tc>
          <w:tcPr>
            <w:tcW w:w="4324" w:type="dxa"/>
          </w:tcPr>
          <w:p w14:paraId="20BCEF02" w14:textId="77777777" w:rsidR="00D37F84" w:rsidRPr="00606DE8" w:rsidRDefault="00D37F84" w:rsidP="008A33FD">
            <w:pPr>
              <w:pStyle w:val="m-1693923720144214152ydp9fcb67femsonormal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195" w:type="dxa"/>
            <w:gridSpan w:val="3"/>
            <w:tcBorders>
              <w:bottom w:val="single" w:sz="4" w:space="0" w:color="auto"/>
            </w:tcBorders>
            <w:vAlign w:val="bottom"/>
          </w:tcPr>
          <w:p w14:paraId="226C999C" w14:textId="60BF7EEF" w:rsidR="00D37F84" w:rsidRPr="00606DE8" w:rsidRDefault="00D37F84" w:rsidP="00D37F84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606DE8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และ</w:t>
            </w:r>
            <w:r w:rsidRPr="00606DE8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06DE8" w:rsidRPr="00606DE8" w14:paraId="2F6B71DF" w14:textId="77777777" w:rsidTr="00BF73BC">
        <w:trPr>
          <w:trHeight w:val="380"/>
        </w:trPr>
        <w:tc>
          <w:tcPr>
            <w:tcW w:w="4324" w:type="dxa"/>
          </w:tcPr>
          <w:p w14:paraId="2F16B4B1" w14:textId="77777777" w:rsidR="00BE5A55" w:rsidRPr="00606DE8" w:rsidRDefault="00BE5A55" w:rsidP="008A33FD">
            <w:pPr>
              <w:pStyle w:val="m-1693923720144214152ydp9fcb67femsonormal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51EB2FC" w14:textId="71AAC754" w:rsidR="00BE5A55" w:rsidRPr="00606DE8" w:rsidRDefault="007165A8" w:rsidP="008A33FD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5C5285D" w14:textId="77777777" w:rsidR="00BE5A55" w:rsidRPr="00606DE8" w:rsidRDefault="00BE5A55" w:rsidP="008A33FD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45" w:type="dxa"/>
            <w:tcBorders>
              <w:top w:val="single" w:sz="4" w:space="0" w:color="auto"/>
              <w:bottom w:val="single" w:sz="4" w:space="0" w:color="auto"/>
            </w:tcBorders>
          </w:tcPr>
          <w:p w14:paraId="07AA682E" w14:textId="3C34B279" w:rsidR="00BE5A55" w:rsidRPr="00606DE8" w:rsidRDefault="007165A8" w:rsidP="008A33FD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</w:tr>
      <w:tr w:rsidR="007165A8" w:rsidRPr="00606DE8" w14:paraId="5AD9577A" w14:textId="77777777" w:rsidTr="00BF73BC">
        <w:trPr>
          <w:trHeight w:val="380"/>
        </w:trPr>
        <w:tc>
          <w:tcPr>
            <w:tcW w:w="4324" w:type="dxa"/>
          </w:tcPr>
          <w:p w14:paraId="535E1C37" w14:textId="77777777" w:rsidR="007165A8" w:rsidRPr="000C2CED" w:rsidRDefault="007165A8" w:rsidP="008A33FD">
            <w:pPr>
              <w:pStyle w:val="m-1693923720144214152ydp9fcb67femsonormal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C6D58CC" w14:textId="77777777" w:rsidR="007165A8" w:rsidRPr="000C2CED" w:rsidRDefault="007165A8" w:rsidP="008A33FD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F47CBF" w14:textId="77777777" w:rsidR="007165A8" w:rsidRPr="000C2CED" w:rsidRDefault="007165A8" w:rsidP="008A33FD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45" w:type="dxa"/>
            <w:tcBorders>
              <w:top w:val="single" w:sz="4" w:space="0" w:color="auto"/>
            </w:tcBorders>
          </w:tcPr>
          <w:p w14:paraId="6362A824" w14:textId="77777777" w:rsidR="007165A8" w:rsidRPr="000C2CED" w:rsidRDefault="007165A8" w:rsidP="008A33FD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06DE8" w:rsidRPr="007E57B1" w14:paraId="6D4CEF5C" w14:textId="77777777" w:rsidTr="00BF73BC">
        <w:trPr>
          <w:trHeight w:val="377"/>
        </w:trPr>
        <w:tc>
          <w:tcPr>
            <w:tcW w:w="4324" w:type="dxa"/>
          </w:tcPr>
          <w:p w14:paraId="47FC4497" w14:textId="77777777" w:rsidR="00BE5A55" w:rsidRPr="000C2CED" w:rsidRDefault="00BE5A55" w:rsidP="008A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0C2CED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80" w:type="dxa"/>
          </w:tcPr>
          <w:p w14:paraId="33E020C2" w14:textId="56F8A7FD" w:rsidR="00BE5A55" w:rsidRPr="000C2CED" w:rsidRDefault="007165A8" w:rsidP="008A33FD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C2CED">
              <w:rPr>
                <w:rFonts w:ascii="BrowalliaUPC" w:hAnsi="BrowalliaUPC" w:cs="BrowalliaUPC"/>
                <w:sz w:val="28"/>
                <w:szCs w:val="28"/>
              </w:rPr>
              <w:t>780,000</w:t>
            </w:r>
          </w:p>
        </w:tc>
        <w:tc>
          <w:tcPr>
            <w:tcW w:w="270" w:type="dxa"/>
          </w:tcPr>
          <w:p w14:paraId="38558C64" w14:textId="77777777" w:rsidR="00BE5A55" w:rsidRPr="000C2CED" w:rsidRDefault="00BE5A55" w:rsidP="008A33FD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45" w:type="dxa"/>
          </w:tcPr>
          <w:p w14:paraId="44F7B0F8" w14:textId="3F1CD611" w:rsidR="00BE5A55" w:rsidRPr="000C2CED" w:rsidRDefault="00764E25" w:rsidP="008A33FD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C2CED">
              <w:rPr>
                <w:rFonts w:ascii="BrowalliaUPC" w:hAnsi="BrowalliaUPC" w:cs="BrowalliaUPC"/>
                <w:sz w:val="28"/>
                <w:szCs w:val="28"/>
              </w:rPr>
              <w:t>2,704</w:t>
            </w:r>
            <w:r w:rsidR="00ED30BE" w:rsidRPr="000C2CED">
              <w:rPr>
                <w:rFonts w:ascii="BrowalliaUPC" w:hAnsi="BrowalliaUPC" w:cs="BrowalliaUPC"/>
                <w:sz w:val="28"/>
                <w:szCs w:val="28"/>
              </w:rPr>
              <w:t>,320</w:t>
            </w:r>
          </w:p>
        </w:tc>
      </w:tr>
    </w:tbl>
    <w:p w14:paraId="7B2973FA" w14:textId="77777777" w:rsidR="00464478" w:rsidRPr="00FF01B0" w:rsidRDefault="00464478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786937BA" w14:textId="15A6D21E" w:rsidR="00AE51FD" w:rsidRDefault="00AE51FD" w:rsidP="00FF01B0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</w:tabs>
        <w:ind w:left="854" w:right="-45" w:hanging="528"/>
        <w:jc w:val="both"/>
        <w:rPr>
          <w:rFonts w:ascii="Browallia New" w:hAnsi="Browallia New" w:cs="Browallia New"/>
          <w:sz w:val="28"/>
          <w:szCs w:val="28"/>
        </w:rPr>
      </w:pPr>
      <w:r w:rsidRPr="00AE51FD">
        <w:rPr>
          <w:rFonts w:ascii="Browallia New" w:hAnsi="Browallia New" w:cs="Browallia New" w:hint="cs"/>
          <w:sz w:val="28"/>
          <w:szCs w:val="28"/>
          <w:cs/>
        </w:rPr>
        <w:t>ลูกหนี้ตามสัญญาเช่า</w:t>
      </w:r>
    </w:p>
    <w:p w14:paraId="778BC783" w14:textId="77777777" w:rsidR="00AE51FD" w:rsidRPr="00FF01B0" w:rsidRDefault="00AE51FD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630" w:type="dxa"/>
        <w:tblInd w:w="868" w:type="dxa"/>
        <w:tblLayout w:type="fixed"/>
        <w:tblLook w:val="01E0" w:firstRow="1" w:lastRow="1" w:firstColumn="1" w:lastColumn="1" w:noHBand="0" w:noVBand="0"/>
      </w:tblPr>
      <w:tblGrid>
        <w:gridCol w:w="3952"/>
        <w:gridCol w:w="378"/>
        <w:gridCol w:w="1979"/>
        <w:gridCol w:w="288"/>
        <w:gridCol w:w="2033"/>
      </w:tblGrid>
      <w:tr w:rsidR="00AE51FD" w:rsidRPr="00FF01B0" w14:paraId="14F86103" w14:textId="77777777" w:rsidTr="00FF01B0">
        <w:trPr>
          <w:trHeight w:val="20"/>
        </w:trPr>
        <w:tc>
          <w:tcPr>
            <w:tcW w:w="3952" w:type="dxa"/>
            <w:vAlign w:val="bottom"/>
          </w:tcPr>
          <w:p w14:paraId="4871F0FD" w14:textId="77777777" w:rsidR="00AE51FD" w:rsidRPr="00FF01B0" w:rsidRDefault="00AE51FD" w:rsidP="008A33FD">
            <w:pPr>
              <w:pStyle w:val="3"/>
              <w:tabs>
                <w:tab w:val="clear" w:pos="36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678" w:type="dxa"/>
            <w:gridSpan w:val="4"/>
            <w:vAlign w:val="bottom"/>
            <w:hideMark/>
          </w:tcPr>
          <w:p w14:paraId="5636F240" w14:textId="77777777" w:rsidR="00AE51FD" w:rsidRPr="00FF01B0" w:rsidRDefault="00AE51FD" w:rsidP="008A33FD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บาท)</w:t>
            </w:r>
          </w:p>
        </w:tc>
      </w:tr>
      <w:tr w:rsidR="00AE51FD" w:rsidRPr="00FF01B0" w14:paraId="4DBF63A0" w14:textId="77777777" w:rsidTr="00FF01B0">
        <w:trPr>
          <w:trHeight w:val="20"/>
        </w:trPr>
        <w:tc>
          <w:tcPr>
            <w:tcW w:w="3952" w:type="dxa"/>
            <w:vAlign w:val="bottom"/>
          </w:tcPr>
          <w:p w14:paraId="17AE68D0" w14:textId="77777777" w:rsidR="00AE51FD" w:rsidRPr="00FF01B0" w:rsidRDefault="00AE51FD" w:rsidP="008A33FD">
            <w:pPr>
              <w:tabs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78" w:type="dxa"/>
            <w:vAlign w:val="bottom"/>
          </w:tcPr>
          <w:p w14:paraId="18F7BA4C" w14:textId="77777777" w:rsidR="00AE51FD" w:rsidRPr="00FF01B0" w:rsidRDefault="00AE51FD" w:rsidP="008A33FD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B2BB11" w14:textId="77777777" w:rsidR="00AE51FD" w:rsidRPr="00FF01B0" w:rsidRDefault="00AE51FD" w:rsidP="008A33FD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AE51FD" w:rsidRPr="00FF01B0" w14:paraId="65447991" w14:textId="77777777" w:rsidTr="00FF01B0">
        <w:trPr>
          <w:trHeight w:val="20"/>
        </w:trPr>
        <w:tc>
          <w:tcPr>
            <w:tcW w:w="3952" w:type="dxa"/>
            <w:vAlign w:val="bottom"/>
          </w:tcPr>
          <w:p w14:paraId="425DD30E" w14:textId="77777777" w:rsidR="00AE51FD" w:rsidRPr="00FF01B0" w:rsidRDefault="00AE51FD" w:rsidP="00AE51FD">
            <w:pPr>
              <w:tabs>
                <w:tab w:val="left" w:pos="0"/>
              </w:tabs>
              <w:spacing w:line="240" w:lineRule="auto"/>
              <w:ind w:firstLine="37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78" w:type="dxa"/>
            <w:vAlign w:val="bottom"/>
          </w:tcPr>
          <w:p w14:paraId="2476A970" w14:textId="77777777" w:rsidR="00AE51FD" w:rsidRPr="00FF01B0" w:rsidRDefault="00AE51FD" w:rsidP="008A33FD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4EEFFF" w14:textId="77777777" w:rsidR="00AE51FD" w:rsidRPr="00FF01B0" w:rsidRDefault="00AE51FD" w:rsidP="008A33FD">
            <w:pPr>
              <w:spacing w:line="240" w:lineRule="auto"/>
              <w:ind w:left="-108" w:right="-108"/>
              <w:jc w:val="center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eastAsia="th-TH"/>
              </w:rPr>
            </w:pPr>
            <w:r w:rsidRPr="00FF01B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288" w:type="dxa"/>
            <w:vAlign w:val="bottom"/>
          </w:tcPr>
          <w:p w14:paraId="2A5A0053" w14:textId="77777777" w:rsidR="00AE51FD" w:rsidRPr="00FF01B0" w:rsidRDefault="00AE51FD" w:rsidP="008A33FD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CB3F33" w14:textId="77777777" w:rsidR="00AE51FD" w:rsidRPr="00FF01B0" w:rsidRDefault="00AE51FD" w:rsidP="008A33FD">
            <w:pPr>
              <w:spacing w:line="240" w:lineRule="auto"/>
              <w:ind w:left="-108" w:right="-108"/>
              <w:jc w:val="center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eastAsia="th-TH"/>
              </w:rPr>
            </w:pPr>
            <w:r w:rsidRPr="00FF01B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eastAsia="th-TH"/>
              </w:rPr>
              <w:t>2562</w:t>
            </w:r>
          </w:p>
        </w:tc>
      </w:tr>
      <w:tr w:rsidR="00AE51FD" w:rsidRPr="00FF01B0" w14:paraId="55E7C634" w14:textId="77777777" w:rsidTr="00FF01B0">
        <w:trPr>
          <w:trHeight w:val="20"/>
        </w:trPr>
        <w:tc>
          <w:tcPr>
            <w:tcW w:w="3952" w:type="dxa"/>
            <w:vAlign w:val="bottom"/>
          </w:tcPr>
          <w:p w14:paraId="0EF89B0D" w14:textId="77777777" w:rsidR="00AE51FD" w:rsidRPr="00FF01B0" w:rsidRDefault="00AE51FD" w:rsidP="008A33FD">
            <w:pPr>
              <w:pStyle w:val="1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378" w:type="dxa"/>
            <w:vAlign w:val="bottom"/>
          </w:tcPr>
          <w:p w14:paraId="7261005C" w14:textId="77777777" w:rsidR="00AE51FD" w:rsidRPr="00FF01B0" w:rsidRDefault="00AE51FD" w:rsidP="008A33FD">
            <w:pPr>
              <w:tabs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57C3EF" w14:textId="77777777" w:rsidR="00AE51FD" w:rsidRPr="00FF01B0" w:rsidRDefault="00AE51FD" w:rsidP="008A33FD">
            <w:pPr>
              <w:tabs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58045AB3" w14:textId="77777777" w:rsidR="00AE51FD" w:rsidRPr="00FF01B0" w:rsidRDefault="00AE51FD" w:rsidP="008A33FD">
            <w:pPr>
              <w:tabs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186BAE" w14:textId="77777777" w:rsidR="00AE51FD" w:rsidRPr="00FF01B0" w:rsidRDefault="00AE51FD" w:rsidP="008A33FD">
            <w:pPr>
              <w:tabs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E51FD" w:rsidRPr="00FF01B0" w14:paraId="43AEF978" w14:textId="77777777" w:rsidTr="00FF01B0">
        <w:trPr>
          <w:trHeight w:val="20"/>
        </w:trPr>
        <w:tc>
          <w:tcPr>
            <w:tcW w:w="3952" w:type="dxa"/>
            <w:vAlign w:val="bottom"/>
            <w:hideMark/>
          </w:tcPr>
          <w:p w14:paraId="37ABAA7C" w14:textId="77777777" w:rsidR="00AE51FD" w:rsidRPr="00FF01B0" w:rsidRDefault="00AE51FD" w:rsidP="00D12E4C">
            <w:pPr>
              <w:pStyle w:val="AAheadingwocontents"/>
              <w:spacing w:line="240" w:lineRule="auto"/>
              <w:ind w:left="-113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FF01B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ไม่เกิน </w:t>
            </w:r>
            <w:r w:rsidRPr="00FF01B0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1 </w:t>
            </w:r>
            <w:r w:rsidRPr="00FF01B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378" w:type="dxa"/>
            <w:vAlign w:val="bottom"/>
          </w:tcPr>
          <w:p w14:paraId="4FB8189C" w14:textId="77777777" w:rsidR="00AE51FD" w:rsidRPr="00FF01B0" w:rsidRDefault="00AE51FD" w:rsidP="008A33FD">
            <w:pPr>
              <w:tabs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79" w:type="dxa"/>
            <w:vAlign w:val="bottom"/>
          </w:tcPr>
          <w:p w14:paraId="6494F009" w14:textId="3B07C479" w:rsidR="00AE51FD" w:rsidRPr="00FF01B0" w:rsidRDefault="00FE5B49" w:rsidP="008A33FD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F01B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E51FD"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F01B0">
              <w:rPr>
                <w:rFonts w:ascii="Browallia New" w:hAnsi="Browallia New" w:cs="Browallia New"/>
                <w:sz w:val="28"/>
                <w:szCs w:val="28"/>
              </w:rPr>
              <w:t>537</w:t>
            </w:r>
            <w:r w:rsidR="00AE51FD"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F01B0">
              <w:rPr>
                <w:rFonts w:ascii="Browallia New" w:hAnsi="Browallia New" w:cs="Browallia New"/>
                <w:sz w:val="28"/>
                <w:szCs w:val="28"/>
              </w:rPr>
              <w:t>295</w:t>
            </w:r>
          </w:p>
        </w:tc>
        <w:tc>
          <w:tcPr>
            <w:tcW w:w="288" w:type="dxa"/>
            <w:vAlign w:val="bottom"/>
          </w:tcPr>
          <w:p w14:paraId="40C98188" w14:textId="77777777" w:rsidR="00AE51FD" w:rsidRPr="00FF01B0" w:rsidRDefault="00AE51FD" w:rsidP="008A33FD">
            <w:pPr>
              <w:tabs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33" w:type="dxa"/>
            <w:vAlign w:val="bottom"/>
          </w:tcPr>
          <w:p w14:paraId="0D7B0657" w14:textId="73BD0A8B" w:rsidR="00AE51FD" w:rsidRPr="00FF01B0" w:rsidRDefault="00FE5B49" w:rsidP="008A33FD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F01B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E51FD"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F01B0">
              <w:rPr>
                <w:rFonts w:ascii="Browallia New" w:hAnsi="Browallia New" w:cs="Browallia New"/>
                <w:sz w:val="28"/>
                <w:szCs w:val="28"/>
              </w:rPr>
              <w:t>090</w:t>
            </w:r>
            <w:r w:rsidR="00AE51FD"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F01B0">
              <w:rPr>
                <w:rFonts w:ascii="Browallia New" w:hAnsi="Browallia New" w:cs="Browallia New"/>
                <w:sz w:val="28"/>
                <w:szCs w:val="28"/>
              </w:rPr>
              <w:t>795</w:t>
            </w:r>
          </w:p>
        </w:tc>
      </w:tr>
      <w:tr w:rsidR="00AE51FD" w:rsidRPr="00FF01B0" w14:paraId="14622AF5" w14:textId="77777777" w:rsidTr="00FF01B0">
        <w:trPr>
          <w:trHeight w:val="20"/>
        </w:trPr>
        <w:tc>
          <w:tcPr>
            <w:tcW w:w="3952" w:type="dxa"/>
            <w:vAlign w:val="bottom"/>
            <w:hideMark/>
          </w:tcPr>
          <w:p w14:paraId="2AA53D79" w14:textId="77777777" w:rsidR="00AE51FD" w:rsidRPr="00FF01B0" w:rsidRDefault="00AE51FD" w:rsidP="00D12E4C">
            <w:pPr>
              <w:pStyle w:val="AAheadingwocontents"/>
              <w:spacing w:line="240" w:lineRule="auto"/>
              <w:ind w:left="-113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FF01B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ที่เกิน</w:t>
            </w:r>
            <w:r w:rsidRPr="00FF01B0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1</w:t>
            </w:r>
            <w:r w:rsidRPr="00FF01B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ปี แต่ไม่เกิน </w:t>
            </w:r>
            <w:r w:rsidRPr="00FF01B0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5</w:t>
            </w:r>
            <w:r w:rsidRPr="00FF01B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378" w:type="dxa"/>
            <w:vAlign w:val="bottom"/>
          </w:tcPr>
          <w:p w14:paraId="20340C5F" w14:textId="77777777" w:rsidR="00AE51FD" w:rsidRPr="00FF01B0" w:rsidRDefault="00AE51FD" w:rsidP="008A33FD">
            <w:pPr>
              <w:tabs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79" w:type="dxa"/>
            <w:vAlign w:val="bottom"/>
          </w:tcPr>
          <w:p w14:paraId="07CB61F2" w14:textId="5883D90F" w:rsidR="00AE51FD" w:rsidRPr="00FF01B0" w:rsidRDefault="00FE5B49" w:rsidP="008A33FD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F01B0">
              <w:rPr>
                <w:rFonts w:ascii="Browallia New" w:hAnsi="Browallia New" w:cs="Browallia New"/>
                <w:sz w:val="28"/>
                <w:szCs w:val="28"/>
              </w:rPr>
              <w:t>667</w:t>
            </w:r>
            <w:r w:rsidR="00AE51FD"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F01B0">
              <w:rPr>
                <w:rFonts w:ascii="Browallia New" w:hAnsi="Browallia New" w:cs="Browallia New"/>
                <w:sz w:val="28"/>
                <w:szCs w:val="28"/>
              </w:rPr>
              <w:t>664</w:t>
            </w:r>
          </w:p>
        </w:tc>
        <w:tc>
          <w:tcPr>
            <w:tcW w:w="288" w:type="dxa"/>
            <w:vAlign w:val="bottom"/>
          </w:tcPr>
          <w:p w14:paraId="207934B1" w14:textId="77777777" w:rsidR="00AE51FD" w:rsidRPr="00FF01B0" w:rsidRDefault="00AE51FD" w:rsidP="008A33FD">
            <w:pPr>
              <w:tabs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33" w:type="dxa"/>
            <w:vAlign w:val="bottom"/>
          </w:tcPr>
          <w:p w14:paraId="64E7317B" w14:textId="210ABD2F" w:rsidR="00AE51FD" w:rsidRPr="00FF01B0" w:rsidRDefault="00FE5B49" w:rsidP="008A33FD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F01B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E51FD"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F01B0">
              <w:rPr>
                <w:rFonts w:ascii="Browallia New" w:hAnsi="Browallia New" w:cs="Browallia New"/>
                <w:sz w:val="28"/>
                <w:szCs w:val="28"/>
              </w:rPr>
              <w:t>669</w:t>
            </w:r>
            <w:r w:rsidR="00AE51FD"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F01B0">
              <w:rPr>
                <w:rFonts w:ascii="Browallia New" w:hAnsi="Browallia New" w:cs="Browallia New"/>
                <w:sz w:val="28"/>
                <w:szCs w:val="28"/>
              </w:rPr>
              <w:t>159</w:t>
            </w:r>
          </w:p>
        </w:tc>
      </w:tr>
      <w:tr w:rsidR="00AE51FD" w:rsidRPr="00FF01B0" w14:paraId="52B0AE81" w14:textId="77777777" w:rsidTr="00FF01B0">
        <w:trPr>
          <w:trHeight w:val="20"/>
        </w:trPr>
        <w:tc>
          <w:tcPr>
            <w:tcW w:w="3952" w:type="dxa"/>
            <w:vAlign w:val="bottom"/>
            <w:hideMark/>
          </w:tcPr>
          <w:p w14:paraId="1516A25E" w14:textId="77777777" w:rsidR="00AE51FD" w:rsidRPr="00FF01B0" w:rsidRDefault="00AE51FD" w:rsidP="00D12E4C">
            <w:pPr>
              <w:pStyle w:val="AAheadingwocontents"/>
              <w:spacing w:line="240" w:lineRule="auto"/>
              <w:ind w:left="-113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FF01B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378" w:type="dxa"/>
            <w:vAlign w:val="bottom"/>
          </w:tcPr>
          <w:p w14:paraId="205FADD1" w14:textId="77777777" w:rsidR="00AE51FD" w:rsidRPr="00FF01B0" w:rsidRDefault="00AE51FD" w:rsidP="008A33FD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9BF136" w14:textId="4E8B2FDC" w:rsidR="00AE51FD" w:rsidRPr="00FF01B0" w:rsidRDefault="00FE5B49" w:rsidP="008A33FD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F01B0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AE51FD"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F01B0">
              <w:rPr>
                <w:rFonts w:ascii="Browallia New" w:hAnsi="Browallia New" w:cs="Browallia New"/>
                <w:sz w:val="28"/>
                <w:szCs w:val="28"/>
              </w:rPr>
              <w:t>204</w:t>
            </w:r>
            <w:r w:rsidR="00AE51FD"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F01B0">
              <w:rPr>
                <w:rFonts w:ascii="Browallia New" w:hAnsi="Browallia New" w:cs="Browallia New"/>
                <w:sz w:val="28"/>
                <w:szCs w:val="28"/>
              </w:rPr>
              <w:t>959</w:t>
            </w:r>
          </w:p>
        </w:tc>
        <w:tc>
          <w:tcPr>
            <w:tcW w:w="288" w:type="dxa"/>
            <w:vAlign w:val="bottom"/>
          </w:tcPr>
          <w:p w14:paraId="268166A2" w14:textId="77777777" w:rsidR="00AE51FD" w:rsidRPr="00FF01B0" w:rsidRDefault="00AE51FD" w:rsidP="008A33FD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4B094D" w14:textId="1DE12970" w:rsidR="00AE51FD" w:rsidRPr="00FF01B0" w:rsidRDefault="00FE5B49" w:rsidP="008A33FD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F01B0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AE51FD"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F01B0">
              <w:rPr>
                <w:rFonts w:ascii="Browallia New" w:hAnsi="Browallia New" w:cs="Browallia New"/>
                <w:sz w:val="28"/>
                <w:szCs w:val="28"/>
              </w:rPr>
              <w:t>759</w:t>
            </w:r>
            <w:r w:rsidR="00AE51FD"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F01B0">
              <w:rPr>
                <w:rFonts w:ascii="Browallia New" w:hAnsi="Browallia New" w:cs="Browallia New"/>
                <w:sz w:val="28"/>
                <w:szCs w:val="28"/>
              </w:rPr>
              <w:t>954</w:t>
            </w:r>
          </w:p>
        </w:tc>
      </w:tr>
      <w:tr w:rsidR="00AE51FD" w:rsidRPr="00FF01B0" w14:paraId="4675904C" w14:textId="77777777" w:rsidTr="00FF01B0">
        <w:trPr>
          <w:trHeight w:val="20"/>
        </w:trPr>
        <w:tc>
          <w:tcPr>
            <w:tcW w:w="3952" w:type="dxa"/>
            <w:vAlign w:val="bottom"/>
            <w:hideMark/>
          </w:tcPr>
          <w:p w14:paraId="5F237B67" w14:textId="77777777" w:rsidR="00AE51FD" w:rsidRPr="00FF01B0" w:rsidRDefault="00AE51FD" w:rsidP="00D12E4C">
            <w:pPr>
              <w:pStyle w:val="AAheadingwocontents"/>
              <w:spacing w:line="240" w:lineRule="auto"/>
              <w:ind w:left="-113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FF01B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FF01B0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FF01B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ดอกเบี้ยรับรอตัดบัญชี</w:t>
            </w:r>
          </w:p>
        </w:tc>
        <w:tc>
          <w:tcPr>
            <w:tcW w:w="378" w:type="dxa"/>
            <w:vAlign w:val="bottom"/>
          </w:tcPr>
          <w:p w14:paraId="6F4217E0" w14:textId="77777777" w:rsidR="00AE51FD" w:rsidRPr="00FF01B0" w:rsidRDefault="00AE51FD" w:rsidP="008A33FD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79" w:type="dxa"/>
            <w:vAlign w:val="bottom"/>
          </w:tcPr>
          <w:p w14:paraId="559AD712" w14:textId="2A9146FF" w:rsidR="00AE51FD" w:rsidRPr="00FF01B0" w:rsidRDefault="00AE51FD" w:rsidP="008A33FD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E5B49" w:rsidRPr="00FF01B0">
              <w:rPr>
                <w:rFonts w:ascii="Browallia New" w:hAnsi="Browallia New" w:cs="Browallia New"/>
                <w:sz w:val="28"/>
                <w:szCs w:val="28"/>
              </w:rPr>
              <w:t>128</w:t>
            </w:r>
            <w:r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FF01B0">
              <w:rPr>
                <w:rFonts w:ascii="Browallia New" w:hAnsi="Browallia New" w:cs="Browallia New"/>
                <w:sz w:val="28"/>
                <w:szCs w:val="28"/>
              </w:rPr>
              <w:t>577</w:t>
            </w:r>
            <w:r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88" w:type="dxa"/>
            <w:vAlign w:val="bottom"/>
          </w:tcPr>
          <w:p w14:paraId="3039C08E" w14:textId="77777777" w:rsidR="00AE51FD" w:rsidRPr="00FF01B0" w:rsidRDefault="00AE51FD" w:rsidP="008A33FD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33" w:type="dxa"/>
            <w:vAlign w:val="bottom"/>
          </w:tcPr>
          <w:p w14:paraId="329CDA75" w14:textId="633D29EF" w:rsidR="00AE51FD" w:rsidRPr="00FF01B0" w:rsidRDefault="00AE51FD" w:rsidP="008A33FD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E5B49" w:rsidRPr="00FF01B0">
              <w:rPr>
                <w:rFonts w:ascii="Browallia New" w:hAnsi="Browallia New" w:cs="Browallia New"/>
                <w:sz w:val="28"/>
                <w:szCs w:val="28"/>
              </w:rPr>
              <w:t>313</w:t>
            </w:r>
            <w:r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FF01B0">
              <w:rPr>
                <w:rFonts w:ascii="Browallia New" w:hAnsi="Browallia New" w:cs="Browallia New"/>
                <w:sz w:val="28"/>
                <w:szCs w:val="28"/>
              </w:rPr>
              <w:t>764</w:t>
            </w:r>
            <w:r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AE51FD" w:rsidRPr="00FF01B0" w14:paraId="512D7C7F" w14:textId="77777777" w:rsidTr="00FF01B0">
        <w:trPr>
          <w:trHeight w:val="20"/>
        </w:trPr>
        <w:tc>
          <w:tcPr>
            <w:tcW w:w="3952" w:type="dxa"/>
            <w:vAlign w:val="bottom"/>
            <w:hideMark/>
          </w:tcPr>
          <w:p w14:paraId="272D8CA0" w14:textId="77777777" w:rsidR="00AE51FD" w:rsidRPr="00FF01B0" w:rsidRDefault="00AE51FD" w:rsidP="00D12E4C">
            <w:pPr>
              <w:pStyle w:val="AAheadingwocontents"/>
              <w:spacing w:line="240" w:lineRule="auto"/>
              <w:ind w:left="-113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FF01B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378" w:type="dxa"/>
            <w:vAlign w:val="bottom"/>
          </w:tcPr>
          <w:p w14:paraId="1978A7E0" w14:textId="77777777" w:rsidR="00AE51FD" w:rsidRPr="00FF01B0" w:rsidRDefault="00AE51FD" w:rsidP="008A33FD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CCF65F" w14:textId="7609742A" w:rsidR="00AE51FD" w:rsidRPr="00FF01B0" w:rsidRDefault="00FE5B49" w:rsidP="008A33FD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F01B0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AE51FD"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F01B0">
              <w:rPr>
                <w:rFonts w:ascii="Browallia New" w:hAnsi="Browallia New" w:cs="Browallia New"/>
                <w:sz w:val="28"/>
                <w:szCs w:val="28"/>
              </w:rPr>
              <w:t>076</w:t>
            </w:r>
            <w:r w:rsidR="00AE51FD"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F01B0">
              <w:rPr>
                <w:rFonts w:ascii="Browallia New" w:hAnsi="Browallia New" w:cs="Browallia New"/>
                <w:sz w:val="28"/>
                <w:szCs w:val="28"/>
              </w:rPr>
              <w:t>382</w:t>
            </w:r>
          </w:p>
        </w:tc>
        <w:tc>
          <w:tcPr>
            <w:tcW w:w="288" w:type="dxa"/>
            <w:vAlign w:val="bottom"/>
          </w:tcPr>
          <w:p w14:paraId="0614649F" w14:textId="77777777" w:rsidR="00AE51FD" w:rsidRPr="00FF01B0" w:rsidRDefault="00AE51FD" w:rsidP="008A33FD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64CD86" w14:textId="21D1454C" w:rsidR="00AE51FD" w:rsidRPr="00FF01B0" w:rsidRDefault="00FE5B49" w:rsidP="008A33FD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F01B0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AE51FD"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F01B0">
              <w:rPr>
                <w:rFonts w:ascii="Browallia New" w:hAnsi="Browallia New" w:cs="Browallia New"/>
                <w:sz w:val="28"/>
                <w:szCs w:val="28"/>
              </w:rPr>
              <w:t>446</w:t>
            </w:r>
            <w:r w:rsidR="00AE51FD"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F01B0">
              <w:rPr>
                <w:rFonts w:ascii="Browallia New" w:hAnsi="Browallia New" w:cs="Browallia New"/>
                <w:sz w:val="28"/>
                <w:szCs w:val="28"/>
              </w:rPr>
              <w:t>190</w:t>
            </w:r>
          </w:p>
        </w:tc>
      </w:tr>
      <w:tr w:rsidR="00AE51FD" w:rsidRPr="00FF01B0" w14:paraId="60295F7B" w14:textId="77777777" w:rsidTr="00FF01B0">
        <w:trPr>
          <w:trHeight w:val="20"/>
        </w:trPr>
        <w:tc>
          <w:tcPr>
            <w:tcW w:w="3952" w:type="dxa"/>
            <w:vAlign w:val="bottom"/>
            <w:hideMark/>
          </w:tcPr>
          <w:p w14:paraId="590E06C7" w14:textId="77777777" w:rsidR="00AE51FD" w:rsidRPr="00FF01B0" w:rsidRDefault="00AE51FD" w:rsidP="00D12E4C">
            <w:pPr>
              <w:pStyle w:val="AAheadingwocontents"/>
              <w:spacing w:line="240" w:lineRule="auto"/>
              <w:ind w:left="-113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FF01B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FF01B0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FF01B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378" w:type="dxa"/>
            <w:vAlign w:val="bottom"/>
          </w:tcPr>
          <w:p w14:paraId="0A26D6B0" w14:textId="77777777" w:rsidR="00AE51FD" w:rsidRPr="00FF01B0" w:rsidRDefault="00AE51FD" w:rsidP="008A33FD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F06E1FA" w14:textId="100473F3" w:rsidR="00AE51FD" w:rsidRPr="00FF01B0" w:rsidRDefault="00AE51FD" w:rsidP="004B35D0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E5B49" w:rsidRPr="00FF01B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FF01B0">
              <w:rPr>
                <w:rFonts w:ascii="Browallia New" w:hAnsi="Browallia New" w:cs="Browallia New"/>
                <w:sz w:val="28"/>
                <w:szCs w:val="28"/>
              </w:rPr>
              <w:t>431</w:t>
            </w:r>
            <w:r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FF01B0">
              <w:rPr>
                <w:rFonts w:ascii="Browallia New" w:hAnsi="Browallia New" w:cs="Browallia New"/>
                <w:sz w:val="28"/>
                <w:szCs w:val="28"/>
              </w:rPr>
              <w:t>439</w:t>
            </w:r>
            <w:r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88" w:type="dxa"/>
            <w:vAlign w:val="bottom"/>
          </w:tcPr>
          <w:p w14:paraId="1617E49A" w14:textId="77777777" w:rsidR="00AE51FD" w:rsidRPr="00FF01B0" w:rsidRDefault="00AE51FD" w:rsidP="008A33FD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A9A4F0" w14:textId="7146FFAD" w:rsidR="00AE51FD" w:rsidRPr="00FF01B0" w:rsidRDefault="00AE51FD" w:rsidP="008A33FD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E5B49" w:rsidRPr="00FF01B0">
              <w:rPr>
                <w:rFonts w:ascii="Browallia New" w:hAnsi="Browallia New" w:cs="Browallia New"/>
                <w:sz w:val="28"/>
                <w:szCs w:val="28"/>
              </w:rPr>
              <w:t>905</w:t>
            </w:r>
            <w:r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FF01B0">
              <w:rPr>
                <w:rFonts w:ascii="Browallia New" w:hAnsi="Browallia New" w:cs="Browallia New"/>
                <w:sz w:val="28"/>
                <w:szCs w:val="28"/>
              </w:rPr>
              <w:t>608</w:t>
            </w:r>
            <w:r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AE51FD" w:rsidRPr="00FF01B0" w14:paraId="2E970A80" w14:textId="77777777" w:rsidTr="00FF01B0">
        <w:trPr>
          <w:trHeight w:val="20"/>
        </w:trPr>
        <w:tc>
          <w:tcPr>
            <w:tcW w:w="3952" w:type="dxa"/>
            <w:vAlign w:val="bottom"/>
            <w:hideMark/>
          </w:tcPr>
          <w:p w14:paraId="2E40D8C9" w14:textId="77777777" w:rsidR="00AE51FD" w:rsidRPr="00FF01B0" w:rsidRDefault="00AE51FD" w:rsidP="00D12E4C">
            <w:pPr>
              <w:pStyle w:val="AAheadingwocontents"/>
              <w:spacing w:line="240" w:lineRule="auto"/>
              <w:ind w:left="-113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FF01B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สุทธิ</w:t>
            </w:r>
          </w:p>
        </w:tc>
        <w:tc>
          <w:tcPr>
            <w:tcW w:w="378" w:type="dxa"/>
            <w:vAlign w:val="bottom"/>
          </w:tcPr>
          <w:p w14:paraId="08C96E77" w14:textId="77777777" w:rsidR="00AE51FD" w:rsidRPr="00FF01B0" w:rsidRDefault="00AE51FD" w:rsidP="008A33FD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79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329F7DBC" w14:textId="5B1757D5" w:rsidR="00AE51FD" w:rsidRPr="00FF01B0" w:rsidRDefault="00FE5B49" w:rsidP="008A33FD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F01B0">
              <w:rPr>
                <w:rFonts w:ascii="Browallia New" w:hAnsi="Browallia New" w:cs="Browallia New"/>
                <w:sz w:val="28"/>
                <w:szCs w:val="28"/>
              </w:rPr>
              <w:t>644</w:t>
            </w:r>
            <w:r w:rsidR="00AE51FD"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F01B0">
              <w:rPr>
                <w:rFonts w:ascii="Browallia New" w:hAnsi="Browallia New" w:cs="Browallia New"/>
                <w:sz w:val="28"/>
                <w:szCs w:val="28"/>
              </w:rPr>
              <w:t>943</w:t>
            </w:r>
          </w:p>
        </w:tc>
        <w:tc>
          <w:tcPr>
            <w:tcW w:w="288" w:type="dxa"/>
            <w:vAlign w:val="bottom"/>
          </w:tcPr>
          <w:p w14:paraId="2BA7591C" w14:textId="77777777" w:rsidR="00AE51FD" w:rsidRPr="00FF01B0" w:rsidRDefault="00AE51FD" w:rsidP="008A33FD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E124968" w14:textId="17AD4871" w:rsidR="00AE51FD" w:rsidRPr="00FF01B0" w:rsidRDefault="00FE5B49" w:rsidP="008A33FD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F01B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E51FD"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F01B0">
              <w:rPr>
                <w:rFonts w:ascii="Browallia New" w:hAnsi="Browallia New" w:cs="Browallia New"/>
                <w:sz w:val="28"/>
                <w:szCs w:val="28"/>
              </w:rPr>
              <w:t>540</w:t>
            </w:r>
            <w:r w:rsidR="00AE51FD" w:rsidRPr="00FF01B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F01B0">
              <w:rPr>
                <w:rFonts w:ascii="Browallia New" w:hAnsi="Browallia New" w:cs="Browallia New"/>
                <w:sz w:val="28"/>
                <w:szCs w:val="28"/>
              </w:rPr>
              <w:t>582</w:t>
            </w:r>
          </w:p>
        </w:tc>
      </w:tr>
    </w:tbl>
    <w:p w14:paraId="737AA3AB" w14:textId="77777777" w:rsidR="00AE51FD" w:rsidRPr="00FF01B0" w:rsidRDefault="00AE51FD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FF01B0">
        <w:rPr>
          <w:rFonts w:ascii="BrowalliaUPC" w:hAnsi="BrowalliaUPC" w:cs="BrowalliaUPC"/>
          <w:sz w:val="28"/>
          <w:szCs w:val="28"/>
          <w:lang w:val="en-GB"/>
        </w:rPr>
        <w:t xml:space="preserve"> </w:t>
      </w:r>
    </w:p>
    <w:p w14:paraId="42E5C8CA" w14:textId="03F8CCE0" w:rsidR="00AE51FD" w:rsidRPr="00FF01B0" w:rsidRDefault="00AE51FD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FF01B0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สัญญาเช่าดังกล่าวเป็นการให้เช่าอุปกรณ์การแพทย์กับโรงพยาบาลแห่งหนึ่งซึ่งมีระยะเวลาการผ่อนชำระ </w:t>
      </w:r>
      <w:r w:rsidRPr="00FF01B0">
        <w:rPr>
          <w:rFonts w:ascii="BrowalliaUPC" w:hAnsi="BrowalliaUPC" w:cs="BrowalliaUPC"/>
          <w:sz w:val="28"/>
          <w:szCs w:val="28"/>
          <w:lang w:val="en-GB"/>
        </w:rPr>
        <w:t>3</w:t>
      </w:r>
      <w:r w:rsidRPr="00FF01B0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 ปี</w:t>
      </w:r>
    </w:p>
    <w:p w14:paraId="3398650B" w14:textId="10AE79E9" w:rsidR="00AE51FD" w:rsidRPr="00FF01B0" w:rsidRDefault="00AE51FD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10879898" w14:textId="3CF5B47E" w:rsidR="00283C56" w:rsidRPr="00FF01B0" w:rsidRDefault="00283C56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35939F9B" w14:textId="27676C40" w:rsidR="00283C56" w:rsidRPr="00FF01B0" w:rsidRDefault="00283C56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45B089CD" w14:textId="20A350F2" w:rsidR="003352DE" w:rsidRPr="00FF01B0" w:rsidRDefault="003352DE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346514BA" w14:textId="24D901FB" w:rsidR="003352DE" w:rsidRPr="00FF01B0" w:rsidRDefault="003352DE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342DCEEE" w14:textId="5C6844A5" w:rsidR="003352DE" w:rsidRPr="00FF01B0" w:rsidRDefault="003352DE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71E5306" w14:textId="52B2BF35" w:rsidR="003352DE" w:rsidRPr="00FF01B0" w:rsidRDefault="003352DE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E5E2C99" w14:textId="77777777" w:rsidR="006D2AB4" w:rsidRPr="00FF01B0" w:rsidRDefault="006D2AB4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7B139C80" w14:textId="77777777" w:rsidR="003352DE" w:rsidRPr="00FF01B0" w:rsidRDefault="003352DE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4B4D999" w14:textId="72B93390" w:rsidR="0075645F" w:rsidRPr="00236A17" w:rsidRDefault="00990C3C" w:rsidP="00E20E7C">
      <w:pPr>
        <w:pStyle w:val="ListParagraph"/>
        <w:numPr>
          <w:ilvl w:val="0"/>
          <w:numId w:val="16"/>
        </w:numPr>
        <w:tabs>
          <w:tab w:val="clear" w:pos="227"/>
          <w:tab w:val="left" w:pos="540"/>
          <w:tab w:val="num" w:pos="786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20E7C">
        <w:rPr>
          <w:rFonts w:ascii="Browallia New" w:hAnsi="Browallia New" w:cs="Browallia New" w:hint="cs"/>
          <w:b/>
          <w:bCs/>
          <w:sz w:val="28"/>
          <w:szCs w:val="28"/>
          <w:cs/>
        </w:rPr>
        <w:t>สินทรั</w:t>
      </w: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พย์ไม่มีตัวตน</w:t>
      </w:r>
    </w:p>
    <w:p w14:paraId="64B4D99A" w14:textId="77777777" w:rsidR="0075645F" w:rsidRPr="00E20E7C" w:rsidRDefault="0075645F" w:rsidP="00E51285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913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02"/>
        <w:gridCol w:w="2268"/>
        <w:gridCol w:w="2267"/>
      </w:tblGrid>
      <w:tr w:rsidR="0095029C" w:rsidRPr="00C56B01" w14:paraId="64B4D99E" w14:textId="77777777" w:rsidTr="00EB77B8">
        <w:trPr>
          <w:cantSplit/>
        </w:trPr>
        <w:tc>
          <w:tcPr>
            <w:tcW w:w="4602" w:type="dxa"/>
          </w:tcPr>
          <w:p w14:paraId="64B4D99B" w14:textId="77777777" w:rsidR="0095029C" w:rsidRPr="00C56B01" w:rsidRDefault="0095029C" w:rsidP="0012487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64B4D99C" w14:textId="77777777" w:rsidR="0095029C" w:rsidRPr="00C56B01" w:rsidRDefault="0095029C" w:rsidP="00124879">
            <w:pP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7" w:type="dxa"/>
          </w:tcPr>
          <w:p w14:paraId="64B4D99D" w14:textId="77777777" w:rsidR="0095029C" w:rsidRPr="00C56B01" w:rsidRDefault="0095029C" w:rsidP="00124879">
            <w:pPr>
              <w:tabs>
                <w:tab w:val="left" w:pos="2160"/>
              </w:tabs>
              <w:spacing w:line="240" w:lineRule="auto"/>
              <w:ind w:left="34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6B0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(หน่วย </w:t>
            </w:r>
            <w:r w:rsidRPr="00C56B01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C56B0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บาท)</w:t>
            </w:r>
          </w:p>
        </w:tc>
      </w:tr>
      <w:tr w:rsidR="008656E0" w:rsidRPr="00C56B01" w14:paraId="64B4D9A2" w14:textId="77777777" w:rsidTr="00EB77B8">
        <w:trPr>
          <w:cantSplit/>
        </w:trPr>
        <w:tc>
          <w:tcPr>
            <w:tcW w:w="4602" w:type="dxa"/>
          </w:tcPr>
          <w:p w14:paraId="64B4D99F" w14:textId="77777777" w:rsidR="008656E0" w:rsidRPr="00C56B01" w:rsidRDefault="008656E0" w:rsidP="0012487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7903E0B1" w14:textId="77777777" w:rsidR="00C56B01" w:rsidRPr="00C56B01" w:rsidRDefault="00C56B01" w:rsidP="005D1B05">
            <w:pPr>
              <w:pBdr>
                <w:bottom w:val="single" w:sz="4" w:space="1" w:color="auto"/>
              </w:pBdr>
              <w:tabs>
                <w:tab w:val="clear" w:pos="1871"/>
                <w:tab w:val="left" w:pos="2052"/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4B4D9A0" w14:textId="1FD1B4F3" w:rsidR="008656E0" w:rsidRPr="00C56B01" w:rsidRDefault="008656E0" w:rsidP="0012487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6B01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</w:t>
            </w:r>
            <w:r w:rsidRPr="00C56B0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267" w:type="dxa"/>
          </w:tcPr>
          <w:p w14:paraId="64B4D9A1" w14:textId="1730BB4A" w:rsidR="008656E0" w:rsidRPr="00C56B01" w:rsidRDefault="008656E0" w:rsidP="0012487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6B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งบการเงินเฉพาะ</w:t>
            </w:r>
            <w:r w:rsidR="009E29F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     </w:t>
            </w:r>
            <w:r w:rsidRPr="00C56B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ของบริษัท</w:t>
            </w:r>
          </w:p>
        </w:tc>
      </w:tr>
      <w:tr w:rsidR="008656E0" w:rsidRPr="00C56B01" w14:paraId="64B4D9A6" w14:textId="77777777" w:rsidTr="00EB77B8">
        <w:trPr>
          <w:cantSplit/>
        </w:trPr>
        <w:tc>
          <w:tcPr>
            <w:tcW w:w="4602" w:type="dxa"/>
          </w:tcPr>
          <w:p w14:paraId="64B4D9A3" w14:textId="77777777" w:rsidR="008656E0" w:rsidRPr="00C56B01" w:rsidRDefault="008656E0" w:rsidP="00124879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56B01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268" w:type="dxa"/>
          </w:tcPr>
          <w:p w14:paraId="64B4D9A4" w14:textId="77777777" w:rsidR="008656E0" w:rsidRPr="00C56B01" w:rsidRDefault="008656E0" w:rsidP="00124879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267" w:type="dxa"/>
          </w:tcPr>
          <w:p w14:paraId="64B4D9A5" w14:textId="77777777" w:rsidR="008656E0" w:rsidRPr="00C56B01" w:rsidRDefault="008656E0" w:rsidP="00124879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30C80" w:rsidRPr="00C56B01" w14:paraId="64B4D9AA" w14:textId="77777777" w:rsidTr="00EB77B8">
        <w:trPr>
          <w:cantSplit/>
        </w:trPr>
        <w:tc>
          <w:tcPr>
            <w:tcW w:w="4602" w:type="dxa"/>
          </w:tcPr>
          <w:p w14:paraId="64B4D9A7" w14:textId="2A1AFCE7" w:rsidR="00030C80" w:rsidRPr="00C56B01" w:rsidRDefault="00030C80" w:rsidP="00955E29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10"/>
              </w:tabs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6B0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56B0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 </w:t>
            </w:r>
            <w:r w:rsidRPr="00C56B01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C56B01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955E29" w:rsidRPr="00C56B0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268" w:type="dxa"/>
            <w:vAlign w:val="bottom"/>
          </w:tcPr>
          <w:p w14:paraId="64B4D9A8" w14:textId="48EE7879" w:rsidR="00030C80" w:rsidRPr="00C56B01" w:rsidRDefault="00FE5B49" w:rsidP="00030C8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2</w:t>
            </w:r>
            <w:r w:rsidR="00030C80" w:rsidRPr="00C56B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796</w:t>
            </w:r>
            <w:r w:rsidR="00030C80" w:rsidRPr="00C56B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885</w:t>
            </w:r>
          </w:p>
        </w:tc>
        <w:tc>
          <w:tcPr>
            <w:tcW w:w="2267" w:type="dxa"/>
            <w:vAlign w:val="bottom"/>
          </w:tcPr>
          <w:p w14:paraId="64B4D9A9" w14:textId="68ADE8D7" w:rsidR="00030C80" w:rsidRPr="00C56B01" w:rsidRDefault="00FE5B49" w:rsidP="00030C8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2</w:t>
            </w:r>
            <w:r w:rsidR="00030C80" w:rsidRPr="00C56B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749</w:t>
            </w:r>
            <w:r w:rsidR="00030C80" w:rsidRPr="00C56B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785</w:t>
            </w:r>
          </w:p>
        </w:tc>
      </w:tr>
      <w:tr w:rsidR="00030C80" w:rsidRPr="00C56B01" w14:paraId="64B4D9AE" w14:textId="77777777" w:rsidTr="00EB77B8">
        <w:trPr>
          <w:cantSplit/>
        </w:trPr>
        <w:tc>
          <w:tcPr>
            <w:tcW w:w="4602" w:type="dxa"/>
          </w:tcPr>
          <w:p w14:paraId="64B4D9AB" w14:textId="77777777" w:rsidR="00030C80" w:rsidRPr="00C56B01" w:rsidRDefault="00030C80" w:rsidP="00030C8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6B0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ซื้อเพิ่ม </w:t>
            </w:r>
          </w:p>
        </w:tc>
        <w:tc>
          <w:tcPr>
            <w:tcW w:w="2268" w:type="dxa"/>
            <w:vAlign w:val="bottom"/>
          </w:tcPr>
          <w:p w14:paraId="64B4D9AC" w14:textId="08A1BE38" w:rsidR="00030C80" w:rsidRPr="00C56B01" w:rsidRDefault="00FE5B49" w:rsidP="00030C80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248</w:t>
            </w:r>
            <w:r w:rsidR="00030C80" w:rsidRPr="00C56B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563</w:t>
            </w:r>
          </w:p>
        </w:tc>
        <w:tc>
          <w:tcPr>
            <w:tcW w:w="2267" w:type="dxa"/>
            <w:vAlign w:val="bottom"/>
          </w:tcPr>
          <w:p w14:paraId="64B4D9AD" w14:textId="04BA9C05" w:rsidR="00030C80" w:rsidRPr="00C56B01" w:rsidRDefault="00FE5B49" w:rsidP="00030C80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248</w:t>
            </w:r>
            <w:r w:rsidR="00030C80" w:rsidRPr="00C56B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563</w:t>
            </w:r>
          </w:p>
        </w:tc>
      </w:tr>
      <w:tr w:rsidR="00030C80" w:rsidRPr="00C56B01" w14:paraId="64B4D9B6" w14:textId="77777777" w:rsidTr="00EB77B8">
        <w:trPr>
          <w:cantSplit/>
        </w:trPr>
        <w:tc>
          <w:tcPr>
            <w:tcW w:w="4602" w:type="dxa"/>
          </w:tcPr>
          <w:p w14:paraId="64B4D9B3" w14:textId="01B0904E" w:rsidR="00030C80" w:rsidRPr="00C56B01" w:rsidRDefault="00030C80" w:rsidP="00030C80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6B01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56B0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56B0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955E29" w:rsidRPr="00C56B01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268" w:type="dxa"/>
            <w:vAlign w:val="bottom"/>
          </w:tcPr>
          <w:p w14:paraId="64B4D9B4" w14:textId="4AE8F282" w:rsidR="00030C80" w:rsidRPr="00C56B01" w:rsidRDefault="00FE5B49" w:rsidP="00030C8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 w:rsidR="00030C80" w:rsidRPr="00C56B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045</w:t>
            </w:r>
            <w:r w:rsidR="00030C80" w:rsidRPr="00C56B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448</w:t>
            </w:r>
          </w:p>
        </w:tc>
        <w:tc>
          <w:tcPr>
            <w:tcW w:w="2267" w:type="dxa"/>
            <w:vAlign w:val="bottom"/>
          </w:tcPr>
          <w:p w14:paraId="64B4D9B5" w14:textId="24B0D4AA" w:rsidR="00030C80" w:rsidRPr="00C56B01" w:rsidRDefault="00FE5B49" w:rsidP="00030C8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2</w:t>
            </w:r>
            <w:r w:rsidR="00030C80" w:rsidRPr="00C56B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998</w:t>
            </w:r>
            <w:r w:rsidR="00030C80" w:rsidRPr="00C56B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348</w:t>
            </w:r>
          </w:p>
        </w:tc>
      </w:tr>
      <w:tr w:rsidR="00462BCD" w:rsidRPr="00C56B01" w14:paraId="64B4D9BA" w14:textId="77777777" w:rsidTr="00EB77B8">
        <w:trPr>
          <w:cantSplit/>
        </w:trPr>
        <w:tc>
          <w:tcPr>
            <w:tcW w:w="4602" w:type="dxa"/>
          </w:tcPr>
          <w:p w14:paraId="64B4D9B7" w14:textId="77777777" w:rsidR="00462BCD" w:rsidRPr="00C56B01" w:rsidRDefault="00462BCD" w:rsidP="00462BCD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6B01">
              <w:rPr>
                <w:rFonts w:ascii="Browallia New" w:hAnsi="Browallia New" w:cs="Browalli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268" w:type="dxa"/>
          </w:tcPr>
          <w:p w14:paraId="64B4D9B8" w14:textId="3625AE83" w:rsidR="00462BCD" w:rsidRPr="00FA5241" w:rsidRDefault="00462BCD" w:rsidP="00E2572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 w:rsidRPr="00AB7E3F">
              <w:rPr>
                <w:rFonts w:ascii="Browallia New" w:hAnsi="Browallia New" w:cs="Browallia New"/>
                <w:sz w:val="28"/>
                <w:szCs w:val="28"/>
              </w:rPr>
              <w:t>398,920</w:t>
            </w:r>
          </w:p>
        </w:tc>
        <w:tc>
          <w:tcPr>
            <w:tcW w:w="2267" w:type="dxa"/>
          </w:tcPr>
          <w:p w14:paraId="64B4D9B9" w14:textId="4EA1D6A6" w:rsidR="00462BCD" w:rsidRPr="00C56B01" w:rsidRDefault="00462BCD" w:rsidP="00E2572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6B01">
              <w:rPr>
                <w:rFonts w:ascii="Browallia New" w:hAnsi="Browallia New" w:cs="Browallia New"/>
                <w:sz w:val="28"/>
                <w:szCs w:val="28"/>
              </w:rPr>
              <w:t>398,920</w:t>
            </w:r>
          </w:p>
        </w:tc>
      </w:tr>
      <w:tr w:rsidR="00462BCD" w:rsidRPr="00C56B01" w14:paraId="64B4D9BE" w14:textId="77777777" w:rsidTr="00EB77B8">
        <w:trPr>
          <w:cantSplit/>
        </w:trPr>
        <w:tc>
          <w:tcPr>
            <w:tcW w:w="4602" w:type="dxa"/>
          </w:tcPr>
          <w:p w14:paraId="64B4D9BB" w14:textId="30771B0E" w:rsidR="00462BCD" w:rsidRPr="00C56B01" w:rsidRDefault="00462BCD" w:rsidP="00462BCD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56B01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56B0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56B01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2268" w:type="dxa"/>
          </w:tcPr>
          <w:p w14:paraId="64B4D9BC" w14:textId="6C12BED7" w:rsidR="00462BCD" w:rsidRPr="00C56B01" w:rsidRDefault="00462BCD" w:rsidP="00E25723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6B01">
              <w:rPr>
                <w:rFonts w:ascii="Browallia New" w:hAnsi="Browallia New" w:cs="Browallia New"/>
                <w:sz w:val="28"/>
                <w:szCs w:val="28"/>
              </w:rPr>
              <w:t>3,444,368</w:t>
            </w:r>
          </w:p>
        </w:tc>
        <w:tc>
          <w:tcPr>
            <w:tcW w:w="2267" w:type="dxa"/>
          </w:tcPr>
          <w:p w14:paraId="64B4D9BD" w14:textId="7377B4DA" w:rsidR="00462BCD" w:rsidRPr="00C56B01" w:rsidRDefault="00462BCD" w:rsidP="00E25723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6B01">
              <w:rPr>
                <w:rFonts w:ascii="Browallia New" w:hAnsi="Browallia New" w:cs="Browallia New"/>
                <w:sz w:val="28"/>
                <w:szCs w:val="28"/>
              </w:rPr>
              <w:t>3,397,268</w:t>
            </w:r>
          </w:p>
        </w:tc>
      </w:tr>
      <w:tr w:rsidR="00030C80" w:rsidRPr="00C56B01" w14:paraId="64B4D9C2" w14:textId="77777777" w:rsidTr="00EB77B8">
        <w:trPr>
          <w:cantSplit/>
          <w:trHeight w:hRule="exact" w:val="267"/>
        </w:trPr>
        <w:tc>
          <w:tcPr>
            <w:tcW w:w="4602" w:type="dxa"/>
          </w:tcPr>
          <w:p w14:paraId="64B4D9BF" w14:textId="77777777" w:rsidR="00030C80" w:rsidRPr="00C56B01" w:rsidRDefault="00030C80" w:rsidP="00030C80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64B4D9C0" w14:textId="77777777" w:rsidR="00030C80" w:rsidRPr="00C56B01" w:rsidRDefault="00030C80" w:rsidP="00030C80">
            <w:pP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7" w:type="dxa"/>
          </w:tcPr>
          <w:p w14:paraId="64B4D9C1" w14:textId="77777777" w:rsidR="00030C80" w:rsidRPr="00C56B01" w:rsidRDefault="00030C80" w:rsidP="00030C80">
            <w:pPr>
              <w:tabs>
                <w:tab w:val="left" w:pos="2160"/>
              </w:tabs>
              <w:spacing w:line="240" w:lineRule="auto"/>
              <w:ind w:left="34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030C80" w:rsidRPr="00C56B01" w14:paraId="64B4D9C6" w14:textId="77777777" w:rsidTr="00EB77B8">
        <w:trPr>
          <w:cantSplit/>
        </w:trPr>
        <w:tc>
          <w:tcPr>
            <w:tcW w:w="4602" w:type="dxa"/>
          </w:tcPr>
          <w:p w14:paraId="64B4D9C3" w14:textId="77777777" w:rsidR="00030C80" w:rsidRPr="00C56B01" w:rsidRDefault="00030C80" w:rsidP="00030C80">
            <w:pPr>
              <w:pStyle w:val="Heading6"/>
              <w:ind w:left="162" w:hanging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56B0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ค่</w:t>
            </w:r>
            <w:r w:rsidRPr="00C56B0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าตัดจำหน่าย</w:t>
            </w:r>
            <w:r w:rsidRPr="00C56B0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สะสม</w:t>
            </w:r>
          </w:p>
        </w:tc>
        <w:tc>
          <w:tcPr>
            <w:tcW w:w="2268" w:type="dxa"/>
          </w:tcPr>
          <w:p w14:paraId="64B4D9C4" w14:textId="77777777" w:rsidR="00030C80" w:rsidRPr="00C56B01" w:rsidRDefault="00030C80" w:rsidP="00030C8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67" w:type="dxa"/>
          </w:tcPr>
          <w:p w14:paraId="64B4D9C5" w14:textId="77777777" w:rsidR="00030C80" w:rsidRPr="00C56B01" w:rsidRDefault="00030C80" w:rsidP="00030C80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</w:tr>
      <w:tr w:rsidR="001F4221" w:rsidRPr="00C56B01" w14:paraId="64B4D9CA" w14:textId="77777777" w:rsidTr="00EB77B8">
        <w:trPr>
          <w:cantSplit/>
        </w:trPr>
        <w:tc>
          <w:tcPr>
            <w:tcW w:w="4602" w:type="dxa"/>
          </w:tcPr>
          <w:p w14:paraId="64B4D9C7" w14:textId="0DF86780" w:rsidR="001F4221" w:rsidRPr="00C56B01" w:rsidRDefault="001F4221" w:rsidP="001F422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6B0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56B0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 </w:t>
            </w:r>
            <w:r w:rsidRPr="00C56B01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268" w:type="dxa"/>
            <w:vAlign w:val="bottom"/>
          </w:tcPr>
          <w:p w14:paraId="64B4D9C8" w14:textId="4F8B25D7" w:rsidR="001F4221" w:rsidRPr="00C56B01" w:rsidRDefault="00FE5B49" w:rsidP="001F422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="001F4221" w:rsidRPr="00C56B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104</w:t>
            </w:r>
            <w:r w:rsidR="001F4221" w:rsidRPr="00C56B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670</w:t>
            </w:r>
          </w:p>
        </w:tc>
        <w:tc>
          <w:tcPr>
            <w:tcW w:w="2267" w:type="dxa"/>
            <w:vAlign w:val="bottom"/>
          </w:tcPr>
          <w:p w14:paraId="64B4D9C9" w14:textId="471FD089" w:rsidR="001F4221" w:rsidRPr="00C56B01" w:rsidRDefault="00FE5B49" w:rsidP="001F422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="001F4221" w:rsidRPr="00C56B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057</w:t>
            </w:r>
            <w:r w:rsidR="001F4221" w:rsidRPr="00C56B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572</w:t>
            </w:r>
          </w:p>
        </w:tc>
      </w:tr>
      <w:tr w:rsidR="001F4221" w:rsidRPr="00C56B01" w14:paraId="64B4D9CE" w14:textId="77777777" w:rsidTr="00EB77B8">
        <w:trPr>
          <w:cantSplit/>
        </w:trPr>
        <w:tc>
          <w:tcPr>
            <w:tcW w:w="4602" w:type="dxa"/>
          </w:tcPr>
          <w:p w14:paraId="64B4D9CB" w14:textId="77777777" w:rsidR="001F4221" w:rsidRPr="00C56B01" w:rsidRDefault="001F4221" w:rsidP="001F422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6B01">
              <w:rPr>
                <w:rFonts w:ascii="Browallia New" w:hAnsi="Browallia New" w:cs="Browallia New"/>
                <w:sz w:val="28"/>
                <w:szCs w:val="28"/>
                <w:cs/>
              </w:rPr>
              <w:t>ค่</w:t>
            </w:r>
            <w:r w:rsidRPr="00C56B01">
              <w:rPr>
                <w:rFonts w:ascii="Browallia New" w:hAnsi="Browallia New" w:cs="Browallia New" w:hint="cs"/>
                <w:sz w:val="28"/>
                <w:szCs w:val="28"/>
                <w:cs/>
              </w:rPr>
              <w:t>าตัดจำหน่าย</w:t>
            </w:r>
            <w:r w:rsidRPr="00C56B01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2268" w:type="dxa"/>
            <w:vAlign w:val="bottom"/>
          </w:tcPr>
          <w:p w14:paraId="64B4D9CC" w14:textId="26ACAAF0" w:rsidR="001F4221" w:rsidRPr="00C56B01" w:rsidRDefault="00FE5B49" w:rsidP="001F422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578</w:t>
            </w:r>
            <w:r w:rsidR="001F4221" w:rsidRPr="00C56B01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732</w:t>
            </w:r>
          </w:p>
        </w:tc>
        <w:tc>
          <w:tcPr>
            <w:tcW w:w="2267" w:type="dxa"/>
            <w:vAlign w:val="bottom"/>
          </w:tcPr>
          <w:p w14:paraId="64B4D9CD" w14:textId="65DDDC7E" w:rsidR="001F4221" w:rsidRPr="00C56B01" w:rsidRDefault="00FE5B49" w:rsidP="001F422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578</w:t>
            </w:r>
            <w:r w:rsidR="001F4221" w:rsidRPr="00C56B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732</w:t>
            </w:r>
          </w:p>
        </w:tc>
      </w:tr>
      <w:tr w:rsidR="001F4221" w:rsidRPr="00C56B01" w14:paraId="64B4D9D6" w14:textId="77777777" w:rsidTr="00EB77B8">
        <w:trPr>
          <w:cantSplit/>
          <w:trHeight w:val="310"/>
        </w:trPr>
        <w:tc>
          <w:tcPr>
            <w:tcW w:w="4602" w:type="dxa"/>
          </w:tcPr>
          <w:p w14:paraId="64B4D9D3" w14:textId="68DBC67D" w:rsidR="001F4221" w:rsidRPr="00C56B01" w:rsidRDefault="001F4221" w:rsidP="001F422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6B01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56B0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56B01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268" w:type="dxa"/>
            <w:vAlign w:val="bottom"/>
          </w:tcPr>
          <w:p w14:paraId="64B4D9D4" w14:textId="17E82E3E" w:rsidR="001F4221" w:rsidRPr="00C56B01" w:rsidRDefault="00FE5B49" w:rsidP="001F422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="001F4221" w:rsidRPr="00C56B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683</w:t>
            </w:r>
            <w:r w:rsidR="001F4221" w:rsidRPr="00C56B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402</w:t>
            </w:r>
          </w:p>
        </w:tc>
        <w:tc>
          <w:tcPr>
            <w:tcW w:w="2267" w:type="dxa"/>
            <w:vAlign w:val="bottom"/>
          </w:tcPr>
          <w:p w14:paraId="64B4D9D5" w14:textId="626A828B" w:rsidR="001F4221" w:rsidRPr="00C56B01" w:rsidRDefault="00FE5B49" w:rsidP="001F422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="001F4221" w:rsidRPr="00C56B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636</w:t>
            </w:r>
            <w:r w:rsidR="001F4221" w:rsidRPr="00C56B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304</w:t>
            </w:r>
          </w:p>
        </w:tc>
      </w:tr>
      <w:tr w:rsidR="00AD3AFC" w:rsidRPr="00C56B01" w14:paraId="64B4D9DA" w14:textId="77777777" w:rsidTr="00EB77B8">
        <w:trPr>
          <w:cantSplit/>
        </w:trPr>
        <w:tc>
          <w:tcPr>
            <w:tcW w:w="4602" w:type="dxa"/>
          </w:tcPr>
          <w:p w14:paraId="64B4D9D7" w14:textId="77777777" w:rsidR="00AD3AFC" w:rsidRPr="00C56B01" w:rsidRDefault="00AD3AFC" w:rsidP="00AD3AFC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6B01">
              <w:rPr>
                <w:rFonts w:ascii="Browallia New" w:hAnsi="Browallia New" w:cs="Browallia New"/>
                <w:sz w:val="28"/>
                <w:szCs w:val="28"/>
                <w:cs/>
              </w:rPr>
              <w:t>ค่า</w:t>
            </w:r>
            <w:r w:rsidRPr="00C56B01"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</w:t>
            </w:r>
            <w:r w:rsidRPr="00C56B01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2268" w:type="dxa"/>
          </w:tcPr>
          <w:p w14:paraId="64B4D9D8" w14:textId="314037E4" w:rsidR="00AD3AFC" w:rsidRPr="00C56B01" w:rsidRDefault="00AD3AFC" w:rsidP="00154066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6B01">
              <w:rPr>
                <w:rFonts w:ascii="Browallia New" w:hAnsi="Browallia New" w:cs="Browallia New"/>
                <w:sz w:val="28"/>
                <w:szCs w:val="28"/>
              </w:rPr>
              <w:t>633,302</w:t>
            </w:r>
          </w:p>
        </w:tc>
        <w:tc>
          <w:tcPr>
            <w:tcW w:w="2267" w:type="dxa"/>
          </w:tcPr>
          <w:p w14:paraId="64B4D9D9" w14:textId="31482713" w:rsidR="00AD3AFC" w:rsidRPr="00C56B01" w:rsidRDefault="00AD3AFC" w:rsidP="00154066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6B01">
              <w:rPr>
                <w:rFonts w:ascii="Browallia New" w:hAnsi="Browallia New" w:cs="Browallia New"/>
                <w:sz w:val="28"/>
                <w:szCs w:val="28"/>
              </w:rPr>
              <w:t>633,302</w:t>
            </w:r>
          </w:p>
        </w:tc>
      </w:tr>
      <w:tr w:rsidR="00AD3AFC" w:rsidRPr="00C56B01" w14:paraId="64B4D9DE" w14:textId="77777777" w:rsidTr="00EB77B8">
        <w:trPr>
          <w:cantSplit/>
          <w:trHeight w:val="310"/>
        </w:trPr>
        <w:tc>
          <w:tcPr>
            <w:tcW w:w="4602" w:type="dxa"/>
          </w:tcPr>
          <w:p w14:paraId="64B4D9DB" w14:textId="75CBBB86" w:rsidR="00AD3AFC" w:rsidRPr="00C56B01" w:rsidRDefault="00AD3AFC" w:rsidP="00AD3AFC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6B01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56B0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56B01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2268" w:type="dxa"/>
          </w:tcPr>
          <w:p w14:paraId="64B4D9DC" w14:textId="0F5DFCE3" w:rsidR="00AD3AFC" w:rsidRPr="00C56B01" w:rsidRDefault="00AD3AFC" w:rsidP="00154066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6B01">
              <w:rPr>
                <w:rFonts w:ascii="Browallia New" w:hAnsi="Browallia New" w:cs="Browallia New"/>
                <w:sz w:val="28"/>
                <w:szCs w:val="28"/>
              </w:rPr>
              <w:t>2,316,704</w:t>
            </w:r>
          </w:p>
        </w:tc>
        <w:tc>
          <w:tcPr>
            <w:tcW w:w="2267" w:type="dxa"/>
          </w:tcPr>
          <w:p w14:paraId="64B4D9DD" w14:textId="54756B4A" w:rsidR="00AD3AFC" w:rsidRPr="00C56B01" w:rsidRDefault="00AD3AFC" w:rsidP="00154066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6B01">
              <w:rPr>
                <w:rFonts w:ascii="Browallia New" w:hAnsi="Browallia New" w:cs="Browallia New"/>
                <w:sz w:val="28"/>
                <w:szCs w:val="28"/>
              </w:rPr>
              <w:t>2,269,606</w:t>
            </w:r>
          </w:p>
        </w:tc>
      </w:tr>
      <w:tr w:rsidR="001F4221" w:rsidRPr="00C56B01" w14:paraId="64B4D9E3" w14:textId="77777777" w:rsidTr="00EB77B8">
        <w:trPr>
          <w:cantSplit/>
        </w:trPr>
        <w:tc>
          <w:tcPr>
            <w:tcW w:w="4602" w:type="dxa"/>
          </w:tcPr>
          <w:p w14:paraId="64B4D9DF" w14:textId="77777777" w:rsidR="001F4221" w:rsidRPr="00C56B01" w:rsidRDefault="001F4221" w:rsidP="001F4221">
            <w:pPr>
              <w:pStyle w:val="Heading6"/>
              <w:ind w:left="162" w:hanging="162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4B4D9E0" w14:textId="77777777" w:rsidR="001F4221" w:rsidRPr="00C56B01" w:rsidRDefault="001F4221" w:rsidP="001F4221">
            <w:pPr>
              <w:pStyle w:val="Heading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56B0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268" w:type="dxa"/>
          </w:tcPr>
          <w:p w14:paraId="64B4D9E1" w14:textId="77777777" w:rsidR="001F4221" w:rsidRPr="00C56B01" w:rsidRDefault="001F4221" w:rsidP="001F422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267" w:type="dxa"/>
          </w:tcPr>
          <w:p w14:paraId="64B4D9E2" w14:textId="77777777" w:rsidR="001F4221" w:rsidRPr="00C56B01" w:rsidRDefault="001F4221" w:rsidP="001F422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1F4221" w:rsidRPr="00C56B01" w14:paraId="64B4D9E7" w14:textId="77777777" w:rsidTr="00EB77B8">
        <w:trPr>
          <w:cantSplit/>
        </w:trPr>
        <w:tc>
          <w:tcPr>
            <w:tcW w:w="4602" w:type="dxa"/>
          </w:tcPr>
          <w:p w14:paraId="64B4D9E4" w14:textId="0419C0E1" w:rsidR="001F4221" w:rsidRPr="00C56B01" w:rsidRDefault="001F4221" w:rsidP="001F422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6B01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56B0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56B01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268" w:type="dxa"/>
            <w:vAlign w:val="bottom"/>
          </w:tcPr>
          <w:p w14:paraId="64B4D9E5" w14:textId="0F92306F" w:rsidR="001F4221" w:rsidRPr="00C56B01" w:rsidRDefault="00FE5B49" w:rsidP="001F422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="001F4221" w:rsidRPr="00C56B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362</w:t>
            </w:r>
            <w:r w:rsidR="001F4221" w:rsidRPr="00C56B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046</w:t>
            </w:r>
          </w:p>
        </w:tc>
        <w:tc>
          <w:tcPr>
            <w:tcW w:w="2267" w:type="dxa"/>
            <w:vAlign w:val="bottom"/>
          </w:tcPr>
          <w:p w14:paraId="64B4D9E6" w14:textId="4A04947A" w:rsidR="001F4221" w:rsidRPr="00C56B01" w:rsidRDefault="00FE5B49" w:rsidP="001F422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="001F4221" w:rsidRPr="00C56B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362</w:t>
            </w:r>
            <w:r w:rsidR="001F4221" w:rsidRPr="00C56B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044</w:t>
            </w:r>
          </w:p>
        </w:tc>
      </w:tr>
      <w:tr w:rsidR="001F4221" w:rsidRPr="00C56B01" w14:paraId="64B4D9EB" w14:textId="77777777" w:rsidTr="00EB77B8">
        <w:trPr>
          <w:cantSplit/>
        </w:trPr>
        <w:tc>
          <w:tcPr>
            <w:tcW w:w="4602" w:type="dxa"/>
          </w:tcPr>
          <w:p w14:paraId="64B4D9E8" w14:textId="59501436" w:rsidR="001F4221" w:rsidRPr="00C56B01" w:rsidRDefault="001F4221" w:rsidP="001F422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6B01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56B0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56B01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2268" w:type="dxa"/>
            <w:vAlign w:val="bottom"/>
          </w:tcPr>
          <w:p w14:paraId="64B4D9E9" w14:textId="41F4D581" w:rsidR="001F4221" w:rsidRPr="00C56B01" w:rsidRDefault="00FE5B49" w:rsidP="001F422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E5B49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E49DA" w:rsidRPr="00C56B0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E5B49">
              <w:rPr>
                <w:rFonts w:ascii="Browallia New" w:hAnsi="Browallia New" w:cs="Browallia New"/>
                <w:sz w:val="28"/>
                <w:szCs w:val="28"/>
              </w:rPr>
              <w:t>127</w:t>
            </w:r>
            <w:r w:rsidR="007E49DA" w:rsidRPr="00C56B0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E5B49">
              <w:rPr>
                <w:rFonts w:ascii="Browallia New" w:hAnsi="Browallia New" w:cs="Browallia New"/>
                <w:sz w:val="28"/>
                <w:szCs w:val="28"/>
              </w:rPr>
              <w:t>664</w:t>
            </w:r>
          </w:p>
        </w:tc>
        <w:tc>
          <w:tcPr>
            <w:tcW w:w="2267" w:type="dxa"/>
            <w:vAlign w:val="bottom"/>
          </w:tcPr>
          <w:p w14:paraId="64B4D9EA" w14:textId="317F25B2" w:rsidR="001F4221" w:rsidRPr="00C56B01" w:rsidRDefault="00FE5B49" w:rsidP="001F422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E5B49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81FF6" w:rsidRPr="00C56B0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E5B49">
              <w:rPr>
                <w:rFonts w:ascii="Browallia New" w:hAnsi="Browallia New" w:cs="Browallia New"/>
                <w:sz w:val="28"/>
                <w:szCs w:val="28"/>
              </w:rPr>
              <w:t>127</w:t>
            </w:r>
            <w:r w:rsidR="00A81FF6" w:rsidRPr="00C56B0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E5B49">
              <w:rPr>
                <w:rFonts w:ascii="Browallia New" w:hAnsi="Browallia New" w:cs="Browallia New"/>
                <w:sz w:val="28"/>
                <w:szCs w:val="28"/>
              </w:rPr>
              <w:t>662</w:t>
            </w:r>
          </w:p>
        </w:tc>
      </w:tr>
      <w:tr w:rsidR="001F4221" w:rsidRPr="00C56B01" w14:paraId="64B4D9EF" w14:textId="77777777" w:rsidTr="00547904">
        <w:trPr>
          <w:cantSplit/>
          <w:trHeight w:hRule="exact" w:val="345"/>
        </w:trPr>
        <w:tc>
          <w:tcPr>
            <w:tcW w:w="4602" w:type="dxa"/>
          </w:tcPr>
          <w:p w14:paraId="64B4D9EC" w14:textId="77777777" w:rsidR="001F4221" w:rsidRPr="00C56B01" w:rsidRDefault="001F4221" w:rsidP="001F422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64B4D9ED" w14:textId="77777777" w:rsidR="001F4221" w:rsidRPr="00C56B01" w:rsidRDefault="001F4221" w:rsidP="001F422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double"/>
                <w:cs/>
              </w:rPr>
            </w:pPr>
          </w:p>
        </w:tc>
        <w:tc>
          <w:tcPr>
            <w:tcW w:w="2267" w:type="dxa"/>
          </w:tcPr>
          <w:p w14:paraId="64B4D9EE" w14:textId="77777777" w:rsidR="001F4221" w:rsidRPr="00C56B01" w:rsidRDefault="001F4221" w:rsidP="001F422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double"/>
                <w:cs/>
              </w:rPr>
            </w:pPr>
          </w:p>
        </w:tc>
      </w:tr>
      <w:tr w:rsidR="001F4221" w:rsidRPr="00C56B01" w14:paraId="64B4D9F3" w14:textId="77777777" w:rsidTr="00EB77B8">
        <w:trPr>
          <w:cantSplit/>
        </w:trPr>
        <w:tc>
          <w:tcPr>
            <w:tcW w:w="4602" w:type="dxa"/>
          </w:tcPr>
          <w:p w14:paraId="64B4D9F0" w14:textId="50558623" w:rsidR="001F4221" w:rsidRPr="00C56B01" w:rsidRDefault="001F4221" w:rsidP="001F422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56B0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C56B01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ตัดจำหน่าย</w:t>
            </w:r>
            <w:r w:rsidRPr="00C56B0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 </w:t>
            </w:r>
            <w:r w:rsidRPr="00C56B0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268" w:type="dxa"/>
            <w:vAlign w:val="bottom"/>
          </w:tcPr>
          <w:p w14:paraId="64B4D9F1" w14:textId="37C55C01" w:rsidR="001F4221" w:rsidRPr="00C56B01" w:rsidRDefault="001F4221" w:rsidP="001F422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7" w:type="dxa"/>
            <w:vAlign w:val="bottom"/>
          </w:tcPr>
          <w:p w14:paraId="64B4D9F2" w14:textId="0BF10123" w:rsidR="001F4221" w:rsidRPr="00C56B01" w:rsidRDefault="001F4221" w:rsidP="001F422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F4221" w:rsidRPr="00C56B01" w14:paraId="64B4D9F7" w14:textId="77777777" w:rsidTr="00EB77B8">
        <w:trPr>
          <w:cantSplit/>
        </w:trPr>
        <w:tc>
          <w:tcPr>
            <w:tcW w:w="4602" w:type="dxa"/>
          </w:tcPr>
          <w:p w14:paraId="64B4D9F4" w14:textId="77777777" w:rsidR="001F4221" w:rsidRPr="00C56B01" w:rsidRDefault="001F4221" w:rsidP="001F4221">
            <w:pPr>
              <w:spacing w:line="240" w:lineRule="auto"/>
              <w:ind w:left="162" w:right="-108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6B01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268" w:type="dxa"/>
            <w:vAlign w:val="bottom"/>
          </w:tcPr>
          <w:p w14:paraId="64B4D9F5" w14:textId="37E62B54" w:rsidR="001F4221" w:rsidRPr="00C56B01" w:rsidRDefault="00FE5B49" w:rsidP="001F422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578</w:t>
            </w:r>
            <w:r w:rsidR="001F4221" w:rsidRPr="00C56B01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732</w:t>
            </w:r>
          </w:p>
        </w:tc>
        <w:tc>
          <w:tcPr>
            <w:tcW w:w="2267" w:type="dxa"/>
            <w:vAlign w:val="bottom"/>
          </w:tcPr>
          <w:p w14:paraId="64B4D9F6" w14:textId="1CF3CFD3" w:rsidR="001F4221" w:rsidRPr="00C56B01" w:rsidRDefault="00FE5B49" w:rsidP="001F422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578</w:t>
            </w:r>
            <w:r w:rsidR="001F4221" w:rsidRPr="00C56B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732</w:t>
            </w:r>
          </w:p>
        </w:tc>
      </w:tr>
      <w:tr w:rsidR="001F4221" w:rsidRPr="00C56B01" w14:paraId="64B4D9FB" w14:textId="77777777" w:rsidTr="00547904">
        <w:trPr>
          <w:cantSplit/>
          <w:trHeight w:hRule="exact" w:val="331"/>
        </w:trPr>
        <w:tc>
          <w:tcPr>
            <w:tcW w:w="4602" w:type="dxa"/>
          </w:tcPr>
          <w:p w14:paraId="64B4D9F8" w14:textId="77777777" w:rsidR="001F4221" w:rsidRPr="00C56B01" w:rsidRDefault="001F4221" w:rsidP="001F4221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64B4D9F9" w14:textId="77777777" w:rsidR="001F4221" w:rsidRPr="00C56B01" w:rsidRDefault="001F4221" w:rsidP="001F422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double"/>
                <w:cs/>
              </w:rPr>
            </w:pPr>
          </w:p>
        </w:tc>
        <w:tc>
          <w:tcPr>
            <w:tcW w:w="2267" w:type="dxa"/>
          </w:tcPr>
          <w:p w14:paraId="64B4D9FA" w14:textId="77777777" w:rsidR="001F4221" w:rsidRPr="00C56B01" w:rsidRDefault="001F4221" w:rsidP="001F422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double"/>
                <w:cs/>
              </w:rPr>
            </w:pPr>
          </w:p>
        </w:tc>
      </w:tr>
      <w:tr w:rsidR="001F4221" w:rsidRPr="00C56B01" w14:paraId="64B4D9FF" w14:textId="77777777" w:rsidTr="00EB77B8">
        <w:trPr>
          <w:cantSplit/>
        </w:trPr>
        <w:tc>
          <w:tcPr>
            <w:tcW w:w="4602" w:type="dxa"/>
          </w:tcPr>
          <w:p w14:paraId="64B4D9FC" w14:textId="53AC0C7D" w:rsidR="001F4221" w:rsidRPr="00C56B01" w:rsidRDefault="001F4221" w:rsidP="001F422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56B0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C56B01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ตัดจำหน่าย</w:t>
            </w:r>
            <w:r w:rsidRPr="00C56B0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 </w:t>
            </w:r>
            <w:r w:rsidRPr="00C56B0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68" w:type="dxa"/>
          </w:tcPr>
          <w:p w14:paraId="64B4D9FD" w14:textId="77777777" w:rsidR="001F4221" w:rsidRPr="00C56B01" w:rsidRDefault="001F4221" w:rsidP="001F422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7" w:type="dxa"/>
          </w:tcPr>
          <w:p w14:paraId="64B4D9FE" w14:textId="77777777" w:rsidR="001F4221" w:rsidRPr="00C56B01" w:rsidRDefault="001F4221" w:rsidP="001F422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F4221" w:rsidRPr="00C56B01" w14:paraId="64B4DA03" w14:textId="77777777" w:rsidTr="00EB77B8">
        <w:trPr>
          <w:cantSplit/>
        </w:trPr>
        <w:tc>
          <w:tcPr>
            <w:tcW w:w="4602" w:type="dxa"/>
          </w:tcPr>
          <w:p w14:paraId="64B4DA00" w14:textId="77777777" w:rsidR="001F4221" w:rsidRPr="00C56B01" w:rsidRDefault="001F4221" w:rsidP="001F422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6B01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268" w:type="dxa"/>
            <w:vAlign w:val="bottom"/>
          </w:tcPr>
          <w:p w14:paraId="64B4DA01" w14:textId="394A5A61" w:rsidR="001F4221" w:rsidRPr="00C56B01" w:rsidRDefault="00FE5B49" w:rsidP="00C56B0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E5B49">
              <w:rPr>
                <w:rFonts w:ascii="Browallia New" w:hAnsi="Browallia New" w:cs="Browallia New"/>
                <w:sz w:val="28"/>
                <w:szCs w:val="28"/>
              </w:rPr>
              <w:t>633</w:t>
            </w:r>
            <w:r w:rsidR="00FA2408" w:rsidRPr="00C56B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E5B49">
              <w:rPr>
                <w:rFonts w:ascii="Browallia New" w:hAnsi="Browallia New" w:cs="Browallia New"/>
                <w:sz w:val="28"/>
                <w:szCs w:val="28"/>
              </w:rPr>
              <w:t>302</w:t>
            </w:r>
            <w:r w:rsidR="00863727" w:rsidRPr="00C56B01">
              <w:rPr>
                <w:rFonts w:ascii="Browallia New" w:hAnsi="Browallia New" w:cs="Browallia New"/>
                <w:sz w:val="28"/>
                <w:szCs w:val="28"/>
                <w:cs/>
              </w:rPr>
              <w:tab/>
            </w:r>
          </w:p>
        </w:tc>
        <w:tc>
          <w:tcPr>
            <w:tcW w:w="2267" w:type="dxa"/>
            <w:vAlign w:val="bottom"/>
          </w:tcPr>
          <w:p w14:paraId="64B4DA02" w14:textId="0ADDAE10" w:rsidR="001F4221" w:rsidRPr="00C56B01" w:rsidRDefault="00FE5B49" w:rsidP="00C56B0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E5B49">
              <w:rPr>
                <w:rFonts w:ascii="Browallia New" w:hAnsi="Browallia New" w:cs="Browallia New"/>
                <w:sz w:val="28"/>
                <w:szCs w:val="28"/>
              </w:rPr>
              <w:t>633</w:t>
            </w:r>
            <w:r w:rsidR="00FE77F5" w:rsidRPr="00C56B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E5B49">
              <w:rPr>
                <w:rFonts w:ascii="Browallia New" w:hAnsi="Browallia New" w:cs="Browallia New"/>
                <w:sz w:val="28"/>
                <w:szCs w:val="28"/>
              </w:rPr>
              <w:t>302</w:t>
            </w:r>
          </w:p>
        </w:tc>
      </w:tr>
    </w:tbl>
    <w:p w14:paraId="07487974" w14:textId="6F7A4C0E" w:rsidR="004B35D0" w:rsidRDefault="004B35D0" w:rsidP="004B35D0">
      <w:pPr>
        <w:pStyle w:val="ListParagraph"/>
        <w:tabs>
          <w:tab w:val="clear" w:pos="227"/>
          <w:tab w:val="left" w:pos="540"/>
          <w:tab w:val="num" w:pos="786"/>
        </w:tabs>
        <w:ind w:left="36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1C49D3D" w14:textId="2ED0F338" w:rsidR="00BF6BFC" w:rsidRDefault="00BF6BFC" w:rsidP="004B35D0">
      <w:pPr>
        <w:pStyle w:val="ListParagraph"/>
        <w:tabs>
          <w:tab w:val="clear" w:pos="227"/>
          <w:tab w:val="left" w:pos="540"/>
          <w:tab w:val="num" w:pos="786"/>
        </w:tabs>
        <w:ind w:left="36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10F7ED1" w14:textId="6A80D8BD" w:rsidR="00BF6BFC" w:rsidRDefault="00BF6BFC" w:rsidP="004B35D0">
      <w:pPr>
        <w:pStyle w:val="ListParagraph"/>
        <w:tabs>
          <w:tab w:val="clear" w:pos="227"/>
          <w:tab w:val="left" w:pos="540"/>
          <w:tab w:val="num" w:pos="786"/>
        </w:tabs>
        <w:ind w:left="36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C07A911" w14:textId="7CEDEC48" w:rsidR="00BF6BFC" w:rsidRDefault="00BF6BFC" w:rsidP="004B35D0">
      <w:pPr>
        <w:pStyle w:val="ListParagraph"/>
        <w:tabs>
          <w:tab w:val="clear" w:pos="227"/>
          <w:tab w:val="left" w:pos="540"/>
          <w:tab w:val="num" w:pos="786"/>
        </w:tabs>
        <w:ind w:left="36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E8E70C7" w14:textId="49896E6A" w:rsidR="00BF6BFC" w:rsidRDefault="00BF6BFC" w:rsidP="004B35D0">
      <w:pPr>
        <w:pStyle w:val="ListParagraph"/>
        <w:tabs>
          <w:tab w:val="clear" w:pos="227"/>
          <w:tab w:val="left" w:pos="540"/>
          <w:tab w:val="num" w:pos="786"/>
        </w:tabs>
        <w:ind w:left="36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85DB678" w14:textId="7E2DEAE3" w:rsidR="00BF6BFC" w:rsidRDefault="00BF6BFC" w:rsidP="004B35D0">
      <w:pPr>
        <w:pStyle w:val="ListParagraph"/>
        <w:tabs>
          <w:tab w:val="clear" w:pos="227"/>
          <w:tab w:val="left" w:pos="540"/>
          <w:tab w:val="num" w:pos="786"/>
        </w:tabs>
        <w:ind w:left="36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29909BD" w14:textId="6CB4BD69" w:rsidR="00BF6BFC" w:rsidRDefault="00BF6BFC" w:rsidP="004B35D0">
      <w:pPr>
        <w:pStyle w:val="ListParagraph"/>
        <w:tabs>
          <w:tab w:val="clear" w:pos="227"/>
          <w:tab w:val="left" w:pos="540"/>
          <w:tab w:val="num" w:pos="786"/>
        </w:tabs>
        <w:ind w:left="36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CD35E14" w14:textId="77777777" w:rsidR="00C56B01" w:rsidRDefault="00C56B01" w:rsidP="004B35D0">
      <w:pPr>
        <w:pStyle w:val="ListParagraph"/>
        <w:tabs>
          <w:tab w:val="clear" w:pos="227"/>
          <w:tab w:val="left" w:pos="540"/>
          <w:tab w:val="num" w:pos="786"/>
        </w:tabs>
        <w:ind w:left="36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3C2FDA8" w14:textId="3A89CD41" w:rsidR="00BF6BFC" w:rsidRDefault="00BF6BFC" w:rsidP="004B35D0">
      <w:pPr>
        <w:pStyle w:val="ListParagraph"/>
        <w:tabs>
          <w:tab w:val="clear" w:pos="227"/>
          <w:tab w:val="left" w:pos="540"/>
          <w:tab w:val="num" w:pos="786"/>
        </w:tabs>
        <w:ind w:left="36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3940B6E" w14:textId="71876C79" w:rsidR="00BF6BFC" w:rsidRDefault="00BF6BFC" w:rsidP="004B35D0">
      <w:pPr>
        <w:pStyle w:val="ListParagraph"/>
        <w:tabs>
          <w:tab w:val="clear" w:pos="227"/>
          <w:tab w:val="left" w:pos="540"/>
          <w:tab w:val="num" w:pos="786"/>
        </w:tabs>
        <w:ind w:left="36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EA1347D" w14:textId="1C65C522" w:rsidR="00531CCF" w:rsidRPr="00A16BC8" w:rsidRDefault="00531CCF" w:rsidP="004B35D0">
      <w:pPr>
        <w:pStyle w:val="ListParagraph"/>
        <w:numPr>
          <w:ilvl w:val="0"/>
          <w:numId w:val="16"/>
        </w:numPr>
        <w:tabs>
          <w:tab w:val="clear" w:pos="227"/>
          <w:tab w:val="left" w:pos="540"/>
          <w:tab w:val="num" w:pos="786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16BC8">
        <w:rPr>
          <w:rFonts w:ascii="Browallia New" w:hAnsi="Browallia New" w:cs="Browallia New"/>
          <w:b/>
          <w:bCs/>
          <w:sz w:val="28"/>
          <w:szCs w:val="28"/>
          <w:cs/>
        </w:rPr>
        <w:t>สิทธิในการขายสินค้า</w:t>
      </w:r>
    </w:p>
    <w:p w14:paraId="096791E7" w14:textId="77777777" w:rsidR="00531CCF" w:rsidRPr="00A16BC8" w:rsidRDefault="00531CCF" w:rsidP="00531CCF">
      <w:pPr>
        <w:spacing w:line="240" w:lineRule="auto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tbl>
      <w:tblPr>
        <w:tblW w:w="921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804"/>
        <w:gridCol w:w="2409"/>
      </w:tblGrid>
      <w:tr w:rsidR="00E05160" w:rsidRPr="00A16BC8" w14:paraId="3C4BD459" w14:textId="77777777" w:rsidTr="00A16BC8">
        <w:trPr>
          <w:cantSplit/>
          <w:trHeight w:val="20"/>
        </w:trPr>
        <w:tc>
          <w:tcPr>
            <w:tcW w:w="6804" w:type="dxa"/>
            <w:vAlign w:val="bottom"/>
          </w:tcPr>
          <w:p w14:paraId="6555135F" w14:textId="77777777" w:rsidR="00915973" w:rsidRPr="00A16BC8" w:rsidRDefault="00915973" w:rsidP="005F7B2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09" w:type="dxa"/>
            <w:vAlign w:val="bottom"/>
          </w:tcPr>
          <w:p w14:paraId="08BFAC90" w14:textId="77777777" w:rsidR="00915973" w:rsidRPr="00A16BC8" w:rsidRDefault="00915973" w:rsidP="005F7B21">
            <w:pPr>
              <w:tabs>
                <w:tab w:val="left" w:pos="2160"/>
              </w:tabs>
              <w:spacing w:line="240" w:lineRule="auto"/>
              <w:ind w:left="34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(หน่วย </w:t>
            </w:r>
            <w:r w:rsidRPr="00A16BC8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A16B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บาท)</w:t>
            </w:r>
          </w:p>
        </w:tc>
      </w:tr>
      <w:tr w:rsidR="00E05160" w:rsidRPr="00A16BC8" w14:paraId="5D0F5929" w14:textId="77777777" w:rsidTr="00A16BC8">
        <w:trPr>
          <w:cantSplit/>
          <w:trHeight w:val="20"/>
        </w:trPr>
        <w:tc>
          <w:tcPr>
            <w:tcW w:w="6804" w:type="dxa"/>
            <w:vAlign w:val="bottom"/>
          </w:tcPr>
          <w:p w14:paraId="441E3179" w14:textId="77777777" w:rsidR="00915973" w:rsidRPr="00A16BC8" w:rsidRDefault="00915973" w:rsidP="005F7B2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09" w:type="dxa"/>
            <w:vAlign w:val="bottom"/>
          </w:tcPr>
          <w:p w14:paraId="572CD86D" w14:textId="77777777" w:rsidR="00C04895" w:rsidRPr="00A16BC8" w:rsidRDefault="00915973" w:rsidP="005F7B21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งบการเงินรวมและ</w:t>
            </w:r>
          </w:p>
          <w:p w14:paraId="64FD1B5B" w14:textId="0CC75C4E" w:rsidR="00915973" w:rsidRPr="00A16BC8" w:rsidRDefault="00813F98" w:rsidP="005F7B21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</w:t>
            </w:r>
            <w:r w:rsidR="00C04895" w:rsidRPr="00A16B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การเงิน</w:t>
            </w:r>
            <w:r w:rsidR="00915973" w:rsidRPr="00A16B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เฉพาะของบริษัท</w:t>
            </w:r>
          </w:p>
        </w:tc>
      </w:tr>
      <w:tr w:rsidR="00E05160" w:rsidRPr="00A16BC8" w14:paraId="564FB7C8" w14:textId="77777777" w:rsidTr="00A16BC8">
        <w:trPr>
          <w:cantSplit/>
          <w:trHeight w:val="20"/>
        </w:trPr>
        <w:tc>
          <w:tcPr>
            <w:tcW w:w="6804" w:type="dxa"/>
            <w:vAlign w:val="bottom"/>
          </w:tcPr>
          <w:p w14:paraId="30DC5156" w14:textId="77777777" w:rsidR="00915973" w:rsidRPr="00A16BC8" w:rsidRDefault="00915973" w:rsidP="005F7B2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16BC8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409" w:type="dxa"/>
            <w:vAlign w:val="bottom"/>
          </w:tcPr>
          <w:p w14:paraId="391ADAFC" w14:textId="77777777" w:rsidR="00915973" w:rsidRPr="00A16BC8" w:rsidRDefault="00915973" w:rsidP="005F7B21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05160" w:rsidRPr="00A16BC8" w14:paraId="581AF928" w14:textId="77777777" w:rsidTr="00A16BC8">
        <w:trPr>
          <w:cantSplit/>
          <w:trHeight w:val="20"/>
        </w:trPr>
        <w:tc>
          <w:tcPr>
            <w:tcW w:w="6804" w:type="dxa"/>
            <w:vAlign w:val="bottom"/>
          </w:tcPr>
          <w:p w14:paraId="0DC42C1E" w14:textId="47393A7B" w:rsidR="00915973" w:rsidRPr="00A16BC8" w:rsidRDefault="00BF35BF" w:rsidP="00360F7F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A16B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A16BC8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1F4221" w:rsidRPr="00A16BC8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409" w:type="dxa"/>
            <w:vAlign w:val="bottom"/>
          </w:tcPr>
          <w:p w14:paraId="7565A940" w14:textId="663F5D54" w:rsidR="00915973" w:rsidRPr="00A16BC8" w:rsidRDefault="003E41C3" w:rsidP="00147C5B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</w:rPr>
              <w:t>27,890,487</w:t>
            </w:r>
          </w:p>
        </w:tc>
      </w:tr>
      <w:tr w:rsidR="00E05160" w:rsidRPr="00A16BC8" w14:paraId="2FF4CEBE" w14:textId="77777777" w:rsidTr="00A16BC8">
        <w:trPr>
          <w:cantSplit/>
          <w:trHeight w:val="20"/>
        </w:trPr>
        <w:tc>
          <w:tcPr>
            <w:tcW w:w="6804" w:type="dxa"/>
            <w:vAlign w:val="bottom"/>
          </w:tcPr>
          <w:p w14:paraId="640433FF" w14:textId="77777777" w:rsidR="00915973" w:rsidRPr="00A16BC8" w:rsidRDefault="00915973" w:rsidP="005F7B2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ซื้อเพิ่ม </w:t>
            </w:r>
          </w:p>
        </w:tc>
        <w:tc>
          <w:tcPr>
            <w:tcW w:w="2409" w:type="dxa"/>
            <w:vAlign w:val="bottom"/>
          </w:tcPr>
          <w:p w14:paraId="42FE46F4" w14:textId="27EC56A7" w:rsidR="00915973" w:rsidRPr="00A16BC8" w:rsidRDefault="00E05160" w:rsidP="00360F7F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</w:rPr>
              <w:t xml:space="preserve">                          </w:t>
            </w:r>
            <w:r w:rsidR="003E41C3" w:rsidRPr="00A16BC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E05160" w:rsidRPr="00A16BC8" w14:paraId="41852A26" w14:textId="77777777" w:rsidTr="00A16BC8">
        <w:trPr>
          <w:cantSplit/>
          <w:trHeight w:val="20"/>
        </w:trPr>
        <w:tc>
          <w:tcPr>
            <w:tcW w:w="6804" w:type="dxa"/>
            <w:vAlign w:val="bottom"/>
          </w:tcPr>
          <w:p w14:paraId="5DAC092B" w14:textId="0A36CC24" w:rsidR="00915973" w:rsidRPr="00A16BC8" w:rsidRDefault="00915973" w:rsidP="00FA020C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A16B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A16BC8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1F4221" w:rsidRPr="00A16BC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A16B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09" w:type="dxa"/>
            <w:vAlign w:val="bottom"/>
          </w:tcPr>
          <w:p w14:paraId="13B5D3A5" w14:textId="30C5172A" w:rsidR="00915973" w:rsidRPr="00A16BC8" w:rsidRDefault="003E41C3" w:rsidP="00FA020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</w:rPr>
              <w:t>27,890,487</w:t>
            </w:r>
          </w:p>
        </w:tc>
      </w:tr>
      <w:tr w:rsidR="00E05160" w:rsidRPr="00A16BC8" w14:paraId="7645000F" w14:textId="77777777" w:rsidTr="00A16BC8">
        <w:trPr>
          <w:cantSplit/>
          <w:trHeight w:val="20"/>
        </w:trPr>
        <w:tc>
          <w:tcPr>
            <w:tcW w:w="6804" w:type="dxa"/>
            <w:vAlign w:val="bottom"/>
          </w:tcPr>
          <w:p w14:paraId="2CAEB90A" w14:textId="77777777" w:rsidR="00915973" w:rsidRPr="00A16BC8" w:rsidRDefault="00915973" w:rsidP="00FA020C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409" w:type="dxa"/>
            <w:vAlign w:val="bottom"/>
          </w:tcPr>
          <w:p w14:paraId="2A5E147E" w14:textId="16211634" w:rsidR="00915973" w:rsidRPr="00A16BC8" w:rsidRDefault="00C23B40" w:rsidP="00EF18FF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                      </w:t>
            </w:r>
            <w:r w:rsidR="00863727" w:rsidRPr="00A16B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- </w:t>
            </w:r>
          </w:p>
        </w:tc>
      </w:tr>
      <w:tr w:rsidR="00E05160" w:rsidRPr="00A16BC8" w14:paraId="1366353E" w14:textId="77777777" w:rsidTr="00A16BC8">
        <w:trPr>
          <w:cantSplit/>
          <w:trHeight w:val="20"/>
        </w:trPr>
        <w:tc>
          <w:tcPr>
            <w:tcW w:w="6804" w:type="dxa"/>
            <w:vAlign w:val="bottom"/>
          </w:tcPr>
          <w:p w14:paraId="50203AEE" w14:textId="5059A110" w:rsidR="00915973" w:rsidRPr="00A16BC8" w:rsidRDefault="00915973" w:rsidP="00FA020C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A16B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A16BC8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1F4221" w:rsidRPr="00A16BC8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2409" w:type="dxa"/>
            <w:vAlign w:val="bottom"/>
          </w:tcPr>
          <w:p w14:paraId="2B69C2E2" w14:textId="2EB9A5E5" w:rsidR="00915973" w:rsidRPr="00A16BC8" w:rsidRDefault="00FE5B49" w:rsidP="001D7088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="00863727" w:rsidRPr="00A16B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16BC8">
              <w:rPr>
                <w:rFonts w:ascii="Browallia New" w:hAnsi="Browallia New" w:cs="Browallia New"/>
                <w:sz w:val="28"/>
                <w:szCs w:val="28"/>
              </w:rPr>
              <w:t>890</w:t>
            </w:r>
            <w:r w:rsidR="00863727" w:rsidRPr="00A16B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16BC8">
              <w:rPr>
                <w:rFonts w:ascii="Browallia New" w:hAnsi="Browallia New" w:cs="Browallia New"/>
                <w:sz w:val="28"/>
                <w:szCs w:val="28"/>
              </w:rPr>
              <w:t>487</w:t>
            </w:r>
          </w:p>
        </w:tc>
      </w:tr>
      <w:tr w:rsidR="00E05160" w:rsidRPr="00A16BC8" w14:paraId="07200FB1" w14:textId="77777777" w:rsidTr="00A16BC8">
        <w:trPr>
          <w:cantSplit/>
          <w:trHeight w:val="20"/>
        </w:trPr>
        <w:tc>
          <w:tcPr>
            <w:tcW w:w="6804" w:type="dxa"/>
            <w:vAlign w:val="bottom"/>
          </w:tcPr>
          <w:p w14:paraId="53153688" w14:textId="77777777" w:rsidR="00915973" w:rsidRPr="00A16BC8" w:rsidRDefault="00915973" w:rsidP="005F7B2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09" w:type="dxa"/>
            <w:vAlign w:val="bottom"/>
          </w:tcPr>
          <w:p w14:paraId="14F1463B" w14:textId="77777777" w:rsidR="00915973" w:rsidRPr="00A16BC8" w:rsidRDefault="00915973" w:rsidP="005F7B21">
            <w:pPr>
              <w:tabs>
                <w:tab w:val="left" w:pos="2160"/>
              </w:tabs>
              <w:spacing w:line="240" w:lineRule="auto"/>
              <w:ind w:left="34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E05160" w:rsidRPr="00A16BC8" w14:paraId="1736E3F8" w14:textId="77777777" w:rsidTr="00A16BC8">
        <w:trPr>
          <w:cantSplit/>
          <w:trHeight w:val="20"/>
        </w:trPr>
        <w:tc>
          <w:tcPr>
            <w:tcW w:w="6804" w:type="dxa"/>
            <w:vAlign w:val="bottom"/>
          </w:tcPr>
          <w:p w14:paraId="7406AD00" w14:textId="77777777" w:rsidR="00915973" w:rsidRPr="00A16BC8" w:rsidRDefault="00915973" w:rsidP="005F7B21">
            <w:pPr>
              <w:pStyle w:val="Heading6"/>
              <w:ind w:left="162" w:hanging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409" w:type="dxa"/>
            <w:vAlign w:val="bottom"/>
          </w:tcPr>
          <w:p w14:paraId="72ED5DDD" w14:textId="77777777" w:rsidR="00915973" w:rsidRPr="00A16BC8" w:rsidRDefault="00915973" w:rsidP="005F7B2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</w:tr>
      <w:tr w:rsidR="001F4221" w:rsidRPr="00A16BC8" w14:paraId="4ACAF694" w14:textId="77777777" w:rsidTr="00A16BC8">
        <w:trPr>
          <w:cantSplit/>
          <w:trHeight w:val="20"/>
        </w:trPr>
        <w:tc>
          <w:tcPr>
            <w:tcW w:w="6804" w:type="dxa"/>
            <w:vAlign w:val="bottom"/>
          </w:tcPr>
          <w:p w14:paraId="5779BAA3" w14:textId="39B14413" w:rsidR="001F4221" w:rsidRPr="00A16BC8" w:rsidRDefault="001F4221" w:rsidP="001F422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A16B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A16BC8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409" w:type="dxa"/>
            <w:vAlign w:val="bottom"/>
          </w:tcPr>
          <w:p w14:paraId="53143F3D" w14:textId="5503AC7A" w:rsidR="001F4221" w:rsidRPr="00A16BC8" w:rsidRDefault="001F4221" w:rsidP="001F422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</w:rPr>
              <w:t>22,312,390</w:t>
            </w:r>
          </w:p>
        </w:tc>
      </w:tr>
      <w:tr w:rsidR="001F4221" w:rsidRPr="00A16BC8" w14:paraId="77E9706E" w14:textId="77777777" w:rsidTr="00A16BC8">
        <w:trPr>
          <w:cantSplit/>
          <w:trHeight w:val="20"/>
        </w:trPr>
        <w:tc>
          <w:tcPr>
            <w:tcW w:w="6804" w:type="dxa"/>
            <w:vAlign w:val="bottom"/>
          </w:tcPr>
          <w:p w14:paraId="765FD296" w14:textId="77777777" w:rsidR="001F4221" w:rsidRPr="00A16BC8" w:rsidRDefault="001F4221" w:rsidP="001F422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409" w:type="dxa"/>
            <w:vAlign w:val="bottom"/>
          </w:tcPr>
          <w:p w14:paraId="169547A0" w14:textId="08FCB192" w:rsidR="001F4221" w:rsidRPr="00A16BC8" w:rsidRDefault="001F4221" w:rsidP="001F422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</w:rPr>
              <w:t>5,578,097</w:t>
            </w:r>
          </w:p>
        </w:tc>
      </w:tr>
      <w:tr w:rsidR="001F4221" w:rsidRPr="00A16BC8" w14:paraId="61807118" w14:textId="77777777" w:rsidTr="00A16BC8">
        <w:trPr>
          <w:cantSplit/>
          <w:trHeight w:val="20"/>
        </w:trPr>
        <w:tc>
          <w:tcPr>
            <w:tcW w:w="6804" w:type="dxa"/>
            <w:vAlign w:val="bottom"/>
          </w:tcPr>
          <w:p w14:paraId="518B2BB7" w14:textId="2C15B3E9" w:rsidR="001F4221" w:rsidRPr="00A16BC8" w:rsidRDefault="001F4221" w:rsidP="001F422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A16B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A16BC8">
              <w:rPr>
                <w:rFonts w:ascii="Browallia New" w:hAnsi="Browallia New" w:cs="Browallia New"/>
                <w:sz w:val="28"/>
                <w:szCs w:val="28"/>
              </w:rPr>
              <w:t>2562</w:t>
            </w:r>
            <w:r w:rsidRPr="00A16B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09" w:type="dxa"/>
            <w:vAlign w:val="bottom"/>
          </w:tcPr>
          <w:p w14:paraId="4B67A060" w14:textId="6134DB12" w:rsidR="001F4221" w:rsidRPr="00A16BC8" w:rsidRDefault="001F4221" w:rsidP="001F422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</w:rPr>
              <w:t>27,890,487</w:t>
            </w:r>
          </w:p>
        </w:tc>
      </w:tr>
      <w:tr w:rsidR="001F4221" w:rsidRPr="00A16BC8" w14:paraId="04B27579" w14:textId="77777777" w:rsidTr="00A16BC8">
        <w:trPr>
          <w:cantSplit/>
          <w:trHeight w:val="20"/>
        </w:trPr>
        <w:tc>
          <w:tcPr>
            <w:tcW w:w="6804" w:type="dxa"/>
            <w:vAlign w:val="bottom"/>
          </w:tcPr>
          <w:p w14:paraId="177F86FA" w14:textId="77777777" w:rsidR="001F4221" w:rsidRPr="00A16BC8" w:rsidRDefault="001F4221" w:rsidP="001F422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409" w:type="dxa"/>
            <w:vAlign w:val="bottom"/>
          </w:tcPr>
          <w:p w14:paraId="06083A55" w14:textId="47882CC9" w:rsidR="001F4221" w:rsidRPr="00A16BC8" w:rsidRDefault="00F64EEE" w:rsidP="00EF18FF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                      </w:t>
            </w:r>
            <w:r w:rsidR="00863727" w:rsidRPr="00A16B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1F4221" w:rsidRPr="00A16BC8" w14:paraId="5552A486" w14:textId="77777777" w:rsidTr="00A16BC8">
        <w:trPr>
          <w:cantSplit/>
          <w:trHeight w:val="20"/>
        </w:trPr>
        <w:tc>
          <w:tcPr>
            <w:tcW w:w="6804" w:type="dxa"/>
            <w:vAlign w:val="bottom"/>
          </w:tcPr>
          <w:p w14:paraId="4D5144F9" w14:textId="41D644D0" w:rsidR="001F4221" w:rsidRPr="00A16BC8" w:rsidRDefault="001F4221" w:rsidP="001F422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A16B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A16BC8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2409" w:type="dxa"/>
            <w:vAlign w:val="bottom"/>
          </w:tcPr>
          <w:p w14:paraId="613BFC80" w14:textId="532C4757" w:rsidR="001F4221" w:rsidRPr="00A16BC8" w:rsidRDefault="00FE5B49" w:rsidP="00EF18F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="00863727" w:rsidRPr="00A16B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16BC8">
              <w:rPr>
                <w:rFonts w:ascii="Browallia New" w:hAnsi="Browallia New" w:cs="Browallia New"/>
                <w:sz w:val="28"/>
                <w:szCs w:val="28"/>
              </w:rPr>
              <w:t>890</w:t>
            </w:r>
            <w:r w:rsidR="00863727" w:rsidRPr="00A16B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16BC8">
              <w:rPr>
                <w:rFonts w:ascii="Browallia New" w:hAnsi="Browallia New" w:cs="Browallia New"/>
                <w:sz w:val="28"/>
                <w:szCs w:val="28"/>
              </w:rPr>
              <w:t>487</w:t>
            </w:r>
          </w:p>
        </w:tc>
      </w:tr>
      <w:tr w:rsidR="001F4221" w:rsidRPr="00A16BC8" w14:paraId="0029A158" w14:textId="77777777" w:rsidTr="00A16BC8">
        <w:trPr>
          <w:cantSplit/>
          <w:trHeight w:val="20"/>
        </w:trPr>
        <w:tc>
          <w:tcPr>
            <w:tcW w:w="6804" w:type="dxa"/>
            <w:vAlign w:val="bottom"/>
          </w:tcPr>
          <w:p w14:paraId="5E7E8357" w14:textId="77777777" w:rsidR="001F4221" w:rsidRPr="00A16BC8" w:rsidRDefault="001F4221" w:rsidP="001F4221">
            <w:pPr>
              <w:pStyle w:val="Heading6"/>
              <w:ind w:left="162" w:hanging="162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6819891" w14:textId="77777777" w:rsidR="001F4221" w:rsidRPr="00A16BC8" w:rsidRDefault="001F4221" w:rsidP="001F4221">
            <w:pPr>
              <w:pStyle w:val="Heading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409" w:type="dxa"/>
            <w:vAlign w:val="bottom"/>
          </w:tcPr>
          <w:p w14:paraId="7884226D" w14:textId="77777777" w:rsidR="001F4221" w:rsidRPr="00A16BC8" w:rsidRDefault="001F4221" w:rsidP="001F422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1F4221" w:rsidRPr="00A16BC8" w14:paraId="29B6796C" w14:textId="77777777" w:rsidTr="00A16BC8">
        <w:trPr>
          <w:cantSplit/>
          <w:trHeight w:val="20"/>
        </w:trPr>
        <w:tc>
          <w:tcPr>
            <w:tcW w:w="6804" w:type="dxa"/>
            <w:vAlign w:val="bottom"/>
          </w:tcPr>
          <w:p w14:paraId="581F5641" w14:textId="53A9F806" w:rsidR="001F4221" w:rsidRPr="00A16BC8" w:rsidRDefault="001F4221" w:rsidP="001F4221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A16B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A16BC8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409" w:type="dxa"/>
            <w:vAlign w:val="bottom"/>
          </w:tcPr>
          <w:p w14:paraId="4A513DA3" w14:textId="3F101583" w:rsidR="001F4221" w:rsidRPr="00A16BC8" w:rsidRDefault="001F4221" w:rsidP="001F4221">
            <w:pPr>
              <w:pBdr>
                <w:bottom w:val="single" w:sz="12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</w:rPr>
              <w:t xml:space="preserve">                       -</w:t>
            </w:r>
          </w:p>
        </w:tc>
      </w:tr>
      <w:tr w:rsidR="0061468C" w:rsidRPr="00A16BC8" w14:paraId="2AA49554" w14:textId="77777777" w:rsidTr="00A16BC8">
        <w:trPr>
          <w:cantSplit/>
          <w:trHeight w:val="20"/>
        </w:trPr>
        <w:tc>
          <w:tcPr>
            <w:tcW w:w="6804" w:type="dxa"/>
            <w:vAlign w:val="bottom"/>
          </w:tcPr>
          <w:p w14:paraId="585CEA97" w14:textId="2F6E1A1A" w:rsidR="0061468C" w:rsidRPr="00A16BC8" w:rsidRDefault="0061468C" w:rsidP="0061468C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A16B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A16BC8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2409" w:type="dxa"/>
            <w:vAlign w:val="bottom"/>
          </w:tcPr>
          <w:p w14:paraId="4E158538" w14:textId="2E4F1D50" w:rsidR="0061468C" w:rsidRPr="00A16BC8" w:rsidRDefault="005742E9" w:rsidP="005742E9">
            <w:pPr>
              <w:pBdr>
                <w:bottom w:val="single" w:sz="12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               </w:t>
            </w:r>
            <w:r w:rsidR="0061468C" w:rsidRPr="00A16BC8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F4221" w:rsidRPr="00A16BC8" w14:paraId="2B2E1954" w14:textId="77777777" w:rsidTr="00A16BC8">
        <w:trPr>
          <w:cantSplit/>
          <w:trHeight w:val="20"/>
        </w:trPr>
        <w:tc>
          <w:tcPr>
            <w:tcW w:w="6804" w:type="dxa"/>
            <w:vAlign w:val="bottom"/>
          </w:tcPr>
          <w:p w14:paraId="07018525" w14:textId="77777777" w:rsidR="001F4221" w:rsidRPr="00A16BC8" w:rsidRDefault="001F4221" w:rsidP="001F422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09" w:type="dxa"/>
            <w:vAlign w:val="bottom"/>
          </w:tcPr>
          <w:p w14:paraId="016F7026" w14:textId="77777777" w:rsidR="001F4221" w:rsidRPr="00A16BC8" w:rsidRDefault="001F4221" w:rsidP="001F422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double"/>
                <w:cs/>
              </w:rPr>
            </w:pPr>
          </w:p>
        </w:tc>
      </w:tr>
      <w:tr w:rsidR="001F4221" w:rsidRPr="00A16BC8" w14:paraId="7DA99295" w14:textId="77777777" w:rsidTr="00A16BC8">
        <w:trPr>
          <w:cantSplit/>
          <w:trHeight w:val="20"/>
        </w:trPr>
        <w:tc>
          <w:tcPr>
            <w:tcW w:w="6804" w:type="dxa"/>
            <w:vAlign w:val="bottom"/>
          </w:tcPr>
          <w:p w14:paraId="228E75D9" w14:textId="41EDB8AB" w:rsidR="001F4221" w:rsidRPr="00A16BC8" w:rsidRDefault="001F4221" w:rsidP="001F422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16B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ค่าตัดจำหน่ายสำหรับปี </w:t>
            </w:r>
            <w:r w:rsidRPr="00A16BC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409" w:type="dxa"/>
            <w:vAlign w:val="bottom"/>
          </w:tcPr>
          <w:p w14:paraId="4CDE0D1B" w14:textId="77777777" w:rsidR="001F4221" w:rsidRPr="00A16BC8" w:rsidRDefault="001F4221" w:rsidP="001F422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F4221" w:rsidRPr="00A16BC8" w14:paraId="718575A6" w14:textId="77777777" w:rsidTr="00A16BC8">
        <w:trPr>
          <w:cantSplit/>
          <w:trHeight w:val="20"/>
        </w:trPr>
        <w:tc>
          <w:tcPr>
            <w:tcW w:w="6804" w:type="dxa"/>
            <w:vAlign w:val="bottom"/>
          </w:tcPr>
          <w:p w14:paraId="6D694CCC" w14:textId="77777777" w:rsidR="001F4221" w:rsidRPr="00A16BC8" w:rsidRDefault="001F4221" w:rsidP="001F4221">
            <w:pPr>
              <w:spacing w:line="240" w:lineRule="auto"/>
              <w:ind w:left="162" w:right="-108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409" w:type="dxa"/>
            <w:vAlign w:val="bottom"/>
          </w:tcPr>
          <w:p w14:paraId="46457424" w14:textId="60CD43B7" w:rsidR="001F4221" w:rsidRPr="00A16BC8" w:rsidRDefault="001F4221" w:rsidP="001F4221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</w:rPr>
              <w:t>5,578,097</w:t>
            </w:r>
          </w:p>
        </w:tc>
      </w:tr>
      <w:tr w:rsidR="001F4221" w:rsidRPr="00A16BC8" w14:paraId="4CF8EFCD" w14:textId="77777777" w:rsidTr="00A16BC8">
        <w:trPr>
          <w:cantSplit/>
          <w:trHeight w:val="20"/>
        </w:trPr>
        <w:tc>
          <w:tcPr>
            <w:tcW w:w="6804" w:type="dxa"/>
            <w:vAlign w:val="bottom"/>
          </w:tcPr>
          <w:p w14:paraId="27FF42B7" w14:textId="77777777" w:rsidR="001F4221" w:rsidRPr="00A16BC8" w:rsidRDefault="001F4221" w:rsidP="001F4221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09" w:type="dxa"/>
            <w:vAlign w:val="bottom"/>
          </w:tcPr>
          <w:p w14:paraId="074714E3" w14:textId="77777777" w:rsidR="001F4221" w:rsidRPr="00A16BC8" w:rsidRDefault="001F4221" w:rsidP="001F4221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double"/>
                <w:cs/>
              </w:rPr>
            </w:pPr>
          </w:p>
        </w:tc>
      </w:tr>
      <w:tr w:rsidR="001F4221" w:rsidRPr="00A16BC8" w14:paraId="01CFABD4" w14:textId="77777777" w:rsidTr="00A16BC8">
        <w:trPr>
          <w:cantSplit/>
          <w:trHeight w:val="20"/>
        </w:trPr>
        <w:tc>
          <w:tcPr>
            <w:tcW w:w="6804" w:type="dxa"/>
            <w:vAlign w:val="bottom"/>
          </w:tcPr>
          <w:p w14:paraId="0514732D" w14:textId="3974297D" w:rsidR="001F4221" w:rsidRPr="00A16BC8" w:rsidRDefault="001F4221" w:rsidP="001F422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A16B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ค่าตัดจำหน่ายสำหรับปี </w:t>
            </w:r>
            <w:r w:rsidRPr="00A16BC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409" w:type="dxa"/>
            <w:vAlign w:val="bottom"/>
          </w:tcPr>
          <w:p w14:paraId="3936AE76" w14:textId="77777777" w:rsidR="001F4221" w:rsidRPr="00A16BC8" w:rsidRDefault="001F4221" w:rsidP="001F422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F4221" w:rsidRPr="00A16BC8" w14:paraId="56E84AC7" w14:textId="77777777" w:rsidTr="00A16BC8">
        <w:trPr>
          <w:cantSplit/>
          <w:trHeight w:val="20"/>
        </w:trPr>
        <w:tc>
          <w:tcPr>
            <w:tcW w:w="6804" w:type="dxa"/>
            <w:vAlign w:val="bottom"/>
          </w:tcPr>
          <w:p w14:paraId="16FF9805" w14:textId="77777777" w:rsidR="001F4221" w:rsidRPr="00A16BC8" w:rsidRDefault="001F4221" w:rsidP="001F422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409" w:type="dxa"/>
            <w:vAlign w:val="bottom"/>
          </w:tcPr>
          <w:p w14:paraId="1849810B" w14:textId="790F3D9B" w:rsidR="001F4221" w:rsidRPr="00A16BC8" w:rsidRDefault="005742E9" w:rsidP="00D77CEB">
            <w:pPr>
              <w:pBdr>
                <w:bottom w:val="single" w:sz="12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16B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              </w:t>
            </w:r>
            <w:r w:rsidR="00863727" w:rsidRPr="00A16BC8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</w:tbl>
    <w:p w14:paraId="06E447C0" w14:textId="6E889E2C" w:rsidR="00531CCF" w:rsidRPr="00A16BC8" w:rsidRDefault="00531CCF" w:rsidP="00531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A28E83C" w14:textId="5E620F26" w:rsidR="00531CCF" w:rsidRPr="00A16BC8" w:rsidRDefault="00531CCF" w:rsidP="00531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2EC1E56" w14:textId="6754BAE8" w:rsidR="00531CCF" w:rsidRPr="00A16BC8" w:rsidRDefault="00531CCF" w:rsidP="00531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8934540" w14:textId="04D48278" w:rsidR="00531CCF" w:rsidRPr="00A16BC8" w:rsidRDefault="00531CCF" w:rsidP="00531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79DDD61" w14:textId="05B88D96" w:rsidR="00531CCF" w:rsidRPr="00A16BC8" w:rsidRDefault="00531CCF" w:rsidP="00531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41C762E" w14:textId="22EE8F84" w:rsidR="000F5B4E" w:rsidRPr="00A16BC8" w:rsidRDefault="000F5B4E" w:rsidP="00531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5047566" w14:textId="0718979C" w:rsidR="000F5B4E" w:rsidRPr="00A16BC8" w:rsidRDefault="000F5B4E" w:rsidP="00531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57CEF12" w14:textId="34EC769B" w:rsidR="000F5B4E" w:rsidRPr="00A16BC8" w:rsidRDefault="000F5B4E" w:rsidP="00531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E8EF5D1" w14:textId="77777777" w:rsidR="000F5B4E" w:rsidRPr="00A16BC8" w:rsidRDefault="000F5B4E" w:rsidP="00531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1684F10" w14:textId="29ADF952" w:rsidR="00531CCF" w:rsidRPr="00A16BC8" w:rsidRDefault="00531CCF" w:rsidP="00531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24296D5" w14:textId="1FA12D44" w:rsidR="00531CCF" w:rsidRPr="00A16BC8" w:rsidRDefault="00531CCF" w:rsidP="00531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4B4DA0C" w14:textId="77777777" w:rsidR="000808A7" w:rsidRPr="001F5CFC" w:rsidRDefault="000808A7" w:rsidP="00610B44">
      <w:pPr>
        <w:pStyle w:val="ListParagraph"/>
        <w:numPr>
          <w:ilvl w:val="0"/>
          <w:numId w:val="16"/>
        </w:numPr>
        <w:tabs>
          <w:tab w:val="clear" w:pos="227"/>
          <w:tab w:val="left" w:pos="540"/>
          <w:tab w:val="num" w:pos="786"/>
        </w:tabs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1F5CFC">
        <w:rPr>
          <w:rFonts w:ascii="Browallia New" w:hAnsi="Browallia New" w:cs="Browallia New"/>
          <w:b/>
          <w:bCs/>
          <w:sz w:val="28"/>
          <w:szCs w:val="28"/>
          <w:cs/>
        </w:rPr>
        <w:t>เงินกู้ยืมระยะสั้นจาก</w:t>
      </w:r>
      <w:r w:rsidRPr="00610B44">
        <w:rPr>
          <w:rFonts w:ascii="Browallia New" w:hAnsi="Browallia New" w:cs="Browallia New" w:hint="cs"/>
          <w:b/>
          <w:bCs/>
          <w:sz w:val="28"/>
          <w:szCs w:val="28"/>
          <w:cs/>
        </w:rPr>
        <w:t>สถาบันการเงิน</w:t>
      </w:r>
    </w:p>
    <w:p w14:paraId="64B4DA0D" w14:textId="77777777" w:rsidR="000808A7" w:rsidRPr="00A9023D" w:rsidRDefault="000808A7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</w:p>
    <w:tbl>
      <w:tblPr>
        <w:tblW w:w="9205" w:type="dxa"/>
        <w:tblInd w:w="252" w:type="dxa"/>
        <w:tblLayout w:type="fixed"/>
        <w:tblLook w:val="0000" w:firstRow="0" w:lastRow="0" w:firstColumn="0" w:lastColumn="0" w:noHBand="0" w:noVBand="0"/>
      </w:tblPr>
      <w:tblGrid>
        <w:gridCol w:w="3009"/>
        <w:gridCol w:w="1276"/>
        <w:gridCol w:w="270"/>
        <w:gridCol w:w="1390"/>
        <w:gridCol w:w="265"/>
        <w:gridCol w:w="1329"/>
        <w:gridCol w:w="240"/>
        <w:gridCol w:w="1426"/>
      </w:tblGrid>
      <w:tr w:rsidR="005E09AD" w:rsidRPr="00E72888" w14:paraId="64B4DA12" w14:textId="77777777" w:rsidTr="00A9023D">
        <w:trPr>
          <w:cantSplit/>
        </w:trPr>
        <w:tc>
          <w:tcPr>
            <w:tcW w:w="3009" w:type="dxa"/>
            <w:vAlign w:val="bottom"/>
          </w:tcPr>
          <w:p w14:paraId="64B4DA0E" w14:textId="77777777" w:rsidR="005E09AD" w:rsidRPr="00E72888" w:rsidRDefault="005E09AD" w:rsidP="00124879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</w:rPr>
            </w:pPr>
            <w:bookmarkStart w:id="12" w:name="_Hlk30965501"/>
          </w:p>
        </w:tc>
        <w:tc>
          <w:tcPr>
            <w:tcW w:w="2936" w:type="dxa"/>
            <w:gridSpan w:val="3"/>
            <w:vAlign w:val="bottom"/>
          </w:tcPr>
          <w:p w14:paraId="64B4DA0F" w14:textId="77777777" w:rsidR="005E09AD" w:rsidRPr="00E72888" w:rsidRDefault="005E09AD" w:rsidP="00124879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65" w:type="dxa"/>
            <w:vAlign w:val="bottom"/>
          </w:tcPr>
          <w:p w14:paraId="64B4DA10" w14:textId="77777777" w:rsidR="005E09AD" w:rsidRPr="00E72888" w:rsidRDefault="005E09AD" w:rsidP="00124879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995" w:type="dxa"/>
            <w:gridSpan w:val="3"/>
          </w:tcPr>
          <w:p w14:paraId="64B4DA11" w14:textId="77777777" w:rsidR="005E09AD" w:rsidRPr="00E72888" w:rsidRDefault="005E09AD" w:rsidP="00124879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7288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(หน่วย </w:t>
            </w:r>
            <w:r w:rsidRPr="00E7288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:</w:t>
            </w:r>
            <w:r w:rsidRPr="00E7288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E7288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5E09AD" w:rsidRPr="00E72888" w14:paraId="64B4DA18" w14:textId="77777777" w:rsidTr="00A9023D">
        <w:trPr>
          <w:cantSplit/>
        </w:trPr>
        <w:tc>
          <w:tcPr>
            <w:tcW w:w="3009" w:type="dxa"/>
            <w:vAlign w:val="bottom"/>
          </w:tcPr>
          <w:p w14:paraId="64B4DA13" w14:textId="77777777" w:rsidR="005E09AD" w:rsidRPr="00E72888" w:rsidRDefault="005E09AD" w:rsidP="00124879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936" w:type="dxa"/>
            <w:gridSpan w:val="3"/>
            <w:tcBorders>
              <w:bottom w:val="single" w:sz="4" w:space="0" w:color="auto"/>
            </w:tcBorders>
            <w:vAlign w:val="bottom"/>
          </w:tcPr>
          <w:p w14:paraId="64B4DA14" w14:textId="77777777" w:rsidR="005E09AD" w:rsidRPr="00E72888" w:rsidRDefault="005E09AD" w:rsidP="00124879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อัตราดอกเบี้ยร้อยละต่อปี</w:t>
            </w:r>
          </w:p>
        </w:tc>
        <w:tc>
          <w:tcPr>
            <w:tcW w:w="265" w:type="dxa"/>
            <w:vAlign w:val="bottom"/>
          </w:tcPr>
          <w:p w14:paraId="64B4DA15" w14:textId="77777777" w:rsidR="005E09AD" w:rsidRPr="00E72888" w:rsidRDefault="005E09AD" w:rsidP="00124879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995" w:type="dxa"/>
            <w:gridSpan w:val="3"/>
            <w:tcBorders>
              <w:bottom w:val="single" w:sz="4" w:space="0" w:color="auto"/>
            </w:tcBorders>
            <w:vAlign w:val="bottom"/>
          </w:tcPr>
          <w:p w14:paraId="64B4DA16" w14:textId="77777777" w:rsidR="00F96FE0" w:rsidRPr="00E72888" w:rsidRDefault="005E09AD" w:rsidP="00124879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  <w:r w:rsidRPr="00E7288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และ</w:t>
            </w:r>
          </w:p>
          <w:p w14:paraId="64B4DA17" w14:textId="77777777" w:rsidR="005E09AD" w:rsidRPr="00E72888" w:rsidRDefault="005E09AD" w:rsidP="00124879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F5CFC" w:rsidRPr="00E72888" w14:paraId="64B4DA21" w14:textId="77777777" w:rsidTr="00A9023D">
        <w:tc>
          <w:tcPr>
            <w:tcW w:w="3009" w:type="dxa"/>
            <w:vAlign w:val="bottom"/>
          </w:tcPr>
          <w:p w14:paraId="64B4DA19" w14:textId="77777777" w:rsidR="001F5CFC" w:rsidRPr="00E72888" w:rsidRDefault="001F5CFC" w:rsidP="001F5CFC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4B4DA1A" w14:textId="71AAD1F6" w:rsidR="001F5CFC" w:rsidRPr="00E72888" w:rsidRDefault="001F5CFC" w:rsidP="001F5CFC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4B4DA1B" w14:textId="77777777" w:rsidR="001F5CFC" w:rsidRPr="00E72888" w:rsidRDefault="001F5CFC" w:rsidP="001F5CFC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64B4DA1C" w14:textId="24FFAD83" w:rsidR="001F5CFC" w:rsidRPr="00E72888" w:rsidRDefault="001F5CFC" w:rsidP="001F5CFC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</w:p>
        </w:tc>
        <w:tc>
          <w:tcPr>
            <w:tcW w:w="265" w:type="dxa"/>
          </w:tcPr>
          <w:p w14:paraId="64B4DA1D" w14:textId="77777777" w:rsidR="001F5CFC" w:rsidRPr="00E72888" w:rsidRDefault="001F5CFC" w:rsidP="001F5CFC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64B4DA1E" w14:textId="50DEBF7D" w:rsidR="001F5CFC" w:rsidRPr="00E72888" w:rsidRDefault="001F5CFC" w:rsidP="001F5CFC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4B4DA1F" w14:textId="77777777" w:rsidR="001F5CFC" w:rsidRPr="00E72888" w:rsidRDefault="001F5CFC" w:rsidP="001F5CFC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64B4DA20" w14:textId="18D97DD2" w:rsidR="001F5CFC" w:rsidRPr="00E72888" w:rsidRDefault="001F5CFC" w:rsidP="001F5CFC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</w:p>
        </w:tc>
      </w:tr>
      <w:tr w:rsidR="00855123" w:rsidRPr="00E72888" w14:paraId="64B4DA2A" w14:textId="77777777" w:rsidTr="00A9023D">
        <w:tc>
          <w:tcPr>
            <w:tcW w:w="3009" w:type="dxa"/>
            <w:vAlign w:val="bottom"/>
          </w:tcPr>
          <w:p w14:paraId="64B4DA22" w14:textId="77777777" w:rsidR="00855123" w:rsidRPr="00E72888" w:rsidRDefault="00855123" w:rsidP="00124879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4B4DA23" w14:textId="77777777" w:rsidR="00855123" w:rsidRPr="00E72888" w:rsidRDefault="00855123" w:rsidP="00124879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4B4DA24" w14:textId="77777777" w:rsidR="00855123" w:rsidRPr="00E72888" w:rsidRDefault="00855123" w:rsidP="00124879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64B4DA25" w14:textId="77777777" w:rsidR="00855123" w:rsidRPr="00E72888" w:rsidRDefault="00855123" w:rsidP="00124879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65" w:type="dxa"/>
            <w:vAlign w:val="bottom"/>
          </w:tcPr>
          <w:p w14:paraId="64B4DA26" w14:textId="77777777" w:rsidR="00855123" w:rsidRPr="00E72888" w:rsidRDefault="00855123" w:rsidP="00124879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29" w:type="dxa"/>
          </w:tcPr>
          <w:p w14:paraId="64B4DA27" w14:textId="77777777" w:rsidR="00855123" w:rsidRPr="00E72888" w:rsidRDefault="00855123" w:rsidP="00124879">
            <w:pPr>
              <w:tabs>
                <w:tab w:val="left" w:pos="98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  <w:vAlign w:val="bottom"/>
          </w:tcPr>
          <w:p w14:paraId="64B4DA28" w14:textId="77777777" w:rsidR="00855123" w:rsidRPr="00E72888" w:rsidRDefault="00855123" w:rsidP="00124879">
            <w:pPr>
              <w:tabs>
                <w:tab w:val="left" w:pos="98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6" w:type="dxa"/>
          </w:tcPr>
          <w:p w14:paraId="64B4DA29" w14:textId="77777777" w:rsidR="00855123" w:rsidRPr="00E72888" w:rsidRDefault="00855123" w:rsidP="00124879">
            <w:pPr>
              <w:tabs>
                <w:tab w:val="left" w:pos="98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F5CFC" w:rsidRPr="00E72888" w14:paraId="64B4DA33" w14:textId="77777777" w:rsidTr="00A9023D">
        <w:tc>
          <w:tcPr>
            <w:tcW w:w="3009" w:type="dxa"/>
            <w:vAlign w:val="bottom"/>
          </w:tcPr>
          <w:p w14:paraId="64B4DA2B" w14:textId="77777777" w:rsidR="001F5CFC" w:rsidRPr="00E72888" w:rsidRDefault="001F5CFC" w:rsidP="001F5CFC">
            <w:pPr>
              <w:tabs>
                <w:tab w:val="clear" w:pos="454"/>
                <w:tab w:val="left" w:pos="459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proofErr w:type="spellStart"/>
            <w:r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ทรั</w:t>
            </w:r>
            <w:proofErr w:type="spellEnd"/>
            <w:r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สต์รี</w:t>
            </w:r>
            <w:proofErr w:type="spellStart"/>
            <w:r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ซีทส์</w:t>
            </w:r>
            <w:proofErr w:type="spellEnd"/>
          </w:p>
        </w:tc>
        <w:tc>
          <w:tcPr>
            <w:tcW w:w="1276" w:type="dxa"/>
            <w:vAlign w:val="bottom"/>
          </w:tcPr>
          <w:p w14:paraId="64B4DA2C" w14:textId="268FCE37" w:rsidR="001F5CFC" w:rsidRPr="00E72888" w:rsidRDefault="00FE5B49" w:rsidP="001F5CFC">
            <w:pPr>
              <w:tabs>
                <w:tab w:val="clear" w:pos="227"/>
                <w:tab w:val="clear" w:pos="454"/>
                <w:tab w:val="clear" w:pos="907"/>
                <w:tab w:val="left" w:pos="0"/>
                <w:tab w:val="left" w:pos="459"/>
                <w:tab w:val="left" w:pos="884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 w:rsidR="003A382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.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02</w:t>
            </w:r>
            <w:r w:rsidR="003A382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="00346A6E" w:rsidRPr="00E7288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–</w:t>
            </w:r>
            <w:r w:rsidR="003A382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7</w:t>
            </w:r>
            <w:r w:rsidR="003A382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.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25</w:t>
            </w:r>
          </w:p>
        </w:tc>
        <w:tc>
          <w:tcPr>
            <w:tcW w:w="270" w:type="dxa"/>
            <w:vAlign w:val="bottom"/>
          </w:tcPr>
          <w:p w14:paraId="64B4DA2D" w14:textId="77777777" w:rsidR="001F5CFC" w:rsidRPr="00E72888" w:rsidRDefault="001F5CFC" w:rsidP="001F5CFC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390" w:type="dxa"/>
            <w:vAlign w:val="bottom"/>
          </w:tcPr>
          <w:p w14:paraId="64B4DA2E" w14:textId="41CAE412" w:rsidR="001F5CFC" w:rsidRPr="00E72888" w:rsidRDefault="00FE5B49" w:rsidP="001F5CFC">
            <w:pPr>
              <w:tabs>
                <w:tab w:val="clear" w:pos="454"/>
                <w:tab w:val="clear" w:pos="680"/>
                <w:tab w:val="clear" w:pos="907"/>
                <w:tab w:val="left" w:pos="459"/>
              </w:tabs>
              <w:spacing w:line="240" w:lineRule="auto"/>
              <w:ind w:left="-235" w:right="-62" w:firstLine="20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4</w:t>
            </w:r>
            <w:r w:rsidR="001F5CFC" w:rsidRPr="00E7288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.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39</w:t>
            </w:r>
            <w:r w:rsidR="001F5CFC" w:rsidRPr="00E7288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="001F5CFC" w:rsidRPr="00E7288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–</w:t>
            </w:r>
            <w:r w:rsidR="001F5CFC" w:rsidRPr="00E7288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7</w:t>
            </w:r>
            <w:r w:rsidR="001F5CFC" w:rsidRPr="00E7288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.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25</w:t>
            </w:r>
          </w:p>
        </w:tc>
        <w:tc>
          <w:tcPr>
            <w:tcW w:w="265" w:type="dxa"/>
            <w:vAlign w:val="bottom"/>
          </w:tcPr>
          <w:p w14:paraId="64B4DA2F" w14:textId="77777777" w:rsidR="001F5CFC" w:rsidRPr="00E72888" w:rsidRDefault="001F5CFC" w:rsidP="001F5CFC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329" w:type="dxa"/>
            <w:tcBorders>
              <w:bottom w:val="single" w:sz="12" w:space="0" w:color="auto"/>
            </w:tcBorders>
            <w:vAlign w:val="bottom"/>
          </w:tcPr>
          <w:p w14:paraId="64B4DA30" w14:textId="33D8C48E" w:rsidR="001F5CFC" w:rsidRPr="00E72888" w:rsidRDefault="00FE5B49" w:rsidP="001F5CFC">
            <w:pPr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E5B49">
              <w:rPr>
                <w:rFonts w:ascii="Browallia New" w:hAnsi="Browallia New" w:cs="Browallia New"/>
                <w:sz w:val="28"/>
                <w:szCs w:val="28"/>
              </w:rPr>
              <w:t>151</w:t>
            </w:r>
            <w:r w:rsidR="00863727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/>
                <w:sz w:val="28"/>
                <w:szCs w:val="28"/>
              </w:rPr>
              <w:t>485</w:t>
            </w:r>
            <w:r w:rsidR="00863727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/>
                <w:sz w:val="28"/>
                <w:szCs w:val="28"/>
              </w:rPr>
              <w:t>170</w:t>
            </w:r>
          </w:p>
        </w:tc>
        <w:tc>
          <w:tcPr>
            <w:tcW w:w="240" w:type="dxa"/>
            <w:vAlign w:val="bottom"/>
          </w:tcPr>
          <w:p w14:paraId="64B4DA31" w14:textId="77777777" w:rsidR="001F5CFC" w:rsidRPr="00E72888" w:rsidRDefault="001F5CFC" w:rsidP="001F5CFC">
            <w:pPr>
              <w:tabs>
                <w:tab w:val="left" w:pos="988"/>
              </w:tabs>
              <w:spacing w:line="240" w:lineRule="auto"/>
              <w:ind w:left="-92"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6" w:type="dxa"/>
            <w:tcBorders>
              <w:bottom w:val="single" w:sz="12" w:space="0" w:color="auto"/>
            </w:tcBorders>
            <w:vAlign w:val="bottom"/>
          </w:tcPr>
          <w:p w14:paraId="64B4DA32" w14:textId="1F75CD61" w:rsidR="001F5CFC" w:rsidRPr="00E72888" w:rsidRDefault="00FE5B49" w:rsidP="001F5CFC">
            <w:pPr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122</w:t>
            </w:r>
            <w:r w:rsidR="001F5CFC" w:rsidRPr="00E7288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167</w:t>
            </w:r>
            <w:r w:rsidR="001F5CFC" w:rsidRPr="00E7288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137</w:t>
            </w:r>
          </w:p>
        </w:tc>
      </w:tr>
      <w:bookmarkEnd w:id="12"/>
    </w:tbl>
    <w:p w14:paraId="64B4DA34" w14:textId="77777777" w:rsidR="00CA1586" w:rsidRPr="00A9023D" w:rsidRDefault="00CA1586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4B4DA36" w14:textId="233770DB" w:rsidR="00000A8B" w:rsidRPr="00A9023D" w:rsidRDefault="000808A7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A9023D">
        <w:rPr>
          <w:rFonts w:ascii="BrowalliaUPC" w:hAnsi="BrowalliaUPC" w:cs="BrowalliaUPC"/>
          <w:sz w:val="28"/>
          <w:szCs w:val="28"/>
          <w:cs/>
          <w:lang w:val="en-GB"/>
        </w:rPr>
        <w:t>หนี้สินดังกล่าวค้ำประกันโด</w:t>
      </w:r>
      <w:r w:rsidRPr="00A9023D">
        <w:rPr>
          <w:rFonts w:ascii="BrowalliaUPC" w:hAnsi="BrowalliaUPC" w:cs="BrowalliaUPC" w:hint="cs"/>
          <w:sz w:val="28"/>
          <w:szCs w:val="28"/>
          <w:cs/>
          <w:lang w:val="en-GB"/>
        </w:rPr>
        <w:t>ยเงินฝากธนาคารของบริษัท</w:t>
      </w:r>
      <w:r w:rsidR="008964F9" w:rsidRPr="00A9023D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 </w:t>
      </w:r>
      <w:r w:rsidR="00750E56" w:rsidRPr="00A9023D">
        <w:rPr>
          <w:rFonts w:ascii="BrowalliaUPC" w:hAnsi="BrowalliaUPC" w:cs="BrowalliaUPC" w:hint="cs"/>
          <w:sz w:val="28"/>
          <w:szCs w:val="28"/>
          <w:cs/>
          <w:lang w:val="en-GB"/>
        </w:rPr>
        <w:t>กรรมการและผู้ถือหุ้นร่วมค้ำประกัน</w:t>
      </w:r>
      <w:r w:rsidR="00F90883" w:rsidRPr="00A9023D">
        <w:rPr>
          <w:rFonts w:ascii="BrowalliaUPC" w:hAnsi="BrowalliaUPC" w:cs="BrowalliaUPC" w:hint="cs"/>
          <w:sz w:val="28"/>
          <w:szCs w:val="28"/>
          <w:cs/>
          <w:lang w:val="en-GB"/>
        </w:rPr>
        <w:t>ส่วนตัว</w:t>
      </w:r>
    </w:p>
    <w:p w14:paraId="40CDBA41" w14:textId="77777777" w:rsidR="00531CCF" w:rsidRPr="00A9023D" w:rsidRDefault="00531CCF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F2FB93D" w14:textId="77777777" w:rsidR="003A3823" w:rsidRPr="00610B44" w:rsidRDefault="003A3823" w:rsidP="00610B44">
      <w:pPr>
        <w:pStyle w:val="ListParagraph"/>
        <w:numPr>
          <w:ilvl w:val="0"/>
          <w:numId w:val="16"/>
        </w:numPr>
        <w:tabs>
          <w:tab w:val="clear" w:pos="227"/>
          <w:tab w:val="left" w:pos="540"/>
          <w:tab w:val="num" w:pos="786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10B44">
        <w:rPr>
          <w:rFonts w:ascii="Browallia New" w:hAnsi="Browallia New" w:cs="Browallia New"/>
          <w:b/>
          <w:bCs/>
          <w:sz w:val="28"/>
          <w:szCs w:val="28"/>
          <w:cs/>
        </w:rPr>
        <w:t>เจ้าหนี้การค้าและเจ้าหนี้อื่น</w:t>
      </w:r>
    </w:p>
    <w:p w14:paraId="54E2219D" w14:textId="77777777" w:rsidR="003A3823" w:rsidRPr="00A9023D" w:rsidRDefault="003A3823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9231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3748"/>
        <w:gridCol w:w="1186"/>
        <w:gridCol w:w="236"/>
        <w:gridCol w:w="1154"/>
        <w:gridCol w:w="237"/>
        <w:gridCol w:w="1203"/>
        <w:gridCol w:w="236"/>
        <w:gridCol w:w="1231"/>
      </w:tblGrid>
      <w:tr w:rsidR="003A3823" w:rsidRPr="00E72888" w14:paraId="42478B90" w14:textId="77777777" w:rsidTr="009E29F5">
        <w:trPr>
          <w:cantSplit/>
        </w:trPr>
        <w:tc>
          <w:tcPr>
            <w:tcW w:w="3748" w:type="dxa"/>
          </w:tcPr>
          <w:p w14:paraId="023076AE" w14:textId="77777777" w:rsidR="003A3823" w:rsidRPr="00E72888" w:rsidRDefault="003A3823" w:rsidP="00AE1054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483" w:type="dxa"/>
            <w:gridSpan w:val="7"/>
          </w:tcPr>
          <w:p w14:paraId="1845A13E" w14:textId="77777777" w:rsidR="003A3823" w:rsidRPr="00E72888" w:rsidRDefault="003A3823" w:rsidP="00AE1054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บาท)</w:t>
            </w:r>
          </w:p>
        </w:tc>
      </w:tr>
      <w:tr w:rsidR="003A3823" w:rsidRPr="00E72888" w14:paraId="4506DCAF" w14:textId="77777777" w:rsidTr="009E29F5">
        <w:trPr>
          <w:cantSplit/>
          <w:trHeight w:val="303"/>
        </w:trPr>
        <w:tc>
          <w:tcPr>
            <w:tcW w:w="3748" w:type="dxa"/>
          </w:tcPr>
          <w:p w14:paraId="4DC1DB18" w14:textId="77777777" w:rsidR="003A3823" w:rsidRPr="00E72888" w:rsidRDefault="003A3823" w:rsidP="00AE1054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76" w:type="dxa"/>
            <w:gridSpan w:val="3"/>
          </w:tcPr>
          <w:p w14:paraId="20FF0202" w14:textId="77777777" w:rsidR="003A3823" w:rsidRPr="00E72888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71FCDBD8" w14:textId="77777777" w:rsidR="003A3823" w:rsidRPr="00E72888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70" w:type="dxa"/>
            <w:gridSpan w:val="3"/>
            <w:tcBorders>
              <w:bottom w:val="single" w:sz="4" w:space="0" w:color="auto"/>
            </w:tcBorders>
          </w:tcPr>
          <w:p w14:paraId="0C8AD480" w14:textId="77777777" w:rsidR="003A3823" w:rsidRPr="00E72888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3A3823" w:rsidRPr="00E72888" w14:paraId="23D004CC" w14:textId="77777777" w:rsidTr="009E29F5">
        <w:trPr>
          <w:cantSplit/>
        </w:trPr>
        <w:tc>
          <w:tcPr>
            <w:tcW w:w="3748" w:type="dxa"/>
          </w:tcPr>
          <w:p w14:paraId="334D0988" w14:textId="77777777" w:rsidR="003A3823" w:rsidRPr="00E72888" w:rsidRDefault="003A3823" w:rsidP="00AE105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2D7365B9" w14:textId="77777777" w:rsidR="003A3823" w:rsidRPr="00E72888" w:rsidRDefault="003A3823" w:rsidP="00AE1054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F123057" w14:textId="77777777" w:rsidR="003A3823" w:rsidRPr="00E72888" w:rsidRDefault="003A3823" w:rsidP="00AE1054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37D5540B" w14:textId="77777777" w:rsidR="003A3823" w:rsidRPr="00E72888" w:rsidRDefault="003A3823" w:rsidP="00AE1054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</w:p>
        </w:tc>
        <w:tc>
          <w:tcPr>
            <w:tcW w:w="237" w:type="dxa"/>
            <w:vAlign w:val="bottom"/>
          </w:tcPr>
          <w:p w14:paraId="0E060D0E" w14:textId="77777777" w:rsidR="003A3823" w:rsidRPr="00E72888" w:rsidRDefault="003A3823" w:rsidP="00AE1054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192F8A82" w14:textId="77777777" w:rsidR="003A3823" w:rsidRPr="00E72888" w:rsidRDefault="003A3823" w:rsidP="00AE1054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FE16E73" w14:textId="77777777" w:rsidR="003A3823" w:rsidRPr="00E72888" w:rsidRDefault="003A3823" w:rsidP="00AE1054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165707B9" w14:textId="77777777" w:rsidR="003A3823" w:rsidRPr="00E72888" w:rsidRDefault="003A3823" w:rsidP="00AE1054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</w:p>
        </w:tc>
      </w:tr>
      <w:tr w:rsidR="003A3823" w:rsidRPr="00E72888" w14:paraId="07BFF453" w14:textId="77777777" w:rsidTr="009E29F5">
        <w:trPr>
          <w:cantSplit/>
        </w:trPr>
        <w:tc>
          <w:tcPr>
            <w:tcW w:w="3748" w:type="dxa"/>
          </w:tcPr>
          <w:p w14:paraId="7E54CF9C" w14:textId="77777777" w:rsidR="003A3823" w:rsidRPr="00E72888" w:rsidRDefault="003A3823" w:rsidP="00AE1054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6" w:type="dxa"/>
          </w:tcPr>
          <w:p w14:paraId="16AD9B25" w14:textId="77777777" w:rsidR="003A3823" w:rsidRPr="00E72888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259D81" w14:textId="77777777" w:rsidR="003A3823" w:rsidRPr="00E72888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4" w:type="dxa"/>
          </w:tcPr>
          <w:p w14:paraId="47182725" w14:textId="77777777" w:rsidR="003A3823" w:rsidRPr="00E72888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4A282A6" w14:textId="77777777" w:rsidR="003A3823" w:rsidRPr="00E72888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97AC35D" w14:textId="77777777" w:rsidR="003A3823" w:rsidRPr="00E72888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A5B54E" w14:textId="77777777" w:rsidR="003A3823" w:rsidRPr="00E72888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1" w:type="dxa"/>
          </w:tcPr>
          <w:p w14:paraId="6129481A" w14:textId="77777777" w:rsidR="003A3823" w:rsidRPr="00E72888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A3823" w:rsidRPr="00E72888" w14:paraId="6F6D960A" w14:textId="77777777" w:rsidTr="009E29F5">
        <w:trPr>
          <w:cantSplit/>
        </w:trPr>
        <w:tc>
          <w:tcPr>
            <w:tcW w:w="3748" w:type="dxa"/>
          </w:tcPr>
          <w:p w14:paraId="6A0CD6B0" w14:textId="77777777" w:rsidR="003A3823" w:rsidRPr="00E72888" w:rsidRDefault="003A3823" w:rsidP="00AE1054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z w:val="28"/>
                <w:szCs w:val="28"/>
                <w:lang w:eastAsia="th-TH"/>
              </w:rPr>
            </w:pPr>
            <w:r w:rsidRPr="00E7288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เจ้าหนี้การค้า - ผู้ค้าทั่วไป</w:t>
            </w:r>
          </w:p>
        </w:tc>
        <w:tc>
          <w:tcPr>
            <w:tcW w:w="1186" w:type="dxa"/>
          </w:tcPr>
          <w:p w14:paraId="0995032B" w14:textId="66B4D4C0" w:rsidR="003A3823" w:rsidRPr="00E72888" w:rsidRDefault="00FE5B49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27</w:t>
            </w:r>
            <w:r w:rsidR="007B280F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414</w:t>
            </w:r>
            <w:r w:rsidR="007B280F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761</w:t>
            </w:r>
          </w:p>
        </w:tc>
        <w:tc>
          <w:tcPr>
            <w:tcW w:w="236" w:type="dxa"/>
          </w:tcPr>
          <w:p w14:paraId="34A74B4F" w14:textId="77777777" w:rsidR="003A3823" w:rsidRPr="00E72888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4" w:type="dxa"/>
          </w:tcPr>
          <w:p w14:paraId="1100E281" w14:textId="426510AB" w:rsidR="003A3823" w:rsidRPr="00E72888" w:rsidRDefault="00FE5B49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26</w:t>
            </w:r>
            <w:r w:rsidR="003A3823"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793</w:t>
            </w:r>
            <w:r w:rsidR="003A3823"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062</w:t>
            </w:r>
          </w:p>
        </w:tc>
        <w:tc>
          <w:tcPr>
            <w:tcW w:w="237" w:type="dxa"/>
          </w:tcPr>
          <w:p w14:paraId="69FE294E" w14:textId="77777777" w:rsidR="003A3823" w:rsidRPr="00E72888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6838940" w14:textId="59AE9464" w:rsidR="003A3823" w:rsidRPr="00E72888" w:rsidRDefault="00FE5B49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27</w:t>
            </w:r>
            <w:r w:rsidR="003A3823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414</w:t>
            </w:r>
            <w:r w:rsidR="003A3823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761</w:t>
            </w:r>
          </w:p>
        </w:tc>
        <w:tc>
          <w:tcPr>
            <w:tcW w:w="236" w:type="dxa"/>
          </w:tcPr>
          <w:p w14:paraId="0F353604" w14:textId="77777777" w:rsidR="003A3823" w:rsidRPr="00E72888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07660229" w14:textId="5BE3B8B2" w:rsidR="003A3823" w:rsidRPr="00E72888" w:rsidRDefault="00FE5B49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26</w:t>
            </w:r>
            <w:r w:rsidR="003A3823"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793</w:t>
            </w:r>
            <w:r w:rsidR="003A3823"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062</w:t>
            </w:r>
          </w:p>
        </w:tc>
      </w:tr>
      <w:tr w:rsidR="003A3823" w:rsidRPr="00E72888" w14:paraId="74446F2B" w14:textId="77777777" w:rsidTr="009E29F5">
        <w:trPr>
          <w:cantSplit/>
          <w:trHeight w:val="108"/>
        </w:trPr>
        <w:tc>
          <w:tcPr>
            <w:tcW w:w="3748" w:type="dxa"/>
          </w:tcPr>
          <w:p w14:paraId="5A21F1D8" w14:textId="77777777" w:rsidR="003A3823" w:rsidRPr="00E72888" w:rsidRDefault="003A3823" w:rsidP="00AE1054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z w:val="28"/>
                <w:szCs w:val="28"/>
                <w:lang w:eastAsia="th-TH"/>
              </w:rPr>
            </w:pPr>
            <w:r w:rsidRPr="00E7288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เจ้าหนี้อื่น </w:t>
            </w:r>
            <w:r w:rsidRPr="00E7288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E7288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86" w:type="dxa"/>
          </w:tcPr>
          <w:p w14:paraId="6347E12E" w14:textId="2587E8B4" w:rsidR="003A3823" w:rsidRPr="00E72888" w:rsidRDefault="00100DFB" w:rsidP="0068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2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7B280F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7968943" w14:textId="77777777" w:rsidR="003A3823" w:rsidRPr="00E72888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4" w:type="dxa"/>
          </w:tcPr>
          <w:p w14:paraId="451CAA3A" w14:textId="77777777" w:rsidR="003A3823" w:rsidRPr="00E72888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</w:tcPr>
          <w:p w14:paraId="77BB5992" w14:textId="77777777" w:rsidR="003A3823" w:rsidRPr="00E72888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9682275" w14:textId="7FB56C2D" w:rsidR="003A3823" w:rsidRPr="00E72888" w:rsidRDefault="00100DFB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3A3823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AFEDC69" w14:textId="77777777" w:rsidR="003A3823" w:rsidRPr="00E72888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7E5A9649" w14:textId="77777777" w:rsidR="003A3823" w:rsidRPr="00E72888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3A3823" w:rsidRPr="00E72888" w14:paraId="0EC5D6BE" w14:textId="77777777" w:rsidTr="009E29F5">
        <w:trPr>
          <w:cantSplit/>
        </w:trPr>
        <w:tc>
          <w:tcPr>
            <w:tcW w:w="3748" w:type="dxa"/>
          </w:tcPr>
          <w:p w14:paraId="0069C02F" w14:textId="77777777" w:rsidR="003A3823" w:rsidRPr="00E72888" w:rsidRDefault="003A3823" w:rsidP="00AE1054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z w:val="28"/>
                <w:szCs w:val="28"/>
                <w:lang w:eastAsia="th-TH"/>
              </w:rPr>
            </w:pPr>
            <w:r w:rsidRPr="00E7288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เจ้าหนี้อื่น - บริษัทอื่น     </w:t>
            </w:r>
          </w:p>
        </w:tc>
        <w:tc>
          <w:tcPr>
            <w:tcW w:w="1186" w:type="dxa"/>
          </w:tcPr>
          <w:p w14:paraId="73FE6C6A" w14:textId="2E2871D5" w:rsidR="003A3823" w:rsidRPr="00E72888" w:rsidRDefault="00FE5B49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</w:t>
            </w:r>
            <w:r w:rsidR="007B280F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357</w:t>
            </w:r>
            <w:r w:rsidR="007B280F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028</w:t>
            </w:r>
          </w:p>
        </w:tc>
        <w:tc>
          <w:tcPr>
            <w:tcW w:w="236" w:type="dxa"/>
          </w:tcPr>
          <w:p w14:paraId="02921832" w14:textId="77777777" w:rsidR="003A3823" w:rsidRPr="00E72888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4" w:type="dxa"/>
          </w:tcPr>
          <w:p w14:paraId="39B6F76D" w14:textId="043828E3" w:rsidR="003A3823" w:rsidRPr="00E72888" w:rsidRDefault="00FE5B49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4</w:t>
            </w:r>
            <w:r w:rsidR="003A3823"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733</w:t>
            </w:r>
            <w:r w:rsidR="003A3823"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783</w:t>
            </w:r>
          </w:p>
        </w:tc>
        <w:tc>
          <w:tcPr>
            <w:tcW w:w="237" w:type="dxa"/>
          </w:tcPr>
          <w:p w14:paraId="3B3EF275" w14:textId="77777777" w:rsidR="003A3823" w:rsidRPr="00E72888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8E84585" w14:textId="546AEC75" w:rsidR="003A3823" w:rsidRPr="00E72888" w:rsidRDefault="00FE5B49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</w:t>
            </w:r>
            <w:r w:rsidR="003A3823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355</w:t>
            </w:r>
            <w:r w:rsidR="003A3823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650</w:t>
            </w:r>
          </w:p>
        </w:tc>
        <w:tc>
          <w:tcPr>
            <w:tcW w:w="236" w:type="dxa"/>
          </w:tcPr>
          <w:p w14:paraId="01C0096A" w14:textId="77777777" w:rsidR="003A3823" w:rsidRPr="00E72888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3F35D1FE" w14:textId="079116A0" w:rsidR="003A3823" w:rsidRPr="00E72888" w:rsidRDefault="00FE5B49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4</w:t>
            </w:r>
            <w:r w:rsidR="003A3823"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733</w:t>
            </w:r>
            <w:r w:rsidR="003A3823"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608</w:t>
            </w:r>
          </w:p>
        </w:tc>
      </w:tr>
      <w:tr w:rsidR="003A3823" w:rsidRPr="00E72888" w14:paraId="57D3956F" w14:textId="77777777" w:rsidTr="009E29F5">
        <w:trPr>
          <w:cantSplit/>
        </w:trPr>
        <w:tc>
          <w:tcPr>
            <w:tcW w:w="3748" w:type="dxa"/>
          </w:tcPr>
          <w:p w14:paraId="56CBFCDB" w14:textId="77777777" w:rsidR="003A3823" w:rsidRPr="00E72888" w:rsidRDefault="003A3823" w:rsidP="00AE1054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z w:val="28"/>
                <w:szCs w:val="28"/>
                <w:lang w:eastAsia="th-TH"/>
              </w:rPr>
            </w:pPr>
            <w:r w:rsidRPr="00E7288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6AB0427C" w14:textId="42B5C002" w:rsidR="003A3823" w:rsidRPr="00E72888" w:rsidRDefault="00FE5B49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21</w:t>
            </w:r>
            <w:r w:rsidR="007B280F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642</w:t>
            </w:r>
            <w:r w:rsidR="007B280F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377</w:t>
            </w:r>
          </w:p>
        </w:tc>
        <w:tc>
          <w:tcPr>
            <w:tcW w:w="236" w:type="dxa"/>
          </w:tcPr>
          <w:p w14:paraId="06F38297" w14:textId="77777777" w:rsidR="003A3823" w:rsidRPr="00E72888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6E591C7" w14:textId="573CAD1D" w:rsidR="003A3823" w:rsidRPr="00E72888" w:rsidRDefault="00FE5B49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18</w:t>
            </w:r>
            <w:r w:rsidR="003A3823" w:rsidRPr="00F10DFC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098</w:t>
            </w:r>
            <w:r w:rsidR="003A3823" w:rsidRPr="00F10DFC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795</w:t>
            </w:r>
          </w:p>
        </w:tc>
        <w:tc>
          <w:tcPr>
            <w:tcW w:w="237" w:type="dxa"/>
          </w:tcPr>
          <w:p w14:paraId="70165E99" w14:textId="77777777" w:rsidR="003A3823" w:rsidRPr="00E72888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25381596" w14:textId="631EC0AD" w:rsidR="003A3823" w:rsidRPr="00E72888" w:rsidRDefault="00FE5B49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21</w:t>
            </w:r>
            <w:r w:rsidR="007B280F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620</w:t>
            </w:r>
            <w:r w:rsidR="007B280F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995</w:t>
            </w:r>
          </w:p>
        </w:tc>
        <w:tc>
          <w:tcPr>
            <w:tcW w:w="236" w:type="dxa"/>
          </w:tcPr>
          <w:p w14:paraId="73A0D4A9" w14:textId="77777777" w:rsidR="003A3823" w:rsidRPr="00E72888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C0B47EF" w14:textId="0ED30232" w:rsidR="003A3823" w:rsidRPr="00E72888" w:rsidRDefault="00FE5B49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18</w:t>
            </w:r>
            <w:r w:rsidR="003A3823"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069</w:t>
            </w:r>
            <w:r w:rsidR="003A3823"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959</w:t>
            </w:r>
          </w:p>
        </w:tc>
      </w:tr>
      <w:tr w:rsidR="003A3823" w:rsidRPr="00E72888" w14:paraId="389AC85D" w14:textId="77777777" w:rsidTr="009E29F5">
        <w:trPr>
          <w:cantSplit/>
          <w:trHeight w:val="131"/>
        </w:trPr>
        <w:tc>
          <w:tcPr>
            <w:tcW w:w="3748" w:type="dxa"/>
            <w:vAlign w:val="center"/>
          </w:tcPr>
          <w:p w14:paraId="6B1895AB" w14:textId="77777777" w:rsidR="003A3823" w:rsidRPr="00E72888" w:rsidRDefault="003A3823" w:rsidP="00AE1054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z w:val="28"/>
                <w:szCs w:val="28"/>
                <w:lang w:eastAsia="th-TH"/>
              </w:rPr>
            </w:pPr>
            <w:r w:rsidRPr="00E7288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12" w:space="0" w:color="auto"/>
            </w:tcBorders>
          </w:tcPr>
          <w:p w14:paraId="2932B2DD" w14:textId="05AB441D" w:rsidR="003A3823" w:rsidRPr="00E72888" w:rsidRDefault="00FE5B49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54</w:t>
            </w:r>
            <w:r w:rsidR="007B280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414</w:t>
            </w:r>
            <w:r w:rsidR="007B280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166</w:t>
            </w:r>
          </w:p>
        </w:tc>
        <w:tc>
          <w:tcPr>
            <w:tcW w:w="236" w:type="dxa"/>
          </w:tcPr>
          <w:p w14:paraId="190497F0" w14:textId="77777777" w:rsidR="003A3823" w:rsidRPr="00E72888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14:paraId="604588E2" w14:textId="593E5764" w:rsidR="003A3823" w:rsidRPr="00E72888" w:rsidRDefault="00FE5B49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49</w:t>
            </w:r>
            <w:r w:rsidR="003A3823" w:rsidRPr="00E7288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625</w:t>
            </w:r>
            <w:r w:rsidR="003A3823" w:rsidRPr="00E7288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640</w:t>
            </w:r>
          </w:p>
        </w:tc>
        <w:tc>
          <w:tcPr>
            <w:tcW w:w="237" w:type="dxa"/>
          </w:tcPr>
          <w:p w14:paraId="66A136DE" w14:textId="77777777" w:rsidR="003A3823" w:rsidRPr="00E72888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12" w:space="0" w:color="auto"/>
            </w:tcBorders>
          </w:tcPr>
          <w:p w14:paraId="51C2CAA6" w14:textId="167A97CC" w:rsidR="003A3823" w:rsidRPr="00E72888" w:rsidRDefault="00FE5B49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54</w:t>
            </w:r>
            <w:r w:rsidR="007B280F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391</w:t>
            </w:r>
            <w:r w:rsidR="007B280F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406</w:t>
            </w:r>
          </w:p>
        </w:tc>
        <w:tc>
          <w:tcPr>
            <w:tcW w:w="236" w:type="dxa"/>
          </w:tcPr>
          <w:p w14:paraId="38E520A4" w14:textId="77777777" w:rsidR="003A3823" w:rsidRPr="00E72888" w:rsidRDefault="003A3823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12" w:space="0" w:color="auto"/>
            </w:tcBorders>
          </w:tcPr>
          <w:p w14:paraId="4922015A" w14:textId="20782DCD" w:rsidR="003A3823" w:rsidRPr="00E72888" w:rsidRDefault="00FE5B49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49</w:t>
            </w:r>
            <w:r w:rsidR="003A3823"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596</w:t>
            </w:r>
            <w:r w:rsidR="003A3823"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629</w:t>
            </w:r>
          </w:p>
        </w:tc>
      </w:tr>
    </w:tbl>
    <w:p w14:paraId="6657F551" w14:textId="77777777" w:rsidR="00013916" w:rsidRPr="00A9023D" w:rsidRDefault="00013916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</w:p>
    <w:p w14:paraId="64B4DAE4" w14:textId="77777777" w:rsidR="001F47B6" w:rsidRPr="004E21C0" w:rsidRDefault="001F47B6" w:rsidP="004E21C0">
      <w:pPr>
        <w:pStyle w:val="ListParagraph"/>
        <w:numPr>
          <w:ilvl w:val="0"/>
          <w:numId w:val="16"/>
        </w:numPr>
        <w:tabs>
          <w:tab w:val="clear" w:pos="227"/>
          <w:tab w:val="left" w:pos="540"/>
          <w:tab w:val="num" w:pos="786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E21C0">
        <w:rPr>
          <w:rFonts w:ascii="Browallia New" w:hAnsi="Browallia New" w:cs="Browallia New" w:hint="cs"/>
          <w:b/>
          <w:bCs/>
          <w:sz w:val="28"/>
          <w:szCs w:val="28"/>
          <w:cs/>
        </w:rPr>
        <w:t>เงินกู้ยืมระยะยาว</w:t>
      </w:r>
      <w:r w:rsidR="00C3460B" w:rsidRPr="004E21C0">
        <w:rPr>
          <w:rFonts w:ascii="Browallia New" w:hAnsi="Browallia New" w:cs="Browallia New" w:hint="cs"/>
          <w:b/>
          <w:bCs/>
          <w:sz w:val="28"/>
          <w:szCs w:val="28"/>
          <w:cs/>
        </w:rPr>
        <w:t>จาก</w:t>
      </w:r>
      <w:r w:rsidR="00F854CA" w:rsidRPr="004E21C0">
        <w:rPr>
          <w:rFonts w:ascii="Browallia New" w:hAnsi="Browallia New" w:cs="Browallia New" w:hint="cs"/>
          <w:b/>
          <w:bCs/>
          <w:sz w:val="28"/>
          <w:szCs w:val="28"/>
          <w:cs/>
        </w:rPr>
        <w:t>สถาบันการเงิน</w:t>
      </w:r>
    </w:p>
    <w:p w14:paraId="64B4DAE5" w14:textId="77777777" w:rsidR="0060036D" w:rsidRPr="00A9023D" w:rsidRDefault="0060036D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9315" w:type="dxa"/>
        <w:tblInd w:w="252" w:type="dxa"/>
        <w:tblLayout w:type="fixed"/>
        <w:tblLook w:val="0000" w:firstRow="0" w:lastRow="0" w:firstColumn="0" w:lastColumn="0" w:noHBand="0" w:noVBand="0"/>
      </w:tblPr>
      <w:tblGrid>
        <w:gridCol w:w="3807"/>
        <w:gridCol w:w="1197"/>
        <w:gridCol w:w="236"/>
        <w:gridCol w:w="1177"/>
        <w:gridCol w:w="236"/>
        <w:gridCol w:w="1204"/>
        <w:gridCol w:w="236"/>
        <w:gridCol w:w="1222"/>
      </w:tblGrid>
      <w:tr w:rsidR="007B68AF" w:rsidRPr="00E72888" w14:paraId="64B4DAE8" w14:textId="77777777" w:rsidTr="009E29F5">
        <w:trPr>
          <w:cantSplit/>
        </w:trPr>
        <w:tc>
          <w:tcPr>
            <w:tcW w:w="3807" w:type="dxa"/>
          </w:tcPr>
          <w:p w14:paraId="64B4DAE6" w14:textId="77777777" w:rsidR="007B68AF" w:rsidRPr="00E72888" w:rsidRDefault="007B68AF" w:rsidP="0012487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  <w:bookmarkStart w:id="13" w:name="_Hlk30965937"/>
          </w:p>
        </w:tc>
        <w:tc>
          <w:tcPr>
            <w:tcW w:w="5508" w:type="dxa"/>
            <w:gridSpan w:val="7"/>
          </w:tcPr>
          <w:p w14:paraId="64B4DAE7" w14:textId="77777777" w:rsidR="007B68AF" w:rsidRPr="00E72888" w:rsidRDefault="007B68AF" w:rsidP="00124879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7288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(หน่วย </w:t>
            </w:r>
            <w:r w:rsidRPr="00E7288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:</w:t>
            </w:r>
            <w:r w:rsidRPr="00E7288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E7288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7B68AF" w:rsidRPr="00E72888" w14:paraId="64B4DAED" w14:textId="77777777" w:rsidTr="009E29F5">
        <w:trPr>
          <w:cantSplit/>
        </w:trPr>
        <w:tc>
          <w:tcPr>
            <w:tcW w:w="3807" w:type="dxa"/>
          </w:tcPr>
          <w:p w14:paraId="64B4DAE9" w14:textId="77777777" w:rsidR="007B68AF" w:rsidRPr="00E72888" w:rsidRDefault="007B68AF" w:rsidP="0012487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  <w:right w:val="nil"/>
            </w:tcBorders>
            <w:vAlign w:val="bottom"/>
          </w:tcPr>
          <w:p w14:paraId="64B4DAEA" w14:textId="77777777" w:rsidR="007B68AF" w:rsidRPr="00E72888" w:rsidRDefault="007B68AF" w:rsidP="00124879">
            <w:pPr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64B4DAEB" w14:textId="77777777" w:rsidR="007B68AF" w:rsidRPr="00E72888" w:rsidRDefault="007B68AF" w:rsidP="00124879">
            <w:pPr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  <w:vAlign w:val="bottom"/>
          </w:tcPr>
          <w:p w14:paraId="64B4DAEC" w14:textId="77777777" w:rsidR="007B68AF" w:rsidRPr="00E72888" w:rsidRDefault="007B68AF" w:rsidP="00124879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01425" w:rsidRPr="00E72888" w14:paraId="64B4DAF6" w14:textId="77777777" w:rsidTr="009E29F5">
        <w:trPr>
          <w:cantSplit/>
        </w:trPr>
        <w:tc>
          <w:tcPr>
            <w:tcW w:w="3807" w:type="dxa"/>
          </w:tcPr>
          <w:p w14:paraId="64B4DAEE" w14:textId="77777777" w:rsidR="00A01425" w:rsidRPr="00E72888" w:rsidRDefault="00A01425" w:rsidP="00A01425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  <w:right w:val="nil"/>
            </w:tcBorders>
          </w:tcPr>
          <w:p w14:paraId="64B4DAEF" w14:textId="2308C547" w:rsidR="00A01425" w:rsidRPr="00E72888" w:rsidRDefault="00A01425" w:rsidP="00A01425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</w:tcBorders>
          </w:tcPr>
          <w:p w14:paraId="64B4DAF0" w14:textId="77777777" w:rsidR="00A01425" w:rsidRPr="00E72888" w:rsidRDefault="00A01425" w:rsidP="00A01425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</w:tcPr>
          <w:p w14:paraId="64B4DAF1" w14:textId="617E9D56" w:rsidR="00A01425" w:rsidRPr="00E72888" w:rsidRDefault="00A01425" w:rsidP="00A01425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</w:p>
        </w:tc>
        <w:tc>
          <w:tcPr>
            <w:tcW w:w="236" w:type="dxa"/>
            <w:tcBorders>
              <w:left w:val="nil"/>
            </w:tcBorders>
          </w:tcPr>
          <w:p w14:paraId="64B4DAF2" w14:textId="77777777" w:rsidR="00A01425" w:rsidRPr="00E72888" w:rsidRDefault="00A01425" w:rsidP="00A01425">
            <w:pPr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4B4DAF3" w14:textId="3C89C834" w:rsidR="00A01425" w:rsidRPr="00E72888" w:rsidRDefault="00A01425" w:rsidP="00A01425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B4DAF4" w14:textId="77777777" w:rsidR="00A01425" w:rsidRPr="00E72888" w:rsidRDefault="00A01425" w:rsidP="00A01425">
            <w:pPr>
              <w:ind w:left="-105" w:right="-108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64B4DAF5" w14:textId="79AB810D" w:rsidR="00A01425" w:rsidRPr="00E72888" w:rsidRDefault="00A01425" w:rsidP="00A01425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</w:p>
        </w:tc>
      </w:tr>
      <w:tr w:rsidR="00200539" w:rsidRPr="00E72888" w14:paraId="64B4DAFF" w14:textId="77777777" w:rsidTr="009E29F5">
        <w:trPr>
          <w:cantSplit/>
        </w:trPr>
        <w:tc>
          <w:tcPr>
            <w:tcW w:w="3807" w:type="dxa"/>
          </w:tcPr>
          <w:p w14:paraId="64B4DAF7" w14:textId="77777777" w:rsidR="00200539" w:rsidRPr="00E72888" w:rsidRDefault="00200539" w:rsidP="00124879">
            <w:pPr>
              <w:jc w:val="thaiDistribute"/>
              <w:rPr>
                <w:rFonts w:ascii="Browallia New" w:hAnsi="Browallia New" w:cs="Browallia New"/>
                <w:sz w:val="24"/>
                <w:szCs w:val="16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right w:val="nil"/>
            </w:tcBorders>
          </w:tcPr>
          <w:p w14:paraId="64B4DAF8" w14:textId="77777777" w:rsidR="00200539" w:rsidRPr="00E72888" w:rsidRDefault="00200539" w:rsidP="00124879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64B4DAF9" w14:textId="77777777" w:rsidR="00200539" w:rsidRPr="00E72888" w:rsidRDefault="00200539" w:rsidP="00124879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64B4DAFA" w14:textId="77777777" w:rsidR="00200539" w:rsidRPr="00E72888" w:rsidRDefault="00200539" w:rsidP="00124879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64B4DAFB" w14:textId="77777777" w:rsidR="00200539" w:rsidRPr="00E72888" w:rsidRDefault="00200539" w:rsidP="00124879">
            <w:pPr>
              <w:ind w:left="-87" w:right="-4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</w:tcPr>
          <w:p w14:paraId="64B4DAFC" w14:textId="77777777" w:rsidR="00200539" w:rsidRPr="00E72888" w:rsidRDefault="00200539" w:rsidP="00124879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4B4DAFD" w14:textId="77777777" w:rsidR="00200539" w:rsidRPr="00E72888" w:rsidRDefault="00200539" w:rsidP="00124879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</w:tcPr>
          <w:p w14:paraId="64B4DAFE" w14:textId="77777777" w:rsidR="00200539" w:rsidRPr="00E72888" w:rsidRDefault="00200539" w:rsidP="00124879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7049E" w:rsidRPr="00E72888" w14:paraId="64B4DB08" w14:textId="77777777" w:rsidTr="009E29F5">
        <w:trPr>
          <w:cantSplit/>
        </w:trPr>
        <w:tc>
          <w:tcPr>
            <w:tcW w:w="3807" w:type="dxa"/>
            <w:vAlign w:val="bottom"/>
          </w:tcPr>
          <w:p w14:paraId="64B4DB00" w14:textId="77777777" w:rsidR="0037049E" w:rsidRPr="00E72888" w:rsidRDefault="0037049E" w:rsidP="0037049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97" w:type="dxa"/>
            <w:tcBorders>
              <w:right w:val="nil"/>
            </w:tcBorders>
          </w:tcPr>
          <w:p w14:paraId="64B4DB01" w14:textId="3C0F7D30" w:rsidR="0037049E" w:rsidRPr="00E72888" w:rsidRDefault="00FE5B49" w:rsidP="0037049E">
            <w:pPr>
              <w:tabs>
                <w:tab w:val="clear" w:pos="680"/>
                <w:tab w:val="clear" w:pos="907"/>
                <w:tab w:val="left" w:pos="90"/>
                <w:tab w:val="left" w:pos="696"/>
              </w:tabs>
              <w:spacing w:line="240" w:lineRule="auto"/>
              <w:ind w:left="-87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80</w:t>
            </w:r>
            <w:r w:rsidR="007B280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514</w:t>
            </w:r>
            <w:r w:rsidR="007B280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453</w:t>
            </w:r>
          </w:p>
        </w:tc>
        <w:tc>
          <w:tcPr>
            <w:tcW w:w="236" w:type="dxa"/>
            <w:tcBorders>
              <w:left w:val="nil"/>
            </w:tcBorders>
          </w:tcPr>
          <w:p w14:paraId="64B4DB02" w14:textId="77777777" w:rsidR="0037049E" w:rsidRPr="00E72888" w:rsidRDefault="0037049E" w:rsidP="0037049E">
            <w:pPr>
              <w:tabs>
                <w:tab w:val="clear" w:pos="680"/>
                <w:tab w:val="clear" w:pos="907"/>
                <w:tab w:val="left" w:pos="696"/>
              </w:tabs>
              <w:ind w:left="-87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64B4DB03" w14:textId="45A19765" w:rsidR="0037049E" w:rsidRPr="00E72888" w:rsidRDefault="00FE5B49" w:rsidP="0037049E">
            <w:pPr>
              <w:tabs>
                <w:tab w:val="clear" w:pos="680"/>
                <w:tab w:val="clear" w:pos="907"/>
                <w:tab w:val="left" w:pos="90"/>
                <w:tab w:val="left" w:pos="696"/>
              </w:tabs>
              <w:spacing w:line="240" w:lineRule="auto"/>
              <w:ind w:left="-87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8</w:t>
            </w:r>
            <w:r w:rsidR="0037049E" w:rsidRPr="00E7288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441</w:t>
            </w:r>
            <w:r w:rsidR="0037049E" w:rsidRPr="00E7288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452</w:t>
            </w:r>
          </w:p>
        </w:tc>
        <w:tc>
          <w:tcPr>
            <w:tcW w:w="236" w:type="dxa"/>
            <w:tcBorders>
              <w:left w:val="nil"/>
            </w:tcBorders>
          </w:tcPr>
          <w:p w14:paraId="64B4DB04" w14:textId="77777777" w:rsidR="0037049E" w:rsidRPr="00E72888" w:rsidRDefault="0037049E" w:rsidP="0037049E">
            <w:pPr>
              <w:pStyle w:val="BodyTextIndent3"/>
              <w:tabs>
                <w:tab w:val="left" w:pos="696"/>
                <w:tab w:val="left" w:pos="5018"/>
              </w:tabs>
              <w:ind w:left="-87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</w:tcPr>
          <w:p w14:paraId="64B4DB05" w14:textId="3E9AFC3B" w:rsidR="0037049E" w:rsidRPr="00E72888" w:rsidRDefault="00FE5B49" w:rsidP="0037049E">
            <w:pPr>
              <w:tabs>
                <w:tab w:val="clear" w:pos="680"/>
                <w:tab w:val="clear" w:pos="907"/>
                <w:tab w:val="left" w:pos="90"/>
                <w:tab w:val="left" w:pos="696"/>
              </w:tabs>
              <w:spacing w:line="240" w:lineRule="auto"/>
              <w:ind w:left="-87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80</w:t>
            </w:r>
            <w:r w:rsidR="007B280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514</w:t>
            </w:r>
            <w:r w:rsidR="007B280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453</w:t>
            </w:r>
          </w:p>
        </w:tc>
        <w:tc>
          <w:tcPr>
            <w:tcW w:w="236" w:type="dxa"/>
          </w:tcPr>
          <w:p w14:paraId="64B4DB06" w14:textId="77777777" w:rsidR="0037049E" w:rsidRPr="00E72888" w:rsidRDefault="0037049E" w:rsidP="0037049E">
            <w:pPr>
              <w:pStyle w:val="BodyTextIndent3"/>
              <w:tabs>
                <w:tab w:val="left" w:pos="696"/>
                <w:tab w:val="left" w:pos="5018"/>
              </w:tabs>
              <w:ind w:left="-87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</w:tcPr>
          <w:p w14:paraId="64B4DB07" w14:textId="42EBED3D" w:rsidR="0037049E" w:rsidRPr="00E72888" w:rsidRDefault="00FE5B49" w:rsidP="0037049E">
            <w:pPr>
              <w:tabs>
                <w:tab w:val="clear" w:pos="680"/>
                <w:tab w:val="clear" w:pos="907"/>
                <w:tab w:val="left" w:pos="90"/>
                <w:tab w:val="left" w:pos="696"/>
              </w:tabs>
              <w:spacing w:line="240" w:lineRule="auto"/>
              <w:ind w:left="-87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8</w:t>
            </w:r>
            <w:r w:rsidR="0037049E" w:rsidRPr="00E7288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441</w:t>
            </w:r>
            <w:r w:rsidR="0037049E" w:rsidRPr="00E7288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452</w:t>
            </w:r>
          </w:p>
        </w:tc>
      </w:tr>
      <w:tr w:rsidR="0037049E" w:rsidRPr="00E72888" w14:paraId="64B4DB11" w14:textId="77777777" w:rsidTr="009E29F5">
        <w:trPr>
          <w:cantSplit/>
        </w:trPr>
        <w:tc>
          <w:tcPr>
            <w:tcW w:w="3807" w:type="dxa"/>
            <w:vAlign w:val="bottom"/>
          </w:tcPr>
          <w:p w14:paraId="64B4DB09" w14:textId="77777777" w:rsidR="0037049E" w:rsidRPr="00E72888" w:rsidRDefault="0037049E" w:rsidP="0037049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97" w:type="dxa"/>
            <w:tcBorders>
              <w:bottom w:val="single" w:sz="4" w:space="0" w:color="auto"/>
              <w:right w:val="nil"/>
            </w:tcBorders>
          </w:tcPr>
          <w:p w14:paraId="64B4DB0A" w14:textId="23BD0E0A" w:rsidR="0037049E" w:rsidRPr="00E72888" w:rsidRDefault="007B280F" w:rsidP="0037049E">
            <w:pPr>
              <w:tabs>
                <w:tab w:val="clear" w:pos="680"/>
                <w:tab w:val="clear" w:pos="907"/>
                <w:tab w:val="clear" w:pos="1871"/>
                <w:tab w:val="left" w:pos="696"/>
              </w:tabs>
              <w:spacing w:line="240" w:lineRule="auto"/>
              <w:ind w:left="-87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="005A5E9C">
              <w:rPr>
                <w:rFonts w:ascii="Browallia New" w:hAnsi="Browallia New" w:cs="Browallia New"/>
                <w:sz w:val="28"/>
                <w:szCs w:val="28"/>
                <w:lang w:val="en-GB"/>
              </w:rPr>
              <w:t>60,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514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453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</w:tcPr>
          <w:p w14:paraId="64B4DB0B" w14:textId="77777777" w:rsidR="0037049E" w:rsidRPr="00E72888" w:rsidRDefault="0037049E" w:rsidP="0037049E">
            <w:pPr>
              <w:tabs>
                <w:tab w:val="clear" w:pos="680"/>
                <w:tab w:val="clear" w:pos="907"/>
                <w:tab w:val="left" w:pos="696"/>
              </w:tabs>
              <w:ind w:left="-87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</w:tcPr>
          <w:p w14:paraId="64B4DB0C" w14:textId="5A9F2B4A" w:rsidR="0037049E" w:rsidRPr="00E72888" w:rsidRDefault="0037049E" w:rsidP="0037049E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696"/>
                <w:tab w:val="left" w:pos="1620"/>
              </w:tabs>
              <w:spacing w:line="240" w:lineRule="auto"/>
              <w:ind w:left="-87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7288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7</w:t>
            </w:r>
            <w:r w:rsidRPr="00E7288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915</w:t>
            </w:r>
            <w:r w:rsidRPr="00E7288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549</w:t>
            </w:r>
            <w:r w:rsidRPr="00E7288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</w:tcPr>
          <w:p w14:paraId="64B4DB0D" w14:textId="77777777" w:rsidR="0037049E" w:rsidRPr="00E72888" w:rsidRDefault="0037049E" w:rsidP="0037049E">
            <w:pPr>
              <w:pStyle w:val="BodyTextIndent3"/>
              <w:tabs>
                <w:tab w:val="left" w:pos="696"/>
                <w:tab w:val="left" w:pos="5018"/>
              </w:tabs>
              <w:ind w:left="-87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4B4DB0E" w14:textId="7C332953" w:rsidR="0037049E" w:rsidRPr="00E72888" w:rsidRDefault="007B280F" w:rsidP="0037049E">
            <w:pPr>
              <w:tabs>
                <w:tab w:val="clear" w:pos="680"/>
                <w:tab w:val="clear" w:pos="907"/>
                <w:tab w:val="clear" w:pos="1871"/>
                <w:tab w:val="left" w:pos="696"/>
              </w:tabs>
              <w:spacing w:line="240" w:lineRule="auto"/>
              <w:ind w:left="-87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="005A5E9C">
              <w:rPr>
                <w:rFonts w:ascii="Browallia New" w:hAnsi="Browallia New" w:cs="Browallia New"/>
                <w:sz w:val="28"/>
                <w:szCs w:val="28"/>
                <w:lang w:val="en-GB"/>
              </w:rPr>
              <w:t>60,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514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453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6" w:type="dxa"/>
          </w:tcPr>
          <w:p w14:paraId="64B4DB0F" w14:textId="77777777" w:rsidR="0037049E" w:rsidRPr="00E72888" w:rsidRDefault="0037049E" w:rsidP="0037049E">
            <w:pPr>
              <w:pStyle w:val="BodyTextIndent3"/>
              <w:tabs>
                <w:tab w:val="left" w:pos="696"/>
                <w:tab w:val="left" w:pos="5018"/>
              </w:tabs>
              <w:ind w:left="-87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64B4DB10" w14:textId="1BBD8294" w:rsidR="0037049E" w:rsidRPr="00E72888" w:rsidRDefault="0037049E" w:rsidP="0037049E">
            <w:pPr>
              <w:tabs>
                <w:tab w:val="clear" w:pos="680"/>
                <w:tab w:val="clear" w:pos="907"/>
                <w:tab w:val="left" w:pos="90"/>
                <w:tab w:val="left" w:pos="696"/>
              </w:tabs>
              <w:spacing w:line="240" w:lineRule="auto"/>
              <w:ind w:left="-87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7</w:t>
            </w:r>
            <w:r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915</w:t>
            </w:r>
            <w:r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549</w:t>
            </w:r>
            <w:r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</w:tr>
      <w:tr w:rsidR="007B280F" w:rsidRPr="00E72888" w14:paraId="64B4DB1A" w14:textId="77777777" w:rsidTr="009E29F5">
        <w:trPr>
          <w:cantSplit/>
        </w:trPr>
        <w:tc>
          <w:tcPr>
            <w:tcW w:w="3807" w:type="dxa"/>
            <w:vAlign w:val="bottom"/>
          </w:tcPr>
          <w:p w14:paraId="64B4DB12" w14:textId="77777777" w:rsidR="007B280F" w:rsidRPr="00E72888" w:rsidRDefault="007B280F" w:rsidP="007B280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4B4DB13" w14:textId="142F5B5C" w:rsidR="007B280F" w:rsidRPr="00E72888" w:rsidRDefault="005A5E9C" w:rsidP="007B280F">
            <w:pPr>
              <w:tabs>
                <w:tab w:val="clear" w:pos="680"/>
                <w:tab w:val="clear" w:pos="907"/>
                <w:tab w:val="left" w:pos="90"/>
                <w:tab w:val="left" w:pos="696"/>
              </w:tabs>
              <w:spacing w:line="240" w:lineRule="auto"/>
              <w:ind w:left="-87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0</w:t>
            </w:r>
            <w:r w:rsidR="007B280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  <w:r w:rsidR="007B280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</w:p>
        </w:tc>
        <w:tc>
          <w:tcPr>
            <w:tcW w:w="236" w:type="dxa"/>
            <w:tcBorders>
              <w:left w:val="nil"/>
            </w:tcBorders>
          </w:tcPr>
          <w:p w14:paraId="64B4DB14" w14:textId="77777777" w:rsidR="007B280F" w:rsidRPr="00E72888" w:rsidRDefault="007B280F" w:rsidP="007B280F">
            <w:pPr>
              <w:tabs>
                <w:tab w:val="clear" w:pos="680"/>
                <w:tab w:val="clear" w:pos="907"/>
                <w:tab w:val="left" w:pos="696"/>
              </w:tabs>
              <w:ind w:left="-87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4B4DB15" w14:textId="523AB336" w:rsidR="007B280F" w:rsidRPr="00E72888" w:rsidRDefault="00FE5B49" w:rsidP="007B280F">
            <w:pPr>
              <w:tabs>
                <w:tab w:val="clear" w:pos="680"/>
                <w:tab w:val="clear" w:pos="907"/>
                <w:tab w:val="left" w:pos="90"/>
                <w:tab w:val="left" w:pos="696"/>
              </w:tabs>
              <w:spacing w:line="240" w:lineRule="auto"/>
              <w:ind w:left="-87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525</w:t>
            </w:r>
            <w:r w:rsidR="007B280F" w:rsidRPr="00E7288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903</w:t>
            </w:r>
          </w:p>
        </w:tc>
        <w:tc>
          <w:tcPr>
            <w:tcW w:w="236" w:type="dxa"/>
            <w:tcBorders>
              <w:left w:val="nil"/>
            </w:tcBorders>
          </w:tcPr>
          <w:p w14:paraId="64B4DB16" w14:textId="77777777" w:rsidR="007B280F" w:rsidRPr="00E72888" w:rsidRDefault="007B280F" w:rsidP="007B280F">
            <w:pPr>
              <w:pStyle w:val="BodyTextIndent3"/>
              <w:tabs>
                <w:tab w:val="left" w:pos="696"/>
                <w:tab w:val="left" w:pos="5018"/>
              </w:tabs>
              <w:ind w:left="-87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12" w:space="0" w:color="auto"/>
            </w:tcBorders>
          </w:tcPr>
          <w:p w14:paraId="64B4DB17" w14:textId="273003C0" w:rsidR="007B280F" w:rsidRPr="00E72888" w:rsidRDefault="005A5E9C" w:rsidP="007B280F">
            <w:pPr>
              <w:tabs>
                <w:tab w:val="clear" w:pos="680"/>
                <w:tab w:val="clear" w:pos="907"/>
                <w:tab w:val="left" w:pos="90"/>
                <w:tab w:val="left" w:pos="696"/>
              </w:tabs>
              <w:spacing w:line="240" w:lineRule="auto"/>
              <w:ind w:left="-87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0</w:t>
            </w:r>
            <w:r w:rsidR="007B280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  <w:r w:rsidR="007B280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64B4DB18" w14:textId="77777777" w:rsidR="007B280F" w:rsidRPr="00E72888" w:rsidRDefault="007B280F" w:rsidP="007B280F">
            <w:pPr>
              <w:pStyle w:val="BodyTextIndent3"/>
              <w:tabs>
                <w:tab w:val="left" w:pos="696"/>
                <w:tab w:val="left" w:pos="5018"/>
              </w:tabs>
              <w:ind w:left="-87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12" w:space="0" w:color="auto"/>
            </w:tcBorders>
          </w:tcPr>
          <w:p w14:paraId="64B4DB19" w14:textId="0477C73E" w:rsidR="007B280F" w:rsidRPr="00E72888" w:rsidRDefault="00FE5B49" w:rsidP="007B280F">
            <w:pPr>
              <w:tabs>
                <w:tab w:val="clear" w:pos="680"/>
                <w:tab w:val="clear" w:pos="907"/>
                <w:tab w:val="left" w:pos="90"/>
                <w:tab w:val="left" w:pos="696"/>
              </w:tabs>
              <w:spacing w:line="240" w:lineRule="auto"/>
              <w:ind w:left="-87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525</w:t>
            </w:r>
            <w:r w:rsidR="007B280F" w:rsidRPr="00E7288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903</w:t>
            </w:r>
          </w:p>
        </w:tc>
      </w:tr>
    </w:tbl>
    <w:p w14:paraId="7A663D7C" w14:textId="77777777" w:rsidR="006913DD" w:rsidRPr="00A9023D" w:rsidRDefault="006913DD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bookmarkStart w:id="14" w:name="_Hlk30965975"/>
      <w:bookmarkEnd w:id="13"/>
    </w:p>
    <w:p w14:paraId="6BED82F2" w14:textId="77777777" w:rsidR="00D57D51" w:rsidRPr="00A9023D" w:rsidRDefault="00D57D51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086F670" w14:textId="77777777" w:rsidR="00D57D51" w:rsidRPr="00A9023D" w:rsidRDefault="00D57D51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57967263" w14:textId="77777777" w:rsidR="00D57D51" w:rsidRPr="00A9023D" w:rsidRDefault="00D57D51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789A01AE" w14:textId="77777777" w:rsidR="00D57D51" w:rsidRPr="00A9023D" w:rsidRDefault="00D57D51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4EA15995" w14:textId="5B33B81C" w:rsidR="00D57D51" w:rsidRPr="00A9023D" w:rsidRDefault="00D57D51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A2AECC6" w14:textId="77777777" w:rsidR="00B437BF" w:rsidRPr="00A9023D" w:rsidRDefault="00B437BF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4B4DB1C" w14:textId="50790AD4" w:rsidR="00253542" w:rsidRPr="0072735E" w:rsidRDefault="00891063" w:rsidP="00124879">
      <w:pPr>
        <w:tabs>
          <w:tab w:val="clear" w:pos="227"/>
          <w:tab w:val="clear" w:pos="454"/>
        </w:tabs>
        <w:spacing w:line="240" w:lineRule="auto"/>
        <w:ind w:left="426"/>
        <w:rPr>
          <w:rFonts w:ascii="Browallia New" w:hAnsi="Browallia New" w:cs="Browallia New"/>
          <w:sz w:val="28"/>
          <w:szCs w:val="28"/>
          <w:cs/>
          <w:lang w:val="en-GB"/>
        </w:rPr>
      </w:pPr>
      <w:r w:rsidRPr="0072735E">
        <w:rPr>
          <w:rFonts w:ascii="Browallia New" w:hAnsi="Browallia New" w:cs="Browallia New"/>
          <w:sz w:val="28"/>
          <w:szCs w:val="28"/>
          <w:cs/>
        </w:rPr>
        <w:t>รายการเคลื่อนไห</w:t>
      </w:r>
      <w:r w:rsidR="00431B5E" w:rsidRPr="0072735E">
        <w:rPr>
          <w:rFonts w:ascii="Browallia New" w:hAnsi="Browallia New" w:cs="Browallia New"/>
          <w:sz w:val="28"/>
          <w:szCs w:val="28"/>
          <w:cs/>
        </w:rPr>
        <w:t>ว</w:t>
      </w:r>
      <w:r w:rsidRPr="0072735E">
        <w:rPr>
          <w:rFonts w:ascii="Browallia New" w:hAnsi="Browallia New" w:cs="Browallia New"/>
          <w:sz w:val="28"/>
          <w:szCs w:val="28"/>
          <w:cs/>
        </w:rPr>
        <w:t xml:space="preserve">ของเงินกู้ยืมระยะยาวจากสถาบันการเงิน ณ วันที่ </w:t>
      </w:r>
      <w:r w:rsidRPr="0072735E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72735E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Pr="0072735E">
        <w:rPr>
          <w:rFonts w:ascii="Browallia New" w:hAnsi="Browallia New" w:cs="Browallia New"/>
          <w:sz w:val="28"/>
          <w:szCs w:val="28"/>
          <w:lang w:val="en-GB"/>
        </w:rPr>
        <w:t>25</w:t>
      </w:r>
      <w:r w:rsidR="00155B74" w:rsidRPr="0072735E">
        <w:rPr>
          <w:rFonts w:ascii="Browallia New" w:hAnsi="Browallia New" w:cs="Browallia New"/>
          <w:sz w:val="28"/>
          <w:szCs w:val="28"/>
          <w:lang w:val="en-GB"/>
        </w:rPr>
        <w:t>6</w:t>
      </w:r>
      <w:r w:rsidR="00A01425" w:rsidRPr="0072735E">
        <w:rPr>
          <w:rFonts w:ascii="Browallia New" w:hAnsi="Browallia New" w:cs="Browallia New"/>
          <w:sz w:val="28"/>
          <w:szCs w:val="28"/>
          <w:lang w:val="en-GB"/>
        </w:rPr>
        <w:t>3</w:t>
      </w:r>
      <w:r w:rsidRPr="0072735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2735E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Pr="0072735E">
        <w:rPr>
          <w:rFonts w:ascii="Browallia New" w:hAnsi="Browallia New" w:cs="Browallia New"/>
          <w:sz w:val="28"/>
          <w:szCs w:val="28"/>
          <w:lang w:val="en-GB"/>
        </w:rPr>
        <w:t>25</w:t>
      </w:r>
      <w:r w:rsidR="007F7663" w:rsidRPr="0072735E">
        <w:rPr>
          <w:rFonts w:ascii="Browallia New" w:hAnsi="Browallia New" w:cs="Browallia New"/>
          <w:sz w:val="28"/>
          <w:szCs w:val="28"/>
          <w:lang w:val="en-GB"/>
        </w:rPr>
        <w:t>6</w:t>
      </w:r>
      <w:r w:rsidR="00A01425" w:rsidRPr="0072735E">
        <w:rPr>
          <w:rFonts w:ascii="Browallia New" w:hAnsi="Browallia New" w:cs="Browallia New"/>
          <w:sz w:val="28"/>
          <w:szCs w:val="28"/>
          <w:lang w:val="en-GB"/>
        </w:rPr>
        <w:t>2</w:t>
      </w:r>
      <w:r w:rsidRPr="0072735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2735E">
        <w:rPr>
          <w:rFonts w:ascii="Browallia New" w:hAnsi="Browallia New" w:cs="Browallia New"/>
          <w:sz w:val="28"/>
          <w:szCs w:val="28"/>
          <w:cs/>
          <w:lang w:val="en-GB"/>
        </w:rPr>
        <w:t>มีดังนี้</w:t>
      </w:r>
    </w:p>
    <w:p w14:paraId="64B4DB1D" w14:textId="77777777" w:rsidR="001F47B6" w:rsidRPr="00C17E52" w:rsidRDefault="001F47B6" w:rsidP="00124879">
      <w:pPr>
        <w:pStyle w:val="ListParagraph"/>
        <w:spacing w:line="240" w:lineRule="auto"/>
        <w:ind w:left="360"/>
        <w:rPr>
          <w:rFonts w:ascii="Browallia New" w:hAnsi="Browallia New" w:cs="Browallia New"/>
          <w:sz w:val="20"/>
          <w:szCs w:val="20"/>
        </w:rPr>
      </w:pPr>
    </w:p>
    <w:tbl>
      <w:tblPr>
        <w:tblW w:w="9077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528"/>
        <w:gridCol w:w="1197"/>
        <w:gridCol w:w="239"/>
        <w:gridCol w:w="1201"/>
        <w:gridCol w:w="236"/>
        <w:gridCol w:w="1231"/>
        <w:gridCol w:w="236"/>
        <w:gridCol w:w="1209"/>
      </w:tblGrid>
      <w:tr w:rsidR="005C0DC2" w:rsidRPr="0072735E" w14:paraId="64B4DB20" w14:textId="77777777" w:rsidTr="0037049E">
        <w:trPr>
          <w:cantSplit/>
        </w:trPr>
        <w:tc>
          <w:tcPr>
            <w:tcW w:w="3528" w:type="dxa"/>
          </w:tcPr>
          <w:p w14:paraId="64B4DB1E" w14:textId="77777777" w:rsidR="005C0DC2" w:rsidRPr="0072735E" w:rsidRDefault="005C0DC2" w:rsidP="0012487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49" w:type="dxa"/>
            <w:gridSpan w:val="7"/>
          </w:tcPr>
          <w:p w14:paraId="64B4DB1F" w14:textId="77777777" w:rsidR="005C0DC2" w:rsidRPr="0072735E" w:rsidRDefault="005C0DC2" w:rsidP="00124879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273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(หน่วย </w:t>
            </w:r>
            <w:r w:rsidRPr="007273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:</w:t>
            </w:r>
            <w:r w:rsidRPr="007273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7273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5C0DC2" w:rsidRPr="0072735E" w14:paraId="64B4DB25" w14:textId="77777777" w:rsidTr="0037049E">
        <w:trPr>
          <w:cantSplit/>
        </w:trPr>
        <w:tc>
          <w:tcPr>
            <w:tcW w:w="3528" w:type="dxa"/>
          </w:tcPr>
          <w:p w14:paraId="64B4DB21" w14:textId="77777777" w:rsidR="005C0DC2" w:rsidRPr="0072735E" w:rsidRDefault="005C0DC2" w:rsidP="0012487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37" w:type="dxa"/>
            <w:gridSpan w:val="3"/>
            <w:tcBorders>
              <w:bottom w:val="single" w:sz="4" w:space="0" w:color="auto"/>
              <w:right w:val="nil"/>
            </w:tcBorders>
            <w:vAlign w:val="bottom"/>
          </w:tcPr>
          <w:p w14:paraId="64B4DB22" w14:textId="77777777" w:rsidR="005C0DC2" w:rsidRPr="0072735E" w:rsidRDefault="005C0DC2" w:rsidP="00124879">
            <w:pPr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735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64B4DB23" w14:textId="77777777" w:rsidR="005C0DC2" w:rsidRPr="0072735E" w:rsidRDefault="005C0DC2" w:rsidP="00124879">
            <w:pPr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676" w:type="dxa"/>
            <w:gridSpan w:val="3"/>
            <w:tcBorders>
              <w:bottom w:val="single" w:sz="4" w:space="0" w:color="auto"/>
            </w:tcBorders>
            <w:vAlign w:val="bottom"/>
          </w:tcPr>
          <w:p w14:paraId="64B4DB24" w14:textId="77777777" w:rsidR="005C0DC2" w:rsidRPr="0072735E" w:rsidRDefault="005C0DC2" w:rsidP="00124879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735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37049E" w:rsidRPr="0072735E" w14:paraId="64B4DB2E" w14:textId="77777777" w:rsidTr="0037049E">
        <w:trPr>
          <w:cantSplit/>
        </w:trPr>
        <w:tc>
          <w:tcPr>
            <w:tcW w:w="3528" w:type="dxa"/>
          </w:tcPr>
          <w:p w14:paraId="64B4DB26" w14:textId="77777777" w:rsidR="0037049E" w:rsidRPr="0072735E" w:rsidRDefault="0037049E" w:rsidP="0037049E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  <w:right w:val="nil"/>
            </w:tcBorders>
          </w:tcPr>
          <w:p w14:paraId="64B4DB27" w14:textId="05730E8F" w:rsidR="0037049E" w:rsidRPr="0072735E" w:rsidRDefault="0037049E" w:rsidP="0037049E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735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</w:tcBorders>
          </w:tcPr>
          <w:p w14:paraId="64B4DB28" w14:textId="77777777" w:rsidR="0037049E" w:rsidRPr="0072735E" w:rsidRDefault="0037049E" w:rsidP="0037049E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01" w:type="dxa"/>
            <w:tcBorders>
              <w:left w:val="nil"/>
              <w:bottom w:val="single" w:sz="4" w:space="0" w:color="auto"/>
              <w:right w:val="nil"/>
            </w:tcBorders>
          </w:tcPr>
          <w:p w14:paraId="64B4DB29" w14:textId="327C9D9D" w:rsidR="0037049E" w:rsidRPr="0072735E" w:rsidRDefault="0037049E" w:rsidP="0037049E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735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tcBorders>
              <w:left w:val="nil"/>
            </w:tcBorders>
          </w:tcPr>
          <w:p w14:paraId="64B4DB2A" w14:textId="77777777" w:rsidR="0037049E" w:rsidRPr="0072735E" w:rsidRDefault="0037049E" w:rsidP="0037049E">
            <w:pPr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64B4DB2B" w14:textId="2A47EA41" w:rsidR="0037049E" w:rsidRPr="0072735E" w:rsidRDefault="0037049E" w:rsidP="0037049E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735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B4DB2C" w14:textId="77777777" w:rsidR="0037049E" w:rsidRPr="0072735E" w:rsidRDefault="0037049E" w:rsidP="0037049E">
            <w:pPr>
              <w:ind w:left="-105" w:right="-108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64B4DB2D" w14:textId="2CE76976" w:rsidR="0037049E" w:rsidRPr="0072735E" w:rsidRDefault="0037049E" w:rsidP="0037049E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735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</w:tr>
      <w:tr w:rsidR="005C0DC2" w:rsidRPr="0072735E" w14:paraId="64B4DB37" w14:textId="77777777" w:rsidTr="0037049E">
        <w:trPr>
          <w:cantSplit/>
        </w:trPr>
        <w:tc>
          <w:tcPr>
            <w:tcW w:w="3528" w:type="dxa"/>
          </w:tcPr>
          <w:p w14:paraId="64B4DB2F" w14:textId="77777777" w:rsidR="005C0DC2" w:rsidRPr="0072735E" w:rsidRDefault="005C0DC2" w:rsidP="00124879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right w:val="nil"/>
            </w:tcBorders>
          </w:tcPr>
          <w:p w14:paraId="64B4DB30" w14:textId="77777777" w:rsidR="005C0DC2" w:rsidRPr="0072735E" w:rsidRDefault="005C0DC2" w:rsidP="00124879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9" w:type="dxa"/>
            <w:tcBorders>
              <w:left w:val="nil"/>
            </w:tcBorders>
          </w:tcPr>
          <w:p w14:paraId="64B4DB31" w14:textId="77777777" w:rsidR="005C0DC2" w:rsidRPr="0072735E" w:rsidRDefault="005C0DC2" w:rsidP="00124879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01" w:type="dxa"/>
            <w:tcBorders>
              <w:left w:val="nil"/>
              <w:right w:val="nil"/>
            </w:tcBorders>
          </w:tcPr>
          <w:p w14:paraId="64B4DB32" w14:textId="77777777" w:rsidR="005C0DC2" w:rsidRPr="0072735E" w:rsidRDefault="005C0DC2" w:rsidP="00124879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64B4DB33" w14:textId="77777777" w:rsidR="005C0DC2" w:rsidRPr="0072735E" w:rsidRDefault="005C0DC2" w:rsidP="00124879">
            <w:pPr>
              <w:ind w:left="-87" w:right="-4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1" w:type="dxa"/>
          </w:tcPr>
          <w:p w14:paraId="64B4DB34" w14:textId="77777777" w:rsidR="005C0DC2" w:rsidRPr="0072735E" w:rsidRDefault="005C0DC2" w:rsidP="00124879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4B4DB35" w14:textId="77777777" w:rsidR="005C0DC2" w:rsidRPr="0072735E" w:rsidRDefault="005C0DC2" w:rsidP="00124879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9" w:type="dxa"/>
          </w:tcPr>
          <w:p w14:paraId="64B4DB36" w14:textId="77777777" w:rsidR="005C0DC2" w:rsidRPr="0072735E" w:rsidRDefault="005C0DC2" w:rsidP="00124879">
            <w:pPr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7049E" w:rsidRPr="0072735E" w14:paraId="64B4DB40" w14:textId="77777777" w:rsidTr="0037049E">
        <w:trPr>
          <w:cantSplit/>
        </w:trPr>
        <w:tc>
          <w:tcPr>
            <w:tcW w:w="3528" w:type="dxa"/>
            <w:vAlign w:val="bottom"/>
          </w:tcPr>
          <w:p w14:paraId="64B4DB38" w14:textId="77777777" w:rsidR="0037049E" w:rsidRPr="0072735E" w:rsidRDefault="0037049E" w:rsidP="0037049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ยอดคงเหลือ ณ</w:t>
            </w:r>
            <w:r w:rsidRPr="0072735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วันที่ </w:t>
            </w:r>
            <w:r w:rsidRPr="007273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197" w:type="dxa"/>
            <w:tcBorders>
              <w:right w:val="nil"/>
            </w:tcBorders>
          </w:tcPr>
          <w:p w14:paraId="64B4DB39" w14:textId="41C06F00" w:rsidR="0037049E" w:rsidRPr="0072735E" w:rsidRDefault="00FE5B49" w:rsidP="0037049E">
            <w:pPr>
              <w:tabs>
                <w:tab w:val="clear" w:pos="680"/>
                <w:tab w:val="clear" w:pos="907"/>
                <w:tab w:val="left" w:pos="90"/>
                <w:tab w:val="left" w:pos="660"/>
              </w:tabs>
              <w:spacing w:line="240" w:lineRule="auto"/>
              <w:ind w:left="-105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735E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7B280F"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2735E">
              <w:rPr>
                <w:rFonts w:ascii="Browallia New" w:hAnsi="Browallia New" w:cs="Browallia New"/>
                <w:sz w:val="28"/>
                <w:szCs w:val="28"/>
              </w:rPr>
              <w:t>441</w:t>
            </w:r>
            <w:r w:rsidR="007B280F"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2735E">
              <w:rPr>
                <w:rFonts w:ascii="Browallia New" w:hAnsi="Browallia New" w:cs="Browallia New"/>
                <w:sz w:val="28"/>
                <w:szCs w:val="28"/>
              </w:rPr>
              <w:t>452</w:t>
            </w:r>
          </w:p>
        </w:tc>
        <w:tc>
          <w:tcPr>
            <w:tcW w:w="239" w:type="dxa"/>
            <w:tcBorders>
              <w:left w:val="nil"/>
            </w:tcBorders>
          </w:tcPr>
          <w:p w14:paraId="64B4DB3A" w14:textId="77777777" w:rsidR="0037049E" w:rsidRPr="0072735E" w:rsidRDefault="0037049E" w:rsidP="0037049E">
            <w:pPr>
              <w:tabs>
                <w:tab w:val="clear" w:pos="680"/>
                <w:tab w:val="clear" w:pos="907"/>
                <w:tab w:val="left" w:pos="660"/>
              </w:tabs>
              <w:ind w:left="-10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01" w:type="dxa"/>
            <w:tcBorders>
              <w:left w:val="nil"/>
              <w:right w:val="nil"/>
            </w:tcBorders>
          </w:tcPr>
          <w:p w14:paraId="64B4DB3B" w14:textId="20918135" w:rsidR="0037049E" w:rsidRPr="0072735E" w:rsidRDefault="00FE5B49" w:rsidP="0037049E">
            <w:pPr>
              <w:tabs>
                <w:tab w:val="clear" w:pos="680"/>
                <w:tab w:val="clear" w:pos="907"/>
                <w:tab w:val="left" w:pos="90"/>
                <w:tab w:val="left" w:pos="660"/>
              </w:tabs>
              <w:spacing w:line="240" w:lineRule="auto"/>
              <w:ind w:left="-105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735E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37049E"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2735E">
              <w:rPr>
                <w:rFonts w:ascii="Browallia New" w:hAnsi="Browallia New" w:cs="Browallia New"/>
                <w:sz w:val="28"/>
                <w:szCs w:val="28"/>
              </w:rPr>
              <w:t>033</w:t>
            </w:r>
            <w:r w:rsidR="0037049E"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2735E">
              <w:rPr>
                <w:rFonts w:ascii="Browallia New" w:hAnsi="Browallia New" w:cs="Browallia New"/>
                <w:sz w:val="28"/>
                <w:szCs w:val="28"/>
              </w:rPr>
              <w:t>973</w:t>
            </w:r>
          </w:p>
        </w:tc>
        <w:tc>
          <w:tcPr>
            <w:tcW w:w="236" w:type="dxa"/>
            <w:tcBorders>
              <w:left w:val="nil"/>
            </w:tcBorders>
          </w:tcPr>
          <w:p w14:paraId="64B4DB3C" w14:textId="77777777" w:rsidR="0037049E" w:rsidRPr="0072735E" w:rsidRDefault="0037049E" w:rsidP="0037049E">
            <w:pPr>
              <w:pStyle w:val="BodyTextIndent3"/>
              <w:tabs>
                <w:tab w:val="left" w:pos="660"/>
                <w:tab w:val="left" w:pos="5018"/>
              </w:tabs>
              <w:ind w:left="-105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1" w:type="dxa"/>
          </w:tcPr>
          <w:p w14:paraId="64B4DB3D" w14:textId="59A50AF3" w:rsidR="0037049E" w:rsidRPr="0072735E" w:rsidRDefault="00FE5B49" w:rsidP="0037049E">
            <w:pPr>
              <w:tabs>
                <w:tab w:val="clear" w:pos="680"/>
                <w:tab w:val="clear" w:pos="907"/>
                <w:tab w:val="left" w:pos="90"/>
                <w:tab w:val="left" w:pos="660"/>
              </w:tabs>
              <w:spacing w:line="240" w:lineRule="auto"/>
              <w:ind w:left="-105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735E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7B280F"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2735E">
              <w:rPr>
                <w:rFonts w:ascii="Browallia New" w:hAnsi="Browallia New" w:cs="Browallia New"/>
                <w:sz w:val="28"/>
                <w:szCs w:val="28"/>
              </w:rPr>
              <w:t>441</w:t>
            </w:r>
            <w:r w:rsidR="007B280F"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2735E">
              <w:rPr>
                <w:rFonts w:ascii="Browallia New" w:hAnsi="Browallia New" w:cs="Browallia New"/>
                <w:sz w:val="28"/>
                <w:szCs w:val="28"/>
              </w:rPr>
              <w:t>452</w:t>
            </w:r>
          </w:p>
        </w:tc>
        <w:tc>
          <w:tcPr>
            <w:tcW w:w="236" w:type="dxa"/>
          </w:tcPr>
          <w:p w14:paraId="64B4DB3E" w14:textId="77777777" w:rsidR="0037049E" w:rsidRPr="0072735E" w:rsidRDefault="0037049E" w:rsidP="0037049E">
            <w:pPr>
              <w:pStyle w:val="BodyTextIndent3"/>
              <w:tabs>
                <w:tab w:val="left" w:pos="660"/>
                <w:tab w:val="left" w:pos="5018"/>
              </w:tabs>
              <w:ind w:left="-105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9" w:type="dxa"/>
          </w:tcPr>
          <w:p w14:paraId="64B4DB3F" w14:textId="4061C143" w:rsidR="0037049E" w:rsidRPr="0072735E" w:rsidRDefault="00FE5B49" w:rsidP="0037049E">
            <w:pPr>
              <w:tabs>
                <w:tab w:val="clear" w:pos="680"/>
                <w:tab w:val="clear" w:pos="907"/>
                <w:tab w:val="left" w:pos="90"/>
                <w:tab w:val="left" w:pos="660"/>
              </w:tabs>
              <w:spacing w:line="240" w:lineRule="auto"/>
              <w:ind w:left="-105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735E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37049E"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2735E">
              <w:rPr>
                <w:rFonts w:ascii="Browallia New" w:hAnsi="Browallia New" w:cs="Browallia New"/>
                <w:sz w:val="28"/>
                <w:szCs w:val="28"/>
              </w:rPr>
              <w:t>033</w:t>
            </w:r>
            <w:r w:rsidR="0037049E"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2735E">
              <w:rPr>
                <w:rFonts w:ascii="Browallia New" w:hAnsi="Browallia New" w:cs="Browallia New"/>
                <w:sz w:val="28"/>
                <w:szCs w:val="28"/>
              </w:rPr>
              <w:t>973</w:t>
            </w:r>
          </w:p>
        </w:tc>
      </w:tr>
      <w:tr w:rsidR="007B280F" w:rsidRPr="0072735E" w14:paraId="5F4B56D6" w14:textId="77777777" w:rsidTr="0037049E">
        <w:trPr>
          <w:cantSplit/>
        </w:trPr>
        <w:tc>
          <w:tcPr>
            <w:tcW w:w="3528" w:type="dxa"/>
            <w:vAlign w:val="bottom"/>
          </w:tcPr>
          <w:p w14:paraId="39C8C8E3" w14:textId="1F2F6765" w:rsidR="007B280F" w:rsidRPr="0072735E" w:rsidRDefault="007B280F" w:rsidP="0037049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2735E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บวก</w:t>
            </w:r>
            <w:r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กู้เพิ่ม</w:t>
            </w:r>
          </w:p>
        </w:tc>
        <w:tc>
          <w:tcPr>
            <w:tcW w:w="1197" w:type="dxa"/>
            <w:tcBorders>
              <w:right w:val="nil"/>
            </w:tcBorders>
          </w:tcPr>
          <w:p w14:paraId="66CF7E22" w14:textId="7EA98BAF" w:rsidR="007B280F" w:rsidRPr="0072735E" w:rsidRDefault="00FE5B49" w:rsidP="0037049E">
            <w:pPr>
              <w:tabs>
                <w:tab w:val="clear" w:pos="680"/>
                <w:tab w:val="clear" w:pos="907"/>
                <w:tab w:val="left" w:pos="90"/>
                <w:tab w:val="left" w:pos="660"/>
              </w:tabs>
              <w:spacing w:line="240" w:lineRule="auto"/>
              <w:ind w:left="-105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735E">
              <w:rPr>
                <w:rFonts w:ascii="Browallia New" w:hAnsi="Browallia New" w:cs="Browallia New"/>
                <w:sz w:val="28"/>
                <w:szCs w:val="28"/>
              </w:rPr>
              <w:t>80</w:t>
            </w:r>
            <w:r w:rsidR="007B280F"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2735E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7B280F"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2735E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239" w:type="dxa"/>
            <w:tcBorders>
              <w:left w:val="nil"/>
            </w:tcBorders>
          </w:tcPr>
          <w:p w14:paraId="4126DE1B" w14:textId="77777777" w:rsidR="007B280F" w:rsidRPr="0072735E" w:rsidRDefault="007B280F" w:rsidP="0037049E">
            <w:pPr>
              <w:tabs>
                <w:tab w:val="clear" w:pos="680"/>
                <w:tab w:val="clear" w:pos="907"/>
                <w:tab w:val="left" w:pos="660"/>
              </w:tabs>
              <w:ind w:left="-10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01" w:type="dxa"/>
            <w:tcBorders>
              <w:left w:val="nil"/>
              <w:right w:val="nil"/>
            </w:tcBorders>
          </w:tcPr>
          <w:p w14:paraId="0B23800A" w14:textId="187D4706" w:rsidR="007B280F" w:rsidRPr="0072735E" w:rsidRDefault="00702087" w:rsidP="00702087">
            <w:pPr>
              <w:tabs>
                <w:tab w:val="clear" w:pos="680"/>
                <w:tab w:val="clear" w:pos="907"/>
                <w:tab w:val="left" w:pos="90"/>
                <w:tab w:val="left" w:pos="660"/>
              </w:tabs>
              <w:spacing w:line="240" w:lineRule="auto"/>
              <w:ind w:left="-105"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273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</w:t>
            </w:r>
            <w:r w:rsidR="007B280F"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14:paraId="6BF3A505" w14:textId="77777777" w:rsidR="007B280F" w:rsidRPr="0072735E" w:rsidRDefault="007B280F" w:rsidP="0037049E">
            <w:pPr>
              <w:pStyle w:val="BodyTextIndent3"/>
              <w:tabs>
                <w:tab w:val="left" w:pos="660"/>
                <w:tab w:val="left" w:pos="5018"/>
              </w:tabs>
              <w:ind w:left="-105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1" w:type="dxa"/>
          </w:tcPr>
          <w:p w14:paraId="7D0EA327" w14:textId="205DE7DE" w:rsidR="007B280F" w:rsidRPr="0072735E" w:rsidRDefault="00FE5B49" w:rsidP="0037049E">
            <w:pPr>
              <w:tabs>
                <w:tab w:val="clear" w:pos="680"/>
                <w:tab w:val="clear" w:pos="907"/>
                <w:tab w:val="left" w:pos="90"/>
                <w:tab w:val="left" w:pos="660"/>
              </w:tabs>
              <w:spacing w:line="240" w:lineRule="auto"/>
              <w:ind w:left="-105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735E">
              <w:rPr>
                <w:rFonts w:ascii="Browallia New" w:hAnsi="Browallia New" w:cs="Browallia New"/>
                <w:sz w:val="28"/>
                <w:szCs w:val="28"/>
              </w:rPr>
              <w:t>80</w:t>
            </w:r>
            <w:r w:rsidR="007B280F"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2735E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7B280F"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2735E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35961690" w14:textId="77777777" w:rsidR="007B280F" w:rsidRPr="0072735E" w:rsidRDefault="007B280F" w:rsidP="0037049E">
            <w:pPr>
              <w:pStyle w:val="BodyTextIndent3"/>
              <w:tabs>
                <w:tab w:val="left" w:pos="660"/>
                <w:tab w:val="left" w:pos="5018"/>
              </w:tabs>
              <w:ind w:left="-105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9" w:type="dxa"/>
          </w:tcPr>
          <w:p w14:paraId="59EC74D8" w14:textId="779922CD" w:rsidR="007B280F" w:rsidRPr="0072735E" w:rsidRDefault="00CE2920" w:rsidP="00CE2920">
            <w:pPr>
              <w:tabs>
                <w:tab w:val="clear" w:pos="680"/>
                <w:tab w:val="clear" w:pos="907"/>
                <w:tab w:val="left" w:pos="90"/>
                <w:tab w:val="left" w:pos="660"/>
              </w:tabs>
              <w:spacing w:line="240" w:lineRule="auto"/>
              <w:ind w:left="-105"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273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</w:t>
            </w:r>
            <w:r w:rsidR="007B280F"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7049E" w:rsidRPr="0072735E" w14:paraId="64B4DB52" w14:textId="77777777" w:rsidTr="0037049E">
        <w:trPr>
          <w:cantSplit/>
        </w:trPr>
        <w:tc>
          <w:tcPr>
            <w:tcW w:w="3528" w:type="dxa"/>
            <w:vAlign w:val="bottom"/>
          </w:tcPr>
          <w:p w14:paraId="64B4DB4A" w14:textId="77777777" w:rsidR="0037049E" w:rsidRPr="0072735E" w:rsidRDefault="0037049E" w:rsidP="0037049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</w:rPr>
            </w:pPr>
            <w:r w:rsidRPr="0072735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2735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จ่ายชำระระหว่างปี</w:t>
            </w:r>
          </w:p>
        </w:tc>
        <w:tc>
          <w:tcPr>
            <w:tcW w:w="1197" w:type="dxa"/>
            <w:tcBorders>
              <w:bottom w:val="single" w:sz="4" w:space="0" w:color="auto"/>
              <w:right w:val="nil"/>
            </w:tcBorders>
          </w:tcPr>
          <w:p w14:paraId="64B4DB4B" w14:textId="249A7A32" w:rsidR="0037049E" w:rsidRPr="0072735E" w:rsidRDefault="00865BB9" w:rsidP="0037049E">
            <w:pPr>
              <w:tabs>
                <w:tab w:val="clear" w:pos="680"/>
                <w:tab w:val="clear" w:pos="907"/>
                <w:tab w:val="left" w:pos="660"/>
              </w:tabs>
              <w:ind w:left="-10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FE5B49" w:rsidRPr="0072735E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FE5B49" w:rsidRPr="0072735E">
              <w:rPr>
                <w:rFonts w:ascii="Browallia New" w:hAnsi="Browallia New" w:cs="Browallia New"/>
                <w:sz w:val="28"/>
                <w:szCs w:val="28"/>
              </w:rPr>
              <w:t>926</w:t>
            </w:r>
            <w:r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FE5B49" w:rsidRPr="0072735E">
              <w:rPr>
                <w:rFonts w:ascii="Browallia New" w:hAnsi="Browallia New" w:cs="Browallia New"/>
                <w:sz w:val="28"/>
                <w:szCs w:val="28"/>
              </w:rPr>
              <w:t>999</w:t>
            </w:r>
            <w:r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9" w:type="dxa"/>
            <w:tcBorders>
              <w:left w:val="nil"/>
            </w:tcBorders>
          </w:tcPr>
          <w:p w14:paraId="64B4DB4C" w14:textId="77777777" w:rsidR="0037049E" w:rsidRPr="0072735E" w:rsidRDefault="0037049E" w:rsidP="0037049E">
            <w:pPr>
              <w:tabs>
                <w:tab w:val="clear" w:pos="680"/>
                <w:tab w:val="clear" w:pos="907"/>
                <w:tab w:val="left" w:pos="660"/>
              </w:tabs>
              <w:ind w:left="-10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1" w:type="dxa"/>
            <w:tcBorders>
              <w:left w:val="nil"/>
              <w:bottom w:val="single" w:sz="4" w:space="0" w:color="auto"/>
              <w:right w:val="nil"/>
            </w:tcBorders>
          </w:tcPr>
          <w:p w14:paraId="64B4DB4D" w14:textId="423F23AE" w:rsidR="0037049E" w:rsidRPr="0072735E" w:rsidRDefault="0037049E" w:rsidP="0037049E">
            <w:pPr>
              <w:tabs>
                <w:tab w:val="clear" w:pos="680"/>
                <w:tab w:val="clear" w:pos="907"/>
                <w:tab w:val="left" w:pos="660"/>
              </w:tabs>
              <w:ind w:left="-10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FE5B49" w:rsidRPr="0072735E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FE5B49" w:rsidRPr="0072735E">
              <w:rPr>
                <w:rFonts w:ascii="Browallia New" w:hAnsi="Browallia New" w:cs="Browallia New"/>
                <w:sz w:val="28"/>
                <w:szCs w:val="28"/>
              </w:rPr>
              <w:t>592</w:t>
            </w:r>
            <w:r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FE5B49" w:rsidRPr="0072735E">
              <w:rPr>
                <w:rFonts w:ascii="Browallia New" w:hAnsi="Browallia New" w:cs="Browallia New"/>
                <w:sz w:val="28"/>
                <w:szCs w:val="28"/>
              </w:rPr>
              <w:t>521</w:t>
            </w:r>
            <w:r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</w:tcPr>
          <w:p w14:paraId="64B4DB4E" w14:textId="77777777" w:rsidR="0037049E" w:rsidRPr="0072735E" w:rsidRDefault="0037049E" w:rsidP="0037049E">
            <w:pPr>
              <w:pStyle w:val="BodyTextIndent3"/>
              <w:tabs>
                <w:tab w:val="left" w:pos="660"/>
                <w:tab w:val="left" w:pos="5018"/>
              </w:tabs>
              <w:ind w:left="-105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4B4DB4F" w14:textId="01B8E5A8" w:rsidR="0037049E" w:rsidRPr="0072735E" w:rsidRDefault="007B280F" w:rsidP="0037049E">
            <w:pPr>
              <w:tabs>
                <w:tab w:val="clear" w:pos="680"/>
                <w:tab w:val="clear" w:pos="907"/>
                <w:tab w:val="left" w:pos="660"/>
              </w:tabs>
              <w:ind w:left="-10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FE5B49" w:rsidRPr="0072735E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FE5B49" w:rsidRPr="0072735E">
              <w:rPr>
                <w:rFonts w:ascii="Browallia New" w:hAnsi="Browallia New" w:cs="Browallia New"/>
                <w:sz w:val="28"/>
                <w:szCs w:val="28"/>
              </w:rPr>
              <w:t>926</w:t>
            </w:r>
            <w:r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FE5B49" w:rsidRPr="0072735E">
              <w:rPr>
                <w:rFonts w:ascii="Browallia New" w:hAnsi="Browallia New" w:cs="Browallia New"/>
                <w:sz w:val="28"/>
                <w:szCs w:val="28"/>
              </w:rPr>
              <w:t>999</w:t>
            </w:r>
            <w:r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6" w:type="dxa"/>
          </w:tcPr>
          <w:p w14:paraId="64B4DB50" w14:textId="77777777" w:rsidR="0037049E" w:rsidRPr="0072735E" w:rsidRDefault="0037049E" w:rsidP="0037049E">
            <w:pPr>
              <w:pStyle w:val="BodyTextIndent3"/>
              <w:tabs>
                <w:tab w:val="left" w:pos="660"/>
                <w:tab w:val="left" w:pos="5018"/>
              </w:tabs>
              <w:ind w:left="-105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64B4DB51" w14:textId="4F596324" w:rsidR="0037049E" w:rsidRPr="0072735E" w:rsidRDefault="0037049E" w:rsidP="0037049E">
            <w:pPr>
              <w:tabs>
                <w:tab w:val="clear" w:pos="680"/>
                <w:tab w:val="clear" w:pos="907"/>
                <w:tab w:val="left" w:pos="90"/>
                <w:tab w:val="left" w:pos="660"/>
              </w:tabs>
              <w:spacing w:line="240" w:lineRule="auto"/>
              <w:ind w:left="-105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FE5B49" w:rsidRPr="0072735E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FE5B49" w:rsidRPr="0072735E">
              <w:rPr>
                <w:rFonts w:ascii="Browallia New" w:hAnsi="Browallia New" w:cs="Browallia New"/>
                <w:sz w:val="28"/>
                <w:szCs w:val="28"/>
              </w:rPr>
              <w:t>592</w:t>
            </w:r>
            <w:r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FE5B49" w:rsidRPr="0072735E">
              <w:rPr>
                <w:rFonts w:ascii="Browallia New" w:hAnsi="Browallia New" w:cs="Browallia New"/>
                <w:sz w:val="28"/>
                <w:szCs w:val="28"/>
              </w:rPr>
              <w:t>521</w:t>
            </w:r>
            <w:r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65BB9" w:rsidRPr="0072735E" w14:paraId="64B4DB5B" w14:textId="77777777" w:rsidTr="0037049E">
        <w:trPr>
          <w:cantSplit/>
        </w:trPr>
        <w:tc>
          <w:tcPr>
            <w:tcW w:w="3528" w:type="dxa"/>
            <w:vAlign w:val="bottom"/>
          </w:tcPr>
          <w:p w14:paraId="64B4DB53" w14:textId="77777777" w:rsidR="00865BB9" w:rsidRPr="0072735E" w:rsidRDefault="00865BB9" w:rsidP="00865BB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735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72735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4B4DB54" w14:textId="66389902" w:rsidR="00865BB9" w:rsidRPr="0072735E" w:rsidRDefault="00FE5B49" w:rsidP="00865BB9">
            <w:pPr>
              <w:tabs>
                <w:tab w:val="clear" w:pos="680"/>
                <w:tab w:val="clear" w:pos="907"/>
                <w:tab w:val="left" w:pos="90"/>
                <w:tab w:val="left" w:pos="660"/>
              </w:tabs>
              <w:spacing w:line="240" w:lineRule="auto"/>
              <w:ind w:left="-105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735E">
              <w:rPr>
                <w:rFonts w:ascii="Browallia New" w:hAnsi="Browallia New" w:cs="Browallia New"/>
                <w:sz w:val="28"/>
                <w:szCs w:val="28"/>
              </w:rPr>
              <w:t>80</w:t>
            </w:r>
            <w:r w:rsidR="00865BB9"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2735E">
              <w:rPr>
                <w:rFonts w:ascii="Browallia New" w:hAnsi="Browallia New" w:cs="Browallia New"/>
                <w:sz w:val="28"/>
                <w:szCs w:val="28"/>
              </w:rPr>
              <w:t>514</w:t>
            </w:r>
            <w:r w:rsidR="00865BB9"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2735E">
              <w:rPr>
                <w:rFonts w:ascii="Browallia New" w:hAnsi="Browallia New" w:cs="Browallia New"/>
                <w:sz w:val="28"/>
                <w:szCs w:val="28"/>
              </w:rPr>
              <w:t>453</w:t>
            </w:r>
          </w:p>
        </w:tc>
        <w:tc>
          <w:tcPr>
            <w:tcW w:w="239" w:type="dxa"/>
            <w:tcBorders>
              <w:left w:val="nil"/>
            </w:tcBorders>
          </w:tcPr>
          <w:p w14:paraId="64B4DB55" w14:textId="77777777" w:rsidR="00865BB9" w:rsidRPr="0072735E" w:rsidRDefault="00865BB9" w:rsidP="00865BB9">
            <w:pPr>
              <w:tabs>
                <w:tab w:val="clear" w:pos="680"/>
                <w:tab w:val="clear" w:pos="907"/>
                <w:tab w:val="left" w:pos="660"/>
              </w:tabs>
              <w:ind w:left="-105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4B4DB56" w14:textId="16CCC603" w:rsidR="00865BB9" w:rsidRPr="0072735E" w:rsidRDefault="00FE5B49" w:rsidP="00865BB9">
            <w:pPr>
              <w:tabs>
                <w:tab w:val="clear" w:pos="680"/>
                <w:tab w:val="clear" w:pos="907"/>
                <w:tab w:val="left" w:pos="90"/>
                <w:tab w:val="left" w:pos="660"/>
              </w:tabs>
              <w:spacing w:line="240" w:lineRule="auto"/>
              <w:ind w:left="-105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735E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865BB9"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2735E">
              <w:rPr>
                <w:rFonts w:ascii="Browallia New" w:hAnsi="Browallia New" w:cs="Browallia New"/>
                <w:sz w:val="28"/>
                <w:szCs w:val="28"/>
              </w:rPr>
              <w:t>441</w:t>
            </w:r>
            <w:r w:rsidR="00865BB9"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2735E">
              <w:rPr>
                <w:rFonts w:ascii="Browallia New" w:hAnsi="Browallia New" w:cs="Browallia New"/>
                <w:sz w:val="28"/>
                <w:szCs w:val="28"/>
              </w:rPr>
              <w:t>452</w:t>
            </w:r>
          </w:p>
        </w:tc>
        <w:tc>
          <w:tcPr>
            <w:tcW w:w="236" w:type="dxa"/>
            <w:tcBorders>
              <w:left w:val="nil"/>
            </w:tcBorders>
          </w:tcPr>
          <w:p w14:paraId="64B4DB57" w14:textId="77777777" w:rsidR="00865BB9" w:rsidRPr="0072735E" w:rsidRDefault="00865BB9" w:rsidP="00865BB9">
            <w:pPr>
              <w:pStyle w:val="BodyTextIndent3"/>
              <w:tabs>
                <w:tab w:val="left" w:pos="660"/>
                <w:tab w:val="left" w:pos="5018"/>
              </w:tabs>
              <w:ind w:left="-105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12" w:space="0" w:color="auto"/>
            </w:tcBorders>
          </w:tcPr>
          <w:p w14:paraId="64B4DB58" w14:textId="3306DEE4" w:rsidR="00865BB9" w:rsidRPr="0072735E" w:rsidRDefault="00FE5B49" w:rsidP="00865BB9">
            <w:pPr>
              <w:tabs>
                <w:tab w:val="clear" w:pos="680"/>
                <w:tab w:val="clear" w:pos="907"/>
                <w:tab w:val="left" w:pos="90"/>
                <w:tab w:val="left" w:pos="660"/>
              </w:tabs>
              <w:spacing w:line="240" w:lineRule="auto"/>
              <w:ind w:left="-105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735E">
              <w:rPr>
                <w:rFonts w:ascii="Browallia New" w:hAnsi="Browallia New" w:cs="Browallia New"/>
                <w:sz w:val="28"/>
                <w:szCs w:val="28"/>
              </w:rPr>
              <w:t>80</w:t>
            </w:r>
            <w:r w:rsidR="00865BB9"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2735E">
              <w:rPr>
                <w:rFonts w:ascii="Browallia New" w:hAnsi="Browallia New" w:cs="Browallia New"/>
                <w:sz w:val="28"/>
                <w:szCs w:val="28"/>
              </w:rPr>
              <w:t>514</w:t>
            </w:r>
            <w:r w:rsidR="00865BB9"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2735E">
              <w:rPr>
                <w:rFonts w:ascii="Browallia New" w:hAnsi="Browallia New" w:cs="Browallia New"/>
                <w:sz w:val="28"/>
                <w:szCs w:val="28"/>
              </w:rPr>
              <w:t>453</w:t>
            </w:r>
          </w:p>
        </w:tc>
        <w:tc>
          <w:tcPr>
            <w:tcW w:w="236" w:type="dxa"/>
          </w:tcPr>
          <w:p w14:paraId="64B4DB59" w14:textId="77777777" w:rsidR="00865BB9" w:rsidRPr="0072735E" w:rsidRDefault="00865BB9" w:rsidP="00865BB9">
            <w:pPr>
              <w:pStyle w:val="BodyTextIndent3"/>
              <w:tabs>
                <w:tab w:val="left" w:pos="660"/>
                <w:tab w:val="left" w:pos="5018"/>
              </w:tabs>
              <w:ind w:left="-105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12" w:space="0" w:color="auto"/>
            </w:tcBorders>
          </w:tcPr>
          <w:p w14:paraId="64B4DB5A" w14:textId="372935CE" w:rsidR="00865BB9" w:rsidRPr="0072735E" w:rsidRDefault="00FE5B49" w:rsidP="00865BB9">
            <w:pPr>
              <w:tabs>
                <w:tab w:val="clear" w:pos="680"/>
                <w:tab w:val="clear" w:pos="907"/>
                <w:tab w:val="left" w:pos="90"/>
                <w:tab w:val="left" w:pos="660"/>
              </w:tabs>
              <w:spacing w:line="240" w:lineRule="auto"/>
              <w:ind w:left="-105"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735E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865BB9"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2735E">
              <w:rPr>
                <w:rFonts w:ascii="Browallia New" w:hAnsi="Browallia New" w:cs="Browallia New"/>
                <w:sz w:val="28"/>
                <w:szCs w:val="28"/>
              </w:rPr>
              <w:t>441</w:t>
            </w:r>
            <w:r w:rsidR="00865BB9" w:rsidRPr="0072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2735E">
              <w:rPr>
                <w:rFonts w:ascii="Browallia New" w:hAnsi="Browallia New" w:cs="Browallia New"/>
                <w:sz w:val="28"/>
                <w:szCs w:val="28"/>
              </w:rPr>
              <w:t>452</w:t>
            </w:r>
          </w:p>
        </w:tc>
      </w:tr>
      <w:bookmarkEnd w:id="14"/>
    </w:tbl>
    <w:p w14:paraId="330A1BCE" w14:textId="77777777" w:rsidR="0036050C" w:rsidRPr="00CC1471" w:rsidRDefault="0036050C" w:rsidP="00F74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0CE7075D" w14:textId="245E8F0B" w:rsidR="000F3BF9" w:rsidRPr="0072735E" w:rsidRDefault="00763F54" w:rsidP="00A568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rPr>
          <w:rFonts w:ascii="Browallia New" w:hAnsi="Browallia New" w:cs="Browallia New"/>
          <w:sz w:val="28"/>
          <w:szCs w:val="28"/>
        </w:rPr>
      </w:pPr>
      <w:r w:rsidRPr="0072735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72735E">
        <w:rPr>
          <w:rFonts w:ascii="Browallia New" w:hAnsi="Browallia New" w:cs="Browallia New"/>
          <w:sz w:val="28"/>
          <w:szCs w:val="28"/>
        </w:rPr>
        <w:t xml:space="preserve">31 </w:t>
      </w:r>
      <w:r w:rsidRPr="0072735E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72735E">
        <w:rPr>
          <w:rFonts w:ascii="Browallia New" w:hAnsi="Browallia New" w:cs="Browallia New"/>
          <w:sz w:val="28"/>
          <w:szCs w:val="28"/>
        </w:rPr>
        <w:t xml:space="preserve">2563 </w:t>
      </w:r>
      <w:r w:rsidR="0001085F" w:rsidRPr="0072735E">
        <w:rPr>
          <w:rFonts w:ascii="Browallia New" w:hAnsi="Browallia New" w:cs="Browallia New"/>
          <w:sz w:val="28"/>
          <w:szCs w:val="28"/>
          <w:cs/>
        </w:rPr>
        <w:t>บริษัทมีวงเงิน</w:t>
      </w:r>
      <w:r w:rsidR="0042026C" w:rsidRPr="0072735E">
        <w:rPr>
          <w:rFonts w:ascii="Browallia New" w:hAnsi="Browallia New" w:cs="Browallia New"/>
          <w:sz w:val="28"/>
          <w:szCs w:val="28"/>
          <w:cs/>
        </w:rPr>
        <w:t>กู้ยืมระยะยาว</w:t>
      </w:r>
      <w:r w:rsidR="0001085F" w:rsidRPr="0072735E">
        <w:rPr>
          <w:rFonts w:ascii="Browallia New" w:hAnsi="Browallia New" w:cs="Browallia New"/>
          <w:sz w:val="28"/>
          <w:szCs w:val="28"/>
          <w:cs/>
        </w:rPr>
        <w:t>ตามสัญญา</w:t>
      </w:r>
      <w:r w:rsidR="00D17C53" w:rsidRPr="0072735E">
        <w:rPr>
          <w:rFonts w:ascii="Browallia New" w:hAnsi="Browallia New" w:cs="Browallia New"/>
          <w:sz w:val="28"/>
          <w:szCs w:val="28"/>
          <w:cs/>
        </w:rPr>
        <w:t xml:space="preserve"> ดังนี้</w:t>
      </w:r>
    </w:p>
    <w:p w14:paraId="64B4DB5F" w14:textId="77777777" w:rsidR="00D17C53" w:rsidRPr="00CC1471" w:rsidRDefault="00D17C53" w:rsidP="0012487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129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765"/>
        <w:gridCol w:w="1134"/>
        <w:gridCol w:w="1985"/>
        <w:gridCol w:w="2977"/>
        <w:gridCol w:w="2268"/>
      </w:tblGrid>
      <w:tr w:rsidR="008C16FC" w:rsidRPr="003E2B23" w14:paraId="64B4DB64" w14:textId="1FC7A0C8" w:rsidTr="00EC5E53">
        <w:trPr>
          <w:trHeight w:val="674"/>
        </w:trPr>
        <w:tc>
          <w:tcPr>
            <w:tcW w:w="765" w:type="dxa"/>
            <w:vAlign w:val="bottom"/>
          </w:tcPr>
          <w:p w14:paraId="64B4DB61" w14:textId="303B1A5A" w:rsidR="008C16FC" w:rsidRPr="00061D25" w:rsidRDefault="008C16FC" w:rsidP="00B413A8">
            <w:pPr>
              <w:pBdr>
                <w:bottom w:val="single" w:sz="4" w:space="1" w:color="auto"/>
              </w:pBdr>
              <w:tabs>
                <w:tab w:val="left" w:pos="9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61D25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ลำดับ</w:t>
            </w:r>
          </w:p>
        </w:tc>
        <w:tc>
          <w:tcPr>
            <w:tcW w:w="1134" w:type="dxa"/>
            <w:vAlign w:val="bottom"/>
          </w:tcPr>
          <w:p w14:paraId="41255F7B" w14:textId="4880157C" w:rsidR="008C16FC" w:rsidRPr="00061D25" w:rsidRDefault="008C16FC" w:rsidP="00CE5F3C">
            <w:pPr>
              <w:pBdr>
                <w:bottom w:val="single" w:sz="4" w:space="1" w:color="auto"/>
              </w:pBdr>
              <w:tabs>
                <w:tab w:val="left" w:pos="360"/>
                <w:tab w:val="center" w:pos="4153"/>
                <w:tab w:val="right" w:pos="7200"/>
                <w:tab w:val="right" w:pos="8306"/>
              </w:tabs>
              <w:spacing w:line="240" w:lineRule="auto"/>
              <w:ind w:right="4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61D25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จำนวนเงิน </w:t>
            </w:r>
            <w:r w:rsidRPr="00061D2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br/>
            </w:r>
            <w:r w:rsidRPr="00061D2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061D25">
              <w:rPr>
                <w:rFonts w:ascii="Browallia New" w:hAnsi="Browallia New" w:cs="Browallia New" w:hint="cs"/>
                <w:sz w:val="24"/>
                <w:szCs w:val="24"/>
                <w:cs/>
              </w:rPr>
              <w:t>ล้านบาท</w:t>
            </w:r>
            <w:r w:rsidRPr="00061D2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985" w:type="dxa"/>
            <w:vAlign w:val="bottom"/>
            <w:hideMark/>
          </w:tcPr>
          <w:p w14:paraId="64B4DB62" w14:textId="14C2A125" w:rsidR="008C16FC" w:rsidRPr="00061D25" w:rsidRDefault="008C16FC" w:rsidP="00CE5F3C">
            <w:pPr>
              <w:pBdr>
                <w:bottom w:val="single" w:sz="4" w:space="1" w:color="auto"/>
              </w:pBdr>
              <w:tabs>
                <w:tab w:val="left" w:pos="360"/>
                <w:tab w:val="center" w:pos="4153"/>
                <w:tab w:val="right" w:pos="7200"/>
                <w:tab w:val="right" w:pos="8306"/>
              </w:tabs>
              <w:spacing w:line="240" w:lineRule="auto"/>
              <w:ind w:right="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61D25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977" w:type="dxa"/>
            <w:vAlign w:val="bottom"/>
            <w:hideMark/>
          </w:tcPr>
          <w:p w14:paraId="64B4DB63" w14:textId="36F66057" w:rsidR="008C16FC" w:rsidRPr="00061D25" w:rsidRDefault="008C16FC" w:rsidP="00CE5F3C">
            <w:pPr>
              <w:pBdr>
                <w:bottom w:val="single" w:sz="4" w:space="1" w:color="auto"/>
              </w:pBdr>
              <w:tabs>
                <w:tab w:val="left" w:pos="360"/>
                <w:tab w:val="center" w:pos="4153"/>
                <w:tab w:val="right" w:pos="7200"/>
                <w:tab w:val="right" w:pos="8306"/>
              </w:tabs>
              <w:spacing w:line="240" w:lineRule="auto"/>
              <w:ind w:right="4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61D25">
              <w:rPr>
                <w:rFonts w:ascii="Browallia New" w:hAnsi="Browallia New" w:cs="Browallia New"/>
                <w:sz w:val="24"/>
                <w:szCs w:val="24"/>
                <w:cs/>
              </w:rPr>
              <w:t>เงื่อนไขการชำระคืนเงินต้น</w:t>
            </w:r>
            <w:r w:rsidRPr="00061D25">
              <w:rPr>
                <w:rFonts w:ascii="Browallia New" w:hAnsi="Browallia New" w:cs="Browallia New" w:hint="cs"/>
                <w:sz w:val="24"/>
                <w:szCs w:val="24"/>
                <w:cs/>
              </w:rPr>
              <w:t>พร้อมดอกเบี้ย</w:t>
            </w:r>
          </w:p>
        </w:tc>
        <w:tc>
          <w:tcPr>
            <w:tcW w:w="2268" w:type="dxa"/>
            <w:vAlign w:val="bottom"/>
          </w:tcPr>
          <w:p w14:paraId="486FEDD9" w14:textId="49F3FA75" w:rsidR="008C16FC" w:rsidRPr="008C16FC" w:rsidRDefault="008C16FC" w:rsidP="008C16FC">
            <w:pPr>
              <w:pBdr>
                <w:bottom w:val="single" w:sz="4" w:space="1" w:color="auto"/>
              </w:pBdr>
              <w:tabs>
                <w:tab w:val="left" w:pos="360"/>
                <w:tab w:val="center" w:pos="4153"/>
                <w:tab w:val="right" w:pos="7200"/>
                <w:tab w:val="right" w:pos="8306"/>
              </w:tabs>
              <w:spacing w:line="240" w:lineRule="auto"/>
              <w:ind w:right="4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หลักประกันเพื่อค้ำประกัน</w:t>
            </w:r>
          </w:p>
        </w:tc>
      </w:tr>
      <w:tr w:rsidR="00D17594" w:rsidRPr="0072735E" w14:paraId="64B4DB69" w14:textId="3C01C382" w:rsidTr="00C17E52">
        <w:trPr>
          <w:trHeight w:val="70"/>
        </w:trPr>
        <w:tc>
          <w:tcPr>
            <w:tcW w:w="765" w:type="dxa"/>
          </w:tcPr>
          <w:p w14:paraId="64B4DB66" w14:textId="77777777" w:rsidR="00D17594" w:rsidRPr="00C17E52" w:rsidRDefault="00D17594" w:rsidP="00CE5F3C">
            <w:pPr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1379EFB5" w14:textId="77777777" w:rsidR="00D17594" w:rsidRPr="00C17E52" w:rsidRDefault="00D17594" w:rsidP="00CE5F3C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85" w:type="dxa"/>
          </w:tcPr>
          <w:p w14:paraId="64B4DB67" w14:textId="3642A3B5" w:rsidR="00D17594" w:rsidRPr="00C17E52" w:rsidRDefault="00D17594" w:rsidP="00CE5F3C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977" w:type="dxa"/>
          </w:tcPr>
          <w:p w14:paraId="64B4DB68" w14:textId="77777777" w:rsidR="00D17594" w:rsidRPr="00C17E52" w:rsidRDefault="00D17594" w:rsidP="00CE5F3C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14:paraId="2AB63881" w14:textId="77777777" w:rsidR="00D17594" w:rsidRPr="00C17E52" w:rsidRDefault="00D17594" w:rsidP="00CE5F3C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highlight w:val="yellow"/>
                <w:cs/>
              </w:rPr>
            </w:pPr>
          </w:p>
        </w:tc>
      </w:tr>
      <w:tr w:rsidR="00D17594" w:rsidRPr="003E2B23" w14:paraId="64B4DB7E" w14:textId="71F986A4" w:rsidTr="008A33FD">
        <w:trPr>
          <w:trHeight w:val="653"/>
        </w:trPr>
        <w:tc>
          <w:tcPr>
            <w:tcW w:w="765" w:type="dxa"/>
          </w:tcPr>
          <w:p w14:paraId="64B4DB7B" w14:textId="29238AE0" w:rsidR="00D17594" w:rsidRPr="00061D25" w:rsidRDefault="00B25CD3" w:rsidP="00CE5F3C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CD118D2" w14:textId="265727A6" w:rsidR="00D17594" w:rsidRPr="00061D25" w:rsidRDefault="00D17594" w:rsidP="00040527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61D25">
              <w:rPr>
                <w:rFonts w:ascii="Browallia New" w:hAnsi="Browallia New" w:cs="Browallia New"/>
                <w:sz w:val="24"/>
                <w:szCs w:val="24"/>
              </w:rPr>
              <w:t>25.5</w:t>
            </w:r>
            <w:r w:rsidR="00FE5B49" w:rsidRPr="00FE5B49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64B4DB7C" w14:textId="449FC496" w:rsidR="00D17594" w:rsidRPr="00061D25" w:rsidRDefault="00D17594" w:rsidP="00CE5F3C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61D25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ร้อยละ </w:t>
            </w:r>
            <w:r w:rsidRPr="00061D25">
              <w:rPr>
                <w:rFonts w:ascii="Browallia New" w:hAnsi="Browallia New" w:cs="Browallia New"/>
                <w:sz w:val="24"/>
                <w:szCs w:val="24"/>
              </w:rPr>
              <w:t>MLR</w:t>
            </w:r>
            <w:r w:rsidRPr="00061D25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061D25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2977" w:type="dxa"/>
          </w:tcPr>
          <w:p w14:paraId="64B4DB7D" w14:textId="0BE6E0A2" w:rsidR="00D17594" w:rsidRPr="00061D25" w:rsidRDefault="00D17594" w:rsidP="00CE5F3C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61D25">
              <w:rPr>
                <w:rFonts w:ascii="Browallia New" w:hAnsi="Browallia New" w:cs="Browallia New"/>
                <w:sz w:val="24"/>
                <w:szCs w:val="24"/>
                <w:cs/>
              </w:rPr>
              <w:t>ผ่อนชำระคืนเป็นราย</w:t>
            </w:r>
            <w:r w:rsidRPr="00061D2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 เดือนละ</w:t>
            </w:r>
            <w:r w:rsidRPr="00061D25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061D25">
              <w:rPr>
                <w:rFonts w:ascii="Browallia New" w:hAnsi="Browallia New" w:cs="Browallia New"/>
                <w:sz w:val="24"/>
                <w:szCs w:val="24"/>
              </w:rPr>
              <w:t xml:space="preserve">0.62 </w:t>
            </w:r>
            <w:r w:rsidRPr="00061D25">
              <w:rPr>
                <w:rFonts w:ascii="Browallia New" w:hAnsi="Browallia New" w:cs="Browallia New"/>
                <w:sz w:val="24"/>
                <w:szCs w:val="24"/>
                <w:cs/>
              </w:rPr>
              <w:t>ล้านบาท เริ่มชำระในเดือน</w:t>
            </w:r>
            <w:r w:rsidRPr="00061D25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มีนาคม </w:t>
            </w:r>
            <w:r w:rsidRPr="00061D25">
              <w:rPr>
                <w:rFonts w:ascii="Browallia New" w:hAnsi="Browallia New" w:cs="Browallia New"/>
                <w:sz w:val="24"/>
                <w:szCs w:val="24"/>
              </w:rPr>
              <w:t>2560</w:t>
            </w:r>
            <w:r w:rsidRPr="00061D25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061D2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จนถึงเดือน </w:t>
            </w:r>
            <w:r w:rsidRPr="00061D25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เมษายน </w:t>
            </w:r>
            <w:r w:rsidRPr="00061D25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  <w:r w:rsidRPr="00061D25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68" w:type="dxa"/>
          </w:tcPr>
          <w:p w14:paraId="0CAF398B" w14:textId="4A913179" w:rsidR="00D17594" w:rsidRPr="003E2B23" w:rsidRDefault="003E2B23" w:rsidP="00CE5F3C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3E2B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ค้ำประกันโดยการจดจำนองอสังหาริมทรัพย์เพื่อการลงทุน (ที่ดินและอาคาร) ของบริษัท ตามที่กล่าวไว้ในหมายเหตุ </w:t>
            </w:r>
            <w:r w:rsidRPr="003E2B23"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</w:tr>
      <w:tr w:rsidR="00D17594" w:rsidRPr="0072735E" w14:paraId="702CE828" w14:textId="1C51B818" w:rsidTr="00C17E52">
        <w:trPr>
          <w:trHeight w:val="70"/>
        </w:trPr>
        <w:tc>
          <w:tcPr>
            <w:tcW w:w="765" w:type="dxa"/>
          </w:tcPr>
          <w:p w14:paraId="100A2EFE" w14:textId="77777777" w:rsidR="00D17594" w:rsidRPr="00C17E52" w:rsidRDefault="00D17594" w:rsidP="00CE5F3C">
            <w:pPr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678CDC" w14:textId="77777777" w:rsidR="00D17594" w:rsidRPr="00C17E52" w:rsidRDefault="00D17594" w:rsidP="00040527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85" w:type="dxa"/>
          </w:tcPr>
          <w:p w14:paraId="71B983B6" w14:textId="44E5BDD5" w:rsidR="00D17594" w:rsidRPr="00C17E52" w:rsidRDefault="00D17594" w:rsidP="00CE5F3C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977" w:type="dxa"/>
          </w:tcPr>
          <w:p w14:paraId="74FEDB38" w14:textId="77777777" w:rsidR="00D17594" w:rsidRPr="00C17E52" w:rsidRDefault="00D17594" w:rsidP="00CE5F3C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14:paraId="06104099" w14:textId="77777777" w:rsidR="00D17594" w:rsidRPr="00C17E52" w:rsidRDefault="00D17594" w:rsidP="00CE5F3C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highlight w:val="yellow"/>
                <w:cs/>
              </w:rPr>
            </w:pPr>
          </w:p>
        </w:tc>
      </w:tr>
      <w:tr w:rsidR="00D17594" w:rsidRPr="003E2B23" w14:paraId="047808C3" w14:textId="1FF5BD6D" w:rsidTr="008A33FD">
        <w:trPr>
          <w:trHeight w:val="1265"/>
        </w:trPr>
        <w:tc>
          <w:tcPr>
            <w:tcW w:w="765" w:type="dxa"/>
          </w:tcPr>
          <w:p w14:paraId="11D608E4" w14:textId="5E8369D1" w:rsidR="00D17594" w:rsidRPr="00061D25" w:rsidRDefault="00B25CD3" w:rsidP="00CE5F3C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4D707E0" w14:textId="18967C6A" w:rsidR="00D17594" w:rsidRPr="00061D25" w:rsidRDefault="00FE5B49" w:rsidP="00040527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5B49">
              <w:rPr>
                <w:rFonts w:ascii="Browallia New" w:hAnsi="Browallia New" w:cs="Browallia New" w:hint="cs"/>
                <w:sz w:val="24"/>
                <w:szCs w:val="24"/>
              </w:rPr>
              <w:t>20</w:t>
            </w:r>
            <w:r w:rsidR="00D17594" w:rsidRPr="00061D25"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Pr="00FE5B49">
              <w:rPr>
                <w:rFonts w:ascii="Browallia New" w:hAnsi="Browallia New" w:cs="Browallia New" w:hint="cs"/>
                <w:sz w:val="24"/>
                <w:szCs w:val="24"/>
              </w:rPr>
              <w:t>00</w:t>
            </w:r>
          </w:p>
        </w:tc>
        <w:tc>
          <w:tcPr>
            <w:tcW w:w="1985" w:type="dxa"/>
          </w:tcPr>
          <w:p w14:paraId="5B1FCAB0" w14:textId="69B8E44C" w:rsidR="00D17594" w:rsidRPr="00061D25" w:rsidRDefault="00D17594" w:rsidP="00CE5F3C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61D25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ร้อยละ </w:t>
            </w:r>
            <w:r w:rsidRPr="00061D2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61D25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2977" w:type="dxa"/>
          </w:tcPr>
          <w:p w14:paraId="6DAF9871" w14:textId="22F24444" w:rsidR="00D17594" w:rsidRPr="00061D25" w:rsidRDefault="00D17594" w:rsidP="00CE5F3C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61D25">
              <w:rPr>
                <w:rFonts w:ascii="Browallia New" w:hAnsi="Browallia New" w:cs="Browallia New"/>
                <w:sz w:val="24"/>
                <w:szCs w:val="24"/>
                <w:cs/>
              </w:rPr>
              <w:t>ตามมาตรการสินเชื่อดอกเบี้ยต่ำเพื่อช่วยเหลือผู้ประกอบการที่ได้รับผลกระทบทั้งทางตรงและทางอ้อมจากการระบาดของเชื้อไวรัสโค</w:t>
            </w:r>
            <w:proofErr w:type="spellStart"/>
            <w:r w:rsidRPr="00061D25">
              <w:rPr>
                <w:rFonts w:ascii="Browallia New" w:hAnsi="Browallia New" w:cs="Browallia New"/>
                <w:sz w:val="24"/>
                <w:szCs w:val="24"/>
                <w:cs/>
              </w:rPr>
              <w:t>โร</w:t>
            </w:r>
            <w:proofErr w:type="spellEnd"/>
            <w:r w:rsidRPr="00061D25">
              <w:rPr>
                <w:rFonts w:ascii="Browallia New" w:hAnsi="Browallia New" w:cs="Browallia New"/>
                <w:sz w:val="24"/>
                <w:szCs w:val="24"/>
                <w:cs/>
              </w:rPr>
              <w:t>นา (</w:t>
            </w:r>
            <w:r w:rsidRPr="00061D25">
              <w:rPr>
                <w:rFonts w:ascii="Browallia New" w:hAnsi="Browallia New" w:cs="Browallia New"/>
                <w:sz w:val="24"/>
                <w:szCs w:val="24"/>
              </w:rPr>
              <w:t>COVID-19</w:t>
            </w:r>
            <w:r w:rsidRPr="00061D2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) โดยมีกำหนดชำระคืนเงินต้นทั้งจำนวนในเดือนที่ </w:t>
            </w:r>
            <w:r w:rsidRPr="00061D25">
              <w:rPr>
                <w:rFonts w:ascii="Browallia New" w:hAnsi="Browallia New" w:cs="Browallia New"/>
                <w:sz w:val="24"/>
                <w:szCs w:val="24"/>
              </w:rPr>
              <w:t xml:space="preserve">24 </w:t>
            </w:r>
            <w:r w:rsidRPr="00061D25">
              <w:rPr>
                <w:rFonts w:ascii="Browallia New" w:hAnsi="Browallia New" w:cs="Browallia New"/>
                <w:sz w:val="24"/>
                <w:szCs w:val="24"/>
                <w:cs/>
              </w:rPr>
              <w:t>นับจากเดือนที่เบิกรับเงินกู้</w:t>
            </w:r>
          </w:p>
        </w:tc>
        <w:tc>
          <w:tcPr>
            <w:tcW w:w="2268" w:type="dxa"/>
          </w:tcPr>
          <w:p w14:paraId="3170D25E" w14:textId="7733ECE9" w:rsidR="00D17594" w:rsidRPr="003E2B23" w:rsidRDefault="00061DEB" w:rsidP="00CE5F3C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061DEB">
              <w:rPr>
                <w:rFonts w:ascii="Browallia New" w:hAnsi="Browallia New" w:cs="Browallia New"/>
                <w:sz w:val="24"/>
                <w:szCs w:val="24"/>
                <w:cs/>
              </w:rPr>
              <w:t>ค้ำ</w:t>
            </w:r>
            <w:r w:rsidRPr="00014962">
              <w:rPr>
                <w:rFonts w:ascii="Browallia New" w:hAnsi="Browallia New" w:cs="Browallia New"/>
                <w:sz w:val="24"/>
                <w:szCs w:val="24"/>
                <w:cs/>
              </w:rPr>
              <w:t>ประกันโดยกรรมการร่วมค้ำประกันส่วนตัว</w:t>
            </w:r>
          </w:p>
        </w:tc>
      </w:tr>
      <w:tr w:rsidR="00D17594" w:rsidRPr="0072735E" w14:paraId="253F2C47" w14:textId="0FA3955E" w:rsidTr="00C17E52">
        <w:trPr>
          <w:trHeight w:val="128"/>
        </w:trPr>
        <w:tc>
          <w:tcPr>
            <w:tcW w:w="765" w:type="dxa"/>
          </w:tcPr>
          <w:p w14:paraId="59641A40" w14:textId="77777777" w:rsidR="00D17594" w:rsidRPr="00C17E52" w:rsidRDefault="00D17594" w:rsidP="00C17E52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63570855" w14:textId="77777777" w:rsidR="00D17594" w:rsidRPr="00C17E52" w:rsidRDefault="00D17594" w:rsidP="00040527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85" w:type="dxa"/>
          </w:tcPr>
          <w:p w14:paraId="704FE4F6" w14:textId="0C5FDAAA" w:rsidR="00D17594" w:rsidRPr="00C17E52" w:rsidRDefault="00D17594" w:rsidP="00CE5F3C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977" w:type="dxa"/>
          </w:tcPr>
          <w:p w14:paraId="440F97CB" w14:textId="77777777" w:rsidR="00D17594" w:rsidRPr="00C17E52" w:rsidRDefault="00D17594" w:rsidP="00CE5F3C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14:paraId="11A5ED40" w14:textId="77777777" w:rsidR="00D17594" w:rsidRPr="00C17E52" w:rsidRDefault="00D17594" w:rsidP="00CE5F3C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highlight w:val="yellow"/>
                <w:cs/>
              </w:rPr>
            </w:pPr>
          </w:p>
        </w:tc>
      </w:tr>
      <w:tr w:rsidR="00D17594" w:rsidRPr="003E2B23" w14:paraId="472D8DFC" w14:textId="2306C7D3" w:rsidTr="008A33FD">
        <w:trPr>
          <w:trHeight w:val="1602"/>
        </w:trPr>
        <w:tc>
          <w:tcPr>
            <w:tcW w:w="765" w:type="dxa"/>
          </w:tcPr>
          <w:p w14:paraId="58242661" w14:textId="190823DA" w:rsidR="00D17594" w:rsidRPr="00061D25" w:rsidRDefault="00B25CD3" w:rsidP="00CE5F3C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58E5FD" w14:textId="2A7AA603" w:rsidR="00D17594" w:rsidRPr="00061D25" w:rsidRDefault="00FE5B49" w:rsidP="00040527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5B49">
              <w:rPr>
                <w:rFonts w:ascii="Browallia New" w:hAnsi="Browallia New" w:cs="Browallia New" w:hint="cs"/>
                <w:sz w:val="24"/>
                <w:szCs w:val="24"/>
              </w:rPr>
              <w:t>60</w:t>
            </w:r>
            <w:r w:rsidR="00D17594" w:rsidRPr="00061D25"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Pr="00FE5B49">
              <w:rPr>
                <w:rFonts w:ascii="Browallia New" w:hAnsi="Browallia New" w:cs="Browallia New" w:hint="cs"/>
                <w:sz w:val="24"/>
                <w:szCs w:val="24"/>
              </w:rPr>
              <w:t>00</w:t>
            </w:r>
          </w:p>
        </w:tc>
        <w:tc>
          <w:tcPr>
            <w:tcW w:w="1985" w:type="dxa"/>
          </w:tcPr>
          <w:p w14:paraId="462B29CD" w14:textId="4B2944AA" w:rsidR="00D17594" w:rsidRPr="00061D25" w:rsidRDefault="00D17594" w:rsidP="00CE5F3C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61D25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อัตราดอกเบี้ย       </w:t>
            </w:r>
          </w:p>
          <w:p w14:paraId="105C64EB" w14:textId="6FA91F85" w:rsidR="00D17594" w:rsidRPr="00061D25" w:rsidRDefault="00D17594" w:rsidP="00CE5F3C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61D25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ออมทรัพย์ บวกด้วยอัตราดอกเบี้ย </w:t>
            </w:r>
          </w:p>
          <w:p w14:paraId="7DE13A71" w14:textId="0B4C7CCC" w:rsidR="00D17594" w:rsidRPr="00061D25" w:rsidRDefault="00D17594" w:rsidP="00CE5F3C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61D25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ร้อยละ </w:t>
            </w:r>
            <w:r w:rsidRPr="00061D25">
              <w:rPr>
                <w:rFonts w:ascii="Browallia New" w:hAnsi="Browallia New" w:cs="Browallia New"/>
                <w:sz w:val="24"/>
                <w:szCs w:val="24"/>
              </w:rPr>
              <w:t>2.25</w:t>
            </w:r>
            <w:r w:rsidRPr="00061D25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2977" w:type="dxa"/>
          </w:tcPr>
          <w:p w14:paraId="448BEDC6" w14:textId="4728D47E" w:rsidR="00D17594" w:rsidRPr="00061D25" w:rsidRDefault="00D17594" w:rsidP="005C423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61D25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ชำระคืนให้เสร็จสิ้นภายใน </w:t>
            </w:r>
            <w:r w:rsidRPr="00061D25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061D25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เดือนนับแต่เบิกรับเงินกู้งวดแรก หรือภายหลังจากการที่ผู้กู้เสนอขายหุ้นที่ใหม่ต่อประชาชนในครั้งแรก</w:t>
            </w:r>
            <w:r w:rsidRPr="00061D2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61D25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Pr="00061D25">
              <w:rPr>
                <w:rFonts w:ascii="Browallia New" w:hAnsi="Browallia New" w:cs="Browallia New"/>
                <w:sz w:val="24"/>
                <w:szCs w:val="24"/>
              </w:rPr>
              <w:t xml:space="preserve">IPO : Initial Public Offering) </w:t>
            </w:r>
            <w:r w:rsidRPr="00061D25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แล้วเสร็จ แต่ทั้งนี้จะต้องไม่เกิน </w:t>
            </w:r>
            <w:r w:rsidRPr="00061D25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061D25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วันนับแต่วันที่ผู้กู้เสนอขายหุ้นที่ออกใหม่ต่อประชาชนในครั้งแรก </w:t>
            </w:r>
            <w:r w:rsidRPr="00061D2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061D25">
              <w:rPr>
                <w:rFonts w:ascii="Browallia New" w:hAnsi="Browallia New" w:cs="Browallia New"/>
                <w:sz w:val="24"/>
                <w:szCs w:val="24"/>
              </w:rPr>
              <w:t>IPO : Initial Public Offering)</w:t>
            </w:r>
            <w:r w:rsidRPr="00061D25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แล้วแต่กรณีใดจะถึงก่อน</w:t>
            </w:r>
          </w:p>
        </w:tc>
        <w:tc>
          <w:tcPr>
            <w:tcW w:w="2268" w:type="dxa"/>
          </w:tcPr>
          <w:p w14:paraId="562CAD50" w14:textId="6A9EA471" w:rsidR="00D17594" w:rsidRPr="003E2B23" w:rsidRDefault="00061DEB" w:rsidP="005C423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061DEB">
              <w:rPr>
                <w:rFonts w:ascii="Browallia New" w:hAnsi="Browallia New" w:cs="Browallia New"/>
                <w:sz w:val="24"/>
                <w:szCs w:val="24"/>
                <w:cs/>
              </w:rPr>
              <w:t>ค้ำประกันโดยเงินฝากธนาคาร</w:t>
            </w:r>
            <w:r w:rsidRPr="00900E12">
              <w:rPr>
                <w:rFonts w:ascii="Browallia New" w:hAnsi="Browallia New" w:cs="Browallia New"/>
                <w:sz w:val="24"/>
                <w:szCs w:val="24"/>
                <w:cs/>
              </w:rPr>
              <w:t>ของ</w:t>
            </w:r>
            <w:r w:rsidR="00BD34F9" w:rsidRPr="00900E12">
              <w:rPr>
                <w:rFonts w:ascii="Browallia New" w:hAnsi="Browallia New" w:cs="Browallia New" w:hint="cs"/>
                <w:sz w:val="24"/>
                <w:szCs w:val="24"/>
                <w:cs/>
              </w:rPr>
              <w:t>ผู้ถือหุ้น</w:t>
            </w:r>
            <w:r w:rsidR="00BD34F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061DEB">
              <w:rPr>
                <w:rFonts w:ascii="Browallia New" w:hAnsi="Browallia New" w:cs="Browallia New"/>
                <w:sz w:val="24"/>
                <w:szCs w:val="24"/>
                <w:cs/>
              </w:rPr>
              <w:t>และผู้ถือหุ้นร่วมค้ำประกันส่วนตัว</w:t>
            </w:r>
          </w:p>
        </w:tc>
      </w:tr>
      <w:tr w:rsidR="00D17594" w:rsidRPr="003E2B23" w14:paraId="64B4DB83" w14:textId="3664C10B" w:rsidTr="008A33FD">
        <w:trPr>
          <w:trHeight w:val="336"/>
        </w:trPr>
        <w:tc>
          <w:tcPr>
            <w:tcW w:w="765" w:type="dxa"/>
          </w:tcPr>
          <w:p w14:paraId="64B4DB80" w14:textId="13B9739A" w:rsidR="00D17594" w:rsidRPr="003E2B23" w:rsidRDefault="00D17594" w:rsidP="00CE5F3C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E2B23">
              <w:rPr>
                <w:rFonts w:ascii="Browallia New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4277D9CD" w14:textId="08ED2A60" w:rsidR="00D17594" w:rsidRPr="003E2B23" w:rsidRDefault="00D17594" w:rsidP="00040527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E2B2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8445B">
              <w:rPr>
                <w:rFonts w:ascii="Browallia New" w:hAnsi="Browallia New" w:cs="Browallia New"/>
                <w:sz w:val="24"/>
                <w:szCs w:val="24"/>
              </w:rPr>
              <w:t>05</w:t>
            </w:r>
            <w:r w:rsidRPr="003E2B23">
              <w:rPr>
                <w:rFonts w:ascii="Browallia New" w:hAnsi="Browallia New" w:cs="Browallia New"/>
                <w:sz w:val="24"/>
                <w:szCs w:val="24"/>
              </w:rPr>
              <w:t>.52</w:t>
            </w:r>
          </w:p>
        </w:tc>
        <w:tc>
          <w:tcPr>
            <w:tcW w:w="1985" w:type="dxa"/>
          </w:tcPr>
          <w:p w14:paraId="64B4DB81" w14:textId="7D10F8B7" w:rsidR="00D17594" w:rsidRPr="003E2B23" w:rsidRDefault="00D17594" w:rsidP="00CE5F3C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977" w:type="dxa"/>
          </w:tcPr>
          <w:p w14:paraId="64B4DB82" w14:textId="77777777" w:rsidR="00D17594" w:rsidRPr="003E2B23" w:rsidRDefault="00D17594" w:rsidP="00CE5F3C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524E9557" w14:textId="77777777" w:rsidR="00D17594" w:rsidRPr="003E2B23" w:rsidRDefault="00D17594" w:rsidP="00CE5F3C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p w14:paraId="64B4DB88" w14:textId="77777777" w:rsidR="00AB44B9" w:rsidRPr="0072735E" w:rsidRDefault="00AB44B9" w:rsidP="00421B01">
      <w:pPr>
        <w:tabs>
          <w:tab w:val="clear" w:pos="227"/>
          <w:tab w:val="clear" w:pos="454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4D0936E" w14:textId="0161D5F5" w:rsidR="00C17E52" w:rsidRDefault="001F47B6" w:rsidP="00C17E52">
      <w:pPr>
        <w:pStyle w:val="ListParagraph"/>
        <w:tabs>
          <w:tab w:val="clear" w:pos="227"/>
          <w:tab w:val="clear" w:pos="454"/>
          <w:tab w:val="left" w:pos="2160"/>
          <w:tab w:val="left" w:pos="2880"/>
        </w:tabs>
        <w:spacing w:line="240" w:lineRule="auto"/>
        <w:ind w:left="426" w:right="-36"/>
        <w:jc w:val="thaiDistribute"/>
        <w:rPr>
          <w:rFonts w:ascii="Browallia New" w:hAnsi="Browallia New" w:cs="Browallia New"/>
          <w:sz w:val="28"/>
          <w:szCs w:val="28"/>
        </w:rPr>
      </w:pPr>
      <w:r w:rsidRPr="00013916">
        <w:rPr>
          <w:rFonts w:ascii="Browallia New" w:hAnsi="Browallia New" w:cs="Browallia New"/>
          <w:sz w:val="28"/>
          <w:szCs w:val="28"/>
          <w:cs/>
        </w:rPr>
        <w:t xml:space="preserve">ภายใต้สัญญาเงินกู้ </w:t>
      </w:r>
      <w:r w:rsidR="00487361" w:rsidRPr="00013916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013916">
        <w:rPr>
          <w:rFonts w:ascii="Browallia New" w:hAnsi="Browallia New" w:cs="Browallia New"/>
          <w:sz w:val="28"/>
          <w:szCs w:val="28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</w:t>
      </w:r>
      <w:r w:rsidRPr="00E72888">
        <w:rPr>
          <w:rFonts w:ascii="Browallia New" w:hAnsi="Browallia New" w:cs="Browallia New"/>
          <w:sz w:val="28"/>
          <w:szCs w:val="28"/>
          <w:cs/>
        </w:rPr>
        <w:t>ผู้ถือหุ้น และอัตราส่วนความสามา</w:t>
      </w:r>
      <w:r w:rsidR="007D2AA2" w:rsidRPr="00E72888">
        <w:rPr>
          <w:rFonts w:ascii="Browallia New" w:hAnsi="Browallia New" w:cs="Browallia New"/>
          <w:sz w:val="28"/>
          <w:szCs w:val="28"/>
          <w:cs/>
        </w:rPr>
        <w:t>รถในการชำระหนี้</w:t>
      </w:r>
    </w:p>
    <w:p w14:paraId="2159DAEB" w14:textId="0F3024B8" w:rsidR="00900E12" w:rsidRDefault="00900E12" w:rsidP="00C17E52">
      <w:pPr>
        <w:pStyle w:val="ListParagraph"/>
        <w:tabs>
          <w:tab w:val="clear" w:pos="227"/>
          <w:tab w:val="clear" w:pos="454"/>
          <w:tab w:val="left" w:pos="2160"/>
          <w:tab w:val="left" w:pos="2880"/>
        </w:tabs>
        <w:spacing w:line="240" w:lineRule="auto"/>
        <w:ind w:left="426" w:right="-36"/>
        <w:jc w:val="thaiDistribute"/>
        <w:rPr>
          <w:rFonts w:ascii="Browallia New" w:hAnsi="Browallia New" w:cs="Browallia New"/>
          <w:sz w:val="28"/>
          <w:szCs w:val="28"/>
        </w:rPr>
      </w:pPr>
    </w:p>
    <w:p w14:paraId="44FD606D" w14:textId="476912EC" w:rsidR="00900E12" w:rsidRDefault="00900E12" w:rsidP="00C17E52">
      <w:pPr>
        <w:pStyle w:val="ListParagraph"/>
        <w:tabs>
          <w:tab w:val="clear" w:pos="227"/>
          <w:tab w:val="clear" w:pos="454"/>
          <w:tab w:val="left" w:pos="2160"/>
          <w:tab w:val="left" w:pos="2880"/>
        </w:tabs>
        <w:spacing w:line="240" w:lineRule="auto"/>
        <w:ind w:left="426" w:right="-36"/>
        <w:jc w:val="thaiDistribute"/>
        <w:rPr>
          <w:rFonts w:ascii="Browallia New" w:hAnsi="Browallia New" w:cs="Browallia New"/>
          <w:sz w:val="28"/>
          <w:szCs w:val="28"/>
        </w:rPr>
      </w:pPr>
    </w:p>
    <w:p w14:paraId="2507B74F" w14:textId="341027CB" w:rsidR="00900E12" w:rsidRDefault="00900E12" w:rsidP="00C17E52">
      <w:pPr>
        <w:pStyle w:val="ListParagraph"/>
        <w:tabs>
          <w:tab w:val="clear" w:pos="227"/>
          <w:tab w:val="clear" w:pos="454"/>
          <w:tab w:val="left" w:pos="2160"/>
          <w:tab w:val="left" w:pos="2880"/>
        </w:tabs>
        <w:spacing w:line="240" w:lineRule="auto"/>
        <w:ind w:left="426" w:right="-36"/>
        <w:jc w:val="thaiDistribute"/>
        <w:rPr>
          <w:rFonts w:ascii="Browallia New" w:hAnsi="Browallia New" w:cs="Browallia New"/>
          <w:sz w:val="28"/>
          <w:szCs w:val="28"/>
        </w:rPr>
      </w:pPr>
    </w:p>
    <w:p w14:paraId="6AD36545" w14:textId="77777777" w:rsidR="00900E12" w:rsidRPr="00C17E52" w:rsidRDefault="00900E12" w:rsidP="00C17E52">
      <w:pPr>
        <w:pStyle w:val="ListParagraph"/>
        <w:tabs>
          <w:tab w:val="clear" w:pos="227"/>
          <w:tab w:val="clear" w:pos="454"/>
          <w:tab w:val="left" w:pos="2160"/>
          <w:tab w:val="left" w:pos="2880"/>
        </w:tabs>
        <w:spacing w:line="240" w:lineRule="auto"/>
        <w:ind w:left="426" w:right="-36"/>
        <w:jc w:val="thaiDistribute"/>
        <w:rPr>
          <w:rFonts w:ascii="Browallia New" w:hAnsi="Browallia New" w:cs="Browallia New"/>
          <w:sz w:val="28"/>
          <w:szCs w:val="28"/>
        </w:rPr>
      </w:pPr>
    </w:p>
    <w:p w14:paraId="64B4DB8C" w14:textId="77777777" w:rsidR="009C2C2E" w:rsidRPr="00450552" w:rsidRDefault="009C2C2E" w:rsidP="001F5F87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50552">
        <w:rPr>
          <w:rFonts w:ascii="Browallia New" w:hAnsi="Browallia New" w:cs="Browallia New"/>
          <w:b/>
          <w:bCs/>
          <w:sz w:val="28"/>
          <w:szCs w:val="28"/>
          <w:cs/>
        </w:rPr>
        <w:t>ภาระผูกพันผลประโยชน์พนักงาน</w:t>
      </w:r>
    </w:p>
    <w:p w14:paraId="64B4DB8D" w14:textId="77777777" w:rsidR="009C2C2E" w:rsidRPr="00013916" w:rsidRDefault="009C2C2E" w:rsidP="001F5F87">
      <w:pPr>
        <w:pStyle w:val="ListParagraph"/>
        <w:tabs>
          <w:tab w:val="clear" w:pos="227"/>
          <w:tab w:val="clear" w:pos="454"/>
          <w:tab w:val="left" w:pos="2160"/>
          <w:tab w:val="left" w:pos="2880"/>
        </w:tabs>
        <w:spacing w:line="240" w:lineRule="auto"/>
        <w:ind w:left="426" w:right="-3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13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7"/>
        <w:gridCol w:w="1901"/>
        <w:gridCol w:w="283"/>
        <w:gridCol w:w="1927"/>
      </w:tblGrid>
      <w:tr w:rsidR="00C82BCD" w:rsidRPr="005F01A1" w14:paraId="64B4DB90" w14:textId="77777777" w:rsidTr="00CC1471">
        <w:tc>
          <w:tcPr>
            <w:tcW w:w="5027" w:type="dxa"/>
            <w:shd w:val="clear" w:color="auto" w:fill="auto"/>
          </w:tcPr>
          <w:p w14:paraId="64B4DB8E" w14:textId="77777777" w:rsidR="00C82BCD" w:rsidRPr="005F01A1" w:rsidRDefault="00C82BCD" w:rsidP="00124879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  <w:r w:rsidRPr="005F01A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</w:p>
        </w:tc>
        <w:tc>
          <w:tcPr>
            <w:tcW w:w="4111" w:type="dxa"/>
            <w:gridSpan w:val="3"/>
          </w:tcPr>
          <w:p w14:paraId="64B4DB8F" w14:textId="1318870C" w:rsidR="00C82BCD" w:rsidRPr="005F01A1" w:rsidRDefault="00C82BCD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F01A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(หน่วย </w:t>
            </w:r>
            <w:r w:rsidRPr="005F01A1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5F01A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บาท)</w:t>
            </w:r>
          </w:p>
        </w:tc>
      </w:tr>
      <w:tr w:rsidR="00C82BCD" w:rsidRPr="005F01A1" w14:paraId="64B4DB94" w14:textId="77777777" w:rsidTr="00CC1471">
        <w:tc>
          <w:tcPr>
            <w:tcW w:w="5027" w:type="dxa"/>
            <w:shd w:val="clear" w:color="auto" w:fill="auto"/>
            <w:hideMark/>
          </w:tcPr>
          <w:p w14:paraId="64B4DB91" w14:textId="77777777" w:rsidR="00C82BCD" w:rsidRPr="005F01A1" w:rsidRDefault="00C82BCD" w:rsidP="00434D0B">
            <w:pPr>
              <w:tabs>
                <w:tab w:val="clear" w:pos="5387"/>
                <w:tab w:val="left" w:pos="5208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bookmarkStart w:id="15" w:name="_Hlk33432885"/>
            <w:r w:rsidRPr="005F01A1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5F01A1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5F01A1">
              <w:rPr>
                <w:rFonts w:ascii="Browallia New" w:hAnsi="Browallia New" w:cs="Browallia New"/>
                <w:sz w:val="28"/>
                <w:szCs w:val="28"/>
              </w:rPr>
              <w:tab/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64B4DB93" w14:textId="14421C20" w:rsidR="00C82BCD" w:rsidRPr="005F01A1" w:rsidRDefault="00C82BCD" w:rsidP="00C82BCD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1A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  <w:r w:rsidRPr="005F01A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และ</w:t>
            </w:r>
            <w:r w:rsidRPr="005F01A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งบการเงินเฉพาะของ</w:t>
            </w:r>
            <w:r w:rsidRPr="005F01A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บริษัท</w:t>
            </w:r>
          </w:p>
        </w:tc>
      </w:tr>
      <w:tr w:rsidR="00C82BCD" w:rsidRPr="005F01A1" w14:paraId="64B4DB98" w14:textId="77777777" w:rsidTr="00CC1471">
        <w:tc>
          <w:tcPr>
            <w:tcW w:w="5027" w:type="dxa"/>
            <w:shd w:val="clear" w:color="auto" w:fill="auto"/>
          </w:tcPr>
          <w:p w14:paraId="64B4DB95" w14:textId="77777777" w:rsidR="00C82BCD" w:rsidRPr="005F01A1" w:rsidRDefault="00C82BCD" w:rsidP="00124879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4DB96" w14:textId="68DD19F6" w:rsidR="00C82BCD" w:rsidRPr="005F01A1" w:rsidRDefault="00C82BCD" w:rsidP="00C82BCD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1A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C13C1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40F6CB3" w14:textId="77777777" w:rsidR="00C82BCD" w:rsidRPr="005F01A1" w:rsidRDefault="00C82BCD" w:rsidP="00C82BCD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4B4DB97" w14:textId="1AEABEE9" w:rsidR="00C82BCD" w:rsidRPr="005F01A1" w:rsidRDefault="00C82BCD" w:rsidP="00C82BCD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1A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C13C1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</w:tr>
      <w:bookmarkEnd w:id="15"/>
      <w:tr w:rsidR="00C82BCD" w:rsidRPr="005F01A1" w14:paraId="64B4DB9C" w14:textId="77777777" w:rsidTr="00CC1471">
        <w:tc>
          <w:tcPr>
            <w:tcW w:w="5027" w:type="dxa"/>
            <w:shd w:val="clear" w:color="auto" w:fill="auto"/>
          </w:tcPr>
          <w:p w14:paraId="64B4DB99" w14:textId="77777777" w:rsidR="00C82BCD" w:rsidRPr="005F01A1" w:rsidRDefault="00C82BCD" w:rsidP="00124879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4DB9A" w14:textId="77777777" w:rsidR="00C82BCD" w:rsidRPr="005F01A1" w:rsidRDefault="00C82BCD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528DED6" w14:textId="77777777" w:rsidR="00C82BCD" w:rsidRPr="005F01A1" w:rsidRDefault="00C82BCD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27" w:type="dxa"/>
            <w:shd w:val="clear" w:color="auto" w:fill="auto"/>
            <w:vAlign w:val="bottom"/>
          </w:tcPr>
          <w:p w14:paraId="64B4DB9B" w14:textId="1C445977" w:rsidR="00C82BCD" w:rsidRPr="005F01A1" w:rsidRDefault="00C82BCD" w:rsidP="00C82BCD">
            <w:pPr>
              <w:tabs>
                <w:tab w:val="clear" w:pos="1644"/>
                <w:tab w:val="left" w:pos="1626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3C1B" w:rsidRPr="005F01A1" w14:paraId="64B4DBA0" w14:textId="77777777" w:rsidTr="00CC1471">
        <w:tc>
          <w:tcPr>
            <w:tcW w:w="5027" w:type="dxa"/>
            <w:shd w:val="clear" w:color="auto" w:fill="auto"/>
            <w:hideMark/>
          </w:tcPr>
          <w:p w14:paraId="64B4DB9D" w14:textId="77777777" w:rsidR="00C13C1B" w:rsidRPr="005F01A1" w:rsidRDefault="00C13C1B" w:rsidP="00C13C1B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F01A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901" w:type="dxa"/>
            <w:shd w:val="clear" w:color="auto" w:fill="auto"/>
          </w:tcPr>
          <w:p w14:paraId="64B4DB9E" w14:textId="3F1E045E" w:rsidR="00C13C1B" w:rsidRPr="005F01A1" w:rsidRDefault="00FE5B49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22</w:t>
            </w:r>
            <w:r w:rsidR="00AE1054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068</w:t>
            </w:r>
            <w:r w:rsidR="00AE1054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988</w:t>
            </w:r>
          </w:p>
        </w:tc>
        <w:tc>
          <w:tcPr>
            <w:tcW w:w="283" w:type="dxa"/>
          </w:tcPr>
          <w:p w14:paraId="3471C114" w14:textId="77777777" w:rsidR="00C13C1B" w:rsidRPr="005F01A1" w:rsidRDefault="00C13C1B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27" w:type="dxa"/>
            <w:shd w:val="clear" w:color="auto" w:fill="auto"/>
          </w:tcPr>
          <w:p w14:paraId="64B4DB9F" w14:textId="26F7D2B7" w:rsidR="00C13C1B" w:rsidRPr="005F01A1" w:rsidRDefault="00FE5B49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24</w:t>
            </w:r>
            <w:r w:rsidR="00C13C1B" w:rsidRPr="005F01A1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259</w:t>
            </w:r>
            <w:r w:rsidR="00C13C1B" w:rsidRPr="005F01A1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115</w:t>
            </w:r>
          </w:p>
        </w:tc>
      </w:tr>
      <w:tr w:rsidR="00C13C1B" w:rsidRPr="005F01A1" w14:paraId="64B4DBA4" w14:textId="77777777" w:rsidTr="00CC1471">
        <w:tc>
          <w:tcPr>
            <w:tcW w:w="5027" w:type="dxa"/>
            <w:shd w:val="clear" w:color="auto" w:fill="auto"/>
            <w:hideMark/>
          </w:tcPr>
          <w:p w14:paraId="64B4DBA1" w14:textId="77777777" w:rsidR="00C13C1B" w:rsidRPr="005F01A1" w:rsidRDefault="00C13C1B" w:rsidP="00C13C1B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F01A1">
              <w:rPr>
                <w:rFonts w:ascii="Browallia New" w:hAnsi="Browallia New" w:cs="Browalli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</w:tcPr>
          <w:p w14:paraId="64B4DBA2" w14:textId="0F3B1F1D" w:rsidR="00C13C1B" w:rsidRPr="005F01A1" w:rsidRDefault="00FE5B49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 w:rsidR="00AE1054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861</w:t>
            </w:r>
            <w:r w:rsidR="00AE1054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712</w:t>
            </w:r>
          </w:p>
        </w:tc>
        <w:tc>
          <w:tcPr>
            <w:tcW w:w="283" w:type="dxa"/>
          </w:tcPr>
          <w:p w14:paraId="1ACE3998" w14:textId="77777777" w:rsidR="00C13C1B" w:rsidRPr="005F01A1" w:rsidRDefault="00C13C1B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auto"/>
          </w:tcPr>
          <w:p w14:paraId="64B4DBA3" w14:textId="35F8A4E2" w:rsidR="00C13C1B" w:rsidRPr="005F01A1" w:rsidRDefault="00FE5B49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 w:rsidR="00C13C1B" w:rsidRPr="005F01A1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048</w:t>
            </w:r>
            <w:r w:rsidR="00C13C1B" w:rsidRPr="005F01A1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451</w:t>
            </w:r>
          </w:p>
        </w:tc>
      </w:tr>
      <w:tr w:rsidR="00C13C1B" w:rsidRPr="005F01A1" w14:paraId="64B4DBA8" w14:textId="77777777" w:rsidTr="00CC1471">
        <w:tc>
          <w:tcPr>
            <w:tcW w:w="5027" w:type="dxa"/>
            <w:shd w:val="clear" w:color="auto" w:fill="auto"/>
            <w:hideMark/>
          </w:tcPr>
          <w:p w14:paraId="64B4DBA5" w14:textId="11A1B896" w:rsidR="00C13C1B" w:rsidRPr="005F01A1" w:rsidRDefault="00C13C1B" w:rsidP="00C13C1B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F01A1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</w:tcPr>
          <w:p w14:paraId="64B4DBA6" w14:textId="2A8C6736" w:rsidR="00C13C1B" w:rsidRPr="005F01A1" w:rsidRDefault="00FE5B49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25</w:t>
            </w:r>
            <w:r w:rsidR="00AE1054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930</w:t>
            </w:r>
            <w:r w:rsidR="00AE1054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700</w:t>
            </w:r>
          </w:p>
        </w:tc>
        <w:tc>
          <w:tcPr>
            <w:tcW w:w="283" w:type="dxa"/>
          </w:tcPr>
          <w:p w14:paraId="6BB8D6CB" w14:textId="77777777" w:rsidR="00C13C1B" w:rsidRPr="005F01A1" w:rsidRDefault="00C13C1B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shd w:val="clear" w:color="auto" w:fill="auto"/>
          </w:tcPr>
          <w:p w14:paraId="64B4DBA7" w14:textId="73C4AAEB" w:rsidR="00C13C1B" w:rsidRPr="005F01A1" w:rsidRDefault="00FE5B49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27</w:t>
            </w:r>
            <w:r w:rsidR="00C13C1B" w:rsidRPr="005F01A1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307</w:t>
            </w:r>
            <w:r w:rsidR="00C13C1B" w:rsidRPr="005F01A1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566</w:t>
            </w:r>
          </w:p>
        </w:tc>
      </w:tr>
      <w:tr w:rsidR="00C13C1B" w:rsidRPr="005F01A1" w14:paraId="64B4DBAC" w14:textId="77777777" w:rsidTr="00CC1471">
        <w:tc>
          <w:tcPr>
            <w:tcW w:w="5027" w:type="dxa"/>
            <w:shd w:val="clear" w:color="auto" w:fill="auto"/>
            <w:hideMark/>
          </w:tcPr>
          <w:p w14:paraId="64B4DBA9" w14:textId="77777777" w:rsidR="00C13C1B" w:rsidRPr="005F01A1" w:rsidRDefault="00C13C1B" w:rsidP="00C13C1B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F01A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5F01A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4DBAA" w14:textId="323BC17D" w:rsidR="00C13C1B" w:rsidRPr="005F01A1" w:rsidRDefault="00AE1054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14:paraId="6561B3A9" w14:textId="77777777" w:rsidR="00C13C1B" w:rsidRPr="005F01A1" w:rsidRDefault="00C13C1B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4DBAB" w14:textId="0C8C1E77" w:rsidR="00C13C1B" w:rsidRPr="005F01A1" w:rsidRDefault="00C13C1B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1A1"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700</w:t>
            </w:r>
            <w:r w:rsidRPr="005F01A1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  <w:r w:rsidRPr="005F01A1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</w:tr>
      <w:tr w:rsidR="00C13C1B" w:rsidRPr="005F01A1" w14:paraId="64B4DBB0" w14:textId="77777777" w:rsidTr="00CC1471">
        <w:tc>
          <w:tcPr>
            <w:tcW w:w="5027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64B4DBAD" w14:textId="77777777" w:rsidR="00C13C1B" w:rsidRPr="005F01A1" w:rsidRDefault="00C13C1B" w:rsidP="00C13C1B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  <w:r w:rsidRPr="005F01A1"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4B4DBAE" w14:textId="74945F85" w:rsidR="00C13C1B" w:rsidRPr="005F01A1" w:rsidRDefault="00FE5B49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24</w:t>
            </w:r>
            <w:r w:rsidR="00AE1054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930</w:t>
            </w:r>
            <w:r w:rsidR="00AE1054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700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3E25DE7" w14:textId="77777777" w:rsidR="00C13C1B" w:rsidRPr="005F01A1" w:rsidRDefault="00C13C1B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4B4DBAF" w14:textId="0553089B" w:rsidR="00C13C1B" w:rsidRPr="005F01A1" w:rsidRDefault="00FE5B49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26</w:t>
            </w:r>
            <w:r w:rsidR="00C13C1B" w:rsidRPr="005F01A1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607</w:t>
            </w:r>
            <w:r w:rsidR="00C13C1B" w:rsidRPr="005F01A1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566</w:t>
            </w:r>
          </w:p>
        </w:tc>
      </w:tr>
    </w:tbl>
    <w:p w14:paraId="3657A7E3" w14:textId="77777777" w:rsidR="00FA020C" w:rsidRPr="00873AF4" w:rsidRDefault="00FA020C" w:rsidP="006D4FB2">
      <w:pPr>
        <w:jc w:val="thaiDistribute"/>
        <w:rPr>
          <w:rFonts w:ascii="Browallia New" w:hAnsi="Browallia New" w:cs="Browallia New"/>
        </w:rPr>
      </w:pPr>
    </w:p>
    <w:p w14:paraId="64B4DBB2" w14:textId="5F057587" w:rsidR="00923F93" w:rsidRPr="00A81D1F" w:rsidRDefault="00923F93" w:rsidP="00FF6FC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65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09" w:hanging="268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A81D1F">
        <w:rPr>
          <w:rFonts w:ascii="Browallia New" w:hAnsi="Browallia New" w:cs="Browallia New"/>
          <w:sz w:val="28"/>
          <w:szCs w:val="28"/>
          <w:cs/>
          <w:lang w:val="en-GB"/>
        </w:rPr>
        <w:t>รายการ</w:t>
      </w:r>
      <w:r w:rsidRPr="00A81D1F">
        <w:rPr>
          <w:rFonts w:ascii="Browallia New" w:hAnsi="Browallia New" w:cs="Browallia New"/>
          <w:sz w:val="28"/>
          <w:szCs w:val="28"/>
          <w:cs/>
        </w:rPr>
        <w:t>เคลื่อนไห</w:t>
      </w:r>
      <w:r w:rsidRPr="00A81D1F">
        <w:rPr>
          <w:rFonts w:ascii="Browallia New" w:hAnsi="Browallia New" w:cs="Browallia New" w:hint="cs"/>
          <w:sz w:val="28"/>
          <w:szCs w:val="28"/>
          <w:cs/>
        </w:rPr>
        <w:t>ว</w:t>
      </w:r>
      <w:r w:rsidR="00A81D1F" w:rsidRPr="00A81D1F">
        <w:rPr>
          <w:rFonts w:ascii="Browallia New" w:hAnsi="Browallia New" w:cs="Browallia New" w:hint="cs"/>
          <w:sz w:val="28"/>
          <w:szCs w:val="28"/>
          <w:cs/>
        </w:rPr>
        <w:t>ของ</w:t>
      </w:r>
      <w:r w:rsidRPr="00A81D1F">
        <w:rPr>
          <w:rFonts w:ascii="Browallia New" w:hAnsi="Browallia New" w:cs="Browallia New" w:hint="cs"/>
          <w:sz w:val="28"/>
          <w:szCs w:val="28"/>
          <w:cs/>
        </w:rPr>
        <w:t>ภาระผูกพัน</w:t>
      </w:r>
      <w:r w:rsidRPr="00A81D1F">
        <w:rPr>
          <w:rFonts w:ascii="Browallia New" w:hAnsi="Browallia New" w:cs="Browallia New"/>
          <w:sz w:val="28"/>
          <w:szCs w:val="28"/>
          <w:cs/>
        </w:rPr>
        <w:t>ผลประโยชน์พนักงาน สำหรับ</w:t>
      </w:r>
      <w:r w:rsidRPr="00A81D1F">
        <w:rPr>
          <w:rFonts w:ascii="Browallia New" w:hAnsi="Browallia New" w:cs="Browallia New"/>
          <w:sz w:val="28"/>
          <w:szCs w:val="28"/>
          <w:cs/>
          <w:lang w:val="en-GB"/>
        </w:rPr>
        <w:t xml:space="preserve">ปีสิ้นสุดวันที่ </w:t>
      </w:r>
      <w:r w:rsidRPr="00A81D1F">
        <w:rPr>
          <w:rFonts w:ascii="Browallia New" w:hAnsi="Browallia New" w:cs="Browallia New"/>
          <w:sz w:val="28"/>
          <w:szCs w:val="28"/>
        </w:rPr>
        <w:t>31</w:t>
      </w:r>
      <w:r w:rsidRPr="00A81D1F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Pr="00A81D1F">
        <w:rPr>
          <w:rFonts w:ascii="Browallia New" w:hAnsi="Browallia New" w:cs="Browallia New"/>
          <w:sz w:val="28"/>
          <w:szCs w:val="28"/>
          <w:lang w:val="en-GB"/>
        </w:rPr>
        <w:t>25</w:t>
      </w:r>
      <w:r w:rsidR="00155B74" w:rsidRPr="00A81D1F">
        <w:rPr>
          <w:rFonts w:ascii="Browallia New" w:hAnsi="Browallia New" w:cs="Browallia New"/>
          <w:sz w:val="28"/>
          <w:szCs w:val="28"/>
          <w:lang w:val="en-GB"/>
        </w:rPr>
        <w:t>6</w:t>
      </w:r>
      <w:r w:rsidR="00C13C1B">
        <w:rPr>
          <w:rFonts w:ascii="Browallia New" w:hAnsi="Browallia New" w:cs="Browallia New"/>
          <w:sz w:val="28"/>
          <w:szCs w:val="28"/>
          <w:lang w:val="en-GB"/>
        </w:rPr>
        <w:t>3</w:t>
      </w:r>
      <w:r w:rsidRPr="00A81D1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81D1F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Pr="00A81D1F">
        <w:rPr>
          <w:rFonts w:ascii="Browallia New" w:hAnsi="Browallia New" w:cs="Browallia New"/>
          <w:sz w:val="28"/>
          <w:szCs w:val="28"/>
        </w:rPr>
        <w:t>25</w:t>
      </w:r>
      <w:r w:rsidR="007F7663" w:rsidRPr="00A81D1F">
        <w:rPr>
          <w:rFonts w:ascii="Browallia New" w:hAnsi="Browallia New" w:cs="Browallia New"/>
          <w:sz w:val="28"/>
          <w:szCs w:val="28"/>
        </w:rPr>
        <w:t>6</w:t>
      </w:r>
      <w:r w:rsidR="00C13C1B">
        <w:rPr>
          <w:rFonts w:ascii="Browallia New" w:hAnsi="Browallia New" w:cs="Browallia New"/>
          <w:sz w:val="28"/>
          <w:szCs w:val="28"/>
        </w:rPr>
        <w:t>2</w:t>
      </w:r>
      <w:r w:rsidRPr="00A81D1F">
        <w:rPr>
          <w:rFonts w:ascii="Browallia New" w:hAnsi="Browallia New" w:cs="Browallia New"/>
          <w:sz w:val="28"/>
          <w:szCs w:val="28"/>
        </w:rPr>
        <w:t xml:space="preserve"> </w:t>
      </w:r>
      <w:r w:rsidR="00C87CB2">
        <w:rPr>
          <w:rFonts w:ascii="Browallia New" w:hAnsi="Browallia New" w:cs="Browallia New"/>
          <w:sz w:val="28"/>
          <w:szCs w:val="28"/>
        </w:rPr>
        <w:t xml:space="preserve">     </w:t>
      </w:r>
      <w:r w:rsidRPr="00A81D1F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64B4DBB3" w14:textId="77777777" w:rsidR="00923F93" w:rsidRPr="00A34732" w:rsidRDefault="00923F93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"/>
          <w:szCs w:val="2"/>
          <w:lang w:val="en-GB"/>
        </w:rPr>
      </w:pPr>
    </w:p>
    <w:p w14:paraId="64B4DBDC" w14:textId="4B327BA4" w:rsidR="0047739C" w:rsidRPr="00FF6FC0" w:rsidRDefault="0047739C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Style w:val="TableGrid"/>
        <w:tblW w:w="8789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1881"/>
        <w:gridCol w:w="283"/>
        <w:gridCol w:w="1947"/>
      </w:tblGrid>
      <w:tr w:rsidR="00194F76" w:rsidRPr="005F01A1" w14:paraId="76B27AD0" w14:textId="77777777" w:rsidTr="00764554">
        <w:tc>
          <w:tcPr>
            <w:tcW w:w="4678" w:type="dxa"/>
            <w:shd w:val="clear" w:color="auto" w:fill="auto"/>
          </w:tcPr>
          <w:p w14:paraId="1AD660BA" w14:textId="77777777" w:rsidR="00194F76" w:rsidRPr="005F01A1" w:rsidRDefault="00194F76" w:rsidP="00A60ED3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  <w:r w:rsidRPr="005F01A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</w:p>
        </w:tc>
        <w:tc>
          <w:tcPr>
            <w:tcW w:w="4111" w:type="dxa"/>
            <w:gridSpan w:val="3"/>
          </w:tcPr>
          <w:p w14:paraId="2D4978F8" w14:textId="77777777" w:rsidR="00194F76" w:rsidRPr="005F01A1" w:rsidRDefault="00194F76" w:rsidP="00A60ED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F01A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(หน่วย </w:t>
            </w:r>
            <w:r w:rsidRPr="005F01A1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5F01A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บาท)</w:t>
            </w:r>
          </w:p>
        </w:tc>
      </w:tr>
      <w:tr w:rsidR="003410F3" w:rsidRPr="005F01A1" w14:paraId="069754C8" w14:textId="77777777" w:rsidTr="00764554">
        <w:tc>
          <w:tcPr>
            <w:tcW w:w="4678" w:type="dxa"/>
            <w:shd w:val="clear" w:color="auto" w:fill="auto"/>
            <w:hideMark/>
          </w:tcPr>
          <w:p w14:paraId="155CD8BC" w14:textId="77777777" w:rsidR="003410F3" w:rsidRPr="005F01A1" w:rsidRDefault="003410F3" w:rsidP="003E14D3">
            <w:pPr>
              <w:tabs>
                <w:tab w:val="clear" w:pos="5387"/>
                <w:tab w:val="left" w:pos="5208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1A1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5F01A1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5F01A1">
              <w:rPr>
                <w:rFonts w:ascii="Browallia New" w:hAnsi="Browallia New" w:cs="Browallia New"/>
                <w:sz w:val="28"/>
                <w:szCs w:val="28"/>
              </w:rPr>
              <w:tab/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25F36C88" w14:textId="77777777" w:rsidR="003410F3" w:rsidRPr="005F01A1" w:rsidRDefault="003410F3" w:rsidP="00C13C1B">
            <w:pPr>
              <w:spacing w:line="240" w:lineRule="auto"/>
              <w:ind w:left="-6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1A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  <w:r w:rsidRPr="005F01A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และ</w:t>
            </w:r>
            <w:r w:rsidRPr="005F01A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งบการเงินเฉพาะของ</w:t>
            </w:r>
            <w:r w:rsidRPr="005F01A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บริษัท</w:t>
            </w:r>
          </w:p>
        </w:tc>
      </w:tr>
      <w:tr w:rsidR="00C13C1B" w:rsidRPr="005F01A1" w14:paraId="157FCF42" w14:textId="77777777" w:rsidTr="00764554">
        <w:tc>
          <w:tcPr>
            <w:tcW w:w="4678" w:type="dxa"/>
            <w:shd w:val="clear" w:color="auto" w:fill="auto"/>
          </w:tcPr>
          <w:p w14:paraId="769C390C" w14:textId="77777777" w:rsidR="00C13C1B" w:rsidRPr="005F01A1" w:rsidRDefault="00C13C1B" w:rsidP="00C13C1B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56AA2" w14:textId="3807BB37" w:rsidR="00C13C1B" w:rsidRPr="005F01A1" w:rsidRDefault="00C13C1B" w:rsidP="00C13C1B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1A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C18AAA3" w14:textId="77777777" w:rsidR="00C13C1B" w:rsidRPr="005F01A1" w:rsidRDefault="00C13C1B" w:rsidP="00C13C1B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956E443" w14:textId="481EDD77" w:rsidR="00C13C1B" w:rsidRPr="005F01A1" w:rsidRDefault="00C13C1B" w:rsidP="00C13C1B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1A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</w:tr>
      <w:tr w:rsidR="00194F76" w:rsidRPr="005F01A1" w14:paraId="5EBD08A8" w14:textId="77777777" w:rsidTr="00764554">
        <w:tc>
          <w:tcPr>
            <w:tcW w:w="4678" w:type="dxa"/>
            <w:shd w:val="clear" w:color="auto" w:fill="auto"/>
          </w:tcPr>
          <w:p w14:paraId="16D29C87" w14:textId="77777777" w:rsidR="00194F76" w:rsidRPr="005F01A1" w:rsidRDefault="00194F76" w:rsidP="00A60ED3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81" w:type="dxa"/>
            <w:shd w:val="clear" w:color="auto" w:fill="auto"/>
            <w:vAlign w:val="bottom"/>
          </w:tcPr>
          <w:p w14:paraId="28CBAC6E" w14:textId="77777777" w:rsidR="00194F76" w:rsidRPr="005F01A1" w:rsidRDefault="00194F76" w:rsidP="00A60ED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8A2B315" w14:textId="77777777" w:rsidR="00194F76" w:rsidRPr="005F01A1" w:rsidRDefault="00194F76" w:rsidP="00A60ED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47" w:type="dxa"/>
            <w:shd w:val="clear" w:color="auto" w:fill="auto"/>
            <w:vAlign w:val="bottom"/>
          </w:tcPr>
          <w:p w14:paraId="04BCEC2C" w14:textId="77777777" w:rsidR="00194F76" w:rsidRPr="005F01A1" w:rsidRDefault="00194F76" w:rsidP="00A60ED3">
            <w:pPr>
              <w:tabs>
                <w:tab w:val="clear" w:pos="1644"/>
                <w:tab w:val="left" w:pos="1626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3C1B" w:rsidRPr="005F01A1" w14:paraId="726EB3BF" w14:textId="77777777" w:rsidTr="00764554">
        <w:tc>
          <w:tcPr>
            <w:tcW w:w="4678" w:type="dxa"/>
            <w:shd w:val="clear" w:color="auto" w:fill="auto"/>
            <w:hideMark/>
          </w:tcPr>
          <w:p w14:paraId="15020979" w14:textId="1E71DA1A" w:rsidR="00C13C1B" w:rsidRPr="005F01A1" w:rsidRDefault="00C13C1B" w:rsidP="00C13C1B">
            <w:pPr>
              <w:tabs>
                <w:tab w:val="clear" w:pos="227"/>
                <w:tab w:val="left" w:pos="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F01A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5F01A1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5F01A1">
              <w:rPr>
                <w:rFonts w:ascii="Browallia New" w:hAnsi="Browallia New" w:cs="Browall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881" w:type="dxa"/>
            <w:shd w:val="clear" w:color="auto" w:fill="auto"/>
          </w:tcPr>
          <w:p w14:paraId="0A3224C7" w14:textId="35209AA1" w:rsidR="00C13C1B" w:rsidRPr="005F01A1" w:rsidRDefault="00FE5B49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27</w:t>
            </w:r>
            <w:r w:rsidR="00AE1054" w:rsidRPr="005F01A1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307</w:t>
            </w:r>
            <w:r w:rsidR="00AE1054" w:rsidRPr="005F01A1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566</w:t>
            </w:r>
          </w:p>
        </w:tc>
        <w:tc>
          <w:tcPr>
            <w:tcW w:w="283" w:type="dxa"/>
          </w:tcPr>
          <w:p w14:paraId="40B99426" w14:textId="77777777" w:rsidR="00C13C1B" w:rsidRPr="005F01A1" w:rsidRDefault="00C13C1B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47" w:type="dxa"/>
            <w:shd w:val="clear" w:color="auto" w:fill="auto"/>
          </w:tcPr>
          <w:p w14:paraId="2A7555F0" w14:textId="4D4C0A38" w:rsidR="00C13C1B" w:rsidRPr="005F01A1" w:rsidRDefault="00FE5B49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13</w:t>
            </w:r>
            <w:r w:rsidR="00C13C1B" w:rsidRPr="005F01A1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505</w:t>
            </w:r>
            <w:r w:rsidR="00C13C1B" w:rsidRPr="005F01A1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938</w:t>
            </w:r>
          </w:p>
        </w:tc>
      </w:tr>
      <w:tr w:rsidR="00C13C1B" w:rsidRPr="005F01A1" w14:paraId="4507FB5A" w14:textId="77777777" w:rsidTr="00764554">
        <w:tc>
          <w:tcPr>
            <w:tcW w:w="4678" w:type="dxa"/>
            <w:shd w:val="clear" w:color="auto" w:fill="auto"/>
          </w:tcPr>
          <w:p w14:paraId="3C6AEA7C" w14:textId="05CF46DD" w:rsidR="00C13C1B" w:rsidRPr="005F01A1" w:rsidRDefault="00C13C1B" w:rsidP="00C13C1B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F01A1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</w:t>
            </w:r>
            <w:r w:rsidRPr="005F01A1">
              <w:rPr>
                <w:rFonts w:ascii="Browallia New" w:hAnsi="Browallia New" w:cs="Browallia New" w:hint="cs"/>
                <w:sz w:val="28"/>
                <w:szCs w:val="28"/>
                <w:cs/>
              </w:rPr>
              <w:t>ในอดีต</w:t>
            </w:r>
          </w:p>
        </w:tc>
        <w:tc>
          <w:tcPr>
            <w:tcW w:w="1881" w:type="dxa"/>
            <w:shd w:val="clear" w:color="auto" w:fill="auto"/>
          </w:tcPr>
          <w:p w14:paraId="6CB27228" w14:textId="5DF64232" w:rsidR="00C13C1B" w:rsidRPr="005F01A1" w:rsidRDefault="00F44203" w:rsidP="00F4420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 </w:t>
            </w:r>
            <w:r w:rsidR="00A20623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14D263F1" w14:textId="77777777" w:rsidR="00C13C1B" w:rsidRPr="005F01A1" w:rsidRDefault="00C13C1B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47" w:type="dxa"/>
            <w:shd w:val="clear" w:color="auto" w:fill="auto"/>
          </w:tcPr>
          <w:p w14:paraId="6650CE52" w14:textId="75D17B2C" w:rsidR="00C13C1B" w:rsidRPr="005F01A1" w:rsidRDefault="00C13C1B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F01A1">
              <w:rPr>
                <w:rFonts w:ascii="Browallia New" w:hAnsi="Browallia New" w:cs="Browallia New"/>
                <w:sz w:val="28"/>
                <w:szCs w:val="28"/>
              </w:rPr>
              <w:t>2,799,606</w:t>
            </w:r>
          </w:p>
        </w:tc>
      </w:tr>
      <w:tr w:rsidR="00C13C1B" w:rsidRPr="005F01A1" w14:paraId="74AFC2AE" w14:textId="77777777" w:rsidTr="00764554">
        <w:tc>
          <w:tcPr>
            <w:tcW w:w="4678" w:type="dxa"/>
            <w:shd w:val="clear" w:color="auto" w:fill="auto"/>
          </w:tcPr>
          <w:p w14:paraId="3659352F" w14:textId="1638A4EC" w:rsidR="00C13C1B" w:rsidRPr="005F01A1" w:rsidRDefault="00C13C1B" w:rsidP="00C13C1B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F01A1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81" w:type="dxa"/>
            <w:shd w:val="clear" w:color="auto" w:fill="auto"/>
          </w:tcPr>
          <w:p w14:paraId="175A0BD7" w14:textId="4948771F" w:rsidR="00C13C1B" w:rsidRPr="005F01A1" w:rsidRDefault="00FE5B49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4</w:t>
            </w:r>
            <w:r w:rsidR="00A20623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051</w:t>
            </w:r>
            <w:r w:rsidR="00A20623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582</w:t>
            </w:r>
          </w:p>
        </w:tc>
        <w:tc>
          <w:tcPr>
            <w:tcW w:w="283" w:type="dxa"/>
          </w:tcPr>
          <w:p w14:paraId="748500AF" w14:textId="77777777" w:rsidR="00C13C1B" w:rsidRPr="005F01A1" w:rsidRDefault="00C13C1B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47" w:type="dxa"/>
            <w:shd w:val="clear" w:color="auto" w:fill="auto"/>
          </w:tcPr>
          <w:p w14:paraId="2D7821A7" w14:textId="006F3BE0" w:rsidR="00C13C1B" w:rsidRPr="005F01A1" w:rsidRDefault="00C13C1B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F01A1">
              <w:rPr>
                <w:rFonts w:ascii="Browallia New" w:hAnsi="Browallia New" w:cs="Browallia New"/>
                <w:sz w:val="28"/>
                <w:szCs w:val="28"/>
              </w:rPr>
              <w:t>2,546,467</w:t>
            </w:r>
          </w:p>
        </w:tc>
      </w:tr>
      <w:tr w:rsidR="00C13C1B" w:rsidRPr="005F01A1" w14:paraId="64D23C89" w14:textId="77777777" w:rsidTr="00764554">
        <w:tc>
          <w:tcPr>
            <w:tcW w:w="4678" w:type="dxa"/>
            <w:shd w:val="clear" w:color="auto" w:fill="auto"/>
            <w:hideMark/>
          </w:tcPr>
          <w:p w14:paraId="1BF2A53E" w14:textId="401BFD94" w:rsidR="00C13C1B" w:rsidRPr="005F01A1" w:rsidRDefault="00C13C1B" w:rsidP="00C13C1B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F01A1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881" w:type="dxa"/>
            <w:shd w:val="clear" w:color="auto" w:fill="auto"/>
          </w:tcPr>
          <w:p w14:paraId="46BA02EE" w14:textId="20544231" w:rsidR="00C13C1B" w:rsidRPr="005F01A1" w:rsidRDefault="00FE5B49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460</w:t>
            </w:r>
            <w:r w:rsidR="00A20623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167</w:t>
            </w:r>
          </w:p>
        </w:tc>
        <w:tc>
          <w:tcPr>
            <w:tcW w:w="283" w:type="dxa"/>
          </w:tcPr>
          <w:p w14:paraId="690F4245" w14:textId="77777777" w:rsidR="00C13C1B" w:rsidRPr="005F01A1" w:rsidRDefault="00C13C1B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47" w:type="dxa"/>
            <w:shd w:val="clear" w:color="auto" w:fill="auto"/>
          </w:tcPr>
          <w:p w14:paraId="096E3ACB" w14:textId="451ECA33" w:rsidR="00C13C1B" w:rsidRPr="005F01A1" w:rsidRDefault="00FE5B49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447</w:t>
            </w:r>
            <w:r w:rsidR="00C13C1B" w:rsidRPr="005F01A1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220</w:t>
            </w:r>
          </w:p>
        </w:tc>
      </w:tr>
      <w:tr w:rsidR="00C13C1B" w:rsidRPr="005F01A1" w14:paraId="3228D9A6" w14:textId="77777777" w:rsidTr="00764554">
        <w:tc>
          <w:tcPr>
            <w:tcW w:w="4678" w:type="dxa"/>
            <w:shd w:val="clear" w:color="auto" w:fill="auto"/>
            <w:hideMark/>
          </w:tcPr>
          <w:p w14:paraId="706935D9" w14:textId="1F4BB2F1" w:rsidR="00C13C1B" w:rsidRPr="005F01A1" w:rsidRDefault="00C13C1B" w:rsidP="008B70E9">
            <w:pPr>
              <w:tabs>
                <w:tab w:val="clear" w:pos="227"/>
                <w:tab w:val="clear" w:pos="4451"/>
                <w:tab w:val="left" w:pos="4027"/>
              </w:tabs>
              <w:spacing w:line="240" w:lineRule="auto"/>
              <w:ind w:right="-17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F01A1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="00E72F2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(กำไร) </w:t>
            </w:r>
            <w:r w:rsidRPr="005F01A1">
              <w:rPr>
                <w:rFonts w:ascii="Browallia New" w:hAnsi="Browallia New" w:cs="Browallia New" w:hint="cs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1881" w:type="dxa"/>
            <w:shd w:val="clear" w:color="auto" w:fill="auto"/>
            <w:vAlign w:val="bottom"/>
          </w:tcPr>
          <w:p w14:paraId="0F43BD1F" w14:textId="5DD2346C" w:rsidR="00C13C1B" w:rsidRPr="005F01A1" w:rsidRDefault="00A20623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5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628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615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14:paraId="34BB0855" w14:textId="77777777" w:rsidR="00C13C1B" w:rsidRPr="005F01A1" w:rsidRDefault="00C13C1B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47" w:type="dxa"/>
            <w:shd w:val="clear" w:color="auto" w:fill="auto"/>
            <w:vAlign w:val="bottom"/>
          </w:tcPr>
          <w:p w14:paraId="063B75F5" w14:textId="65D7C895" w:rsidR="00C13C1B" w:rsidRPr="005F01A1" w:rsidRDefault="00FE5B49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8</w:t>
            </w:r>
            <w:r w:rsidR="00C13C1B" w:rsidRPr="005F01A1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428</w:t>
            </w:r>
            <w:r w:rsidR="00C13C1B" w:rsidRPr="005F01A1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335</w:t>
            </w:r>
          </w:p>
        </w:tc>
      </w:tr>
      <w:tr w:rsidR="00C13C1B" w:rsidRPr="005F01A1" w14:paraId="53B42482" w14:textId="77777777" w:rsidTr="00764554">
        <w:tc>
          <w:tcPr>
            <w:tcW w:w="4678" w:type="dxa"/>
            <w:shd w:val="clear" w:color="auto" w:fill="auto"/>
            <w:hideMark/>
          </w:tcPr>
          <w:p w14:paraId="64327E22" w14:textId="6BA9954D" w:rsidR="00C13C1B" w:rsidRPr="005F01A1" w:rsidRDefault="00C13C1B" w:rsidP="00C13C1B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F01A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5F01A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5F01A1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DCD79" w14:textId="47F1314F" w:rsidR="00C13C1B" w:rsidRPr="005F01A1" w:rsidRDefault="00A20623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260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14:paraId="12605CBF" w14:textId="77777777" w:rsidR="00C13C1B" w:rsidRPr="005F01A1" w:rsidRDefault="00C13C1B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2D14D" w14:textId="4ED3A974" w:rsidR="00C13C1B" w:rsidRPr="005F01A1" w:rsidRDefault="00C13C1B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1A1"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420</w:t>
            </w:r>
            <w:r w:rsidRPr="005F01A1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  <w:r w:rsidRPr="005F01A1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</w:tr>
      <w:tr w:rsidR="00C13C1B" w:rsidRPr="005F01A1" w14:paraId="2EA89356" w14:textId="77777777" w:rsidTr="00764554">
        <w:tc>
          <w:tcPr>
            <w:tcW w:w="467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0E981B3" w14:textId="790EC3A7" w:rsidR="00C13C1B" w:rsidRPr="005F01A1" w:rsidRDefault="00C13C1B" w:rsidP="00C13C1B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  <w:r w:rsidRPr="005F01A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5F01A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5F01A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59218059" w14:textId="61FB896B" w:rsidR="00C13C1B" w:rsidRPr="005F01A1" w:rsidRDefault="00FE5B49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25</w:t>
            </w:r>
            <w:r w:rsidR="00A20623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930</w:t>
            </w:r>
            <w:r w:rsidR="00A20623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700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545CBBE" w14:textId="77777777" w:rsidR="00C13C1B" w:rsidRPr="005F01A1" w:rsidRDefault="00C13C1B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11A62A11" w14:textId="45C64B65" w:rsidR="00C13C1B" w:rsidRPr="005F01A1" w:rsidRDefault="00FE5B49" w:rsidP="00C13C1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27</w:t>
            </w:r>
            <w:r w:rsidR="00C13C1B" w:rsidRPr="005F01A1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307</w:t>
            </w:r>
            <w:r w:rsidR="00C13C1B" w:rsidRPr="005F01A1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566</w:t>
            </w:r>
          </w:p>
        </w:tc>
      </w:tr>
    </w:tbl>
    <w:p w14:paraId="6ABE1FC9" w14:textId="77777777" w:rsidR="00194F76" w:rsidRPr="00873AF4" w:rsidRDefault="00194F76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64B4DBDD" w14:textId="74CF87DE" w:rsidR="00923F93" w:rsidRDefault="00923F93" w:rsidP="00FF6FC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65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09" w:hanging="268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E72888">
        <w:rPr>
          <w:rFonts w:ascii="Browallia New" w:hAnsi="Browallia New" w:cs="Browallia New"/>
          <w:sz w:val="28"/>
          <w:szCs w:val="28"/>
          <w:cs/>
          <w:lang w:val="en-GB"/>
        </w:rPr>
        <w:t xml:space="preserve">ข้อสมมติหลักที่สำคัญในการประมาณการตามหลักคณิตศาสตร์ประกันภัย ณ วันที่รายงาน สำหรับปีสิ้นสุดวันที่ </w:t>
      </w:r>
      <w:r w:rsidR="00434D0B" w:rsidRPr="00E72888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        </w:t>
      </w:r>
      <w:r w:rsidRPr="00E72888">
        <w:rPr>
          <w:rFonts w:ascii="Browallia New" w:hAnsi="Browallia New" w:cs="Browallia New"/>
          <w:sz w:val="28"/>
          <w:szCs w:val="28"/>
        </w:rPr>
        <w:t>31</w:t>
      </w:r>
      <w:r w:rsidR="00434D0B" w:rsidRPr="00E7288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E72888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Pr="00E72888">
        <w:rPr>
          <w:rFonts w:ascii="Browallia New" w:hAnsi="Browallia New" w:cs="Browallia New"/>
          <w:sz w:val="28"/>
          <w:szCs w:val="28"/>
          <w:lang w:val="en-GB"/>
        </w:rPr>
        <w:t>25</w:t>
      </w:r>
      <w:r w:rsidR="00AA0239" w:rsidRPr="00E72888">
        <w:rPr>
          <w:rFonts w:ascii="Browallia New" w:hAnsi="Browallia New" w:cs="Browallia New"/>
          <w:sz w:val="28"/>
          <w:szCs w:val="28"/>
          <w:lang w:val="en-GB"/>
        </w:rPr>
        <w:t>6</w:t>
      </w:r>
      <w:r w:rsidR="00C13C1B">
        <w:rPr>
          <w:rFonts w:ascii="Browallia New" w:hAnsi="Browallia New" w:cs="Browallia New"/>
          <w:sz w:val="28"/>
          <w:szCs w:val="28"/>
          <w:lang w:val="en-GB"/>
        </w:rPr>
        <w:t>3</w:t>
      </w:r>
      <w:r w:rsidRPr="00E7288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72888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Pr="00E72888">
        <w:rPr>
          <w:rFonts w:ascii="Browallia New" w:hAnsi="Browallia New" w:cs="Browallia New"/>
          <w:sz w:val="28"/>
          <w:szCs w:val="28"/>
        </w:rPr>
        <w:t>25</w:t>
      </w:r>
      <w:r w:rsidR="007F7663" w:rsidRPr="00E72888">
        <w:rPr>
          <w:rFonts w:ascii="Browallia New" w:hAnsi="Browallia New" w:cs="Browallia New"/>
          <w:sz w:val="28"/>
          <w:szCs w:val="28"/>
        </w:rPr>
        <w:t>6</w:t>
      </w:r>
      <w:r w:rsidR="00C13C1B">
        <w:rPr>
          <w:rFonts w:ascii="Browallia New" w:hAnsi="Browallia New" w:cs="Browallia New"/>
          <w:sz w:val="28"/>
          <w:szCs w:val="28"/>
        </w:rPr>
        <w:t>2</w:t>
      </w:r>
      <w:r w:rsidRPr="00E72888">
        <w:rPr>
          <w:rFonts w:ascii="Browallia New" w:hAnsi="Browallia New" w:cs="Browallia New"/>
          <w:sz w:val="28"/>
          <w:szCs w:val="28"/>
        </w:rPr>
        <w:t xml:space="preserve"> </w:t>
      </w:r>
      <w:r w:rsidRPr="00E72888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16E914C8" w14:textId="77777777" w:rsidR="00194F76" w:rsidRPr="00873AF4" w:rsidRDefault="00194F76" w:rsidP="00194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tbl>
      <w:tblPr>
        <w:tblStyle w:val="TableGrid"/>
        <w:tblW w:w="8874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7"/>
        <w:gridCol w:w="1901"/>
        <w:gridCol w:w="283"/>
        <w:gridCol w:w="1933"/>
      </w:tblGrid>
      <w:tr w:rsidR="00194F76" w:rsidRPr="005F01A1" w14:paraId="23B766C0" w14:textId="77777777" w:rsidTr="00480330">
        <w:tc>
          <w:tcPr>
            <w:tcW w:w="4757" w:type="dxa"/>
            <w:shd w:val="clear" w:color="auto" w:fill="auto"/>
          </w:tcPr>
          <w:p w14:paraId="7E7F5492" w14:textId="77777777" w:rsidR="00194F76" w:rsidRPr="005F01A1" w:rsidRDefault="00194F76" w:rsidP="00A60ED3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  <w:r w:rsidRPr="005F01A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</w:p>
        </w:tc>
        <w:tc>
          <w:tcPr>
            <w:tcW w:w="4117" w:type="dxa"/>
            <w:gridSpan w:val="3"/>
          </w:tcPr>
          <w:p w14:paraId="75DC690F" w14:textId="77777777" w:rsidR="00194F76" w:rsidRPr="005F01A1" w:rsidRDefault="00194F76" w:rsidP="00CD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F01A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(หน่วย </w:t>
            </w:r>
            <w:r w:rsidRPr="005F01A1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5F01A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บาท)</w:t>
            </w:r>
          </w:p>
        </w:tc>
      </w:tr>
      <w:tr w:rsidR="00194F76" w:rsidRPr="005F01A1" w14:paraId="63A8DA6E" w14:textId="77777777" w:rsidTr="00480330">
        <w:tc>
          <w:tcPr>
            <w:tcW w:w="4757" w:type="dxa"/>
            <w:shd w:val="clear" w:color="auto" w:fill="auto"/>
            <w:hideMark/>
          </w:tcPr>
          <w:p w14:paraId="4DEDA8CB" w14:textId="77777777" w:rsidR="00194F76" w:rsidRPr="005F01A1" w:rsidRDefault="00194F76" w:rsidP="001F2D91">
            <w:pPr>
              <w:tabs>
                <w:tab w:val="clear" w:pos="4678"/>
                <w:tab w:val="clear" w:pos="5387"/>
                <w:tab w:val="left" w:pos="4395"/>
                <w:tab w:val="left" w:pos="5208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1A1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5F01A1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5F01A1">
              <w:rPr>
                <w:rFonts w:ascii="Browallia New" w:hAnsi="Browallia New" w:cs="Browallia New"/>
                <w:sz w:val="28"/>
                <w:szCs w:val="28"/>
              </w:rPr>
              <w:tab/>
            </w:r>
          </w:p>
        </w:tc>
        <w:tc>
          <w:tcPr>
            <w:tcW w:w="4117" w:type="dxa"/>
            <w:gridSpan w:val="3"/>
            <w:tcBorders>
              <w:bottom w:val="single" w:sz="4" w:space="0" w:color="auto"/>
            </w:tcBorders>
          </w:tcPr>
          <w:p w14:paraId="317153CE" w14:textId="77777777" w:rsidR="00194F76" w:rsidRPr="005F01A1" w:rsidRDefault="00194F76" w:rsidP="00A60ED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1A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  <w:r w:rsidRPr="005F01A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และ</w:t>
            </w:r>
            <w:r w:rsidRPr="005F01A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งบการเงินเฉพาะของ</w:t>
            </w:r>
            <w:r w:rsidRPr="005F01A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บริษัท</w:t>
            </w:r>
          </w:p>
        </w:tc>
      </w:tr>
      <w:tr w:rsidR="001B7EF1" w:rsidRPr="005F01A1" w14:paraId="4D95C8B7" w14:textId="77777777" w:rsidTr="00480330">
        <w:tc>
          <w:tcPr>
            <w:tcW w:w="4757" w:type="dxa"/>
            <w:shd w:val="clear" w:color="auto" w:fill="auto"/>
          </w:tcPr>
          <w:p w14:paraId="5FD08A92" w14:textId="77777777" w:rsidR="001B7EF1" w:rsidRPr="005F01A1" w:rsidRDefault="001B7EF1" w:rsidP="001B7EF1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0F05C" w14:textId="0DFCDEB7" w:rsidR="001B7EF1" w:rsidRPr="005F01A1" w:rsidRDefault="001B7EF1" w:rsidP="001B7EF1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1A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7F1D3C9" w14:textId="77777777" w:rsidR="001B7EF1" w:rsidRPr="005F01A1" w:rsidRDefault="001B7EF1" w:rsidP="001B7EF1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356A21C" w14:textId="3939CBE9" w:rsidR="001B7EF1" w:rsidRPr="005F01A1" w:rsidRDefault="001B7EF1" w:rsidP="001B7EF1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1A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</w:tr>
      <w:tr w:rsidR="00194F76" w:rsidRPr="005F01A1" w14:paraId="4AE5E95D" w14:textId="77777777" w:rsidTr="00480330">
        <w:tc>
          <w:tcPr>
            <w:tcW w:w="4757" w:type="dxa"/>
            <w:shd w:val="clear" w:color="auto" w:fill="auto"/>
          </w:tcPr>
          <w:p w14:paraId="0641E555" w14:textId="77777777" w:rsidR="00194F76" w:rsidRPr="005F01A1" w:rsidRDefault="00194F76" w:rsidP="00A60ED3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7A0FB" w14:textId="77777777" w:rsidR="00194F76" w:rsidRPr="005F01A1" w:rsidRDefault="00194F76" w:rsidP="00A60ED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4B79261" w14:textId="77777777" w:rsidR="00194F76" w:rsidRPr="005F01A1" w:rsidRDefault="00194F76" w:rsidP="00A60ED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33" w:type="dxa"/>
            <w:shd w:val="clear" w:color="auto" w:fill="auto"/>
            <w:vAlign w:val="bottom"/>
          </w:tcPr>
          <w:p w14:paraId="31775ADF" w14:textId="77777777" w:rsidR="00194F76" w:rsidRPr="005F01A1" w:rsidRDefault="00194F76" w:rsidP="00A60ED3">
            <w:pPr>
              <w:tabs>
                <w:tab w:val="clear" w:pos="1644"/>
                <w:tab w:val="left" w:pos="1626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B7EF1" w:rsidRPr="005F01A1" w14:paraId="3E14F38F" w14:textId="77777777" w:rsidTr="00480330">
        <w:tc>
          <w:tcPr>
            <w:tcW w:w="4757" w:type="dxa"/>
            <w:shd w:val="clear" w:color="auto" w:fill="auto"/>
            <w:hideMark/>
          </w:tcPr>
          <w:p w14:paraId="71367225" w14:textId="09DB65B0" w:rsidR="001B7EF1" w:rsidRPr="005F01A1" w:rsidRDefault="001B7EF1" w:rsidP="001B7EF1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อัตราคิดลด</w:t>
            </w:r>
            <w:r w:rsidRPr="00E7288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(ต่อปี)</w:t>
            </w:r>
          </w:p>
        </w:tc>
        <w:tc>
          <w:tcPr>
            <w:tcW w:w="1901" w:type="dxa"/>
            <w:shd w:val="clear" w:color="auto" w:fill="auto"/>
          </w:tcPr>
          <w:p w14:paraId="50C5DBB8" w14:textId="32727AF1" w:rsidR="001B7EF1" w:rsidRPr="005F01A1" w:rsidRDefault="00FE5B49" w:rsidP="001B7EF1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="00A20623">
              <w:rPr>
                <w:rFonts w:ascii="Browallia New" w:hAnsi="Browallia New" w:cs="Browallia New" w:hint="cs"/>
                <w:sz w:val="28"/>
                <w:szCs w:val="28"/>
                <w:cs/>
              </w:rPr>
              <w:t>.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48</w:t>
            </w:r>
          </w:p>
        </w:tc>
        <w:tc>
          <w:tcPr>
            <w:tcW w:w="283" w:type="dxa"/>
          </w:tcPr>
          <w:p w14:paraId="518AF96F" w14:textId="77777777" w:rsidR="001B7EF1" w:rsidRPr="005F01A1" w:rsidRDefault="001B7EF1" w:rsidP="001B7EF1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33" w:type="dxa"/>
            <w:shd w:val="clear" w:color="auto" w:fill="auto"/>
          </w:tcPr>
          <w:p w14:paraId="5B8FFE20" w14:textId="413645E3" w:rsidR="001B7EF1" w:rsidRPr="005F01A1" w:rsidRDefault="00FE5B49" w:rsidP="001B7EF1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="001B7EF1"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.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75</w:t>
            </w:r>
          </w:p>
        </w:tc>
      </w:tr>
      <w:tr w:rsidR="001B7EF1" w:rsidRPr="005F01A1" w14:paraId="00AB9026" w14:textId="77777777" w:rsidTr="00480330">
        <w:tc>
          <w:tcPr>
            <w:tcW w:w="4757" w:type="dxa"/>
            <w:shd w:val="clear" w:color="auto" w:fill="auto"/>
          </w:tcPr>
          <w:p w14:paraId="44D077EF" w14:textId="5863D7A0" w:rsidR="001B7EF1" w:rsidRPr="005F01A1" w:rsidRDefault="001B7EF1" w:rsidP="001B7EF1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อัตราการเพิ่มขึ้นของเงินเดือน</w:t>
            </w:r>
            <w:r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(ต่อปี)</w:t>
            </w:r>
          </w:p>
        </w:tc>
        <w:tc>
          <w:tcPr>
            <w:tcW w:w="1901" w:type="dxa"/>
            <w:shd w:val="clear" w:color="auto" w:fill="auto"/>
          </w:tcPr>
          <w:p w14:paraId="0C95F481" w14:textId="7F68515D" w:rsidR="001B7EF1" w:rsidRPr="005F01A1" w:rsidRDefault="00FE5B49" w:rsidP="001B7EF1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</w:t>
            </w:r>
            <w:r w:rsidR="00A20623">
              <w:rPr>
                <w:rFonts w:ascii="Browallia New" w:hAnsi="Browallia New" w:cs="Browallia New" w:hint="cs"/>
                <w:sz w:val="28"/>
                <w:szCs w:val="28"/>
                <w:cs/>
              </w:rPr>
              <w:t>.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00</w:t>
            </w:r>
          </w:p>
        </w:tc>
        <w:tc>
          <w:tcPr>
            <w:tcW w:w="283" w:type="dxa"/>
          </w:tcPr>
          <w:p w14:paraId="6FD1A2D2" w14:textId="77777777" w:rsidR="001B7EF1" w:rsidRPr="005F01A1" w:rsidRDefault="001B7EF1" w:rsidP="001B7EF1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33" w:type="dxa"/>
            <w:shd w:val="clear" w:color="auto" w:fill="auto"/>
          </w:tcPr>
          <w:p w14:paraId="586047B3" w14:textId="3776DF9F" w:rsidR="001B7EF1" w:rsidRPr="005F01A1" w:rsidRDefault="001B7EF1" w:rsidP="001B7EF1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</w:rPr>
              <w:t>7.00</w:t>
            </w:r>
          </w:p>
        </w:tc>
      </w:tr>
      <w:tr w:rsidR="001B7EF1" w:rsidRPr="005F01A1" w14:paraId="4886EC7C" w14:textId="77777777" w:rsidTr="00480330">
        <w:tc>
          <w:tcPr>
            <w:tcW w:w="4757" w:type="dxa"/>
            <w:shd w:val="clear" w:color="auto" w:fill="auto"/>
          </w:tcPr>
          <w:p w14:paraId="50C5A76B" w14:textId="7561FB9F" w:rsidR="001B7EF1" w:rsidRPr="005F01A1" w:rsidRDefault="001B7EF1" w:rsidP="001B7EF1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เกษียณอายุ (ปี)</w:t>
            </w:r>
          </w:p>
        </w:tc>
        <w:tc>
          <w:tcPr>
            <w:tcW w:w="1901" w:type="dxa"/>
            <w:shd w:val="clear" w:color="auto" w:fill="auto"/>
          </w:tcPr>
          <w:p w14:paraId="49B494C1" w14:textId="1C7FAE9E" w:rsidR="001B7EF1" w:rsidRPr="005F01A1" w:rsidRDefault="00FE5B49" w:rsidP="001B7EF1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55</w:t>
            </w:r>
          </w:p>
        </w:tc>
        <w:tc>
          <w:tcPr>
            <w:tcW w:w="283" w:type="dxa"/>
          </w:tcPr>
          <w:p w14:paraId="2FBB9019" w14:textId="77777777" w:rsidR="001B7EF1" w:rsidRPr="005F01A1" w:rsidRDefault="001B7EF1" w:rsidP="001B7EF1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33" w:type="dxa"/>
            <w:shd w:val="clear" w:color="auto" w:fill="auto"/>
          </w:tcPr>
          <w:p w14:paraId="4993DCB5" w14:textId="666DB64B" w:rsidR="001B7EF1" w:rsidRPr="005F01A1" w:rsidRDefault="001B7EF1" w:rsidP="001B7EF1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</w:p>
        </w:tc>
      </w:tr>
      <w:tr w:rsidR="001B7EF1" w:rsidRPr="005F01A1" w14:paraId="2B309802" w14:textId="77777777" w:rsidTr="00480330">
        <w:tc>
          <w:tcPr>
            <w:tcW w:w="4757" w:type="dxa"/>
            <w:shd w:val="clear" w:color="auto" w:fill="auto"/>
            <w:hideMark/>
          </w:tcPr>
          <w:p w14:paraId="7B2B3DFD" w14:textId="3375173D" w:rsidR="001B7EF1" w:rsidRPr="005F01A1" w:rsidRDefault="001B7EF1" w:rsidP="001B7EF1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อัตราการเสียชีวิต</w:t>
            </w:r>
            <w:r w:rsidRPr="00E7288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(ปี)</w:t>
            </w:r>
          </w:p>
        </w:tc>
        <w:tc>
          <w:tcPr>
            <w:tcW w:w="1901" w:type="dxa"/>
            <w:shd w:val="clear" w:color="auto" w:fill="auto"/>
          </w:tcPr>
          <w:p w14:paraId="44F61729" w14:textId="1760E1C1" w:rsidR="001B7EF1" w:rsidRPr="00D4546E" w:rsidRDefault="008C0FCF" w:rsidP="001B7EF1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อัตรามรณะปี </w:t>
            </w:r>
            <w:r w:rsidR="00281DB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3F4357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283" w:type="dxa"/>
          </w:tcPr>
          <w:p w14:paraId="2FE34A4D" w14:textId="77777777" w:rsidR="001B7EF1" w:rsidRPr="00D4546E" w:rsidRDefault="001B7EF1" w:rsidP="001B7EF1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33" w:type="dxa"/>
            <w:shd w:val="clear" w:color="auto" w:fill="auto"/>
          </w:tcPr>
          <w:p w14:paraId="3DA62D9C" w14:textId="19F74BCB" w:rsidR="001B7EF1" w:rsidRPr="00D4546E" w:rsidRDefault="001B7EF1" w:rsidP="001B7EF1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546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อัตรามรณะปี </w:t>
            </w:r>
            <w:r w:rsidRPr="00D4546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</w:tbl>
    <w:p w14:paraId="589F3BD6" w14:textId="77777777" w:rsidR="00194F76" w:rsidRPr="00FF6FC0" w:rsidRDefault="00194F76" w:rsidP="00194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14:paraId="430D88C4" w14:textId="77777777" w:rsidR="00DB26D4" w:rsidRDefault="00DB26D4" w:rsidP="00FF6FC0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4B4DC01" w14:textId="6F5C4D47" w:rsidR="00923F93" w:rsidRPr="00E72888" w:rsidRDefault="00923F93" w:rsidP="00FF6FC0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72888">
        <w:rPr>
          <w:rFonts w:ascii="Browallia New" w:hAnsi="Browallia New" w:cs="Browallia New"/>
          <w:sz w:val="28"/>
          <w:szCs w:val="28"/>
          <w:cs/>
          <w:lang w:val="en-GB"/>
        </w:rPr>
        <w:t>มูลค่าปัจจุบันของโครงการผลประโยชน์พนักงาน</w:t>
      </w:r>
      <w:r w:rsidRPr="00E7288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72888">
        <w:rPr>
          <w:rFonts w:ascii="Browallia New" w:hAnsi="Browallia New" w:cs="Browallia New"/>
          <w:sz w:val="28"/>
          <w:szCs w:val="28"/>
          <w:cs/>
          <w:lang w:val="en-GB"/>
        </w:rPr>
        <w:t>ถูกวัดโดยใช้วิธีคิดลดแต่ละหน่วยที่ประมาณกา</w:t>
      </w:r>
      <w:r w:rsidRPr="00E72888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ร </w:t>
      </w:r>
      <w:r w:rsidRPr="00E72888">
        <w:rPr>
          <w:rFonts w:ascii="Browallia New" w:hAnsi="Browallia New" w:cs="Browallia New"/>
          <w:sz w:val="28"/>
          <w:szCs w:val="28"/>
          <w:cs/>
          <w:lang w:val="en-GB"/>
        </w:rPr>
        <w:t>ผลกำไรหรือขาดทุนที่เกี่ยวข้องกับผลประโยชน์</w:t>
      </w:r>
      <w:r w:rsidRPr="00E72888">
        <w:rPr>
          <w:rFonts w:ascii="Browallia New" w:hAnsi="Browallia New" w:cs="Browallia New" w:hint="cs"/>
          <w:sz w:val="28"/>
          <w:szCs w:val="28"/>
          <w:cs/>
          <w:lang w:val="en-GB"/>
        </w:rPr>
        <w:t>ของพนักงาน</w:t>
      </w:r>
      <w:r w:rsidR="00C87CB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72888">
        <w:rPr>
          <w:rFonts w:ascii="Browallia New" w:hAnsi="Browallia New" w:cs="Browallia New"/>
          <w:sz w:val="28"/>
          <w:szCs w:val="28"/>
          <w:cs/>
          <w:lang w:val="en-GB"/>
        </w:rPr>
        <w:t>มีดังนี้</w:t>
      </w:r>
    </w:p>
    <w:p w14:paraId="64B4DC02" w14:textId="77777777" w:rsidR="00923F93" w:rsidRPr="006C1426" w:rsidRDefault="00923F93" w:rsidP="0010725A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728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678"/>
        <w:gridCol w:w="1917"/>
        <w:gridCol w:w="236"/>
        <w:gridCol w:w="1897"/>
      </w:tblGrid>
      <w:tr w:rsidR="00204FF9" w:rsidRPr="00E72888" w14:paraId="64B4DC06" w14:textId="77777777" w:rsidTr="00A872D5">
        <w:tc>
          <w:tcPr>
            <w:tcW w:w="4678" w:type="dxa"/>
          </w:tcPr>
          <w:p w14:paraId="64B4DC03" w14:textId="77777777" w:rsidR="00204FF9" w:rsidRPr="00E72888" w:rsidRDefault="00204FF9" w:rsidP="00204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64B4DC05" w14:textId="0876EC3C" w:rsidR="00204FF9" w:rsidRPr="00E72888" w:rsidRDefault="00204FF9" w:rsidP="0042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F01A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(หน่วย </w:t>
            </w:r>
            <w:r w:rsidRPr="005F01A1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5F01A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บาท)</w:t>
            </w:r>
          </w:p>
        </w:tc>
      </w:tr>
      <w:tr w:rsidR="00A34732" w:rsidRPr="00E72888" w14:paraId="64B4DC0B" w14:textId="77777777" w:rsidTr="00A872D5">
        <w:tc>
          <w:tcPr>
            <w:tcW w:w="4678" w:type="dxa"/>
          </w:tcPr>
          <w:p w14:paraId="64B4DC07" w14:textId="77777777" w:rsidR="00A34732" w:rsidRPr="00E72888" w:rsidRDefault="00A34732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14:paraId="64B4DC0A" w14:textId="2C29CC59" w:rsidR="00A34732" w:rsidRPr="00E72888" w:rsidRDefault="00A34732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  <w:r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</w:t>
            </w: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34732" w:rsidRPr="00E72888" w14:paraId="64B4DC11" w14:textId="77777777" w:rsidTr="00A872D5">
        <w:tc>
          <w:tcPr>
            <w:tcW w:w="4678" w:type="dxa"/>
          </w:tcPr>
          <w:p w14:paraId="64B4DC0C" w14:textId="77777777" w:rsidR="00A34732" w:rsidRPr="00E72888" w:rsidRDefault="00A34732" w:rsidP="00124879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252" w:hanging="25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</w:tcPr>
          <w:p w14:paraId="64B4DC0E" w14:textId="1CF772D9" w:rsidR="00A34732" w:rsidRPr="00E72888" w:rsidRDefault="00A34732" w:rsidP="0012487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1B65BB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B4DC0F" w14:textId="77777777" w:rsidR="00A34732" w:rsidRPr="00E72888" w:rsidRDefault="00A34732" w:rsidP="0012487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</w:tcPr>
          <w:p w14:paraId="64B4DC10" w14:textId="2F22A186" w:rsidR="00A34732" w:rsidRPr="00E72888" w:rsidRDefault="00A34732" w:rsidP="0012487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1B65BB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A34732" w:rsidRPr="00E72888" w14:paraId="64B4DC17" w14:textId="77777777" w:rsidTr="00A872D5">
        <w:trPr>
          <w:trHeight w:hRule="exact" w:val="304"/>
        </w:trPr>
        <w:tc>
          <w:tcPr>
            <w:tcW w:w="4678" w:type="dxa"/>
          </w:tcPr>
          <w:p w14:paraId="64B4DC12" w14:textId="77777777" w:rsidR="00A34732" w:rsidRPr="00E72888" w:rsidRDefault="00A34732" w:rsidP="00C65511">
            <w:pPr>
              <w:tabs>
                <w:tab w:val="clear" w:pos="227"/>
                <w:tab w:val="left" w:pos="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</w:tcPr>
          <w:p w14:paraId="64B4DC14" w14:textId="77777777" w:rsidR="00A34732" w:rsidRPr="00E72888" w:rsidRDefault="00A34732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B4DC15" w14:textId="77777777" w:rsidR="00A34732" w:rsidRPr="00E72888" w:rsidRDefault="00A34732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</w:tcPr>
          <w:p w14:paraId="64B4DC16" w14:textId="77777777" w:rsidR="00A34732" w:rsidRPr="00E72888" w:rsidRDefault="00A34732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B7EF1" w:rsidRPr="00E72888" w14:paraId="5786D71C" w14:textId="77777777" w:rsidTr="00A872D5">
        <w:trPr>
          <w:trHeight w:hRule="exact" w:val="354"/>
        </w:trPr>
        <w:tc>
          <w:tcPr>
            <w:tcW w:w="4678" w:type="dxa"/>
          </w:tcPr>
          <w:p w14:paraId="16B27091" w14:textId="4555093D" w:rsidR="001B7EF1" w:rsidRPr="00E72888" w:rsidRDefault="001B7EF1" w:rsidP="00A872D5">
            <w:pPr>
              <w:spacing w:line="240" w:lineRule="auto"/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ในอดีต</w:t>
            </w:r>
          </w:p>
        </w:tc>
        <w:tc>
          <w:tcPr>
            <w:tcW w:w="1917" w:type="dxa"/>
          </w:tcPr>
          <w:p w14:paraId="33A99935" w14:textId="5E0D8B0C" w:rsidR="001B7EF1" w:rsidRPr="00E72888" w:rsidRDefault="00281DBD" w:rsidP="00281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3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</w:t>
            </w:r>
            <w:r w:rsidR="008C0FCF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C67675D" w14:textId="77777777" w:rsidR="001B7EF1" w:rsidRPr="00E72888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7" w:type="dxa"/>
          </w:tcPr>
          <w:p w14:paraId="75F51DD8" w14:textId="7503478B" w:rsidR="001B7EF1" w:rsidRPr="00E72888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2,799,606</w:t>
            </w:r>
          </w:p>
        </w:tc>
      </w:tr>
      <w:tr w:rsidR="008C0FCF" w:rsidRPr="00E72888" w14:paraId="64B4DC1D" w14:textId="77777777" w:rsidTr="00A872D5">
        <w:tc>
          <w:tcPr>
            <w:tcW w:w="4678" w:type="dxa"/>
          </w:tcPr>
          <w:p w14:paraId="64B4DC18" w14:textId="77777777" w:rsidR="008C0FCF" w:rsidRPr="00B5503E" w:rsidRDefault="008C0FCF" w:rsidP="00A872D5">
            <w:pPr>
              <w:spacing w:line="240" w:lineRule="auto"/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ต้นทุนการบริการปีปัจจุบัน</w:t>
            </w:r>
          </w:p>
        </w:tc>
        <w:tc>
          <w:tcPr>
            <w:tcW w:w="1917" w:type="dxa"/>
          </w:tcPr>
          <w:p w14:paraId="64B4DC1A" w14:textId="628CA0A6" w:rsidR="008C0FCF" w:rsidRPr="00E72888" w:rsidRDefault="00FE5B49" w:rsidP="008C0FCF">
            <w:pPr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4</w:t>
            </w:r>
            <w:r w:rsidR="008C0FCF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051</w:t>
            </w:r>
            <w:r w:rsidR="008C0FCF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582</w:t>
            </w:r>
          </w:p>
        </w:tc>
        <w:tc>
          <w:tcPr>
            <w:tcW w:w="236" w:type="dxa"/>
          </w:tcPr>
          <w:p w14:paraId="64B4DC1B" w14:textId="77777777" w:rsidR="008C0FCF" w:rsidRPr="00E72888" w:rsidRDefault="008C0FCF" w:rsidP="008C0FCF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7" w:type="dxa"/>
          </w:tcPr>
          <w:p w14:paraId="64B4DC1C" w14:textId="19DC8301" w:rsidR="008C0FCF" w:rsidRPr="00E72888" w:rsidRDefault="008C0FCF" w:rsidP="008C0FCF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2,546,467</w:t>
            </w:r>
          </w:p>
        </w:tc>
      </w:tr>
      <w:tr w:rsidR="008C0FCF" w:rsidRPr="00E72888" w14:paraId="64B4DC23" w14:textId="77777777" w:rsidTr="00A872D5">
        <w:tc>
          <w:tcPr>
            <w:tcW w:w="4678" w:type="dxa"/>
          </w:tcPr>
          <w:p w14:paraId="64B4DC1E" w14:textId="302978C0" w:rsidR="008C0FCF" w:rsidRPr="00E72888" w:rsidRDefault="008C0FCF" w:rsidP="00A872D5">
            <w:pPr>
              <w:spacing w:line="240" w:lineRule="auto"/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917" w:type="dxa"/>
          </w:tcPr>
          <w:p w14:paraId="64B4DC20" w14:textId="2D27F176" w:rsidR="008C0FCF" w:rsidRPr="00E72888" w:rsidRDefault="00FE5B49" w:rsidP="008C0FCF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460</w:t>
            </w:r>
            <w:r w:rsidR="008C0FCF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167</w:t>
            </w:r>
          </w:p>
        </w:tc>
        <w:tc>
          <w:tcPr>
            <w:tcW w:w="236" w:type="dxa"/>
          </w:tcPr>
          <w:p w14:paraId="64B4DC21" w14:textId="77777777" w:rsidR="008C0FCF" w:rsidRPr="00E72888" w:rsidRDefault="008C0FCF" w:rsidP="008C0F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7" w:type="dxa"/>
          </w:tcPr>
          <w:p w14:paraId="64B4DC22" w14:textId="3B8AEB84" w:rsidR="008C0FCF" w:rsidRPr="00E72888" w:rsidRDefault="00FE5B49" w:rsidP="008C0FCF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447</w:t>
            </w:r>
            <w:r w:rsidR="008C0FCF"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220</w:t>
            </w:r>
          </w:p>
        </w:tc>
      </w:tr>
      <w:tr w:rsidR="008C0FCF" w:rsidRPr="00E72888" w14:paraId="64B4DC29" w14:textId="77777777" w:rsidTr="00A872D5">
        <w:trPr>
          <w:trHeight w:val="36"/>
        </w:trPr>
        <w:tc>
          <w:tcPr>
            <w:tcW w:w="4678" w:type="dxa"/>
          </w:tcPr>
          <w:p w14:paraId="64B4DC24" w14:textId="77777777" w:rsidR="008C0FCF" w:rsidRPr="00E72888" w:rsidRDefault="008C0FCF" w:rsidP="00A872D5">
            <w:pPr>
              <w:spacing w:line="240" w:lineRule="auto"/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รวมค่าใช้จ่ายที่รับรู้ในกําไรหรือขาดทุน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12" w:space="0" w:color="auto"/>
            </w:tcBorders>
          </w:tcPr>
          <w:p w14:paraId="64B4DC26" w14:textId="1ACCA0A6" w:rsidR="008C0FCF" w:rsidRPr="00E72888" w:rsidRDefault="00FE5B49" w:rsidP="008C0FCF">
            <w:pPr>
              <w:tabs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4</w:t>
            </w:r>
            <w:r w:rsidR="008C0FCF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511</w:t>
            </w:r>
            <w:r w:rsidR="008C0FCF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749</w:t>
            </w:r>
          </w:p>
        </w:tc>
        <w:tc>
          <w:tcPr>
            <w:tcW w:w="236" w:type="dxa"/>
          </w:tcPr>
          <w:p w14:paraId="64B4DC27" w14:textId="77777777" w:rsidR="008C0FCF" w:rsidRPr="00E72888" w:rsidRDefault="008C0FCF" w:rsidP="008C0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left="-108"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single" w:sz="12" w:space="0" w:color="auto"/>
            </w:tcBorders>
          </w:tcPr>
          <w:p w14:paraId="64B4DC28" w14:textId="42A0DFCC" w:rsidR="008C0FCF" w:rsidRPr="00E72888" w:rsidRDefault="00FE5B49" w:rsidP="008C0FCF">
            <w:pPr>
              <w:tabs>
                <w:tab w:val="left" w:pos="1152"/>
              </w:tabs>
              <w:spacing w:line="240" w:lineRule="auto"/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</w:t>
            </w:r>
            <w:r w:rsidR="008C0FCF"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793</w:t>
            </w:r>
            <w:r w:rsidR="008C0FCF"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293</w:t>
            </w:r>
          </w:p>
        </w:tc>
      </w:tr>
    </w:tbl>
    <w:p w14:paraId="0FE82AE8" w14:textId="77777777" w:rsidR="001B7EF1" w:rsidRDefault="001B7EF1" w:rsidP="0010725A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4B4DC2B" w14:textId="5F1245AA" w:rsidR="00923F93" w:rsidRPr="00E72888" w:rsidRDefault="00923F93" w:rsidP="0010725A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72888">
        <w:rPr>
          <w:rFonts w:ascii="Browallia New" w:hAnsi="Browallia New" w:cs="Browallia New"/>
          <w:sz w:val="28"/>
          <w:szCs w:val="28"/>
          <w:cs/>
          <w:lang w:val="en-GB"/>
        </w:rPr>
        <w:t>ต้นทุนการให้บริการในปัจจุบันจะรวมอยู่ในค่าใช้จ่ายผลประโยชน์ของพนักงาน และดอกเบี้ยจ่ายจะรวมอยู่ในต้นทุนทางการเงิน</w:t>
      </w:r>
    </w:p>
    <w:p w14:paraId="64B4DC2D" w14:textId="240B8206" w:rsidR="00CD250C" w:rsidRPr="00982F4C" w:rsidRDefault="00CD250C" w:rsidP="0010725A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64B4DC2E" w14:textId="58952212" w:rsidR="00923F93" w:rsidRPr="00E72888" w:rsidRDefault="00923F93" w:rsidP="00176D1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65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709"/>
        </w:tabs>
        <w:spacing w:line="240" w:lineRule="auto"/>
        <w:ind w:left="851" w:hanging="42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72888">
        <w:rPr>
          <w:rFonts w:ascii="Browallia New" w:hAnsi="Browallia New" w:cs="Browallia New"/>
          <w:sz w:val="28"/>
          <w:szCs w:val="28"/>
          <w:cs/>
          <w:lang w:val="en-GB"/>
        </w:rPr>
        <w:t>ผลประโยชน์ในกำไรขาดทุนเบ็ดเสร็จอื่นที่เกี่ยวข้องกับผลประโยชน์ของ</w:t>
      </w:r>
      <w:r w:rsidRPr="00E72888">
        <w:rPr>
          <w:rFonts w:ascii="Browallia New" w:hAnsi="Browallia New" w:cs="Browallia New" w:hint="cs"/>
          <w:sz w:val="28"/>
          <w:szCs w:val="28"/>
          <w:cs/>
          <w:lang w:val="en-GB"/>
        </w:rPr>
        <w:t>พนักงาน</w:t>
      </w:r>
      <w:r w:rsidR="00C87CB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72888">
        <w:rPr>
          <w:rFonts w:ascii="Browallia New" w:hAnsi="Browallia New" w:cs="Browallia New"/>
          <w:sz w:val="28"/>
          <w:szCs w:val="28"/>
          <w:cs/>
          <w:lang w:val="en-GB"/>
        </w:rPr>
        <w:t>มีดังนี้</w:t>
      </w:r>
    </w:p>
    <w:p w14:paraId="64B4DC2F" w14:textId="77777777" w:rsidR="00923F93" w:rsidRPr="00B23887" w:rsidRDefault="00923F93" w:rsidP="0010725A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839" w:type="dxa"/>
        <w:tblInd w:w="602" w:type="dxa"/>
        <w:tblLayout w:type="fixed"/>
        <w:tblLook w:val="0000" w:firstRow="0" w:lastRow="0" w:firstColumn="0" w:lastColumn="0" w:noHBand="0" w:noVBand="0"/>
      </w:tblPr>
      <w:tblGrid>
        <w:gridCol w:w="4518"/>
        <w:gridCol w:w="288"/>
        <w:gridCol w:w="1900"/>
        <w:gridCol w:w="236"/>
        <w:gridCol w:w="1897"/>
      </w:tblGrid>
      <w:tr w:rsidR="00034100" w:rsidRPr="00E72888" w14:paraId="64B4DC33" w14:textId="77777777" w:rsidTr="00480330">
        <w:tc>
          <w:tcPr>
            <w:tcW w:w="4518" w:type="dxa"/>
          </w:tcPr>
          <w:p w14:paraId="64B4DC30" w14:textId="77777777" w:rsidR="00034100" w:rsidRPr="00E72888" w:rsidRDefault="00034100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64B4DC31" w14:textId="77777777" w:rsidR="00034100" w:rsidRPr="00E72888" w:rsidRDefault="00034100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33" w:type="dxa"/>
            <w:gridSpan w:val="3"/>
          </w:tcPr>
          <w:p w14:paraId="64B4DC32" w14:textId="77777777" w:rsidR="00034100" w:rsidRPr="00E72888" w:rsidRDefault="00034100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บาท)</w:t>
            </w:r>
          </w:p>
        </w:tc>
      </w:tr>
      <w:tr w:rsidR="00034100" w:rsidRPr="00E72888" w14:paraId="64B4DC38" w14:textId="77777777" w:rsidTr="00480330">
        <w:tc>
          <w:tcPr>
            <w:tcW w:w="4518" w:type="dxa"/>
          </w:tcPr>
          <w:p w14:paraId="64B4DC34" w14:textId="77777777" w:rsidR="00034100" w:rsidRPr="00E72888" w:rsidRDefault="00034100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64B4DC35" w14:textId="77777777" w:rsidR="00034100" w:rsidRPr="00E72888" w:rsidRDefault="00034100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33" w:type="dxa"/>
            <w:gridSpan w:val="3"/>
            <w:tcBorders>
              <w:bottom w:val="single" w:sz="4" w:space="0" w:color="auto"/>
            </w:tcBorders>
          </w:tcPr>
          <w:p w14:paraId="64B4DC37" w14:textId="09A65CB8" w:rsidR="00034100" w:rsidRPr="00E72888" w:rsidRDefault="00034100" w:rsidP="00480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  <w:r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</w:t>
            </w: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927BE" w:rsidRPr="00E72888" w14:paraId="64B4DC3E" w14:textId="77777777" w:rsidTr="00480330">
        <w:tc>
          <w:tcPr>
            <w:tcW w:w="4518" w:type="dxa"/>
          </w:tcPr>
          <w:p w14:paraId="64B4DC39" w14:textId="77777777" w:rsidR="006927BE" w:rsidRPr="00E72888" w:rsidRDefault="006927BE" w:rsidP="006927BE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252" w:hanging="25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8" w:type="dxa"/>
            <w:vAlign w:val="bottom"/>
          </w:tcPr>
          <w:p w14:paraId="64B4DC3A" w14:textId="77777777" w:rsidR="006927BE" w:rsidRPr="00E72888" w:rsidRDefault="006927BE" w:rsidP="006927B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</w:tcBorders>
          </w:tcPr>
          <w:p w14:paraId="64B4DC3B" w14:textId="0E0C8D23" w:rsidR="006927BE" w:rsidRPr="00E72888" w:rsidRDefault="006927BE" w:rsidP="006927B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1B7EF1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B4DC3C" w14:textId="77777777" w:rsidR="006927BE" w:rsidRPr="00E72888" w:rsidRDefault="006927BE" w:rsidP="006927B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</w:tcPr>
          <w:p w14:paraId="64B4DC3D" w14:textId="1781BF1C" w:rsidR="006927BE" w:rsidRPr="00E72888" w:rsidRDefault="006927BE" w:rsidP="006927B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1B7EF1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6637DD" w:rsidRPr="00E72888" w14:paraId="64B4DC44" w14:textId="77777777" w:rsidTr="00480330">
        <w:trPr>
          <w:trHeight w:hRule="exact" w:val="277"/>
        </w:trPr>
        <w:tc>
          <w:tcPr>
            <w:tcW w:w="4518" w:type="dxa"/>
          </w:tcPr>
          <w:p w14:paraId="64B4DC3F" w14:textId="77777777" w:rsidR="006637DD" w:rsidRPr="00E72888" w:rsidRDefault="006637DD" w:rsidP="00124879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64B4DC40" w14:textId="77777777" w:rsidR="006637DD" w:rsidRPr="00E72888" w:rsidRDefault="006637DD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</w:tcBorders>
          </w:tcPr>
          <w:p w14:paraId="64B4DC41" w14:textId="77777777" w:rsidR="006637DD" w:rsidRPr="00E72888" w:rsidRDefault="006637DD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B4DC42" w14:textId="77777777" w:rsidR="006637DD" w:rsidRPr="00E72888" w:rsidRDefault="006637DD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</w:tcPr>
          <w:p w14:paraId="64B4DC43" w14:textId="77777777" w:rsidR="006637DD" w:rsidRPr="00E72888" w:rsidRDefault="006637DD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B7EF1" w:rsidRPr="00E72888" w14:paraId="64B4DC4C" w14:textId="77777777" w:rsidTr="00480330">
        <w:tc>
          <w:tcPr>
            <w:tcW w:w="4518" w:type="dxa"/>
          </w:tcPr>
          <w:p w14:paraId="5D8AF706" w14:textId="77777777" w:rsidR="00A2627D" w:rsidRDefault="001B7EF1" w:rsidP="00A2627D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2627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ขาดทุน</w:t>
            </w:r>
            <w:r w:rsidRPr="00A2627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ตามหลักคณิตศาสตร์ประกันภัยจากการ</w:t>
            </w:r>
            <w:r w:rsidR="00A2627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</w:t>
            </w:r>
          </w:p>
          <w:p w14:paraId="64B4DC45" w14:textId="10FBF662" w:rsidR="001B7EF1" w:rsidRPr="00A2627D" w:rsidRDefault="00A2627D" w:rsidP="00A2627D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</w:t>
            </w:r>
            <w:r w:rsidR="001B7EF1" w:rsidRPr="00A2627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เปลี่ยนแปลงของข้อสมมติฐานประสบการณ์</w:t>
            </w:r>
          </w:p>
        </w:tc>
        <w:tc>
          <w:tcPr>
            <w:tcW w:w="288" w:type="dxa"/>
          </w:tcPr>
          <w:p w14:paraId="64B4DC46" w14:textId="77777777" w:rsidR="001B7EF1" w:rsidRPr="00E72888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00" w:type="dxa"/>
          </w:tcPr>
          <w:p w14:paraId="1F6BFD49" w14:textId="77777777" w:rsidR="001B7EF1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4B4DC48" w14:textId="292812D9" w:rsidR="008C0FCF" w:rsidRPr="00E72888" w:rsidRDefault="00FE5B49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224</w:t>
            </w:r>
            <w:r w:rsidR="008C0FCF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843</w:t>
            </w:r>
          </w:p>
        </w:tc>
        <w:tc>
          <w:tcPr>
            <w:tcW w:w="236" w:type="dxa"/>
          </w:tcPr>
          <w:p w14:paraId="64B4DC49" w14:textId="77777777" w:rsidR="001B7EF1" w:rsidRPr="00E72888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7" w:type="dxa"/>
          </w:tcPr>
          <w:p w14:paraId="344992BC" w14:textId="77777777" w:rsidR="001B7EF1" w:rsidRPr="00E72888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4B4DC4B" w14:textId="45FD2F10" w:rsidR="001B7EF1" w:rsidRPr="00E72888" w:rsidRDefault="00FE5B49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 w:rsidR="001B7EF1"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472</w:t>
            </w:r>
            <w:r w:rsidR="001B7EF1"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656</w:t>
            </w:r>
          </w:p>
        </w:tc>
      </w:tr>
      <w:tr w:rsidR="001B7EF1" w:rsidRPr="00E72888" w14:paraId="5696479F" w14:textId="77777777" w:rsidTr="00480330">
        <w:tc>
          <w:tcPr>
            <w:tcW w:w="4518" w:type="dxa"/>
          </w:tcPr>
          <w:p w14:paraId="1042318E" w14:textId="77777777" w:rsidR="00A2627D" w:rsidRDefault="001B7EF1" w:rsidP="00A2627D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2627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ขาดทุน (กำไร)</w:t>
            </w:r>
            <w:r w:rsidRPr="00A2627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A2627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ตามหลักคณิตศาสตร์ประกันภัยจากการ</w:t>
            </w:r>
            <w:r w:rsidR="00A2627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</w:t>
            </w:r>
          </w:p>
          <w:p w14:paraId="6B7F6D19" w14:textId="2D27C640" w:rsidR="001B7EF1" w:rsidRPr="00A2627D" w:rsidRDefault="00A2627D" w:rsidP="00A2627D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</w:t>
            </w:r>
            <w:r w:rsidR="001B7EF1" w:rsidRPr="00A2627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เปลี่ยนแปลงของข้อสมมติฐานด้านประชากรศาสตร์</w:t>
            </w:r>
          </w:p>
        </w:tc>
        <w:tc>
          <w:tcPr>
            <w:tcW w:w="288" w:type="dxa"/>
          </w:tcPr>
          <w:p w14:paraId="12893658" w14:textId="77777777" w:rsidR="001B7EF1" w:rsidRPr="00E72888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00" w:type="dxa"/>
          </w:tcPr>
          <w:p w14:paraId="53F18163" w14:textId="77777777" w:rsidR="001B7EF1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4F694ED" w14:textId="0F0D41F7" w:rsidR="008C0FCF" w:rsidRPr="00E72888" w:rsidRDefault="000D363B" w:rsidP="000D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="0048033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="008C0FCF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2BC2275" w14:textId="77777777" w:rsidR="001B7EF1" w:rsidRPr="00E72888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7" w:type="dxa"/>
          </w:tcPr>
          <w:p w14:paraId="5890ECBF" w14:textId="77777777" w:rsidR="001B7EF1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682E4F4" w14:textId="4AD72EDB" w:rsidR="001B7EF1" w:rsidRPr="00E72888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786,376</w:t>
            </w:r>
          </w:p>
        </w:tc>
      </w:tr>
      <w:tr w:rsidR="001B7EF1" w:rsidRPr="00E72888" w14:paraId="64B4DC52" w14:textId="77777777" w:rsidTr="00480330">
        <w:tc>
          <w:tcPr>
            <w:tcW w:w="4518" w:type="dxa"/>
          </w:tcPr>
          <w:p w14:paraId="08E3E4FD" w14:textId="77777777" w:rsidR="00A2627D" w:rsidRDefault="001B7EF1" w:rsidP="00A2627D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2627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ขาดทุน (กำไร)</w:t>
            </w:r>
            <w:r w:rsidRPr="00A2627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A2627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ตามหลักคณิตศาสตร์ประกันภัยจากการ</w:t>
            </w:r>
            <w:r w:rsidR="00A2627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</w:t>
            </w:r>
          </w:p>
          <w:p w14:paraId="64B4DC4D" w14:textId="69ED4503" w:rsidR="001B7EF1" w:rsidRPr="00A2627D" w:rsidRDefault="00A2627D" w:rsidP="00A2627D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</w:t>
            </w:r>
            <w:r w:rsidR="001B7EF1" w:rsidRPr="00A2627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เปลี่ยนแปลงของข้อสมมติฐานทางการเงิน</w:t>
            </w:r>
          </w:p>
        </w:tc>
        <w:tc>
          <w:tcPr>
            <w:tcW w:w="288" w:type="dxa"/>
          </w:tcPr>
          <w:p w14:paraId="64B4DC4E" w14:textId="77777777" w:rsidR="001B7EF1" w:rsidRPr="00E72888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00" w:type="dxa"/>
            <w:vAlign w:val="bottom"/>
          </w:tcPr>
          <w:p w14:paraId="64B4DC4F" w14:textId="6A03EB29" w:rsidR="001B7EF1" w:rsidRPr="00E72888" w:rsidRDefault="008C0FCF" w:rsidP="001B7EF1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5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853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458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64B4DC50" w14:textId="77777777" w:rsidR="001B7EF1" w:rsidRPr="00E72888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7" w:type="dxa"/>
            <w:vAlign w:val="bottom"/>
          </w:tcPr>
          <w:p w14:paraId="64B4DC51" w14:textId="28D01EC3" w:rsidR="001B7EF1" w:rsidRPr="00E72888" w:rsidRDefault="00FE5B49" w:rsidP="001B7EF1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4</w:t>
            </w:r>
            <w:r w:rsidR="001B7EF1"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="001B7EF1">
              <w:rPr>
                <w:rFonts w:ascii="Browallia New" w:hAnsi="Browallia New" w:cs="Browallia New"/>
                <w:sz w:val="28"/>
                <w:szCs w:val="28"/>
              </w:rPr>
              <w:t>169,303</w:t>
            </w:r>
          </w:p>
        </w:tc>
      </w:tr>
      <w:tr w:rsidR="001B7EF1" w:rsidRPr="00E72888" w14:paraId="64B4DC58" w14:textId="77777777" w:rsidTr="00480330">
        <w:trPr>
          <w:trHeight w:val="36"/>
        </w:trPr>
        <w:tc>
          <w:tcPr>
            <w:tcW w:w="4518" w:type="dxa"/>
          </w:tcPr>
          <w:p w14:paraId="64B4DC53" w14:textId="1C3689B4" w:rsidR="001B7EF1" w:rsidRPr="00A2627D" w:rsidRDefault="001B7EF1" w:rsidP="00A2627D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2627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รวมที่รับรู้ในกำไรขาดทุนเบ็ดเสร็จอื่น</w:t>
            </w:r>
          </w:p>
        </w:tc>
        <w:tc>
          <w:tcPr>
            <w:tcW w:w="288" w:type="dxa"/>
          </w:tcPr>
          <w:p w14:paraId="64B4DC54" w14:textId="77777777" w:rsidR="001B7EF1" w:rsidRPr="00E72888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C55" w14:textId="3B2BC1DD" w:rsidR="001B7EF1" w:rsidRPr="00E72888" w:rsidRDefault="008C0FCF" w:rsidP="001B7EF1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5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628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615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64B4DC56" w14:textId="77777777" w:rsidR="001B7EF1" w:rsidRPr="00E72888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C57" w14:textId="21BDF2F1" w:rsidR="001B7EF1" w:rsidRPr="00E72888" w:rsidRDefault="00FE5B49" w:rsidP="001B7EF1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8</w:t>
            </w:r>
            <w:r w:rsidR="001B7EF1"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428</w:t>
            </w:r>
            <w:r w:rsidR="001B7EF1" w:rsidRPr="00E72888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335</w:t>
            </w:r>
          </w:p>
        </w:tc>
      </w:tr>
    </w:tbl>
    <w:p w14:paraId="64B4DC59" w14:textId="77777777" w:rsidR="00923F93" w:rsidRPr="0010725A" w:rsidRDefault="00923F93" w:rsidP="0010725A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4B4DC5A" w14:textId="20313123" w:rsidR="00923F93" w:rsidRPr="00E72888" w:rsidRDefault="0025088A" w:rsidP="00A2627D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71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0725A">
        <w:rPr>
          <w:rFonts w:ascii="Browallia New" w:hAnsi="Browallia New" w:cs="Browallia New" w:hint="cs"/>
          <w:sz w:val="28"/>
          <w:szCs w:val="28"/>
          <w:cs/>
          <w:lang w:val="en-GB"/>
        </w:rPr>
        <w:t>รายการ</w:t>
      </w:r>
      <w:r w:rsidR="00923F93" w:rsidRPr="00E72888">
        <w:rPr>
          <w:rFonts w:ascii="Browallia New" w:hAnsi="Browallia New" w:cs="Browallia New"/>
          <w:sz w:val="28"/>
          <w:szCs w:val="28"/>
          <w:cs/>
          <w:lang w:val="en-GB"/>
        </w:rPr>
        <w:t>ทั้งหมดข้างต้นจะถูกรวมอยู่ในรายการที่</w:t>
      </w:r>
      <w:r w:rsidR="00923F93" w:rsidRPr="00E72888">
        <w:rPr>
          <w:rFonts w:ascii="Browallia New" w:hAnsi="Browallia New" w:cs="Browallia New" w:hint="cs"/>
          <w:sz w:val="28"/>
          <w:szCs w:val="28"/>
          <w:cs/>
          <w:lang w:val="en-GB"/>
        </w:rPr>
        <w:t>ไม่ต้องจัดประเภทใหม่เข้าไปไว้ในกำไรหรือขาดทุนในภายหลัง</w:t>
      </w:r>
    </w:p>
    <w:p w14:paraId="64B4DC5B" w14:textId="77777777" w:rsidR="007F5320" w:rsidRPr="00B23887" w:rsidRDefault="007F5320" w:rsidP="00A2627D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71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4B4DC5C" w14:textId="77777777" w:rsidR="000A1277" w:rsidRPr="00E72888" w:rsidRDefault="000A1277" w:rsidP="00A2627D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65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756"/>
        </w:tabs>
        <w:spacing w:line="240" w:lineRule="auto"/>
        <w:ind w:left="714" w:hanging="28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72888">
        <w:rPr>
          <w:rFonts w:ascii="Browallia New" w:hAnsi="Browallia New" w:cs="Browallia New"/>
          <w:sz w:val="28"/>
          <w:szCs w:val="28"/>
          <w:cs/>
          <w:lang w:val="en-GB"/>
        </w:rPr>
        <w:t>การวิเคราะห์ความอ่อนไหว</w:t>
      </w:r>
    </w:p>
    <w:p w14:paraId="64B4DC5D" w14:textId="77777777" w:rsidR="000A1277" w:rsidRPr="00B23887" w:rsidRDefault="000A1277" w:rsidP="00A2627D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71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4B4DC5E" w14:textId="0D034554" w:rsidR="000A1277" w:rsidRDefault="000A1277" w:rsidP="00A2627D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71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72888">
        <w:rPr>
          <w:rFonts w:ascii="Browallia New" w:hAnsi="Browallia New" w:cs="Browallia New"/>
          <w:sz w:val="28"/>
          <w:szCs w:val="28"/>
          <w:cs/>
          <w:lang w:val="en-GB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061EE292" w14:textId="7CAE4BC4" w:rsidR="00AA06C3" w:rsidRDefault="00AA06C3" w:rsidP="0010725A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59D9CD5" w14:textId="4A967052" w:rsidR="00270D90" w:rsidRDefault="00270D90" w:rsidP="0010725A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D99EF98" w14:textId="4E005C30" w:rsidR="00270D90" w:rsidRDefault="00270D90" w:rsidP="0010725A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EDD7553" w14:textId="77777777" w:rsidR="001C4C64" w:rsidRDefault="001C4C64" w:rsidP="0010725A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4B4DC61" w14:textId="0E7A5516" w:rsidR="001178B6" w:rsidRPr="009973B9" w:rsidRDefault="000A1277" w:rsidP="009973B9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973B9">
        <w:rPr>
          <w:rFonts w:ascii="Browallia New" w:hAnsi="Browallia New" w:cs="Browallia New"/>
          <w:sz w:val="28"/>
          <w:szCs w:val="28"/>
          <w:cs/>
          <w:lang w:val="en-GB"/>
        </w:rPr>
        <w:t>การเปลี่ยนแปลงของสมมติฐานที่สำคัญสำหรับสถิติประกันภัย</w:t>
      </w:r>
    </w:p>
    <w:p w14:paraId="5E79C5AE" w14:textId="77777777" w:rsidR="00DF002A" w:rsidRPr="009973B9" w:rsidRDefault="00DF002A" w:rsidP="009973B9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746" w:type="dxa"/>
        <w:tblInd w:w="686" w:type="dxa"/>
        <w:tblLayout w:type="fixed"/>
        <w:tblLook w:val="0000" w:firstRow="0" w:lastRow="0" w:firstColumn="0" w:lastColumn="0" w:noHBand="0" w:noVBand="0"/>
      </w:tblPr>
      <w:tblGrid>
        <w:gridCol w:w="4276"/>
        <w:gridCol w:w="850"/>
        <w:gridCol w:w="283"/>
        <w:gridCol w:w="1530"/>
        <w:gridCol w:w="283"/>
        <w:gridCol w:w="1524"/>
      </w:tblGrid>
      <w:tr w:rsidR="00F043A3" w:rsidRPr="009973B9" w14:paraId="64B4DC64" w14:textId="77777777" w:rsidTr="009973B9">
        <w:trPr>
          <w:cantSplit/>
        </w:trPr>
        <w:tc>
          <w:tcPr>
            <w:tcW w:w="4276" w:type="dxa"/>
          </w:tcPr>
          <w:p w14:paraId="64B4DC62" w14:textId="77777777" w:rsidR="00F043A3" w:rsidRPr="009973B9" w:rsidRDefault="00F043A3" w:rsidP="00124879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850" w:type="dxa"/>
          </w:tcPr>
          <w:p w14:paraId="3AEC30AC" w14:textId="77777777" w:rsidR="00F043A3" w:rsidRPr="009973B9" w:rsidRDefault="00F043A3" w:rsidP="00124879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6D132E93" w14:textId="77777777" w:rsidR="00F043A3" w:rsidRPr="009973B9" w:rsidRDefault="00F043A3" w:rsidP="00124879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337" w:type="dxa"/>
            <w:gridSpan w:val="3"/>
          </w:tcPr>
          <w:p w14:paraId="64B4DC63" w14:textId="3031443A" w:rsidR="00F043A3" w:rsidRPr="009973B9" w:rsidRDefault="00F043A3" w:rsidP="00124879">
            <w:pPr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9973B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proofErr w:type="gramStart"/>
            <w:r w:rsidRPr="009973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หน่วย </w:t>
            </w:r>
            <w:r w:rsidRPr="009973B9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proofErr w:type="gramEnd"/>
            <w:r w:rsidRPr="009973B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9973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  <w:r w:rsidRPr="009973B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043A3" w:rsidRPr="009973B9" w14:paraId="64B4DC67" w14:textId="77777777" w:rsidTr="009973B9">
        <w:trPr>
          <w:cantSplit/>
        </w:trPr>
        <w:tc>
          <w:tcPr>
            <w:tcW w:w="4276" w:type="dxa"/>
          </w:tcPr>
          <w:p w14:paraId="64B4DC65" w14:textId="77777777" w:rsidR="00F043A3" w:rsidRPr="009973B9" w:rsidRDefault="00F043A3" w:rsidP="00124879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850" w:type="dxa"/>
          </w:tcPr>
          <w:p w14:paraId="4A50B702" w14:textId="77777777" w:rsidR="00F043A3" w:rsidRPr="009973B9" w:rsidRDefault="00F043A3" w:rsidP="00124879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3" w:type="dxa"/>
          </w:tcPr>
          <w:p w14:paraId="7003037A" w14:textId="77777777" w:rsidR="00F043A3" w:rsidRPr="009973B9" w:rsidRDefault="00F043A3" w:rsidP="00124879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337" w:type="dxa"/>
            <w:gridSpan w:val="3"/>
            <w:vMerge w:val="restart"/>
          </w:tcPr>
          <w:p w14:paraId="64B4DC66" w14:textId="013C488B" w:rsidR="00F043A3" w:rsidRPr="009973B9" w:rsidRDefault="00F043A3" w:rsidP="00124879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9973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งบการเงินรวมและ</w:t>
            </w:r>
            <w:r w:rsidR="00062BA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                       </w:t>
            </w:r>
            <w:r w:rsidRPr="009973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F043A3" w:rsidRPr="009973B9" w14:paraId="64B4DC6A" w14:textId="77777777" w:rsidTr="009973B9">
        <w:trPr>
          <w:cantSplit/>
        </w:trPr>
        <w:tc>
          <w:tcPr>
            <w:tcW w:w="4276" w:type="dxa"/>
          </w:tcPr>
          <w:p w14:paraId="64B4DC68" w14:textId="77777777" w:rsidR="00F043A3" w:rsidRPr="009973B9" w:rsidRDefault="00F043A3" w:rsidP="00124879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850" w:type="dxa"/>
          </w:tcPr>
          <w:p w14:paraId="4E4BCBE0" w14:textId="77777777" w:rsidR="00F043A3" w:rsidRPr="009973B9" w:rsidRDefault="00F043A3" w:rsidP="00124879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83" w:type="dxa"/>
          </w:tcPr>
          <w:p w14:paraId="0CB1F721" w14:textId="77777777" w:rsidR="00F043A3" w:rsidRPr="009973B9" w:rsidRDefault="00F043A3" w:rsidP="00124879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3337" w:type="dxa"/>
            <w:gridSpan w:val="3"/>
            <w:vMerge/>
            <w:tcBorders>
              <w:bottom w:val="single" w:sz="4" w:space="0" w:color="auto"/>
            </w:tcBorders>
          </w:tcPr>
          <w:p w14:paraId="64B4DC69" w14:textId="055E460C" w:rsidR="00F043A3" w:rsidRPr="009973B9" w:rsidRDefault="00F043A3" w:rsidP="00124879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F043A3" w:rsidRPr="009973B9" w14:paraId="64B4DC6F" w14:textId="77777777" w:rsidTr="009973B9">
        <w:trPr>
          <w:cantSplit/>
        </w:trPr>
        <w:tc>
          <w:tcPr>
            <w:tcW w:w="4276" w:type="dxa"/>
          </w:tcPr>
          <w:p w14:paraId="64B4DC6B" w14:textId="77777777" w:rsidR="00F043A3" w:rsidRPr="009973B9" w:rsidRDefault="00F043A3" w:rsidP="005073AD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2624100" w14:textId="287D5508" w:rsidR="00F043A3" w:rsidRPr="009973B9" w:rsidRDefault="00F043A3" w:rsidP="005073AD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973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283" w:type="dxa"/>
          </w:tcPr>
          <w:p w14:paraId="58E356DC" w14:textId="77777777" w:rsidR="00F043A3" w:rsidRPr="009973B9" w:rsidRDefault="00F043A3" w:rsidP="005073AD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4B4DC6C" w14:textId="58232F88" w:rsidR="00F043A3" w:rsidRPr="009973B9" w:rsidRDefault="00F043A3" w:rsidP="005073AD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3B9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83" w:type="dxa"/>
            <w:vAlign w:val="bottom"/>
          </w:tcPr>
          <w:p w14:paraId="64B4DC6D" w14:textId="77777777" w:rsidR="00F043A3" w:rsidRPr="009973B9" w:rsidRDefault="00F043A3" w:rsidP="005073AD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4DC6E" w14:textId="08B897AB" w:rsidR="00F043A3" w:rsidRPr="009973B9" w:rsidRDefault="00F043A3" w:rsidP="005073AD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3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ลดลง</w:t>
            </w:r>
          </w:p>
        </w:tc>
      </w:tr>
      <w:tr w:rsidR="00F043A3" w:rsidRPr="009973B9" w14:paraId="64B4DC74" w14:textId="77777777" w:rsidTr="009973B9">
        <w:trPr>
          <w:cantSplit/>
        </w:trPr>
        <w:tc>
          <w:tcPr>
            <w:tcW w:w="4276" w:type="dxa"/>
          </w:tcPr>
          <w:p w14:paraId="64B4DC70" w14:textId="1891C37A" w:rsidR="00F043A3" w:rsidRPr="009973B9" w:rsidRDefault="00F043A3" w:rsidP="00124879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lang w:val="en-GB"/>
              </w:rPr>
            </w:pPr>
            <w:r w:rsidRPr="009973B9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lang w:val="en-GB"/>
              </w:rPr>
              <w:t>256</w:t>
            </w:r>
            <w:r w:rsidR="001B7EF1" w:rsidRPr="009973B9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lang w:val="en-GB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81D76DD" w14:textId="77777777" w:rsidR="00F043A3" w:rsidRPr="009973B9" w:rsidRDefault="00F043A3" w:rsidP="0012487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70034890" w14:textId="77777777" w:rsidR="00F043A3" w:rsidRPr="009973B9" w:rsidRDefault="00F043A3" w:rsidP="0012487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4B4DC71" w14:textId="14F40227" w:rsidR="00F043A3" w:rsidRPr="009973B9" w:rsidRDefault="00F043A3" w:rsidP="0012487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64B4DC72" w14:textId="77777777" w:rsidR="00F043A3" w:rsidRPr="009973B9" w:rsidRDefault="00F043A3" w:rsidP="00AE73D5">
            <w:pPr>
              <w:numPr>
                <w:ilvl w:val="0"/>
                <w:numId w:val="24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4" w:type="dxa"/>
          </w:tcPr>
          <w:p w14:paraId="64B4DC73" w14:textId="77777777" w:rsidR="00F043A3" w:rsidRPr="009973B9" w:rsidRDefault="00F043A3" w:rsidP="00124879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043A3" w:rsidRPr="009973B9" w14:paraId="64B4DC79" w14:textId="77777777" w:rsidTr="009973B9">
        <w:trPr>
          <w:cantSplit/>
        </w:trPr>
        <w:tc>
          <w:tcPr>
            <w:tcW w:w="4276" w:type="dxa"/>
          </w:tcPr>
          <w:p w14:paraId="64B4DC75" w14:textId="77777777" w:rsidR="00F043A3" w:rsidRPr="009973B9" w:rsidRDefault="00F043A3" w:rsidP="00124879">
            <w:pPr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9973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850" w:type="dxa"/>
          </w:tcPr>
          <w:p w14:paraId="476DFF2A" w14:textId="77777777" w:rsidR="00F043A3" w:rsidRPr="009973B9" w:rsidRDefault="00F043A3" w:rsidP="0012487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53ECC6AF" w14:textId="77777777" w:rsidR="00F043A3" w:rsidRPr="009973B9" w:rsidRDefault="00F043A3" w:rsidP="0012487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</w:tcPr>
          <w:p w14:paraId="64B4DC76" w14:textId="3848979A" w:rsidR="00F043A3" w:rsidRPr="009973B9" w:rsidRDefault="00F043A3" w:rsidP="0012487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64B4DC77" w14:textId="77777777" w:rsidR="00F043A3" w:rsidRPr="009973B9" w:rsidRDefault="00F043A3" w:rsidP="00AE73D5">
            <w:pPr>
              <w:numPr>
                <w:ilvl w:val="0"/>
                <w:numId w:val="24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4" w:type="dxa"/>
          </w:tcPr>
          <w:p w14:paraId="64B4DC78" w14:textId="77777777" w:rsidR="00F043A3" w:rsidRPr="009973B9" w:rsidRDefault="00F043A3" w:rsidP="00124879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043A3" w:rsidRPr="009973B9" w14:paraId="64B4DC7E" w14:textId="77777777" w:rsidTr="009973B9">
        <w:trPr>
          <w:cantSplit/>
        </w:trPr>
        <w:tc>
          <w:tcPr>
            <w:tcW w:w="4276" w:type="dxa"/>
          </w:tcPr>
          <w:p w14:paraId="224ADF04" w14:textId="77777777" w:rsidR="00E65D7C" w:rsidRPr="009973B9" w:rsidRDefault="00F043A3" w:rsidP="00CA1AE4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9973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การเพิ่มขึ้น </w:t>
            </w:r>
            <w:r w:rsidRPr="009973B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9973B9">
              <w:rPr>
                <w:rFonts w:ascii="Browallia New" w:hAnsi="Browallia New" w:cs="Browallia New"/>
                <w:sz w:val="28"/>
                <w:szCs w:val="28"/>
                <w:cs/>
              </w:rPr>
              <w:t>ลดลง) ของภาระผูกพัน</w:t>
            </w:r>
          </w:p>
          <w:p w14:paraId="64B4DC7A" w14:textId="3DACD886" w:rsidR="00F043A3" w:rsidRPr="009973B9" w:rsidRDefault="00E65D7C" w:rsidP="00CA1AE4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973B9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="00F043A3" w:rsidRPr="009973B9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850" w:type="dxa"/>
            <w:vAlign w:val="bottom"/>
          </w:tcPr>
          <w:p w14:paraId="216F42B4" w14:textId="232F90D3" w:rsidR="00F043A3" w:rsidRPr="009973B9" w:rsidRDefault="00AA3BEA" w:rsidP="00E77063">
            <w:pPr>
              <w:tabs>
                <w:tab w:val="left" w:pos="540"/>
                <w:tab w:val="left" w:pos="5018"/>
              </w:tabs>
              <w:ind w:right="-15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973B9">
              <w:rPr>
                <w:rFonts w:ascii="Browallia New" w:hAnsi="Browallia New" w:cs="Browallia New"/>
                <w:color w:val="000000"/>
                <w:sz w:val="28"/>
                <w:szCs w:val="28"/>
              </w:rPr>
              <w:t>0.05</w:t>
            </w:r>
          </w:p>
        </w:tc>
        <w:tc>
          <w:tcPr>
            <w:tcW w:w="283" w:type="dxa"/>
          </w:tcPr>
          <w:p w14:paraId="05758B78" w14:textId="77777777" w:rsidR="00F043A3" w:rsidRPr="009973B9" w:rsidRDefault="00F043A3" w:rsidP="0030136A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12" w:space="0" w:color="auto"/>
            </w:tcBorders>
            <w:vAlign w:val="bottom"/>
          </w:tcPr>
          <w:p w14:paraId="64B4DC7B" w14:textId="2FE27665" w:rsidR="00F043A3" w:rsidRPr="009973B9" w:rsidRDefault="00A7265C" w:rsidP="0030136A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3B9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E5B49" w:rsidRPr="009973B9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9973B9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9973B9">
              <w:rPr>
                <w:rFonts w:ascii="Browallia New" w:hAnsi="Browallia New" w:cs="Browallia New"/>
                <w:sz w:val="28"/>
                <w:szCs w:val="28"/>
              </w:rPr>
              <w:t>624</w:t>
            </w:r>
            <w:r w:rsidR="001C02FF" w:rsidRPr="009973B9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9973B9">
              <w:rPr>
                <w:rFonts w:ascii="Browallia New" w:hAnsi="Browallia New" w:cs="Browallia New"/>
                <w:sz w:val="28"/>
                <w:szCs w:val="28"/>
              </w:rPr>
              <w:t>435</w:t>
            </w:r>
            <w:r w:rsidRPr="009973B9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64B4DC7C" w14:textId="77777777" w:rsidR="00F043A3" w:rsidRPr="009973B9" w:rsidRDefault="00F043A3" w:rsidP="00AE73D5">
            <w:pPr>
              <w:numPr>
                <w:ilvl w:val="0"/>
                <w:numId w:val="24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4" w:type="dxa"/>
            <w:tcBorders>
              <w:bottom w:val="single" w:sz="12" w:space="0" w:color="auto"/>
            </w:tcBorders>
            <w:vAlign w:val="bottom"/>
          </w:tcPr>
          <w:p w14:paraId="64B4DC7D" w14:textId="04E732D6" w:rsidR="00F043A3" w:rsidRPr="009973B9" w:rsidRDefault="00FE5B49" w:rsidP="0030136A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3B9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7265C" w:rsidRPr="009973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9973B9">
              <w:rPr>
                <w:rFonts w:ascii="Browallia New" w:hAnsi="Browallia New" w:cs="Browallia New"/>
                <w:sz w:val="28"/>
                <w:szCs w:val="28"/>
              </w:rPr>
              <w:t>775</w:t>
            </w:r>
            <w:r w:rsidR="001C02FF" w:rsidRPr="009973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9973B9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</w:tr>
      <w:tr w:rsidR="00F043A3" w:rsidRPr="009973B9" w14:paraId="24995828" w14:textId="77777777" w:rsidTr="009973B9">
        <w:trPr>
          <w:cantSplit/>
          <w:trHeight w:hRule="exact" w:val="363"/>
        </w:trPr>
        <w:tc>
          <w:tcPr>
            <w:tcW w:w="4276" w:type="dxa"/>
          </w:tcPr>
          <w:p w14:paraId="3054D978" w14:textId="77777777" w:rsidR="00F043A3" w:rsidRPr="009973B9" w:rsidRDefault="00F043A3" w:rsidP="00A60ED3">
            <w:pPr>
              <w:ind w:left="234" w:hanging="234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850" w:type="dxa"/>
          </w:tcPr>
          <w:p w14:paraId="42279514" w14:textId="77777777" w:rsidR="00F043A3" w:rsidRPr="009973B9" w:rsidRDefault="00F043A3" w:rsidP="00A60ED3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7A16807E" w14:textId="77777777" w:rsidR="00F043A3" w:rsidRPr="009973B9" w:rsidRDefault="00F043A3" w:rsidP="00A60ED3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12" w:space="0" w:color="auto"/>
            </w:tcBorders>
            <w:vAlign w:val="bottom"/>
          </w:tcPr>
          <w:p w14:paraId="038EFADC" w14:textId="2E1BC30C" w:rsidR="00F043A3" w:rsidRPr="009973B9" w:rsidRDefault="00F043A3" w:rsidP="00A60ED3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1F3A6E31" w14:textId="77777777" w:rsidR="00F043A3" w:rsidRPr="009973B9" w:rsidRDefault="00F043A3" w:rsidP="0075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360" w:right="-15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4" w:type="dxa"/>
            <w:tcBorders>
              <w:top w:val="single" w:sz="12" w:space="0" w:color="auto"/>
            </w:tcBorders>
            <w:vAlign w:val="bottom"/>
          </w:tcPr>
          <w:p w14:paraId="1FA1FDFB" w14:textId="77777777" w:rsidR="00F043A3" w:rsidRPr="009973B9" w:rsidRDefault="00F043A3" w:rsidP="00A60ED3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043A3" w:rsidRPr="009973B9" w14:paraId="64B4DC88" w14:textId="77777777" w:rsidTr="009973B9">
        <w:trPr>
          <w:cantSplit/>
        </w:trPr>
        <w:tc>
          <w:tcPr>
            <w:tcW w:w="4276" w:type="dxa"/>
          </w:tcPr>
          <w:p w14:paraId="64B4DC84" w14:textId="77777777" w:rsidR="00F043A3" w:rsidRPr="009973B9" w:rsidRDefault="00F043A3" w:rsidP="00CA1AE4">
            <w:pPr>
              <w:ind w:left="234" w:hanging="234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973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850" w:type="dxa"/>
          </w:tcPr>
          <w:p w14:paraId="38F60B6A" w14:textId="77777777" w:rsidR="00F043A3" w:rsidRPr="009973B9" w:rsidRDefault="00F043A3" w:rsidP="00CA1AE4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6121E25A" w14:textId="77777777" w:rsidR="00F043A3" w:rsidRPr="009973B9" w:rsidRDefault="00F043A3" w:rsidP="0030136A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4B4DC85" w14:textId="709A0E42" w:rsidR="00F043A3" w:rsidRPr="009973B9" w:rsidRDefault="00F043A3" w:rsidP="0030136A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64B4DC86" w14:textId="77777777" w:rsidR="00F043A3" w:rsidRPr="009973B9" w:rsidRDefault="00F043A3" w:rsidP="00F22FD9">
            <w:pPr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4" w:type="dxa"/>
            <w:vAlign w:val="bottom"/>
          </w:tcPr>
          <w:p w14:paraId="64B4DC87" w14:textId="77777777" w:rsidR="00F043A3" w:rsidRPr="009973B9" w:rsidRDefault="00F043A3" w:rsidP="0030136A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043A3" w:rsidRPr="009973B9" w14:paraId="64B4DC8D" w14:textId="77777777" w:rsidTr="009973B9">
        <w:trPr>
          <w:cantSplit/>
        </w:trPr>
        <w:tc>
          <w:tcPr>
            <w:tcW w:w="4276" w:type="dxa"/>
          </w:tcPr>
          <w:p w14:paraId="5AB214CE" w14:textId="77777777" w:rsidR="00E65D7C" w:rsidRPr="009973B9" w:rsidRDefault="00F043A3" w:rsidP="00E70365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9973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การเพิ่มขึ้น </w:t>
            </w:r>
            <w:r w:rsidRPr="009973B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9973B9">
              <w:rPr>
                <w:rFonts w:ascii="Browallia New" w:hAnsi="Browallia New" w:cs="Browallia New"/>
                <w:sz w:val="28"/>
                <w:szCs w:val="28"/>
                <w:cs/>
              </w:rPr>
              <w:t>ลดลง) ของภาระผูกพัน</w:t>
            </w:r>
          </w:p>
          <w:p w14:paraId="64B4DC89" w14:textId="65E487F4" w:rsidR="00F043A3" w:rsidRPr="009973B9" w:rsidRDefault="00E65D7C" w:rsidP="00E7036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973B9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="00F043A3" w:rsidRPr="009973B9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850" w:type="dxa"/>
            <w:vAlign w:val="bottom"/>
          </w:tcPr>
          <w:p w14:paraId="254F04AC" w14:textId="709E2B8D" w:rsidR="00F043A3" w:rsidRPr="009973B9" w:rsidRDefault="00AA3BEA" w:rsidP="00E70365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973B9">
              <w:rPr>
                <w:rFonts w:ascii="Browallia New" w:hAnsi="Browallia New" w:cs="Browallia New"/>
                <w:color w:val="000000"/>
                <w:sz w:val="28"/>
                <w:szCs w:val="28"/>
              </w:rPr>
              <w:t>0.05</w:t>
            </w:r>
          </w:p>
        </w:tc>
        <w:tc>
          <w:tcPr>
            <w:tcW w:w="283" w:type="dxa"/>
          </w:tcPr>
          <w:p w14:paraId="0CFAD91E" w14:textId="77777777" w:rsidR="00F043A3" w:rsidRPr="009973B9" w:rsidRDefault="00F043A3" w:rsidP="0030136A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12" w:space="0" w:color="auto"/>
            </w:tcBorders>
            <w:vAlign w:val="bottom"/>
          </w:tcPr>
          <w:p w14:paraId="64B4DC8A" w14:textId="04CD99B3" w:rsidR="00F043A3" w:rsidRPr="009973B9" w:rsidRDefault="00FE5B49" w:rsidP="0030136A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3B9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7265C" w:rsidRPr="009973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9973B9">
              <w:rPr>
                <w:rFonts w:ascii="Browallia New" w:hAnsi="Browallia New" w:cs="Browallia New"/>
                <w:sz w:val="28"/>
                <w:szCs w:val="28"/>
              </w:rPr>
              <w:t>435</w:t>
            </w:r>
            <w:r w:rsidR="00A7265C" w:rsidRPr="009973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9973B9">
              <w:rPr>
                <w:rFonts w:ascii="Browallia New" w:hAnsi="Browallia New" w:cs="Browallia New"/>
                <w:sz w:val="28"/>
                <w:szCs w:val="28"/>
              </w:rPr>
              <w:t>343</w:t>
            </w:r>
          </w:p>
        </w:tc>
        <w:tc>
          <w:tcPr>
            <w:tcW w:w="283" w:type="dxa"/>
            <w:vAlign w:val="bottom"/>
          </w:tcPr>
          <w:p w14:paraId="64B4DC8B" w14:textId="77777777" w:rsidR="00F043A3" w:rsidRPr="009973B9" w:rsidRDefault="00F043A3" w:rsidP="00F22FD9">
            <w:pPr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4" w:type="dxa"/>
            <w:tcBorders>
              <w:bottom w:val="single" w:sz="12" w:space="0" w:color="auto"/>
            </w:tcBorders>
            <w:vAlign w:val="bottom"/>
          </w:tcPr>
          <w:p w14:paraId="64B4DC8C" w14:textId="62386D08" w:rsidR="00F043A3" w:rsidRPr="009973B9" w:rsidRDefault="00A7265C" w:rsidP="0030136A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3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FE5B49" w:rsidRPr="009973B9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9973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FE5B49" w:rsidRPr="009973B9">
              <w:rPr>
                <w:rFonts w:ascii="Browallia New" w:hAnsi="Browallia New" w:cs="Browallia New"/>
                <w:sz w:val="28"/>
                <w:szCs w:val="28"/>
              </w:rPr>
              <w:t>329</w:t>
            </w:r>
            <w:r w:rsidRPr="009973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FE5B49" w:rsidRPr="009973B9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350A52" w:rsidRPr="009973B9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FE5B49" w:rsidRPr="009973B9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9973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043A3" w:rsidRPr="009973B9" w14:paraId="64B4DC92" w14:textId="77777777" w:rsidTr="009973B9">
        <w:trPr>
          <w:cantSplit/>
          <w:trHeight w:hRule="exact" w:val="381"/>
        </w:trPr>
        <w:tc>
          <w:tcPr>
            <w:tcW w:w="4276" w:type="dxa"/>
          </w:tcPr>
          <w:p w14:paraId="64B4DC8E" w14:textId="77777777" w:rsidR="00F043A3" w:rsidRPr="009973B9" w:rsidRDefault="00F043A3" w:rsidP="00CA1AE4">
            <w:pPr>
              <w:ind w:left="234" w:hanging="234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bookmarkStart w:id="16" w:name="_Hlk33282921"/>
          </w:p>
        </w:tc>
        <w:tc>
          <w:tcPr>
            <w:tcW w:w="850" w:type="dxa"/>
          </w:tcPr>
          <w:p w14:paraId="4D49117B" w14:textId="77777777" w:rsidR="00F043A3" w:rsidRPr="009973B9" w:rsidRDefault="00F043A3" w:rsidP="00CA1AE4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49C0C4F9" w14:textId="77777777" w:rsidR="00F043A3" w:rsidRPr="009973B9" w:rsidRDefault="00F043A3" w:rsidP="0030136A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12" w:space="0" w:color="auto"/>
            </w:tcBorders>
            <w:vAlign w:val="bottom"/>
          </w:tcPr>
          <w:p w14:paraId="64B4DC8F" w14:textId="5D16AB91" w:rsidR="00F043A3" w:rsidRPr="009973B9" w:rsidRDefault="00F043A3" w:rsidP="0030136A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64B4DC90" w14:textId="77777777" w:rsidR="00F043A3" w:rsidRPr="009973B9" w:rsidRDefault="00F043A3" w:rsidP="00F22FD9">
            <w:pPr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4" w:type="dxa"/>
            <w:tcBorders>
              <w:top w:val="single" w:sz="12" w:space="0" w:color="auto"/>
            </w:tcBorders>
            <w:vAlign w:val="bottom"/>
          </w:tcPr>
          <w:p w14:paraId="64B4DC91" w14:textId="77777777" w:rsidR="00F043A3" w:rsidRPr="009973B9" w:rsidRDefault="00F043A3" w:rsidP="0030136A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bookmarkEnd w:id="16"/>
      <w:tr w:rsidR="00F043A3" w:rsidRPr="009973B9" w14:paraId="64B4DC97" w14:textId="77777777" w:rsidTr="009973B9">
        <w:trPr>
          <w:cantSplit/>
        </w:trPr>
        <w:tc>
          <w:tcPr>
            <w:tcW w:w="4276" w:type="dxa"/>
          </w:tcPr>
          <w:p w14:paraId="64B4DC93" w14:textId="77777777" w:rsidR="00F043A3" w:rsidRPr="009973B9" w:rsidRDefault="00F043A3" w:rsidP="00CA1AE4">
            <w:pPr>
              <w:ind w:left="234" w:hanging="234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9973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850" w:type="dxa"/>
          </w:tcPr>
          <w:p w14:paraId="0226104A" w14:textId="25A93A4D" w:rsidR="00F043A3" w:rsidRPr="009973B9" w:rsidRDefault="00F043A3" w:rsidP="00AA3BEA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79C51570" w14:textId="77777777" w:rsidR="00F043A3" w:rsidRPr="009973B9" w:rsidRDefault="00F043A3" w:rsidP="0030136A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4B4DC94" w14:textId="7970DC6C" w:rsidR="00F043A3" w:rsidRPr="009973B9" w:rsidRDefault="00F043A3" w:rsidP="0030136A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64B4DC95" w14:textId="77777777" w:rsidR="00F043A3" w:rsidRPr="009973B9" w:rsidRDefault="00F043A3" w:rsidP="00F22FD9">
            <w:pPr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4" w:type="dxa"/>
            <w:vAlign w:val="bottom"/>
          </w:tcPr>
          <w:p w14:paraId="64B4DC96" w14:textId="77777777" w:rsidR="00F043A3" w:rsidRPr="009973B9" w:rsidRDefault="00F043A3" w:rsidP="0030136A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043A3" w:rsidRPr="009973B9" w14:paraId="64B4DC9C" w14:textId="77777777" w:rsidTr="009973B9">
        <w:trPr>
          <w:cantSplit/>
        </w:trPr>
        <w:tc>
          <w:tcPr>
            <w:tcW w:w="4276" w:type="dxa"/>
          </w:tcPr>
          <w:p w14:paraId="4715113F" w14:textId="77777777" w:rsidR="00E65D7C" w:rsidRPr="009973B9" w:rsidRDefault="00F043A3" w:rsidP="00E70365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9973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การเพิ่มขึ้น </w:t>
            </w:r>
            <w:r w:rsidRPr="009973B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9973B9">
              <w:rPr>
                <w:rFonts w:ascii="Browallia New" w:hAnsi="Browallia New" w:cs="Browallia New"/>
                <w:sz w:val="28"/>
                <w:szCs w:val="28"/>
                <w:cs/>
              </w:rPr>
              <w:t>ลดลง) ของภาระผูกพัน</w:t>
            </w:r>
          </w:p>
          <w:p w14:paraId="64B4DC98" w14:textId="67824512" w:rsidR="00F043A3" w:rsidRPr="009973B9" w:rsidRDefault="00E65D7C" w:rsidP="00E7036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973B9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="00F043A3" w:rsidRPr="009973B9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850" w:type="dxa"/>
            <w:vAlign w:val="bottom"/>
          </w:tcPr>
          <w:p w14:paraId="55DE9672" w14:textId="55CA0801" w:rsidR="00F043A3" w:rsidRPr="009973B9" w:rsidRDefault="00AA3BEA" w:rsidP="00E70365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973B9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83" w:type="dxa"/>
          </w:tcPr>
          <w:p w14:paraId="5D9931B5" w14:textId="77777777" w:rsidR="00F043A3" w:rsidRPr="009973B9" w:rsidRDefault="00F043A3" w:rsidP="0030136A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12" w:space="0" w:color="auto"/>
            </w:tcBorders>
            <w:vAlign w:val="bottom"/>
          </w:tcPr>
          <w:p w14:paraId="64B4DC99" w14:textId="6B3C6730" w:rsidR="00F043A3" w:rsidRPr="009973B9" w:rsidRDefault="00A7265C" w:rsidP="0030136A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973B9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E5B49" w:rsidRPr="009973B9">
              <w:rPr>
                <w:rFonts w:ascii="Browallia New" w:hAnsi="Browallia New" w:cs="Browallia New"/>
                <w:sz w:val="28"/>
                <w:szCs w:val="28"/>
              </w:rPr>
              <w:t>400</w:t>
            </w:r>
            <w:r w:rsidR="001C02FF" w:rsidRPr="009973B9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E5B49" w:rsidRPr="009973B9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13108A" w:rsidRPr="009973B9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64B4DC9A" w14:textId="77777777" w:rsidR="00F043A3" w:rsidRPr="009973B9" w:rsidRDefault="00F043A3" w:rsidP="00F22FD9">
            <w:pPr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4" w:type="dxa"/>
            <w:tcBorders>
              <w:bottom w:val="single" w:sz="12" w:space="0" w:color="auto"/>
            </w:tcBorders>
            <w:vAlign w:val="bottom"/>
          </w:tcPr>
          <w:p w14:paraId="64B4DC9B" w14:textId="77744419" w:rsidR="00F043A3" w:rsidRPr="009973B9" w:rsidRDefault="00FE5B49" w:rsidP="0030136A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3B9">
              <w:rPr>
                <w:rFonts w:ascii="Browallia New" w:hAnsi="Browallia New" w:cs="Browallia New"/>
                <w:sz w:val="28"/>
                <w:szCs w:val="28"/>
              </w:rPr>
              <w:t>422</w:t>
            </w:r>
            <w:r w:rsidR="001C02FF" w:rsidRPr="009973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9973B9">
              <w:rPr>
                <w:rFonts w:ascii="Browallia New" w:hAnsi="Browallia New" w:cs="Browallia New"/>
                <w:sz w:val="28"/>
                <w:szCs w:val="28"/>
              </w:rPr>
              <w:t>178</w:t>
            </w:r>
          </w:p>
        </w:tc>
      </w:tr>
    </w:tbl>
    <w:p w14:paraId="3F675395" w14:textId="77777777" w:rsidR="00270D90" w:rsidRPr="00062BA1" w:rsidRDefault="00270D90" w:rsidP="009973B9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 New" w:hAnsi="Browallia New" w:cs="Browallia New"/>
          <w:sz w:val="32"/>
          <w:szCs w:val="32"/>
          <w:lang w:val="en-GB"/>
        </w:rPr>
      </w:pPr>
    </w:p>
    <w:tbl>
      <w:tblPr>
        <w:tblW w:w="8760" w:type="dxa"/>
        <w:tblInd w:w="672" w:type="dxa"/>
        <w:tblLayout w:type="fixed"/>
        <w:tblLook w:val="0000" w:firstRow="0" w:lastRow="0" w:firstColumn="0" w:lastColumn="0" w:noHBand="0" w:noVBand="0"/>
      </w:tblPr>
      <w:tblGrid>
        <w:gridCol w:w="4290"/>
        <w:gridCol w:w="850"/>
        <w:gridCol w:w="283"/>
        <w:gridCol w:w="1530"/>
        <w:gridCol w:w="283"/>
        <w:gridCol w:w="1524"/>
      </w:tblGrid>
      <w:tr w:rsidR="001B7EF1" w:rsidRPr="009973B9" w14:paraId="30C383DD" w14:textId="77777777" w:rsidTr="009973B9">
        <w:trPr>
          <w:cantSplit/>
        </w:trPr>
        <w:tc>
          <w:tcPr>
            <w:tcW w:w="4290" w:type="dxa"/>
          </w:tcPr>
          <w:p w14:paraId="6503AFB8" w14:textId="77777777" w:rsidR="001B7EF1" w:rsidRPr="009973B9" w:rsidRDefault="001B7EF1" w:rsidP="00633DCD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850" w:type="dxa"/>
          </w:tcPr>
          <w:p w14:paraId="59790646" w14:textId="77777777" w:rsidR="001B7EF1" w:rsidRPr="009973B9" w:rsidRDefault="001B7EF1" w:rsidP="00633DCD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12F2A2DE" w14:textId="77777777" w:rsidR="001B7EF1" w:rsidRPr="009973B9" w:rsidRDefault="001B7EF1" w:rsidP="00633DCD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337" w:type="dxa"/>
            <w:gridSpan w:val="3"/>
          </w:tcPr>
          <w:p w14:paraId="015EE6A9" w14:textId="77777777" w:rsidR="001B7EF1" w:rsidRPr="009973B9" w:rsidRDefault="001B7EF1" w:rsidP="00633DCD">
            <w:pPr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9973B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proofErr w:type="gramStart"/>
            <w:r w:rsidRPr="009973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หน่วย </w:t>
            </w:r>
            <w:r w:rsidRPr="009973B9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proofErr w:type="gramEnd"/>
            <w:r w:rsidRPr="009973B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9973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  <w:r w:rsidRPr="009973B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B7EF1" w:rsidRPr="009973B9" w14:paraId="42C419DF" w14:textId="77777777" w:rsidTr="009973B9">
        <w:trPr>
          <w:cantSplit/>
        </w:trPr>
        <w:tc>
          <w:tcPr>
            <w:tcW w:w="4290" w:type="dxa"/>
          </w:tcPr>
          <w:p w14:paraId="57A67E0A" w14:textId="77777777" w:rsidR="001B7EF1" w:rsidRPr="009973B9" w:rsidRDefault="001B7EF1" w:rsidP="00633DCD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850" w:type="dxa"/>
          </w:tcPr>
          <w:p w14:paraId="293E3949" w14:textId="77777777" w:rsidR="001B7EF1" w:rsidRPr="009973B9" w:rsidRDefault="001B7EF1" w:rsidP="00633DCD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3" w:type="dxa"/>
          </w:tcPr>
          <w:p w14:paraId="53287A0A" w14:textId="77777777" w:rsidR="001B7EF1" w:rsidRPr="009973B9" w:rsidRDefault="001B7EF1" w:rsidP="00633DCD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337" w:type="dxa"/>
            <w:gridSpan w:val="3"/>
            <w:vMerge w:val="restart"/>
          </w:tcPr>
          <w:p w14:paraId="52DEA746" w14:textId="4545A4E6" w:rsidR="001B7EF1" w:rsidRPr="009973B9" w:rsidRDefault="001B7EF1" w:rsidP="00633DCD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9973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งบการเงินรวมและ</w:t>
            </w:r>
            <w:r w:rsidR="00062BA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                                 </w:t>
            </w:r>
            <w:r w:rsidRPr="009973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1B7EF1" w:rsidRPr="009973B9" w14:paraId="44370E90" w14:textId="77777777" w:rsidTr="009973B9">
        <w:trPr>
          <w:cantSplit/>
        </w:trPr>
        <w:tc>
          <w:tcPr>
            <w:tcW w:w="4290" w:type="dxa"/>
          </w:tcPr>
          <w:p w14:paraId="782159FF" w14:textId="77777777" w:rsidR="001B7EF1" w:rsidRPr="009973B9" w:rsidRDefault="001B7EF1" w:rsidP="00633DCD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850" w:type="dxa"/>
          </w:tcPr>
          <w:p w14:paraId="3286919C" w14:textId="77777777" w:rsidR="001B7EF1" w:rsidRPr="009973B9" w:rsidRDefault="001B7EF1" w:rsidP="00633DCD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83" w:type="dxa"/>
          </w:tcPr>
          <w:p w14:paraId="6F8CDED1" w14:textId="77777777" w:rsidR="001B7EF1" w:rsidRPr="009973B9" w:rsidRDefault="001B7EF1" w:rsidP="00633DCD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3337" w:type="dxa"/>
            <w:gridSpan w:val="3"/>
            <w:vMerge/>
            <w:tcBorders>
              <w:bottom w:val="single" w:sz="4" w:space="0" w:color="auto"/>
            </w:tcBorders>
          </w:tcPr>
          <w:p w14:paraId="0A4CED44" w14:textId="77777777" w:rsidR="001B7EF1" w:rsidRPr="009973B9" w:rsidRDefault="001B7EF1" w:rsidP="00633DCD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1B7EF1" w:rsidRPr="009973B9" w14:paraId="5412241A" w14:textId="77777777" w:rsidTr="009973B9">
        <w:trPr>
          <w:cantSplit/>
        </w:trPr>
        <w:tc>
          <w:tcPr>
            <w:tcW w:w="4290" w:type="dxa"/>
          </w:tcPr>
          <w:p w14:paraId="0F368162" w14:textId="77777777" w:rsidR="001B7EF1" w:rsidRPr="009973B9" w:rsidRDefault="001B7EF1" w:rsidP="00633DCD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90E42A0" w14:textId="77777777" w:rsidR="001B7EF1" w:rsidRPr="009973B9" w:rsidRDefault="001B7EF1" w:rsidP="00633DCD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973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283" w:type="dxa"/>
          </w:tcPr>
          <w:p w14:paraId="731ECC8A" w14:textId="77777777" w:rsidR="001B7EF1" w:rsidRPr="009973B9" w:rsidRDefault="001B7EF1" w:rsidP="00633DCD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F99B0DB" w14:textId="77777777" w:rsidR="001B7EF1" w:rsidRPr="009973B9" w:rsidRDefault="001B7EF1" w:rsidP="00633DCD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3B9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83" w:type="dxa"/>
            <w:vAlign w:val="bottom"/>
          </w:tcPr>
          <w:p w14:paraId="4622C2F6" w14:textId="77777777" w:rsidR="001B7EF1" w:rsidRPr="009973B9" w:rsidRDefault="001B7EF1" w:rsidP="00633DCD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E2585" w14:textId="77777777" w:rsidR="001B7EF1" w:rsidRPr="009973B9" w:rsidRDefault="001B7EF1" w:rsidP="00633DCD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3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ลดลง</w:t>
            </w:r>
          </w:p>
        </w:tc>
      </w:tr>
      <w:tr w:rsidR="001B7EF1" w:rsidRPr="009973B9" w14:paraId="76DD664B" w14:textId="77777777" w:rsidTr="009973B9">
        <w:trPr>
          <w:cantSplit/>
        </w:trPr>
        <w:tc>
          <w:tcPr>
            <w:tcW w:w="4290" w:type="dxa"/>
          </w:tcPr>
          <w:p w14:paraId="56FFC98B" w14:textId="77777777" w:rsidR="001B7EF1" w:rsidRPr="009973B9" w:rsidRDefault="001B7EF1" w:rsidP="00633DCD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lang w:val="en-GB"/>
              </w:rPr>
            </w:pPr>
            <w:r w:rsidRPr="009973B9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lang w:val="en-GB"/>
              </w:rPr>
              <w:t>2562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DE3BA01" w14:textId="77777777" w:rsidR="001B7EF1" w:rsidRPr="009973B9" w:rsidRDefault="001B7EF1" w:rsidP="00633DCD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14639068" w14:textId="77777777" w:rsidR="001B7EF1" w:rsidRPr="009973B9" w:rsidRDefault="001B7EF1" w:rsidP="00633DCD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AA7A9AA" w14:textId="77777777" w:rsidR="001B7EF1" w:rsidRPr="009973B9" w:rsidRDefault="001B7EF1" w:rsidP="00633DCD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1D24CE54" w14:textId="77777777" w:rsidR="001B7EF1" w:rsidRPr="009973B9" w:rsidRDefault="001B7EF1" w:rsidP="00633DCD">
            <w:pPr>
              <w:numPr>
                <w:ilvl w:val="0"/>
                <w:numId w:val="24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4" w:type="dxa"/>
          </w:tcPr>
          <w:p w14:paraId="280C31C0" w14:textId="77777777" w:rsidR="001B7EF1" w:rsidRPr="009973B9" w:rsidRDefault="001B7EF1" w:rsidP="00633DCD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B7EF1" w:rsidRPr="009973B9" w14:paraId="5F62D749" w14:textId="77777777" w:rsidTr="009973B9">
        <w:trPr>
          <w:cantSplit/>
        </w:trPr>
        <w:tc>
          <w:tcPr>
            <w:tcW w:w="4290" w:type="dxa"/>
          </w:tcPr>
          <w:p w14:paraId="26AA3964" w14:textId="77777777" w:rsidR="001B7EF1" w:rsidRPr="009973B9" w:rsidRDefault="001B7EF1" w:rsidP="00633DCD">
            <w:pPr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9973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850" w:type="dxa"/>
          </w:tcPr>
          <w:p w14:paraId="6B688BC4" w14:textId="77777777" w:rsidR="001B7EF1" w:rsidRPr="009973B9" w:rsidRDefault="001B7EF1" w:rsidP="00633DCD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24C6C143" w14:textId="77777777" w:rsidR="001B7EF1" w:rsidRPr="009973B9" w:rsidRDefault="001B7EF1" w:rsidP="00633DCD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</w:tcPr>
          <w:p w14:paraId="77F0DFE8" w14:textId="77777777" w:rsidR="001B7EF1" w:rsidRPr="009973B9" w:rsidRDefault="001B7EF1" w:rsidP="00633DCD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6ECACCCD" w14:textId="77777777" w:rsidR="001B7EF1" w:rsidRPr="009973B9" w:rsidRDefault="001B7EF1" w:rsidP="00633DCD">
            <w:pPr>
              <w:numPr>
                <w:ilvl w:val="0"/>
                <w:numId w:val="24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4" w:type="dxa"/>
          </w:tcPr>
          <w:p w14:paraId="751FC8AF" w14:textId="77777777" w:rsidR="001B7EF1" w:rsidRPr="009973B9" w:rsidRDefault="001B7EF1" w:rsidP="00633DCD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B7EF1" w:rsidRPr="009973B9" w14:paraId="6ED73BE9" w14:textId="77777777" w:rsidTr="009973B9">
        <w:trPr>
          <w:cantSplit/>
        </w:trPr>
        <w:tc>
          <w:tcPr>
            <w:tcW w:w="4290" w:type="dxa"/>
          </w:tcPr>
          <w:p w14:paraId="6DE9F325" w14:textId="77777777" w:rsidR="001B7EF1" w:rsidRPr="009973B9" w:rsidRDefault="001B7EF1" w:rsidP="00633DCD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9973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การเพิ่มขึ้น </w:t>
            </w:r>
            <w:r w:rsidRPr="009973B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9973B9">
              <w:rPr>
                <w:rFonts w:ascii="Browallia New" w:hAnsi="Browallia New" w:cs="Browallia New"/>
                <w:sz w:val="28"/>
                <w:szCs w:val="28"/>
                <w:cs/>
              </w:rPr>
              <w:t>ลดลง) ของภาระผูกพัน</w:t>
            </w:r>
          </w:p>
          <w:p w14:paraId="4321B44C" w14:textId="77777777" w:rsidR="001B7EF1" w:rsidRPr="009973B9" w:rsidRDefault="001B7EF1" w:rsidP="00633DCD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973B9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9973B9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850" w:type="dxa"/>
            <w:vAlign w:val="bottom"/>
          </w:tcPr>
          <w:p w14:paraId="7F0EAA23" w14:textId="77777777" w:rsidR="001B7EF1" w:rsidRPr="009973B9" w:rsidRDefault="001B7EF1" w:rsidP="00633DCD">
            <w:pPr>
              <w:tabs>
                <w:tab w:val="left" w:pos="540"/>
                <w:tab w:val="left" w:pos="5018"/>
              </w:tabs>
              <w:ind w:right="-15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973B9">
              <w:rPr>
                <w:rFonts w:ascii="Browallia New" w:hAnsi="Browallia New" w:cs="Browallia New"/>
                <w:color w:val="000000"/>
                <w:sz w:val="28"/>
                <w:szCs w:val="28"/>
              </w:rPr>
              <w:t>0.5</w:t>
            </w:r>
          </w:p>
        </w:tc>
        <w:tc>
          <w:tcPr>
            <w:tcW w:w="283" w:type="dxa"/>
          </w:tcPr>
          <w:p w14:paraId="70A1FB72" w14:textId="77777777" w:rsidR="001B7EF1" w:rsidRPr="009973B9" w:rsidRDefault="001B7EF1" w:rsidP="00633DCD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12" w:space="0" w:color="auto"/>
            </w:tcBorders>
            <w:vAlign w:val="bottom"/>
          </w:tcPr>
          <w:p w14:paraId="113832A3" w14:textId="77777777" w:rsidR="001B7EF1" w:rsidRPr="009973B9" w:rsidRDefault="001B7EF1" w:rsidP="00633DCD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73B9">
              <w:rPr>
                <w:rFonts w:ascii="Browallia New" w:hAnsi="Browallia New" w:cs="Browallia New"/>
                <w:color w:val="000000"/>
                <w:sz w:val="28"/>
                <w:szCs w:val="28"/>
              </w:rPr>
              <w:t>(3,533,422</w:t>
            </w:r>
            <w:r w:rsidRPr="009973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33FB522F" w14:textId="77777777" w:rsidR="001B7EF1" w:rsidRPr="009973B9" w:rsidRDefault="001B7EF1" w:rsidP="00633DCD">
            <w:pPr>
              <w:numPr>
                <w:ilvl w:val="0"/>
                <w:numId w:val="24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4" w:type="dxa"/>
            <w:tcBorders>
              <w:bottom w:val="single" w:sz="12" w:space="0" w:color="auto"/>
            </w:tcBorders>
            <w:vAlign w:val="bottom"/>
          </w:tcPr>
          <w:p w14:paraId="4B8CAD0A" w14:textId="77777777" w:rsidR="001B7EF1" w:rsidRPr="009973B9" w:rsidRDefault="001B7EF1" w:rsidP="00633DCD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3B9">
              <w:rPr>
                <w:rFonts w:ascii="Browallia New" w:hAnsi="Browallia New" w:cs="Browallia New"/>
                <w:color w:val="000000"/>
                <w:sz w:val="28"/>
                <w:szCs w:val="28"/>
              </w:rPr>
              <w:t>4,249,701</w:t>
            </w:r>
          </w:p>
        </w:tc>
      </w:tr>
      <w:tr w:rsidR="001B7EF1" w:rsidRPr="009973B9" w14:paraId="6961C4A4" w14:textId="77777777" w:rsidTr="009973B9">
        <w:trPr>
          <w:cantSplit/>
          <w:trHeight w:hRule="exact" w:val="363"/>
        </w:trPr>
        <w:tc>
          <w:tcPr>
            <w:tcW w:w="4290" w:type="dxa"/>
          </w:tcPr>
          <w:p w14:paraId="52224D55" w14:textId="77777777" w:rsidR="001B7EF1" w:rsidRPr="009973B9" w:rsidRDefault="001B7EF1" w:rsidP="00633DCD">
            <w:pPr>
              <w:ind w:left="234" w:hanging="234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850" w:type="dxa"/>
          </w:tcPr>
          <w:p w14:paraId="08FDA11B" w14:textId="77777777" w:rsidR="001B7EF1" w:rsidRPr="009973B9" w:rsidRDefault="001B7EF1" w:rsidP="00633DCD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051A3984" w14:textId="77777777" w:rsidR="001B7EF1" w:rsidRPr="009973B9" w:rsidRDefault="001B7EF1" w:rsidP="00633DCD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12" w:space="0" w:color="auto"/>
            </w:tcBorders>
            <w:vAlign w:val="bottom"/>
          </w:tcPr>
          <w:p w14:paraId="5A1D32FA" w14:textId="77777777" w:rsidR="001B7EF1" w:rsidRPr="009973B9" w:rsidRDefault="001B7EF1" w:rsidP="00633DCD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2D39793D" w14:textId="77777777" w:rsidR="001B7EF1" w:rsidRPr="009973B9" w:rsidRDefault="001B7EF1" w:rsidP="00633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360" w:right="-15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4" w:type="dxa"/>
            <w:tcBorders>
              <w:top w:val="single" w:sz="12" w:space="0" w:color="auto"/>
            </w:tcBorders>
            <w:vAlign w:val="bottom"/>
          </w:tcPr>
          <w:p w14:paraId="10ECD987" w14:textId="77777777" w:rsidR="001B7EF1" w:rsidRPr="009973B9" w:rsidRDefault="001B7EF1" w:rsidP="00633DCD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B7EF1" w:rsidRPr="009973B9" w14:paraId="1FB6642A" w14:textId="77777777" w:rsidTr="009973B9">
        <w:trPr>
          <w:cantSplit/>
        </w:trPr>
        <w:tc>
          <w:tcPr>
            <w:tcW w:w="4290" w:type="dxa"/>
          </w:tcPr>
          <w:p w14:paraId="66C1B50C" w14:textId="77777777" w:rsidR="001B7EF1" w:rsidRPr="009973B9" w:rsidRDefault="001B7EF1" w:rsidP="00633DCD">
            <w:pPr>
              <w:ind w:left="234" w:hanging="234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973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850" w:type="dxa"/>
          </w:tcPr>
          <w:p w14:paraId="304B75A9" w14:textId="77777777" w:rsidR="001B7EF1" w:rsidRPr="009973B9" w:rsidRDefault="001B7EF1" w:rsidP="00633DCD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59EDA83D" w14:textId="77777777" w:rsidR="001B7EF1" w:rsidRPr="009973B9" w:rsidRDefault="001B7EF1" w:rsidP="00633DCD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D5C0FD1" w14:textId="77777777" w:rsidR="001B7EF1" w:rsidRPr="009973B9" w:rsidRDefault="001B7EF1" w:rsidP="00633DCD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1FD78EBC" w14:textId="77777777" w:rsidR="001B7EF1" w:rsidRPr="009973B9" w:rsidRDefault="001B7EF1" w:rsidP="00F22FD9">
            <w:pPr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4" w:type="dxa"/>
            <w:vAlign w:val="bottom"/>
          </w:tcPr>
          <w:p w14:paraId="2B8B728D" w14:textId="77777777" w:rsidR="001B7EF1" w:rsidRPr="009973B9" w:rsidRDefault="001B7EF1" w:rsidP="00633DCD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B7EF1" w:rsidRPr="009973B9" w14:paraId="333B0DEA" w14:textId="77777777" w:rsidTr="009973B9">
        <w:trPr>
          <w:cantSplit/>
        </w:trPr>
        <w:tc>
          <w:tcPr>
            <w:tcW w:w="4290" w:type="dxa"/>
          </w:tcPr>
          <w:p w14:paraId="332D6A0A" w14:textId="77777777" w:rsidR="001B7EF1" w:rsidRPr="009973B9" w:rsidRDefault="001B7EF1" w:rsidP="00633DCD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9973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การเพิ่มขึ้น </w:t>
            </w:r>
            <w:r w:rsidRPr="009973B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9973B9">
              <w:rPr>
                <w:rFonts w:ascii="Browallia New" w:hAnsi="Browallia New" w:cs="Browallia New"/>
                <w:sz w:val="28"/>
                <w:szCs w:val="28"/>
                <w:cs/>
              </w:rPr>
              <w:t>ลดลง) ของภาระผูกพัน</w:t>
            </w:r>
          </w:p>
          <w:p w14:paraId="7049BFBF" w14:textId="77777777" w:rsidR="001B7EF1" w:rsidRPr="009973B9" w:rsidRDefault="001B7EF1" w:rsidP="00633DCD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973B9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9973B9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850" w:type="dxa"/>
            <w:vAlign w:val="bottom"/>
          </w:tcPr>
          <w:p w14:paraId="584DF27A" w14:textId="77777777" w:rsidR="001B7EF1" w:rsidRPr="009973B9" w:rsidRDefault="001B7EF1" w:rsidP="00633DCD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973B9">
              <w:rPr>
                <w:rFonts w:ascii="Browallia New" w:hAnsi="Browallia New" w:cs="Browallia New"/>
                <w:color w:val="000000"/>
                <w:sz w:val="28"/>
                <w:szCs w:val="28"/>
              </w:rPr>
              <w:t>0.5</w:t>
            </w:r>
          </w:p>
        </w:tc>
        <w:tc>
          <w:tcPr>
            <w:tcW w:w="283" w:type="dxa"/>
          </w:tcPr>
          <w:p w14:paraId="415C2855" w14:textId="77777777" w:rsidR="001B7EF1" w:rsidRPr="009973B9" w:rsidRDefault="001B7EF1" w:rsidP="00633DCD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12" w:space="0" w:color="auto"/>
            </w:tcBorders>
            <w:vAlign w:val="bottom"/>
          </w:tcPr>
          <w:p w14:paraId="078421F2" w14:textId="77777777" w:rsidR="001B7EF1" w:rsidRPr="009973B9" w:rsidRDefault="001B7EF1" w:rsidP="00633DCD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3B9">
              <w:rPr>
                <w:rFonts w:ascii="Browallia New" w:hAnsi="Browallia New" w:cs="Browallia New"/>
                <w:color w:val="000000"/>
                <w:sz w:val="28"/>
                <w:szCs w:val="28"/>
              </w:rPr>
              <w:t>1,898,962</w:t>
            </w:r>
          </w:p>
        </w:tc>
        <w:tc>
          <w:tcPr>
            <w:tcW w:w="283" w:type="dxa"/>
            <w:vAlign w:val="bottom"/>
          </w:tcPr>
          <w:p w14:paraId="7316E4F4" w14:textId="77777777" w:rsidR="001B7EF1" w:rsidRPr="009973B9" w:rsidRDefault="001B7EF1" w:rsidP="00F22FD9">
            <w:pPr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4" w:type="dxa"/>
            <w:tcBorders>
              <w:bottom w:val="single" w:sz="12" w:space="0" w:color="auto"/>
            </w:tcBorders>
            <w:vAlign w:val="bottom"/>
          </w:tcPr>
          <w:p w14:paraId="505A4CA4" w14:textId="77777777" w:rsidR="001B7EF1" w:rsidRPr="009973B9" w:rsidRDefault="001B7EF1" w:rsidP="00633DCD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3B9">
              <w:rPr>
                <w:rFonts w:ascii="Browallia New" w:hAnsi="Browallia New" w:cs="Browallia New"/>
                <w:color w:val="000000"/>
                <w:sz w:val="28"/>
                <w:szCs w:val="28"/>
              </w:rPr>
              <w:t>(1,749,553</w:t>
            </w:r>
            <w:r w:rsidRPr="009973B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B7EF1" w:rsidRPr="009973B9" w14:paraId="3FEFCF3C" w14:textId="77777777" w:rsidTr="009973B9">
        <w:trPr>
          <w:cantSplit/>
          <w:trHeight w:hRule="exact" w:val="381"/>
        </w:trPr>
        <w:tc>
          <w:tcPr>
            <w:tcW w:w="4290" w:type="dxa"/>
          </w:tcPr>
          <w:p w14:paraId="7B9197C8" w14:textId="77777777" w:rsidR="001B7EF1" w:rsidRPr="009973B9" w:rsidRDefault="001B7EF1" w:rsidP="00633DCD">
            <w:pPr>
              <w:ind w:left="234" w:hanging="234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850" w:type="dxa"/>
          </w:tcPr>
          <w:p w14:paraId="1B78C254" w14:textId="77777777" w:rsidR="001B7EF1" w:rsidRPr="009973B9" w:rsidRDefault="001B7EF1" w:rsidP="00633DCD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02C3CEEF" w14:textId="77777777" w:rsidR="001B7EF1" w:rsidRPr="009973B9" w:rsidRDefault="001B7EF1" w:rsidP="00633DCD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12" w:space="0" w:color="auto"/>
            </w:tcBorders>
            <w:vAlign w:val="bottom"/>
          </w:tcPr>
          <w:p w14:paraId="2CE66611" w14:textId="77777777" w:rsidR="001B7EF1" w:rsidRPr="009973B9" w:rsidRDefault="001B7EF1" w:rsidP="00633DCD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1DE65958" w14:textId="77777777" w:rsidR="001B7EF1" w:rsidRPr="009973B9" w:rsidRDefault="001B7EF1" w:rsidP="00F22FD9">
            <w:pPr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4" w:type="dxa"/>
            <w:tcBorders>
              <w:top w:val="single" w:sz="12" w:space="0" w:color="auto"/>
            </w:tcBorders>
            <w:vAlign w:val="bottom"/>
          </w:tcPr>
          <w:p w14:paraId="28FE542B" w14:textId="77777777" w:rsidR="001B7EF1" w:rsidRPr="009973B9" w:rsidRDefault="001B7EF1" w:rsidP="00633DCD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B7EF1" w:rsidRPr="009973B9" w14:paraId="4343F7B5" w14:textId="77777777" w:rsidTr="009973B9">
        <w:trPr>
          <w:cantSplit/>
        </w:trPr>
        <w:tc>
          <w:tcPr>
            <w:tcW w:w="4290" w:type="dxa"/>
          </w:tcPr>
          <w:p w14:paraId="6DEE13ED" w14:textId="77777777" w:rsidR="001B7EF1" w:rsidRPr="009973B9" w:rsidRDefault="001B7EF1" w:rsidP="00633DCD">
            <w:pPr>
              <w:ind w:left="234" w:hanging="234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9973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850" w:type="dxa"/>
          </w:tcPr>
          <w:p w14:paraId="617F50D9" w14:textId="77777777" w:rsidR="001B7EF1" w:rsidRPr="009973B9" w:rsidRDefault="001B7EF1" w:rsidP="00633DCD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6C4D8872" w14:textId="77777777" w:rsidR="001B7EF1" w:rsidRPr="009973B9" w:rsidRDefault="001B7EF1" w:rsidP="00633DCD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757861AA" w14:textId="77777777" w:rsidR="001B7EF1" w:rsidRPr="009973B9" w:rsidRDefault="001B7EF1" w:rsidP="00633DCD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2647B876" w14:textId="77777777" w:rsidR="001B7EF1" w:rsidRPr="009973B9" w:rsidRDefault="001B7EF1" w:rsidP="00F22FD9">
            <w:pPr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4" w:type="dxa"/>
            <w:vAlign w:val="bottom"/>
          </w:tcPr>
          <w:p w14:paraId="287C4A87" w14:textId="77777777" w:rsidR="001B7EF1" w:rsidRPr="009973B9" w:rsidRDefault="001B7EF1" w:rsidP="00633DCD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B7EF1" w:rsidRPr="009973B9" w14:paraId="594038BD" w14:textId="77777777" w:rsidTr="009973B9">
        <w:trPr>
          <w:cantSplit/>
        </w:trPr>
        <w:tc>
          <w:tcPr>
            <w:tcW w:w="4290" w:type="dxa"/>
          </w:tcPr>
          <w:p w14:paraId="2182AC5A" w14:textId="77777777" w:rsidR="001B7EF1" w:rsidRPr="009973B9" w:rsidRDefault="001B7EF1" w:rsidP="00633DCD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9973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การเพิ่มขึ้น </w:t>
            </w:r>
            <w:r w:rsidRPr="009973B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9973B9">
              <w:rPr>
                <w:rFonts w:ascii="Browallia New" w:hAnsi="Browallia New" w:cs="Browallia New"/>
                <w:sz w:val="28"/>
                <w:szCs w:val="28"/>
                <w:cs/>
              </w:rPr>
              <w:t>ลดลง) ของภาระผูกพัน</w:t>
            </w:r>
          </w:p>
          <w:p w14:paraId="2D1ACB1E" w14:textId="77777777" w:rsidR="001B7EF1" w:rsidRPr="009973B9" w:rsidRDefault="001B7EF1" w:rsidP="00633DCD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973B9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9973B9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850" w:type="dxa"/>
            <w:vAlign w:val="bottom"/>
          </w:tcPr>
          <w:p w14:paraId="77EF103E" w14:textId="77777777" w:rsidR="001B7EF1" w:rsidRPr="009973B9" w:rsidRDefault="001B7EF1" w:rsidP="00633DCD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973B9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83" w:type="dxa"/>
          </w:tcPr>
          <w:p w14:paraId="294F0C44" w14:textId="77777777" w:rsidR="001B7EF1" w:rsidRPr="009973B9" w:rsidRDefault="001B7EF1" w:rsidP="00633DCD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12" w:space="0" w:color="auto"/>
            </w:tcBorders>
            <w:vAlign w:val="bottom"/>
          </w:tcPr>
          <w:p w14:paraId="58965C5A" w14:textId="77777777" w:rsidR="001B7EF1" w:rsidRPr="009973B9" w:rsidRDefault="001B7EF1" w:rsidP="00633DCD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973B9">
              <w:rPr>
                <w:rFonts w:ascii="Browallia New" w:hAnsi="Browallia New" w:cs="Browallia New"/>
                <w:color w:val="000000"/>
                <w:sz w:val="28"/>
                <w:szCs w:val="28"/>
              </w:rPr>
              <w:t>(825,765)</w:t>
            </w:r>
          </w:p>
        </w:tc>
        <w:tc>
          <w:tcPr>
            <w:tcW w:w="283" w:type="dxa"/>
            <w:vAlign w:val="bottom"/>
          </w:tcPr>
          <w:p w14:paraId="1B61C5C2" w14:textId="77777777" w:rsidR="001B7EF1" w:rsidRPr="009973B9" w:rsidRDefault="001B7EF1" w:rsidP="00F22FD9">
            <w:pPr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4" w:type="dxa"/>
            <w:tcBorders>
              <w:bottom w:val="single" w:sz="12" w:space="0" w:color="auto"/>
            </w:tcBorders>
            <w:vAlign w:val="bottom"/>
          </w:tcPr>
          <w:p w14:paraId="10EC6DE2" w14:textId="77777777" w:rsidR="001B7EF1" w:rsidRPr="009973B9" w:rsidRDefault="001B7EF1" w:rsidP="00633DCD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973B9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880,874</w:t>
            </w:r>
          </w:p>
        </w:tc>
      </w:tr>
    </w:tbl>
    <w:p w14:paraId="544C7AA2" w14:textId="438CD77F" w:rsidR="001258BC" w:rsidRPr="009973B9" w:rsidRDefault="001258BC" w:rsidP="009973B9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D340A17" w14:textId="2073DDDD" w:rsidR="005F2BA6" w:rsidRPr="009973B9" w:rsidRDefault="005F2BA6" w:rsidP="009973B9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8132208" w14:textId="310D4FF8" w:rsidR="005F2BA6" w:rsidRPr="009973B9" w:rsidRDefault="005F2BA6" w:rsidP="009973B9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1CD6769" w14:textId="77777777" w:rsidR="00501C35" w:rsidRPr="009973B9" w:rsidRDefault="00501C35" w:rsidP="009973B9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C440D51" w14:textId="34B36968" w:rsidR="00AF1790" w:rsidRPr="00BD1C37" w:rsidRDefault="009A23A7" w:rsidP="00BD1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eastAsia="en-US"/>
        </w:rPr>
      </w:pPr>
      <w:r w:rsidRPr="009A23A7">
        <w:rPr>
          <w:rFonts w:ascii="Browallia New" w:hAnsi="Browallia New" w:cs="Browallia New"/>
          <w:sz w:val="28"/>
          <w:szCs w:val="28"/>
          <w:cs/>
          <w:lang w:eastAsia="en-US"/>
        </w:rPr>
        <w:t xml:space="preserve">ณ วันที่ </w:t>
      </w:r>
      <w:r w:rsidRPr="009A23A7">
        <w:rPr>
          <w:rFonts w:ascii="Browallia New" w:hAnsi="Browallia New" w:cs="Browallia New"/>
          <w:sz w:val="28"/>
          <w:szCs w:val="28"/>
          <w:lang w:eastAsia="en-US"/>
        </w:rPr>
        <w:t xml:space="preserve">31 </w:t>
      </w:r>
      <w:r w:rsidRPr="009A23A7">
        <w:rPr>
          <w:rFonts w:ascii="Browallia New" w:hAnsi="Browallia New" w:cs="Browallia New" w:hint="cs"/>
          <w:sz w:val="28"/>
          <w:szCs w:val="28"/>
          <w:cs/>
          <w:lang w:eastAsia="en-US"/>
        </w:rPr>
        <w:t xml:space="preserve">ธันวาคม </w:t>
      </w:r>
      <w:r w:rsidRPr="009A23A7">
        <w:rPr>
          <w:rFonts w:ascii="Browallia New" w:hAnsi="Browallia New" w:cs="Browallia New"/>
          <w:sz w:val="28"/>
          <w:szCs w:val="28"/>
          <w:lang w:eastAsia="en-US"/>
        </w:rPr>
        <w:t>256</w:t>
      </w:r>
      <w:r w:rsidR="001B7EF1">
        <w:rPr>
          <w:rFonts w:ascii="Browallia New" w:hAnsi="Browallia New" w:cs="Browallia New"/>
          <w:sz w:val="28"/>
          <w:szCs w:val="28"/>
          <w:lang w:eastAsia="en-US"/>
        </w:rPr>
        <w:t>3</w:t>
      </w:r>
      <w:r w:rsidRPr="009A23A7">
        <w:rPr>
          <w:rFonts w:ascii="Browallia New" w:hAnsi="Browallia New" w:cs="Browallia New"/>
          <w:sz w:val="28"/>
          <w:szCs w:val="28"/>
          <w:lang w:eastAsia="en-US"/>
        </w:rPr>
        <w:t xml:space="preserve"> </w:t>
      </w:r>
      <w:r w:rsidRPr="009A23A7">
        <w:rPr>
          <w:rFonts w:ascii="Browallia New" w:hAnsi="Browallia New" w:cs="Browallia New" w:hint="cs"/>
          <w:sz w:val="28"/>
          <w:szCs w:val="28"/>
          <w:cs/>
          <w:lang w:eastAsia="en-US"/>
        </w:rPr>
        <w:t>ผลประโยชน์พนักงานที่คาดว่าจะจ่ายก่อนคิดลด มีดังนี้</w:t>
      </w:r>
    </w:p>
    <w:p w14:paraId="4ECEC085" w14:textId="77777777" w:rsidR="009A23A7" w:rsidRPr="00BD1C37" w:rsidRDefault="009A23A7" w:rsidP="00BD1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eastAsia="en-US"/>
        </w:rPr>
      </w:pPr>
    </w:p>
    <w:tbl>
      <w:tblPr>
        <w:tblW w:w="8472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5840"/>
        <w:gridCol w:w="2632"/>
      </w:tblGrid>
      <w:tr w:rsidR="001C024C" w:rsidRPr="00AF1790" w14:paraId="5C6D1AC2" w14:textId="77777777" w:rsidTr="004E4AE1">
        <w:tc>
          <w:tcPr>
            <w:tcW w:w="5840" w:type="dxa"/>
          </w:tcPr>
          <w:p w14:paraId="2B366260" w14:textId="77777777" w:rsidR="001C024C" w:rsidRPr="00AF1790" w:rsidRDefault="001C024C" w:rsidP="00AF1790">
            <w:pPr>
              <w:tabs>
                <w:tab w:val="clear" w:pos="907"/>
                <w:tab w:val="left" w:pos="900"/>
              </w:tabs>
              <w:ind w:left="525" w:right="-4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32" w:type="dxa"/>
            <w:vAlign w:val="bottom"/>
            <w:hideMark/>
          </w:tcPr>
          <w:p w14:paraId="6C1A2BE7" w14:textId="2D74A3E7" w:rsidR="001C024C" w:rsidRPr="00AF1790" w:rsidRDefault="001C024C" w:rsidP="001C024C">
            <w:pPr>
              <w:ind w:left="1452" w:right="-74" w:hanging="14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1790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 xml:space="preserve">(หน่วย </w:t>
            </w:r>
            <w:r w:rsidRPr="00AF1790">
              <w:rPr>
                <w:rFonts w:ascii="Browallia New" w:hAnsi="Browallia New" w:cs="Browallia New"/>
                <w:sz w:val="28"/>
                <w:szCs w:val="28"/>
                <w:lang w:val="en-GB" w:eastAsia="en-US" w:bidi="ar-SA"/>
              </w:rPr>
              <w:t xml:space="preserve">: </w:t>
            </w:r>
            <w:r w:rsidRPr="00AF1790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บาท</w:t>
            </w:r>
            <w:r w:rsidRPr="00AF1790">
              <w:rPr>
                <w:rFonts w:ascii="Browallia New" w:hAnsi="Browallia New" w:cs="Browallia New"/>
                <w:sz w:val="28"/>
                <w:szCs w:val="28"/>
                <w:lang w:val="en-GB" w:eastAsia="en-US" w:bidi="ar-SA"/>
              </w:rPr>
              <w:t>)</w:t>
            </w:r>
          </w:p>
        </w:tc>
      </w:tr>
      <w:tr w:rsidR="001C024C" w:rsidRPr="00AF1790" w14:paraId="0077447F" w14:textId="77777777" w:rsidTr="004E4AE1">
        <w:tc>
          <w:tcPr>
            <w:tcW w:w="5840" w:type="dxa"/>
          </w:tcPr>
          <w:p w14:paraId="60A869EE" w14:textId="77777777" w:rsidR="001C024C" w:rsidRPr="00AF1790" w:rsidRDefault="001C024C" w:rsidP="001C024C">
            <w:pPr>
              <w:tabs>
                <w:tab w:val="clear" w:pos="907"/>
                <w:tab w:val="left" w:pos="900"/>
              </w:tabs>
              <w:ind w:right="-11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460F9F" w14:textId="46824725" w:rsidR="001C024C" w:rsidRPr="00AF1790" w:rsidRDefault="001C024C" w:rsidP="00E001C7">
            <w:pPr>
              <w:ind w:left="-18" w:right="-7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งบการเงินรวมและ</w:t>
            </w:r>
            <w:r w:rsidR="00720E9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                 </w:t>
            </w:r>
            <w:r w:rsidRPr="00E7288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1C024C" w:rsidRPr="00AF1790" w14:paraId="05059A62" w14:textId="77777777" w:rsidTr="004E4AE1">
        <w:trPr>
          <w:trHeight w:val="281"/>
        </w:trPr>
        <w:tc>
          <w:tcPr>
            <w:tcW w:w="5840" w:type="dxa"/>
          </w:tcPr>
          <w:p w14:paraId="5B94BA6C" w14:textId="77777777" w:rsidR="001C024C" w:rsidRPr="00AF1790" w:rsidRDefault="001C024C" w:rsidP="0006306A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32" w:type="dxa"/>
            <w:tcBorders>
              <w:top w:val="single" w:sz="2" w:space="0" w:color="auto"/>
            </w:tcBorders>
            <w:vAlign w:val="bottom"/>
          </w:tcPr>
          <w:p w14:paraId="3E49623D" w14:textId="77777777" w:rsidR="001C024C" w:rsidRPr="00AF1790" w:rsidRDefault="001C024C" w:rsidP="0006306A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</w:p>
        </w:tc>
      </w:tr>
      <w:tr w:rsidR="003C0A55" w:rsidRPr="00AF1790" w14:paraId="138AEC7B" w14:textId="77777777" w:rsidTr="004E4AE1">
        <w:trPr>
          <w:trHeight w:val="281"/>
        </w:trPr>
        <w:tc>
          <w:tcPr>
            <w:tcW w:w="5840" w:type="dxa"/>
            <w:hideMark/>
          </w:tcPr>
          <w:p w14:paraId="7AC89127" w14:textId="77777777" w:rsidR="003C0A55" w:rsidRPr="00AF1790" w:rsidRDefault="003C0A55" w:rsidP="003C0A55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1790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 xml:space="preserve">ภายใน </w:t>
            </w:r>
            <w:r w:rsidRPr="00AF1790">
              <w:rPr>
                <w:rFonts w:ascii="Browallia New" w:hAnsi="Browallia New" w:cs="Browallia New"/>
                <w:sz w:val="28"/>
                <w:szCs w:val="28"/>
                <w:lang w:val="en-GB" w:eastAsia="en-US" w:bidi="ar-SA"/>
              </w:rPr>
              <w:t xml:space="preserve">1 </w:t>
            </w:r>
            <w:r w:rsidRPr="00AF1790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ปี</w:t>
            </w:r>
          </w:p>
        </w:tc>
        <w:tc>
          <w:tcPr>
            <w:tcW w:w="2632" w:type="dxa"/>
            <w:shd w:val="clear" w:color="auto" w:fill="auto"/>
          </w:tcPr>
          <w:p w14:paraId="65F7C5C7" w14:textId="0E3A1C1C" w:rsidR="003C0A55" w:rsidRPr="003C0A55" w:rsidRDefault="003C0A55" w:rsidP="0072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0A55">
              <w:rPr>
                <w:rFonts w:ascii="Browallia New" w:hAnsi="Browallia New" w:cs="Browallia New"/>
                <w:sz w:val="28"/>
                <w:szCs w:val="28"/>
              </w:rPr>
              <w:t>1,000,000</w:t>
            </w:r>
          </w:p>
        </w:tc>
      </w:tr>
      <w:tr w:rsidR="003C0A55" w:rsidRPr="00AF1790" w14:paraId="6623E4FB" w14:textId="77777777" w:rsidTr="004E4AE1">
        <w:trPr>
          <w:trHeight w:val="281"/>
        </w:trPr>
        <w:tc>
          <w:tcPr>
            <w:tcW w:w="5840" w:type="dxa"/>
            <w:hideMark/>
          </w:tcPr>
          <w:p w14:paraId="539EEDAB" w14:textId="3CC7B47C" w:rsidR="003C0A55" w:rsidRPr="00AF1790" w:rsidRDefault="003C0A55" w:rsidP="003C0A55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1790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 xml:space="preserve">ระหว่าง </w:t>
            </w:r>
            <w:r w:rsidRPr="00AF1790">
              <w:rPr>
                <w:rFonts w:ascii="Browallia New" w:hAnsi="Browallia New" w:cs="Browallia New"/>
                <w:sz w:val="28"/>
                <w:szCs w:val="28"/>
                <w:lang w:val="en-GB" w:eastAsia="en-US" w:bidi="ar-SA"/>
              </w:rPr>
              <w:t xml:space="preserve">2 - </w:t>
            </w:r>
            <w:r>
              <w:rPr>
                <w:rFonts w:ascii="Browallia New" w:hAnsi="Browallia New" w:cs="Browallia New"/>
                <w:sz w:val="28"/>
                <w:szCs w:val="28"/>
                <w:lang w:val="en-GB" w:eastAsia="en-US" w:bidi="ar-SA"/>
              </w:rPr>
              <w:t>3</w:t>
            </w:r>
            <w:r w:rsidRPr="00AF1790">
              <w:rPr>
                <w:rFonts w:ascii="Browallia New" w:hAnsi="Browallia New" w:cs="Browallia New"/>
                <w:sz w:val="28"/>
                <w:szCs w:val="28"/>
                <w:lang w:val="en-GB" w:eastAsia="en-US" w:bidi="ar-SA"/>
              </w:rPr>
              <w:t xml:space="preserve"> </w:t>
            </w:r>
            <w:r w:rsidRPr="00AF1790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ปี</w:t>
            </w:r>
          </w:p>
        </w:tc>
        <w:tc>
          <w:tcPr>
            <w:tcW w:w="2632" w:type="dxa"/>
            <w:shd w:val="clear" w:color="auto" w:fill="auto"/>
          </w:tcPr>
          <w:p w14:paraId="001BDF70" w14:textId="6B6A1E41" w:rsidR="003C0A55" w:rsidRPr="003C0A55" w:rsidRDefault="003C0A55" w:rsidP="0072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A55">
              <w:rPr>
                <w:rFonts w:ascii="Browallia New" w:hAnsi="Browallia New" w:cs="Browallia New"/>
                <w:sz w:val="28"/>
                <w:szCs w:val="28"/>
              </w:rPr>
              <w:t>2,406,364</w:t>
            </w:r>
          </w:p>
        </w:tc>
      </w:tr>
      <w:tr w:rsidR="003C0A55" w:rsidRPr="00AF1790" w14:paraId="2748E87B" w14:textId="77777777" w:rsidTr="004E4AE1">
        <w:tc>
          <w:tcPr>
            <w:tcW w:w="5840" w:type="dxa"/>
            <w:hideMark/>
          </w:tcPr>
          <w:p w14:paraId="0A145165" w14:textId="50672A11" w:rsidR="003C0A55" w:rsidRPr="00AF1790" w:rsidRDefault="003C0A55" w:rsidP="003C0A55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US" w:bidi="ar-SA"/>
              </w:rPr>
              <w:t>4</w:t>
            </w:r>
            <w:r w:rsidRPr="00AF1790">
              <w:rPr>
                <w:rFonts w:ascii="Browallia New" w:hAnsi="Browallia New" w:cs="Browallia New"/>
                <w:sz w:val="28"/>
                <w:szCs w:val="28"/>
                <w:lang w:val="en-GB" w:eastAsia="en-US" w:bidi="ar-SA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US"/>
              </w:rPr>
              <w:t>ปีขึ้นไป</w:t>
            </w:r>
          </w:p>
        </w:tc>
        <w:tc>
          <w:tcPr>
            <w:tcW w:w="2632" w:type="dxa"/>
            <w:shd w:val="clear" w:color="auto" w:fill="auto"/>
          </w:tcPr>
          <w:p w14:paraId="70020B4A" w14:textId="61DD874A" w:rsidR="003C0A55" w:rsidRPr="003C0A55" w:rsidRDefault="003C0A55" w:rsidP="0072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A55">
              <w:rPr>
                <w:rFonts w:ascii="Browallia New" w:hAnsi="Browallia New" w:cs="Browallia New"/>
                <w:sz w:val="28"/>
                <w:szCs w:val="28"/>
              </w:rPr>
              <w:t>97,917,759</w:t>
            </w:r>
          </w:p>
        </w:tc>
      </w:tr>
      <w:tr w:rsidR="003C0A55" w:rsidRPr="00AF1790" w14:paraId="6017AA1B" w14:textId="77777777" w:rsidTr="004E4AE1">
        <w:tc>
          <w:tcPr>
            <w:tcW w:w="5840" w:type="dxa"/>
            <w:hideMark/>
          </w:tcPr>
          <w:p w14:paraId="330B72DA" w14:textId="77777777" w:rsidR="003C0A55" w:rsidRPr="00AF1790" w:rsidRDefault="003C0A55" w:rsidP="003C0A55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 w:bidi="ar-SA"/>
              </w:rPr>
            </w:pPr>
            <w:r w:rsidRPr="00AF1790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0AA2762" w14:textId="218426CC" w:rsidR="003C0A55" w:rsidRPr="003C0A55" w:rsidRDefault="003C0A55" w:rsidP="00720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A55">
              <w:rPr>
                <w:rFonts w:ascii="Browallia New" w:hAnsi="Browallia New" w:cs="Browallia New"/>
                <w:sz w:val="28"/>
                <w:szCs w:val="28"/>
              </w:rPr>
              <w:t>101,324,123</w:t>
            </w:r>
          </w:p>
        </w:tc>
      </w:tr>
    </w:tbl>
    <w:p w14:paraId="2EEC0F2D" w14:textId="77777777" w:rsidR="006072A3" w:rsidRPr="00BD1C37" w:rsidRDefault="006072A3" w:rsidP="00BD1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eastAsia="en-US"/>
        </w:rPr>
      </w:pPr>
    </w:p>
    <w:p w14:paraId="4FF21EFE" w14:textId="759D0CB0" w:rsidR="009A4F01" w:rsidRPr="00E72888" w:rsidRDefault="00391C1B" w:rsidP="00BD1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eastAsia="en-US"/>
        </w:rPr>
      </w:pPr>
      <w:r w:rsidRPr="00BD1C37">
        <w:rPr>
          <w:rFonts w:ascii="Browallia New" w:hAnsi="Browallia New" w:cs="Browallia New" w:hint="cs"/>
          <w:sz w:val="28"/>
          <w:szCs w:val="28"/>
          <w:cs/>
          <w:lang w:eastAsia="en-US"/>
        </w:rPr>
        <w:t>เ</w:t>
      </w:r>
      <w:r w:rsidRPr="00BD1C37">
        <w:rPr>
          <w:rFonts w:ascii="Browallia New" w:hAnsi="Browallia New" w:cs="Browallia New"/>
          <w:sz w:val="28"/>
          <w:szCs w:val="28"/>
          <w:cs/>
          <w:lang w:eastAsia="en-US"/>
        </w:rPr>
        <w:t xml:space="preserve">มื่อวันที่ </w:t>
      </w:r>
      <w:r w:rsidRPr="00BD1C37">
        <w:rPr>
          <w:rFonts w:ascii="Browallia New" w:hAnsi="Browallia New" w:cs="Browallia New"/>
          <w:sz w:val="28"/>
          <w:szCs w:val="28"/>
          <w:lang w:eastAsia="en-US"/>
        </w:rPr>
        <w:t xml:space="preserve">5 </w:t>
      </w:r>
      <w:r w:rsidRPr="00BD1C37">
        <w:rPr>
          <w:rFonts w:ascii="Browallia New" w:hAnsi="Browallia New" w:cs="Browallia New"/>
          <w:sz w:val="28"/>
          <w:szCs w:val="28"/>
          <w:cs/>
          <w:lang w:eastAsia="en-US"/>
        </w:rPr>
        <w:t xml:space="preserve">เมษายน </w:t>
      </w:r>
      <w:r w:rsidRPr="00BD1C37">
        <w:rPr>
          <w:rFonts w:ascii="Browallia New" w:hAnsi="Browallia New" w:cs="Browallia New"/>
          <w:sz w:val="28"/>
          <w:szCs w:val="28"/>
          <w:lang w:eastAsia="en-US"/>
        </w:rPr>
        <w:t xml:space="preserve">2562 </w:t>
      </w:r>
      <w:r w:rsidRPr="00BD1C37">
        <w:rPr>
          <w:rFonts w:ascii="Browallia New" w:hAnsi="Browallia New" w:cs="Browallia New"/>
          <w:sz w:val="28"/>
          <w:szCs w:val="28"/>
          <w:cs/>
          <w:lang w:eastAsia="en-US"/>
        </w:rPr>
        <w:t xml:space="preserve">สภานิติบัญญัติแห่งชาติได้ประกาศพระราชบัญญัติคุ้มครองแรงงานฉบับที่ </w:t>
      </w:r>
      <w:r w:rsidRPr="00BD1C37">
        <w:rPr>
          <w:rFonts w:ascii="Browallia New" w:hAnsi="Browallia New" w:cs="Browallia New"/>
          <w:sz w:val="28"/>
          <w:szCs w:val="28"/>
          <w:lang w:eastAsia="en-US"/>
        </w:rPr>
        <w:t xml:space="preserve">7           </w:t>
      </w:r>
      <w:r w:rsidRPr="00BD1C37">
        <w:rPr>
          <w:rFonts w:ascii="Browallia New" w:hAnsi="Browallia New" w:cs="Browallia New"/>
          <w:sz w:val="28"/>
          <w:szCs w:val="28"/>
          <w:cs/>
          <w:lang w:eastAsia="en-US"/>
        </w:rPr>
        <w:t xml:space="preserve">พ.ศ. </w:t>
      </w:r>
      <w:r w:rsidRPr="00BD1C37">
        <w:rPr>
          <w:rFonts w:ascii="Browallia New" w:hAnsi="Browallia New" w:cs="Browallia New"/>
          <w:sz w:val="28"/>
          <w:szCs w:val="28"/>
          <w:lang w:eastAsia="en-US"/>
        </w:rPr>
        <w:t xml:space="preserve">2562 </w:t>
      </w:r>
      <w:r w:rsidRPr="00BD1C37">
        <w:rPr>
          <w:rFonts w:ascii="Browallia New" w:hAnsi="Browallia New" w:cs="Browallia New"/>
          <w:sz w:val="28"/>
          <w:szCs w:val="28"/>
          <w:cs/>
          <w:lang w:eastAsia="en-US"/>
        </w:rPr>
        <w:t>ในราชกิจจา</w:t>
      </w:r>
      <w:proofErr w:type="spellStart"/>
      <w:r w:rsidRPr="00BD1C37">
        <w:rPr>
          <w:rFonts w:ascii="Browallia New" w:hAnsi="Browallia New" w:cs="Browallia New"/>
          <w:sz w:val="28"/>
          <w:szCs w:val="28"/>
          <w:cs/>
          <w:lang w:eastAsia="en-US"/>
        </w:rPr>
        <w:t>นุเ</w:t>
      </w:r>
      <w:proofErr w:type="spellEnd"/>
      <w:r w:rsidRPr="00BD1C37">
        <w:rPr>
          <w:rFonts w:ascii="Browallia New" w:hAnsi="Browallia New" w:cs="Browallia New"/>
          <w:sz w:val="28"/>
          <w:szCs w:val="28"/>
          <w:cs/>
          <w:lang w:eastAsia="en-US"/>
        </w:rPr>
        <w:t xml:space="preserve">บกษา ซึ่งให้สิทธิแก่ลูกจ้างที่ทำงานติดต่อกันครบ </w:t>
      </w:r>
      <w:r w:rsidRPr="00BD1C37">
        <w:rPr>
          <w:rFonts w:ascii="Browallia New" w:hAnsi="Browallia New" w:cs="Browallia New"/>
          <w:sz w:val="28"/>
          <w:szCs w:val="28"/>
          <w:lang w:eastAsia="en-US"/>
        </w:rPr>
        <w:t xml:space="preserve">20 </w:t>
      </w:r>
      <w:r w:rsidRPr="00BD1C37">
        <w:rPr>
          <w:rFonts w:ascii="Browallia New" w:hAnsi="Browallia New" w:cs="Browallia New"/>
          <w:sz w:val="28"/>
          <w:szCs w:val="28"/>
          <w:cs/>
          <w:lang w:eastAsia="en-US"/>
        </w:rPr>
        <w:t xml:space="preserve">ปีขึ้นไป ได้รับค่าชดเชยไม่น้อยกว่าค่าจ้างอัตราสุดท้าย </w:t>
      </w:r>
      <w:r w:rsidRPr="00BD1C37">
        <w:rPr>
          <w:rFonts w:ascii="Browallia New" w:hAnsi="Browallia New" w:cs="Browallia New"/>
          <w:sz w:val="28"/>
          <w:szCs w:val="28"/>
          <w:lang w:eastAsia="en-US"/>
        </w:rPr>
        <w:t xml:space="preserve">400 </w:t>
      </w:r>
      <w:r w:rsidRPr="00BD1C37">
        <w:rPr>
          <w:rFonts w:ascii="Browallia New" w:hAnsi="Browallia New" w:cs="Browallia New"/>
          <w:sz w:val="28"/>
          <w:szCs w:val="28"/>
          <w:cs/>
          <w:lang w:eastAsia="en-US"/>
        </w:rPr>
        <w:t xml:space="preserve">วัน กฎหมายฉบับปรับปรุงมีผลบังคับใช้ตั้งแต่วันที่ </w:t>
      </w:r>
      <w:r w:rsidRPr="00BD1C37">
        <w:rPr>
          <w:rFonts w:ascii="Browallia New" w:hAnsi="Browallia New" w:cs="Browallia New"/>
          <w:sz w:val="28"/>
          <w:szCs w:val="28"/>
          <w:lang w:eastAsia="en-US"/>
        </w:rPr>
        <w:t xml:space="preserve">5 </w:t>
      </w:r>
      <w:r w:rsidRPr="00BD1C37">
        <w:rPr>
          <w:rFonts w:ascii="Browallia New" w:hAnsi="Browallia New" w:cs="Browallia New"/>
          <w:sz w:val="28"/>
          <w:szCs w:val="28"/>
          <w:cs/>
          <w:lang w:eastAsia="en-US"/>
        </w:rPr>
        <w:t xml:space="preserve">พฤษภาคม </w:t>
      </w:r>
      <w:r w:rsidRPr="00BD1C37">
        <w:rPr>
          <w:rFonts w:ascii="Browallia New" w:hAnsi="Browallia New" w:cs="Browallia New"/>
          <w:sz w:val="28"/>
          <w:szCs w:val="28"/>
          <w:lang w:eastAsia="en-US"/>
        </w:rPr>
        <w:t xml:space="preserve">2562 </w:t>
      </w:r>
      <w:r w:rsidRPr="00BD1C37">
        <w:rPr>
          <w:rFonts w:ascii="Browallia New" w:hAnsi="Browallia New" w:cs="Browallia New"/>
          <w:sz w:val="28"/>
          <w:szCs w:val="28"/>
          <w:cs/>
          <w:lang w:eastAsia="en-US"/>
        </w:rPr>
        <w:t xml:space="preserve">และส่งผลให้ภาระผูกพันผลประโยชน์พนักงานรวมถึงต้นทุนบริการในอดีตในกำไรขาดทุนเพิ่มขึ้นจำนวน </w:t>
      </w:r>
      <w:r w:rsidRPr="00BD1C37">
        <w:rPr>
          <w:rFonts w:ascii="Browallia New" w:hAnsi="Browallia New" w:cs="Browallia New"/>
          <w:sz w:val="28"/>
          <w:szCs w:val="28"/>
          <w:lang w:eastAsia="en-US"/>
        </w:rPr>
        <w:t xml:space="preserve">2.80 </w:t>
      </w:r>
      <w:r w:rsidRPr="00BD1C37">
        <w:rPr>
          <w:rFonts w:ascii="Browallia New" w:hAnsi="Browallia New" w:cs="Browallia New"/>
          <w:sz w:val="28"/>
          <w:szCs w:val="28"/>
          <w:cs/>
          <w:lang w:eastAsia="en-US"/>
        </w:rPr>
        <w:t>ล้านบาท ในงบการเงินรวมและงบการเงินเฉพาะ</w:t>
      </w:r>
      <w:r w:rsidRPr="00BD1C37">
        <w:rPr>
          <w:rFonts w:ascii="Browallia New" w:hAnsi="Browallia New" w:cs="Browallia New" w:hint="cs"/>
          <w:sz w:val="28"/>
          <w:szCs w:val="28"/>
          <w:cs/>
          <w:lang w:eastAsia="en-US"/>
        </w:rPr>
        <w:t>ของ</w:t>
      </w:r>
      <w:r w:rsidRPr="00BD1C37">
        <w:rPr>
          <w:rFonts w:ascii="Browallia New" w:hAnsi="Browallia New" w:cs="Browallia New"/>
          <w:sz w:val="28"/>
          <w:szCs w:val="28"/>
          <w:cs/>
          <w:lang w:eastAsia="en-US"/>
        </w:rPr>
        <w:t>บริษัท</w:t>
      </w:r>
    </w:p>
    <w:p w14:paraId="441F5786" w14:textId="77777777" w:rsidR="000047EE" w:rsidRPr="00BD1C37" w:rsidRDefault="000047EE" w:rsidP="00BD1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eastAsia="en-US"/>
        </w:rPr>
      </w:pPr>
    </w:p>
    <w:p w14:paraId="64B4DCDB" w14:textId="00A1815A" w:rsidR="00290CDF" w:rsidRPr="00450552" w:rsidRDefault="00290CDF" w:rsidP="00720E93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left" w:pos="540"/>
          <w:tab w:val="num" w:pos="1350"/>
        </w:tabs>
        <w:ind w:left="432" w:hanging="43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50552">
        <w:rPr>
          <w:rFonts w:ascii="Browallia New" w:hAnsi="Browallia New" w:cs="Browallia New"/>
          <w:b/>
          <w:bCs/>
          <w:sz w:val="28"/>
          <w:szCs w:val="28"/>
          <w:cs/>
        </w:rPr>
        <w:t>ภาษีเงินได้และภาษีเงินได้รอการตัดบัญชี</w:t>
      </w:r>
    </w:p>
    <w:p w14:paraId="4EEC04B4" w14:textId="77777777" w:rsidR="00DF002A" w:rsidRPr="008F706A" w:rsidRDefault="00DF002A" w:rsidP="008F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4" w:right="-2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4B4DCDC" w14:textId="77777777" w:rsidR="00290CDF" w:rsidRPr="001D2AC6" w:rsidRDefault="00290CDF" w:rsidP="008F706A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28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56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D2AC6">
        <w:rPr>
          <w:rFonts w:ascii="Browallia New" w:hAnsi="Browallia New" w:cs="Browallia New"/>
          <w:sz w:val="28"/>
          <w:szCs w:val="28"/>
          <w:cs/>
          <w:lang w:val="en-GB"/>
        </w:rPr>
        <w:t>ภาษีเงินได้</w:t>
      </w:r>
    </w:p>
    <w:p w14:paraId="64B4DCDD" w14:textId="77777777" w:rsidR="00290CDF" w:rsidRPr="001D2AC6" w:rsidRDefault="00290CDF" w:rsidP="008F706A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4B4DCDE" w14:textId="4E0855AB" w:rsidR="00290CDF" w:rsidRPr="00507221" w:rsidRDefault="00290CDF" w:rsidP="00124879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07221">
        <w:rPr>
          <w:rFonts w:ascii="Browallia New" w:hAnsi="Browallia New" w:cs="Browallia New"/>
          <w:sz w:val="28"/>
          <w:szCs w:val="28"/>
          <w:cs/>
          <w:lang w:val="en-GB"/>
        </w:rPr>
        <w:t>ภาษีเงินได้</w:t>
      </w:r>
      <w:r w:rsidR="00587B11" w:rsidRPr="00507221">
        <w:rPr>
          <w:rFonts w:ascii="Browallia New" w:hAnsi="Browallia New" w:cs="Browallia New" w:hint="cs"/>
          <w:sz w:val="28"/>
          <w:szCs w:val="28"/>
          <w:cs/>
          <w:lang w:val="en-GB"/>
        </w:rPr>
        <w:t>ที่</w:t>
      </w:r>
      <w:r w:rsidRPr="00507221">
        <w:rPr>
          <w:rFonts w:ascii="Browallia New" w:hAnsi="Browallia New" w:cs="Browallia New"/>
          <w:sz w:val="28"/>
          <w:szCs w:val="28"/>
          <w:cs/>
          <w:lang w:val="en-GB"/>
        </w:rPr>
        <w:t>รับรู้</w:t>
      </w:r>
      <w:r w:rsidR="004B1839" w:rsidRPr="00507221">
        <w:rPr>
          <w:rFonts w:ascii="Browallia New" w:hAnsi="Browallia New" w:cs="Browallia New"/>
          <w:sz w:val="28"/>
          <w:szCs w:val="28"/>
          <w:cs/>
          <w:lang w:val="en-GB"/>
        </w:rPr>
        <w:t>ในกำไร</w:t>
      </w:r>
      <w:r w:rsidR="00B727FF" w:rsidRPr="00507221">
        <w:rPr>
          <w:rFonts w:ascii="Browallia New" w:hAnsi="Browallia New" w:cs="Browallia New" w:hint="cs"/>
          <w:sz w:val="28"/>
          <w:szCs w:val="28"/>
          <w:cs/>
          <w:lang w:val="en-GB"/>
        </w:rPr>
        <w:t>หรือ</w:t>
      </w:r>
      <w:r w:rsidR="004B1839" w:rsidRPr="00507221">
        <w:rPr>
          <w:rFonts w:ascii="Browallia New" w:hAnsi="Browallia New" w:cs="Browallia New"/>
          <w:sz w:val="28"/>
          <w:szCs w:val="28"/>
          <w:cs/>
          <w:lang w:val="en-GB"/>
        </w:rPr>
        <w:t>ขาดทุน</w:t>
      </w:r>
      <w:r w:rsidRPr="00507221">
        <w:rPr>
          <w:rFonts w:ascii="Browallia New" w:hAnsi="Browallia New" w:cs="Browallia New"/>
          <w:sz w:val="28"/>
          <w:szCs w:val="28"/>
          <w:cs/>
          <w:lang w:val="en-GB"/>
        </w:rPr>
        <w:t xml:space="preserve"> ประกอบด้วย</w:t>
      </w:r>
    </w:p>
    <w:p w14:paraId="64B4DCDF" w14:textId="77777777" w:rsidR="00290CDF" w:rsidRPr="008F706A" w:rsidRDefault="00290CDF" w:rsidP="00124879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429" w:type="dxa"/>
        <w:tblInd w:w="9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4"/>
        <w:gridCol w:w="1179"/>
        <w:gridCol w:w="216"/>
        <w:gridCol w:w="1120"/>
        <w:gridCol w:w="192"/>
        <w:gridCol w:w="1162"/>
        <w:gridCol w:w="182"/>
        <w:gridCol w:w="1194"/>
      </w:tblGrid>
      <w:tr w:rsidR="00290CDF" w:rsidRPr="00E72888" w14:paraId="64B4DCE4" w14:textId="77777777" w:rsidTr="00225DD7">
        <w:trPr>
          <w:cantSplit/>
        </w:trPr>
        <w:tc>
          <w:tcPr>
            <w:tcW w:w="3184" w:type="dxa"/>
          </w:tcPr>
          <w:p w14:paraId="64B4DCE0" w14:textId="77777777" w:rsidR="00290CDF" w:rsidRPr="00E72888" w:rsidRDefault="00290CDF" w:rsidP="00124879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2515" w:type="dxa"/>
            <w:gridSpan w:val="3"/>
          </w:tcPr>
          <w:p w14:paraId="64B4DCE1" w14:textId="77777777" w:rsidR="00290CDF" w:rsidRPr="00E72888" w:rsidRDefault="00290CDF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2" w:type="dxa"/>
          </w:tcPr>
          <w:p w14:paraId="64B4DCE2" w14:textId="77777777" w:rsidR="00290CDF" w:rsidRPr="00E72888" w:rsidRDefault="00290CDF" w:rsidP="00124879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38" w:type="dxa"/>
            <w:gridSpan w:val="3"/>
          </w:tcPr>
          <w:p w14:paraId="64B4DCE3" w14:textId="77777777" w:rsidR="00290CDF" w:rsidRPr="00E72888" w:rsidRDefault="00290CDF" w:rsidP="00124879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E72888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E7288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บาท</w:t>
            </w:r>
            <w:r w:rsidRPr="00E7288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90CDF" w:rsidRPr="00E72888" w14:paraId="64B4DCE9" w14:textId="77777777" w:rsidTr="00225DD7">
        <w:trPr>
          <w:cantSplit/>
        </w:trPr>
        <w:tc>
          <w:tcPr>
            <w:tcW w:w="3184" w:type="dxa"/>
          </w:tcPr>
          <w:p w14:paraId="64B4DCE5" w14:textId="77777777" w:rsidR="00290CDF" w:rsidRPr="00E72888" w:rsidRDefault="00290CDF" w:rsidP="00124879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15" w:type="dxa"/>
            <w:gridSpan w:val="3"/>
            <w:tcBorders>
              <w:bottom w:val="single" w:sz="4" w:space="0" w:color="auto"/>
            </w:tcBorders>
          </w:tcPr>
          <w:p w14:paraId="64B4DCE6" w14:textId="77777777" w:rsidR="00290CDF" w:rsidRPr="00E72888" w:rsidRDefault="00290CDF" w:rsidP="0012487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" w:type="dxa"/>
          </w:tcPr>
          <w:p w14:paraId="64B4DCE7" w14:textId="77777777" w:rsidR="00290CDF" w:rsidRPr="00E72888" w:rsidRDefault="00290CDF" w:rsidP="00124879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38" w:type="dxa"/>
            <w:gridSpan w:val="3"/>
            <w:tcBorders>
              <w:bottom w:val="single" w:sz="4" w:space="0" w:color="auto"/>
            </w:tcBorders>
          </w:tcPr>
          <w:p w14:paraId="64B4DCE8" w14:textId="77777777" w:rsidR="00290CDF" w:rsidRPr="00E72888" w:rsidRDefault="00290CDF" w:rsidP="0012487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B7EF1" w:rsidRPr="00E72888" w14:paraId="64B4DCF2" w14:textId="77777777" w:rsidTr="00225DD7">
        <w:trPr>
          <w:cantSplit/>
        </w:trPr>
        <w:tc>
          <w:tcPr>
            <w:tcW w:w="3184" w:type="dxa"/>
          </w:tcPr>
          <w:p w14:paraId="64B4DCEA" w14:textId="77777777" w:rsidR="001B7EF1" w:rsidRPr="00E72888" w:rsidRDefault="001B7EF1" w:rsidP="001B7EF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64B4DCEB" w14:textId="78DD2744" w:rsidR="001B7EF1" w:rsidRPr="00E72888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216" w:type="dxa"/>
            <w:tcBorders>
              <w:top w:val="single" w:sz="4" w:space="0" w:color="auto"/>
            </w:tcBorders>
          </w:tcPr>
          <w:p w14:paraId="64B4DCEC" w14:textId="77777777" w:rsidR="001B7EF1" w:rsidRPr="00E72888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64B4DCED" w14:textId="26C914DD" w:rsidR="001B7EF1" w:rsidRPr="00E72888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92" w:type="dxa"/>
          </w:tcPr>
          <w:p w14:paraId="64B4DCEE" w14:textId="77777777" w:rsidR="001B7EF1" w:rsidRPr="00E72888" w:rsidRDefault="001B7EF1" w:rsidP="001B7EF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64B4DCEF" w14:textId="1F344806" w:rsidR="001B7EF1" w:rsidRPr="00E72888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82" w:type="dxa"/>
          </w:tcPr>
          <w:p w14:paraId="64B4DCF0" w14:textId="77777777" w:rsidR="001B7EF1" w:rsidRPr="00E72888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64B4DCF1" w14:textId="47B2FCAA" w:rsidR="001B7EF1" w:rsidRPr="00E72888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3E2A36" w:rsidRPr="00E72888" w14:paraId="64B4DCFB" w14:textId="77777777" w:rsidTr="00225DD7">
        <w:trPr>
          <w:cantSplit/>
          <w:trHeight w:hRule="exact" w:val="331"/>
        </w:trPr>
        <w:tc>
          <w:tcPr>
            <w:tcW w:w="3184" w:type="dxa"/>
          </w:tcPr>
          <w:p w14:paraId="64B4DCF3" w14:textId="77777777" w:rsidR="003E2A36" w:rsidRPr="00E72888" w:rsidRDefault="003E2A36" w:rsidP="00124879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4B4DCF4" w14:textId="77777777" w:rsidR="003E2A36" w:rsidRPr="00E72888" w:rsidRDefault="003E2A36" w:rsidP="0012487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6" w:type="dxa"/>
          </w:tcPr>
          <w:p w14:paraId="64B4DCF5" w14:textId="77777777" w:rsidR="003E2A36" w:rsidRPr="00E72888" w:rsidRDefault="003E2A36" w:rsidP="0012487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4B4DCF6" w14:textId="77777777" w:rsidR="003E2A36" w:rsidRPr="00E72888" w:rsidRDefault="003E2A36" w:rsidP="0012487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2" w:type="dxa"/>
          </w:tcPr>
          <w:p w14:paraId="64B4DCF7" w14:textId="77777777" w:rsidR="003E2A36" w:rsidRPr="00E72888" w:rsidRDefault="003E2A36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4B4DCF8" w14:textId="77777777" w:rsidR="003E2A36" w:rsidRPr="00E72888" w:rsidRDefault="003E2A36" w:rsidP="00124879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64B4DCF9" w14:textId="77777777" w:rsidR="003E2A36" w:rsidRPr="00E72888" w:rsidRDefault="003E2A36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64B4DCFA" w14:textId="77777777" w:rsidR="003E2A36" w:rsidRPr="00E72888" w:rsidRDefault="003E2A36" w:rsidP="00124879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B7EF1" w:rsidRPr="00E72888" w14:paraId="64B4DD04" w14:textId="77777777" w:rsidTr="00225DD7">
        <w:trPr>
          <w:cantSplit/>
        </w:trPr>
        <w:tc>
          <w:tcPr>
            <w:tcW w:w="3184" w:type="dxa"/>
          </w:tcPr>
          <w:p w14:paraId="64B4DCFC" w14:textId="77777777" w:rsidR="001B7EF1" w:rsidRPr="002119E9" w:rsidRDefault="001B7EF1" w:rsidP="001B7EF1">
            <w:pPr>
              <w:tabs>
                <w:tab w:val="clear" w:pos="227"/>
                <w:tab w:val="left" w:pos="90"/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2119E9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179" w:type="dxa"/>
            <w:vAlign w:val="bottom"/>
          </w:tcPr>
          <w:p w14:paraId="64B4DCFD" w14:textId="2408260E" w:rsidR="001B7EF1" w:rsidRPr="003D2C83" w:rsidRDefault="00FE5B49" w:rsidP="002B2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21</w:t>
            </w:r>
            <w:r w:rsidR="000B591F" w:rsidRPr="003D2C83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552</w:t>
            </w:r>
            <w:r w:rsidR="000B591F" w:rsidRPr="003D2C83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897</w:t>
            </w:r>
          </w:p>
        </w:tc>
        <w:tc>
          <w:tcPr>
            <w:tcW w:w="216" w:type="dxa"/>
            <w:vAlign w:val="bottom"/>
          </w:tcPr>
          <w:p w14:paraId="64B4DCFE" w14:textId="45B5B545" w:rsidR="001B7EF1" w:rsidRPr="003D2C83" w:rsidRDefault="001B7EF1" w:rsidP="002B2C7D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64B4DCFF" w14:textId="2DF7EF6B" w:rsidR="001B7EF1" w:rsidRPr="003D2C83" w:rsidRDefault="00FE5B49" w:rsidP="002B2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18</w:t>
            </w:r>
            <w:r w:rsidR="001B7EF1" w:rsidRPr="003D2C8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994</w:t>
            </w:r>
            <w:r w:rsidR="001B7EF1" w:rsidRPr="003D2C8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110</w:t>
            </w:r>
          </w:p>
        </w:tc>
        <w:tc>
          <w:tcPr>
            <w:tcW w:w="192" w:type="dxa"/>
            <w:vAlign w:val="bottom"/>
          </w:tcPr>
          <w:p w14:paraId="64B4DD00" w14:textId="77777777" w:rsidR="001B7EF1" w:rsidRPr="003D2C83" w:rsidRDefault="001B7EF1" w:rsidP="002B2C7D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64B4DD01" w14:textId="31642365" w:rsidR="001B7EF1" w:rsidRPr="003D2C83" w:rsidRDefault="00FE5B49" w:rsidP="002B2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21</w:t>
            </w:r>
            <w:r w:rsidR="000B591F" w:rsidRPr="003D2C83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552</w:t>
            </w:r>
            <w:r w:rsidR="000B591F" w:rsidRPr="003D2C83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897</w:t>
            </w:r>
          </w:p>
        </w:tc>
        <w:tc>
          <w:tcPr>
            <w:tcW w:w="182" w:type="dxa"/>
            <w:vAlign w:val="bottom"/>
          </w:tcPr>
          <w:p w14:paraId="64B4DD02" w14:textId="77777777" w:rsidR="001B7EF1" w:rsidRPr="003D2C83" w:rsidRDefault="001B7EF1" w:rsidP="002B2C7D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4B4DD03" w14:textId="64F0683E" w:rsidR="001B7EF1" w:rsidRPr="003D2C83" w:rsidRDefault="00FE5B49" w:rsidP="002B2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18</w:t>
            </w:r>
            <w:r w:rsidR="001B7EF1" w:rsidRPr="003D2C83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994</w:t>
            </w:r>
            <w:r w:rsidR="001B7EF1" w:rsidRPr="003D2C83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110</w:t>
            </w:r>
          </w:p>
        </w:tc>
      </w:tr>
      <w:tr w:rsidR="001B7EF1" w:rsidRPr="00E72888" w14:paraId="64B4DD0D" w14:textId="77777777" w:rsidTr="00225DD7">
        <w:trPr>
          <w:cantSplit/>
          <w:trHeight w:val="74"/>
        </w:trPr>
        <w:tc>
          <w:tcPr>
            <w:tcW w:w="3184" w:type="dxa"/>
          </w:tcPr>
          <w:p w14:paraId="64B4DD05" w14:textId="77777777" w:rsidR="001B7EF1" w:rsidRPr="002119E9" w:rsidRDefault="001B7EF1" w:rsidP="001B7EF1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2119E9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64B4DD06" w14:textId="131B4589" w:rsidR="001B7EF1" w:rsidRPr="003D2C83" w:rsidRDefault="000B591F" w:rsidP="002B2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2C8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2</w:t>
            </w:r>
            <w:r w:rsidRPr="003D2C8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797</w:t>
            </w:r>
            <w:r w:rsidRPr="003D2C8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873</w:t>
            </w:r>
            <w:r w:rsidRPr="003D2C8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16" w:type="dxa"/>
            <w:vAlign w:val="bottom"/>
          </w:tcPr>
          <w:p w14:paraId="64B4DD07" w14:textId="77777777" w:rsidR="001B7EF1" w:rsidRPr="003D2C83" w:rsidRDefault="001B7EF1" w:rsidP="002B2C7D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64B4DD08" w14:textId="563CA625" w:rsidR="001B7EF1" w:rsidRPr="003D2C83" w:rsidRDefault="001B7EF1" w:rsidP="002B2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2C8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 w:rsidRPr="003D2C8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="00A14EFF" w:rsidRPr="003D2C83">
              <w:rPr>
                <w:rFonts w:ascii="Browallia New" w:hAnsi="Browallia New" w:cs="Browallia New"/>
                <w:sz w:val="28"/>
                <w:szCs w:val="28"/>
                <w:lang w:val="en-GB"/>
              </w:rPr>
              <w:t>358,313</w:t>
            </w:r>
            <w:r w:rsidRPr="003D2C8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92" w:type="dxa"/>
            <w:vAlign w:val="bottom"/>
          </w:tcPr>
          <w:p w14:paraId="64B4DD09" w14:textId="77777777" w:rsidR="001B7EF1" w:rsidRPr="003D2C83" w:rsidRDefault="001B7EF1" w:rsidP="002B2C7D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64B4DD0A" w14:textId="462DD706" w:rsidR="001B7EF1" w:rsidRPr="003D2C83" w:rsidRDefault="000B591F" w:rsidP="002B2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2C8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2</w:t>
            </w:r>
            <w:r w:rsidRPr="003D2C8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854</w:t>
            </w:r>
            <w:r w:rsidRPr="003D2C8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843</w:t>
            </w:r>
            <w:r w:rsidRPr="003D2C8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2" w:type="dxa"/>
            <w:vAlign w:val="bottom"/>
          </w:tcPr>
          <w:p w14:paraId="64B4DD0B" w14:textId="77777777" w:rsidR="001B7EF1" w:rsidRPr="003D2C83" w:rsidRDefault="001B7EF1" w:rsidP="002B2C7D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64B4DD0C" w14:textId="0FF3F964" w:rsidR="001B7EF1" w:rsidRPr="003D2C83" w:rsidRDefault="001B7EF1" w:rsidP="002B2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D2C8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 w:rsidRPr="003D2C8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="00A14EFF" w:rsidRPr="003D2C83">
              <w:rPr>
                <w:rFonts w:ascii="Browallia New" w:hAnsi="Browallia New" w:cs="Browallia New"/>
                <w:sz w:val="28"/>
                <w:szCs w:val="28"/>
                <w:lang w:val="en-GB"/>
              </w:rPr>
              <w:t>359,674</w:t>
            </w:r>
            <w:r w:rsidRPr="003D2C8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1B7EF1" w:rsidRPr="00E72888" w14:paraId="64B4DD16" w14:textId="77777777" w:rsidTr="00225DD7">
        <w:trPr>
          <w:cantSplit/>
        </w:trPr>
        <w:tc>
          <w:tcPr>
            <w:tcW w:w="3184" w:type="dxa"/>
          </w:tcPr>
          <w:p w14:paraId="64B4DD0E" w14:textId="77777777" w:rsidR="001B7EF1" w:rsidRPr="002119E9" w:rsidRDefault="001B7EF1" w:rsidP="001B7EF1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2119E9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D0F" w14:textId="519EBF02" w:rsidR="001B7EF1" w:rsidRPr="003D2C83" w:rsidRDefault="00FE5B49" w:rsidP="002B2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18</w:t>
            </w:r>
            <w:r w:rsidR="000B591F" w:rsidRPr="003D2C83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755</w:t>
            </w:r>
            <w:r w:rsidR="000B591F" w:rsidRPr="003D2C83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024</w:t>
            </w:r>
          </w:p>
        </w:tc>
        <w:tc>
          <w:tcPr>
            <w:tcW w:w="216" w:type="dxa"/>
            <w:vAlign w:val="bottom"/>
          </w:tcPr>
          <w:p w14:paraId="64B4DD10" w14:textId="77777777" w:rsidR="001B7EF1" w:rsidRPr="003D2C83" w:rsidRDefault="001B7EF1" w:rsidP="002B2C7D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D11" w14:textId="6A608179" w:rsidR="001B7EF1" w:rsidRPr="003D2C83" w:rsidRDefault="00FE5B49" w:rsidP="002B2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15</w:t>
            </w:r>
            <w:r w:rsidR="001B7EF1" w:rsidRPr="003D2C83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="00A14EFF" w:rsidRPr="003D2C83">
              <w:rPr>
                <w:rFonts w:ascii="Browallia New" w:hAnsi="Browallia New" w:cs="Browallia New"/>
                <w:sz w:val="28"/>
                <w:szCs w:val="28"/>
              </w:rPr>
              <w:t>635,797</w:t>
            </w:r>
          </w:p>
        </w:tc>
        <w:tc>
          <w:tcPr>
            <w:tcW w:w="192" w:type="dxa"/>
            <w:vAlign w:val="bottom"/>
          </w:tcPr>
          <w:p w14:paraId="64B4DD12" w14:textId="77777777" w:rsidR="001B7EF1" w:rsidRPr="003D2C83" w:rsidRDefault="001B7EF1" w:rsidP="002B2C7D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D13" w14:textId="02F156CE" w:rsidR="001B7EF1" w:rsidRPr="003D2C83" w:rsidRDefault="00FE5B49" w:rsidP="002B2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18</w:t>
            </w:r>
            <w:r w:rsidR="000B591F" w:rsidRPr="003D2C8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698</w:t>
            </w:r>
            <w:r w:rsidR="000B591F" w:rsidRPr="003D2C8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054</w:t>
            </w:r>
          </w:p>
        </w:tc>
        <w:tc>
          <w:tcPr>
            <w:tcW w:w="182" w:type="dxa"/>
            <w:vAlign w:val="bottom"/>
          </w:tcPr>
          <w:p w14:paraId="64B4DD14" w14:textId="77777777" w:rsidR="001B7EF1" w:rsidRPr="003D2C83" w:rsidRDefault="001B7EF1" w:rsidP="002B2C7D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D15" w14:textId="24E95948" w:rsidR="001B7EF1" w:rsidRPr="003D2C83" w:rsidRDefault="00FE5B49" w:rsidP="002B2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15</w:t>
            </w:r>
            <w:r w:rsidR="001B7EF1" w:rsidRPr="003D2C8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="00A14EFF" w:rsidRPr="003D2C83">
              <w:rPr>
                <w:rFonts w:ascii="Browallia New" w:hAnsi="Browallia New" w:cs="Browallia New"/>
                <w:sz w:val="28"/>
                <w:szCs w:val="28"/>
                <w:lang w:val="en-GB"/>
              </w:rPr>
              <w:t>634,436</w:t>
            </w:r>
          </w:p>
        </w:tc>
      </w:tr>
    </w:tbl>
    <w:p w14:paraId="2C8EA4FA" w14:textId="77777777" w:rsidR="00C579E4" w:rsidRPr="00A71BA4" w:rsidRDefault="00C579E4" w:rsidP="00587B11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 New" w:hAnsi="Browallia New" w:cs="Browallia New"/>
          <w:i/>
          <w:iCs/>
          <w:sz w:val="20"/>
          <w:szCs w:val="20"/>
          <w:lang w:val="en-GB"/>
        </w:rPr>
      </w:pPr>
    </w:p>
    <w:p w14:paraId="47882FC4" w14:textId="77777777" w:rsidR="00B84CC6" w:rsidRDefault="00B84CC6" w:rsidP="00587B11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  <w:lang w:val="en-GB"/>
        </w:rPr>
      </w:pPr>
    </w:p>
    <w:p w14:paraId="05D3D8A5" w14:textId="77777777" w:rsidR="00B84CC6" w:rsidRDefault="00B84CC6" w:rsidP="00587B11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  <w:lang w:val="en-GB"/>
        </w:rPr>
      </w:pPr>
    </w:p>
    <w:p w14:paraId="2506CA32" w14:textId="77777777" w:rsidR="00B84CC6" w:rsidRDefault="00B84CC6" w:rsidP="00587B11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  <w:lang w:val="en-GB"/>
        </w:rPr>
      </w:pPr>
    </w:p>
    <w:p w14:paraId="3ECA0EA2" w14:textId="77777777" w:rsidR="00B84CC6" w:rsidRDefault="00B84CC6" w:rsidP="00587B11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  <w:lang w:val="en-GB"/>
        </w:rPr>
      </w:pPr>
    </w:p>
    <w:p w14:paraId="679AFC3C" w14:textId="77777777" w:rsidR="00B84CC6" w:rsidRDefault="00B84CC6" w:rsidP="00587B11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  <w:lang w:val="en-GB"/>
        </w:rPr>
      </w:pPr>
    </w:p>
    <w:p w14:paraId="7C3DED68" w14:textId="77777777" w:rsidR="00B84CC6" w:rsidRDefault="00B84CC6" w:rsidP="00587B11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  <w:lang w:val="en-GB"/>
        </w:rPr>
      </w:pPr>
    </w:p>
    <w:p w14:paraId="46A49566" w14:textId="77777777" w:rsidR="00B84CC6" w:rsidRDefault="00B84CC6" w:rsidP="00587B11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  <w:lang w:val="en-GB"/>
        </w:rPr>
      </w:pPr>
    </w:p>
    <w:p w14:paraId="47346846" w14:textId="77777777" w:rsidR="00B84CC6" w:rsidRDefault="00B84CC6" w:rsidP="00587B11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  <w:lang w:val="en-GB"/>
        </w:rPr>
      </w:pPr>
    </w:p>
    <w:p w14:paraId="1C9712A7" w14:textId="77777777" w:rsidR="00B84CC6" w:rsidRDefault="00B84CC6" w:rsidP="00587B11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  <w:lang w:val="en-GB"/>
        </w:rPr>
      </w:pPr>
    </w:p>
    <w:p w14:paraId="5A5F7B41" w14:textId="0FA69F4E" w:rsidR="00587B11" w:rsidRPr="00442EC9" w:rsidRDefault="00587B11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42EC9">
        <w:rPr>
          <w:rFonts w:ascii="Browallia New" w:hAnsi="Browallia New" w:cs="Browallia New"/>
          <w:sz w:val="28"/>
          <w:szCs w:val="28"/>
          <w:cs/>
          <w:lang w:val="en-GB"/>
        </w:rPr>
        <w:t>ภาษีเงินได้ที่รับรู้</w:t>
      </w:r>
      <w:r w:rsidR="008176F7">
        <w:rPr>
          <w:rFonts w:ascii="Browallia New" w:hAnsi="Browallia New" w:cs="Browallia New"/>
          <w:sz w:val="28"/>
          <w:szCs w:val="28"/>
          <w:lang w:val="en-GB"/>
        </w:rPr>
        <w:t>.</w:t>
      </w:r>
      <w:r w:rsidRPr="00442EC9">
        <w:rPr>
          <w:rFonts w:ascii="Browallia New" w:hAnsi="Browallia New" w:cs="Browallia New"/>
          <w:sz w:val="28"/>
          <w:szCs w:val="28"/>
          <w:cs/>
          <w:lang w:val="en-GB"/>
        </w:rPr>
        <w:t>ในกำไรขาดทุนเบ็ดเสร็จอื่น</w:t>
      </w:r>
      <w:r w:rsidRPr="00442EC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42EC9">
        <w:rPr>
          <w:rFonts w:ascii="Browallia New" w:hAnsi="Browallia New" w:cs="Browallia New"/>
          <w:sz w:val="28"/>
          <w:szCs w:val="28"/>
          <w:cs/>
          <w:lang w:val="en-GB"/>
        </w:rPr>
        <w:t>ประกอบด้วย</w:t>
      </w:r>
    </w:p>
    <w:p w14:paraId="461F2D50" w14:textId="4F856135" w:rsidR="00587B11" w:rsidRPr="004A053C" w:rsidRDefault="00587B11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 New" w:hAnsi="Browallia New" w:cs="Browallia New"/>
          <w:lang w:val="en-GB"/>
        </w:rPr>
      </w:pPr>
    </w:p>
    <w:tbl>
      <w:tblPr>
        <w:tblW w:w="8583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34"/>
        <w:gridCol w:w="926"/>
        <w:gridCol w:w="180"/>
        <w:gridCol w:w="992"/>
        <w:gridCol w:w="181"/>
        <w:gridCol w:w="949"/>
        <w:gridCol w:w="6"/>
        <w:gridCol w:w="190"/>
        <w:gridCol w:w="6"/>
        <w:gridCol w:w="921"/>
        <w:gridCol w:w="180"/>
        <w:gridCol w:w="931"/>
        <w:gridCol w:w="180"/>
        <w:gridCol w:w="1001"/>
        <w:gridCol w:w="6"/>
      </w:tblGrid>
      <w:tr w:rsidR="00C60020" w:rsidRPr="00E72888" w14:paraId="2D538140" w14:textId="77777777" w:rsidTr="002A1486">
        <w:trPr>
          <w:gridAfter w:val="1"/>
          <w:wAfter w:w="6" w:type="dxa"/>
          <w:cantSplit/>
        </w:trPr>
        <w:tc>
          <w:tcPr>
            <w:tcW w:w="1934" w:type="dxa"/>
          </w:tcPr>
          <w:p w14:paraId="4FD129FC" w14:textId="77777777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6643" w:type="dxa"/>
            <w:gridSpan w:val="13"/>
          </w:tcPr>
          <w:p w14:paraId="2644829D" w14:textId="77777777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 w:rsidRPr="00E72888"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  <w:t xml:space="preserve">(หน่วย </w:t>
            </w:r>
            <w:r w:rsidRPr="00E72888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 xml:space="preserve">: </w:t>
            </w:r>
            <w:r w:rsidRPr="00E72888">
              <w:rPr>
                <w:rFonts w:ascii="Browallia New" w:hAnsi="Browallia New" w:cs="Browallia New"/>
                <w:b/>
                <w:sz w:val="24"/>
                <w:szCs w:val="24"/>
                <w:cs/>
                <w:lang w:val="en-GB"/>
              </w:rPr>
              <w:t>บาท)</w:t>
            </w:r>
          </w:p>
        </w:tc>
      </w:tr>
      <w:tr w:rsidR="00C60020" w:rsidRPr="00E72888" w14:paraId="487B1CB4" w14:textId="77777777" w:rsidTr="002A1486">
        <w:trPr>
          <w:gridAfter w:val="1"/>
          <w:wAfter w:w="6" w:type="dxa"/>
          <w:cantSplit/>
        </w:trPr>
        <w:tc>
          <w:tcPr>
            <w:tcW w:w="1934" w:type="dxa"/>
          </w:tcPr>
          <w:p w14:paraId="77924146" w14:textId="77777777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color w:val="0000FF"/>
                <w:sz w:val="24"/>
                <w:szCs w:val="24"/>
                <w:cs/>
                <w:lang w:val="th-TH"/>
              </w:rPr>
            </w:pPr>
          </w:p>
        </w:tc>
        <w:tc>
          <w:tcPr>
            <w:tcW w:w="6643" w:type="dxa"/>
            <w:gridSpan w:val="13"/>
            <w:tcBorders>
              <w:bottom w:val="single" w:sz="4" w:space="0" w:color="auto"/>
            </w:tcBorders>
          </w:tcPr>
          <w:p w14:paraId="40DF1024" w14:textId="0E2765C6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 w:rsidRPr="00E728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</w:t>
            </w:r>
            <w:r w:rsidRPr="00E72888">
              <w:rPr>
                <w:rFonts w:ascii="Browallia New" w:hAnsi="Browallia New" w:cs="Browallia New" w:hint="cs"/>
                <w:sz w:val="24"/>
                <w:szCs w:val="24"/>
                <w:cs/>
              </w:rPr>
              <w:t>รวม</w:t>
            </w:r>
            <w:r w:rsidRPr="00E728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และงบการเงินเฉพาะของบริษัท</w:t>
            </w:r>
          </w:p>
        </w:tc>
      </w:tr>
      <w:tr w:rsidR="00C60020" w:rsidRPr="00E72888" w14:paraId="2E776F5A" w14:textId="77777777" w:rsidTr="002A1486">
        <w:trPr>
          <w:gridAfter w:val="1"/>
          <w:wAfter w:w="6" w:type="dxa"/>
          <w:cantSplit/>
        </w:trPr>
        <w:tc>
          <w:tcPr>
            <w:tcW w:w="1934" w:type="dxa"/>
          </w:tcPr>
          <w:p w14:paraId="3609073F" w14:textId="77777777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2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367DE45" w14:textId="3190E9D8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72888">
              <w:rPr>
                <w:rFonts w:ascii="Browallia New" w:hAnsi="Browallia New" w:cs="Browallia New"/>
                <w:sz w:val="24"/>
                <w:szCs w:val="24"/>
                <w:lang w:bidi="ar-SA"/>
              </w:rPr>
              <w:t>256</w:t>
            </w:r>
            <w:r w:rsidR="001B7EF1">
              <w:rPr>
                <w:rFonts w:ascii="Browallia New" w:hAnsi="Browallia New" w:cs="Browallia New"/>
                <w:sz w:val="24"/>
                <w:szCs w:val="24"/>
                <w:lang w:bidi="ar-SA"/>
              </w:rPr>
              <w:t>3</w:t>
            </w:r>
          </w:p>
        </w:tc>
        <w:tc>
          <w:tcPr>
            <w:tcW w:w="196" w:type="dxa"/>
            <w:gridSpan w:val="2"/>
            <w:tcBorders>
              <w:top w:val="single" w:sz="4" w:space="0" w:color="auto"/>
            </w:tcBorders>
          </w:tcPr>
          <w:p w14:paraId="12C6C381" w14:textId="77777777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321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E46D572" w14:textId="6E73F370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 w:rsidRPr="00E72888">
              <w:rPr>
                <w:rFonts w:ascii="Browallia New" w:hAnsi="Browallia New" w:cs="Browallia New"/>
                <w:sz w:val="24"/>
                <w:szCs w:val="24"/>
                <w:lang w:bidi="ar-SA"/>
              </w:rPr>
              <w:t>256</w:t>
            </w:r>
            <w:r w:rsidR="001B7EF1">
              <w:rPr>
                <w:rFonts w:ascii="Browallia New" w:hAnsi="Browallia New" w:cs="Browallia New"/>
                <w:sz w:val="24"/>
                <w:szCs w:val="24"/>
                <w:lang w:bidi="ar-SA"/>
              </w:rPr>
              <w:t>2</w:t>
            </w:r>
          </w:p>
        </w:tc>
      </w:tr>
      <w:tr w:rsidR="00C60020" w:rsidRPr="00E72888" w14:paraId="4ACF3EB7" w14:textId="77777777" w:rsidTr="002A1486">
        <w:trPr>
          <w:cantSplit/>
        </w:trPr>
        <w:tc>
          <w:tcPr>
            <w:tcW w:w="1934" w:type="dxa"/>
          </w:tcPr>
          <w:p w14:paraId="36F789C4" w14:textId="77777777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CF546" w14:textId="77777777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728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ก่อน</w:t>
            </w:r>
          </w:p>
          <w:p w14:paraId="5C0A6CCC" w14:textId="77777777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 w:rsidRPr="00E728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6FCBD4E" w14:textId="77777777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72217" w14:textId="49C4D30A" w:rsidR="00C60020" w:rsidRPr="00E72888" w:rsidRDefault="00362883" w:rsidP="0036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 w:rsidRPr="00E728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3BE3B482" w14:textId="77777777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0A549" w14:textId="77777777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728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สุทธิจาก</w:t>
            </w:r>
          </w:p>
          <w:p w14:paraId="2D21B4FE" w14:textId="77777777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728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96" w:type="dxa"/>
            <w:gridSpan w:val="2"/>
            <w:vAlign w:val="bottom"/>
          </w:tcPr>
          <w:p w14:paraId="01293517" w14:textId="77777777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66B67" w14:textId="77777777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728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ก่อน</w:t>
            </w:r>
          </w:p>
          <w:p w14:paraId="36B3232A" w14:textId="77777777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 w:rsidRPr="00E728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158D1F2" w14:textId="77777777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7AFE3E" w14:textId="6E346387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 w:rsidRPr="00E728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4785561" w14:textId="77777777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067AA" w14:textId="77777777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728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สุทธิจาก</w:t>
            </w:r>
          </w:p>
          <w:p w14:paraId="2E45E782" w14:textId="77777777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728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</w:tr>
      <w:tr w:rsidR="00C60020" w:rsidRPr="00E72888" w14:paraId="3D29FDEB" w14:textId="77777777" w:rsidTr="00D71DDB">
        <w:trPr>
          <w:cantSplit/>
          <w:trHeight w:hRule="exact" w:val="216"/>
        </w:trPr>
        <w:tc>
          <w:tcPr>
            <w:tcW w:w="1934" w:type="dxa"/>
          </w:tcPr>
          <w:p w14:paraId="0BA5E02E" w14:textId="77777777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7595F530" w14:textId="77777777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4EC2049" w14:textId="77777777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19F4F16" w14:textId="77777777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1" w:type="dxa"/>
            <w:vAlign w:val="bottom"/>
          </w:tcPr>
          <w:p w14:paraId="17A9CC2C" w14:textId="77777777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bottom"/>
          </w:tcPr>
          <w:p w14:paraId="680A6AE8" w14:textId="77777777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72B42596" w14:textId="77777777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0412ED7F" w14:textId="77777777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52DDA4E" w14:textId="77777777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2B1CD2E1" w14:textId="77777777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BD2D4D6" w14:textId="77777777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</w:tcBorders>
            <w:vAlign w:val="bottom"/>
          </w:tcPr>
          <w:p w14:paraId="323BDA14" w14:textId="77777777" w:rsidR="00C60020" w:rsidRPr="00E72888" w:rsidRDefault="00C60020" w:rsidP="0079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1B7EF1" w:rsidRPr="00E72888" w14:paraId="446C91B8" w14:textId="77777777" w:rsidTr="002A1486">
        <w:trPr>
          <w:cantSplit/>
        </w:trPr>
        <w:tc>
          <w:tcPr>
            <w:tcW w:w="1934" w:type="dxa"/>
          </w:tcPr>
          <w:p w14:paraId="56B7EB3B" w14:textId="5B6A5F02" w:rsidR="001B7EF1" w:rsidRPr="001302D6" w:rsidRDefault="00DD1034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กำไร</w:t>
            </w:r>
            <w:r w:rsidR="00E758F6"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 xml:space="preserve"> (</w:t>
            </w:r>
            <w:r w:rsidR="001B7EF1" w:rsidRPr="00E7288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ขาดทุน</w:t>
            </w:r>
            <w:r w:rsidR="00E758F6"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 xml:space="preserve">) </w:t>
            </w:r>
            <w:r w:rsidR="001B7EF1" w:rsidRPr="00E7288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ตามหลั</w:t>
            </w:r>
            <w:r w:rsidR="001B7EF1"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กค</w:t>
            </w:r>
            <w:r w:rsidR="001B7EF1" w:rsidRPr="00E7288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ณิตศาสตร์ประกันภัย</w:t>
            </w:r>
            <w:r w:rsidR="001302D6"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 xml:space="preserve"> </w:t>
            </w:r>
          </w:p>
        </w:tc>
        <w:tc>
          <w:tcPr>
            <w:tcW w:w="926" w:type="dxa"/>
            <w:tcBorders>
              <w:bottom w:val="single" w:sz="12" w:space="0" w:color="auto"/>
            </w:tcBorders>
            <w:vAlign w:val="bottom"/>
          </w:tcPr>
          <w:p w14:paraId="68C80FF9" w14:textId="7C9B45F6" w:rsidR="001B7EF1" w:rsidRPr="00E72888" w:rsidRDefault="00FE5B49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5B4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673252" w:rsidRPr="006732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628</w:t>
            </w:r>
            <w:r w:rsidR="00673252" w:rsidRPr="0067325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E5B49">
              <w:rPr>
                <w:rFonts w:ascii="Browallia New" w:hAnsi="Browallia New" w:cs="Browallia New"/>
                <w:sz w:val="24"/>
                <w:szCs w:val="24"/>
              </w:rPr>
              <w:t>615</w:t>
            </w:r>
          </w:p>
        </w:tc>
        <w:tc>
          <w:tcPr>
            <w:tcW w:w="180" w:type="dxa"/>
            <w:vAlign w:val="bottom"/>
          </w:tcPr>
          <w:p w14:paraId="5E199F9E" w14:textId="77777777" w:rsidR="001B7EF1" w:rsidRPr="00E72888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bottom"/>
          </w:tcPr>
          <w:p w14:paraId="180D5A46" w14:textId="638DA97E" w:rsidR="001B7EF1" w:rsidRPr="00E72888" w:rsidRDefault="0052524C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  <w:r w:rsidR="00673252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4"/>
                <w:szCs w:val="24"/>
              </w:rPr>
              <w:t>125</w:t>
            </w:r>
            <w:r w:rsidR="00673252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4"/>
                <w:szCs w:val="24"/>
              </w:rPr>
              <w:t>723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81" w:type="dxa"/>
            <w:vAlign w:val="bottom"/>
          </w:tcPr>
          <w:p w14:paraId="534CFC28" w14:textId="77777777" w:rsidR="001B7EF1" w:rsidRPr="00E72888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bottom"/>
          </w:tcPr>
          <w:p w14:paraId="4B72645F" w14:textId="14F2BD00" w:rsidR="001B7EF1" w:rsidRPr="00E72888" w:rsidRDefault="00FE5B49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5B49">
              <w:rPr>
                <w:rFonts w:ascii="Browallia New" w:hAnsi="Browallia New" w:cs="Browallia New" w:hint="cs"/>
                <w:sz w:val="24"/>
                <w:szCs w:val="24"/>
              </w:rPr>
              <w:t>4</w:t>
            </w:r>
            <w:r w:rsidR="00673252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4"/>
                <w:szCs w:val="24"/>
              </w:rPr>
              <w:t>502</w:t>
            </w:r>
            <w:r w:rsidR="00673252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4"/>
                <w:szCs w:val="24"/>
              </w:rPr>
              <w:t>892</w:t>
            </w:r>
          </w:p>
        </w:tc>
        <w:tc>
          <w:tcPr>
            <w:tcW w:w="196" w:type="dxa"/>
            <w:gridSpan w:val="2"/>
            <w:vAlign w:val="bottom"/>
          </w:tcPr>
          <w:p w14:paraId="7E81622E" w14:textId="77777777" w:rsidR="001B7EF1" w:rsidRPr="00E72888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12" w:space="0" w:color="auto"/>
            </w:tcBorders>
            <w:vAlign w:val="bottom"/>
          </w:tcPr>
          <w:p w14:paraId="44A07E77" w14:textId="291D5529" w:rsidR="001B7EF1" w:rsidRPr="00E72888" w:rsidRDefault="001302D6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4"/>
                <w:szCs w:val="24"/>
              </w:rPr>
              <w:t>8</w:t>
            </w:r>
            <w:r w:rsidR="001B7EF1" w:rsidRPr="00E72888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4"/>
                <w:szCs w:val="24"/>
              </w:rPr>
              <w:t>428</w:t>
            </w:r>
            <w:r w:rsidR="001B7EF1" w:rsidRPr="00E72888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4"/>
                <w:szCs w:val="24"/>
              </w:rPr>
              <w:t>335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5C206987" w14:textId="77777777" w:rsidR="001B7EF1" w:rsidRPr="00E72888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1" w:type="dxa"/>
            <w:tcBorders>
              <w:bottom w:val="single" w:sz="12" w:space="0" w:color="auto"/>
            </w:tcBorders>
            <w:vAlign w:val="bottom"/>
          </w:tcPr>
          <w:p w14:paraId="627D5920" w14:textId="1BFC72F3" w:rsidR="001B7EF1" w:rsidRPr="00E72888" w:rsidRDefault="00FE5B49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E5B49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  <w:r w:rsidR="001B7EF1" w:rsidRPr="00E72888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4"/>
                <w:szCs w:val="24"/>
              </w:rPr>
              <w:t>685</w:t>
            </w:r>
            <w:r w:rsidR="001B7EF1" w:rsidRPr="00E72888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4"/>
                <w:szCs w:val="24"/>
              </w:rPr>
              <w:t>667</w:t>
            </w:r>
          </w:p>
        </w:tc>
        <w:tc>
          <w:tcPr>
            <w:tcW w:w="180" w:type="dxa"/>
            <w:vAlign w:val="bottom"/>
          </w:tcPr>
          <w:p w14:paraId="7DD10ED7" w14:textId="77777777" w:rsidR="001B7EF1" w:rsidRPr="00E72888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bottom w:val="single" w:sz="12" w:space="0" w:color="auto"/>
            </w:tcBorders>
            <w:vAlign w:val="bottom"/>
          </w:tcPr>
          <w:p w14:paraId="583355B9" w14:textId="2D38EE17" w:rsidR="001B7EF1" w:rsidRPr="00E72888" w:rsidRDefault="001302D6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4"/>
                <w:szCs w:val="24"/>
              </w:rPr>
              <w:t>6</w:t>
            </w:r>
            <w:r w:rsidR="001B7EF1" w:rsidRPr="00E72888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4"/>
                <w:szCs w:val="24"/>
              </w:rPr>
              <w:t>742</w:t>
            </w:r>
            <w:r w:rsidR="001B7EF1" w:rsidRPr="00E72888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4"/>
                <w:szCs w:val="24"/>
              </w:rPr>
              <w:t>668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</w:tbl>
    <w:p w14:paraId="754BE78B" w14:textId="77777777" w:rsidR="00A71BA4" w:rsidRPr="00D71DDB" w:rsidRDefault="00A71BA4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4B4DD18" w14:textId="19C4CBEC" w:rsidR="007F5320" w:rsidRPr="00E72888" w:rsidRDefault="00290CDF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72888">
        <w:rPr>
          <w:rFonts w:ascii="Browallia New" w:hAnsi="Browallia New" w:cs="Browallia New" w:hint="cs"/>
          <w:sz w:val="28"/>
          <w:szCs w:val="28"/>
          <w:cs/>
          <w:lang w:val="en-GB"/>
        </w:rPr>
        <w:t>รายละเอียดของการกระทบยอดภาษีเงินได้ มีดังนี้</w:t>
      </w:r>
    </w:p>
    <w:p w14:paraId="4E297014" w14:textId="77777777" w:rsidR="00391C1B" w:rsidRPr="004A053C" w:rsidRDefault="00391C1B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 New" w:hAnsi="Browallia New" w:cs="Browallia New"/>
          <w:lang w:val="en-GB"/>
        </w:rPr>
      </w:pPr>
    </w:p>
    <w:tbl>
      <w:tblPr>
        <w:tblW w:w="8589" w:type="dxa"/>
        <w:tblInd w:w="9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4"/>
        <w:gridCol w:w="1170"/>
        <w:gridCol w:w="234"/>
        <w:gridCol w:w="1125"/>
        <w:gridCol w:w="180"/>
        <w:gridCol w:w="1179"/>
        <w:gridCol w:w="216"/>
        <w:gridCol w:w="1141"/>
      </w:tblGrid>
      <w:tr w:rsidR="008B3D6B" w:rsidRPr="008F706A" w14:paraId="64B4DD1E" w14:textId="77777777" w:rsidTr="007B798F">
        <w:trPr>
          <w:cantSplit/>
        </w:trPr>
        <w:tc>
          <w:tcPr>
            <w:tcW w:w="3344" w:type="dxa"/>
          </w:tcPr>
          <w:p w14:paraId="64B4DD1A" w14:textId="77777777" w:rsidR="008B3D6B" w:rsidRPr="008F706A" w:rsidRDefault="008B3D6B" w:rsidP="00124879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8F706A"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</w:p>
        </w:tc>
        <w:tc>
          <w:tcPr>
            <w:tcW w:w="2529" w:type="dxa"/>
            <w:gridSpan w:val="3"/>
          </w:tcPr>
          <w:p w14:paraId="64B4DD1B" w14:textId="77777777" w:rsidR="008B3D6B" w:rsidRPr="008F706A" w:rsidRDefault="008B3D6B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64B4DD1C" w14:textId="77777777" w:rsidR="008B3D6B" w:rsidRPr="008F706A" w:rsidRDefault="008B3D6B" w:rsidP="00124879">
            <w:pPr>
              <w:spacing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536" w:type="dxa"/>
            <w:gridSpan w:val="3"/>
          </w:tcPr>
          <w:p w14:paraId="64B4DD1D" w14:textId="77777777" w:rsidR="008B3D6B" w:rsidRPr="008F706A" w:rsidRDefault="008B3D6B" w:rsidP="00124879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F706A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(หน่วย </w:t>
            </w:r>
            <w:r w:rsidRPr="008F706A">
              <w:rPr>
                <w:rFonts w:ascii="Browallia New" w:hAnsi="Browallia New" w:cs="Browallia New"/>
                <w:sz w:val="27"/>
                <w:szCs w:val="27"/>
              </w:rPr>
              <w:t>:</w:t>
            </w:r>
            <w:r w:rsidRPr="008F706A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บาท</w:t>
            </w:r>
            <w:r w:rsidRPr="008F706A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</w:tr>
      <w:tr w:rsidR="008B3D6B" w:rsidRPr="008F706A" w14:paraId="64B4DD23" w14:textId="77777777" w:rsidTr="007B798F">
        <w:trPr>
          <w:cantSplit/>
        </w:trPr>
        <w:tc>
          <w:tcPr>
            <w:tcW w:w="3344" w:type="dxa"/>
          </w:tcPr>
          <w:p w14:paraId="64B4DD1F" w14:textId="77777777" w:rsidR="008B3D6B" w:rsidRPr="008F706A" w:rsidRDefault="008B3D6B" w:rsidP="00124879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529" w:type="dxa"/>
            <w:gridSpan w:val="3"/>
          </w:tcPr>
          <w:p w14:paraId="64B4DD20" w14:textId="77777777" w:rsidR="008B3D6B" w:rsidRPr="008F706A" w:rsidRDefault="008B3D6B" w:rsidP="00124879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F706A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4B4DD21" w14:textId="77777777" w:rsidR="008B3D6B" w:rsidRPr="008F706A" w:rsidRDefault="008B3D6B" w:rsidP="00124879">
            <w:pPr>
              <w:spacing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536" w:type="dxa"/>
            <w:gridSpan w:val="3"/>
            <w:tcBorders>
              <w:bottom w:val="single" w:sz="4" w:space="0" w:color="auto"/>
            </w:tcBorders>
          </w:tcPr>
          <w:p w14:paraId="64B4DD22" w14:textId="77777777" w:rsidR="008B3D6B" w:rsidRPr="008F706A" w:rsidRDefault="008B3D6B" w:rsidP="00124879">
            <w:pPr>
              <w:tabs>
                <w:tab w:val="clear" w:pos="2580"/>
              </w:tabs>
              <w:spacing w:line="240" w:lineRule="auto"/>
              <w:ind w:right="33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F706A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1B7EF1" w:rsidRPr="008F706A" w14:paraId="64B4DD2C" w14:textId="77777777" w:rsidTr="007B798F">
        <w:trPr>
          <w:cantSplit/>
        </w:trPr>
        <w:tc>
          <w:tcPr>
            <w:tcW w:w="3344" w:type="dxa"/>
          </w:tcPr>
          <w:p w14:paraId="64B4DD24" w14:textId="77777777" w:rsidR="001B7EF1" w:rsidRPr="008F706A" w:rsidRDefault="001B7EF1" w:rsidP="001B7EF1">
            <w:pPr>
              <w:spacing w:line="240" w:lineRule="auto"/>
              <w:ind w:left="9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B4DD25" w14:textId="7487A1AE" w:rsidR="001B7EF1" w:rsidRPr="008F706A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8F706A">
              <w:rPr>
                <w:rFonts w:ascii="Browallia New" w:hAnsi="Browallia New" w:cs="Browallia New"/>
                <w:sz w:val="27"/>
                <w:szCs w:val="27"/>
              </w:rPr>
              <w:t>2563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14:paraId="64B4DD26" w14:textId="77777777" w:rsidR="001B7EF1" w:rsidRPr="008F706A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4B4DD27" w14:textId="02086074" w:rsidR="001B7EF1" w:rsidRPr="008F706A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8F706A">
              <w:rPr>
                <w:rFonts w:ascii="Browallia New" w:hAnsi="Browallia New" w:cs="Browallia New"/>
                <w:sz w:val="27"/>
                <w:szCs w:val="27"/>
              </w:rPr>
              <w:t>2562</w:t>
            </w:r>
          </w:p>
        </w:tc>
        <w:tc>
          <w:tcPr>
            <w:tcW w:w="180" w:type="dxa"/>
          </w:tcPr>
          <w:p w14:paraId="64B4DD28" w14:textId="77777777" w:rsidR="001B7EF1" w:rsidRPr="008F706A" w:rsidRDefault="001B7EF1" w:rsidP="001B7EF1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64B4DD29" w14:textId="27207D30" w:rsidR="001B7EF1" w:rsidRPr="008F706A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8F706A">
              <w:rPr>
                <w:rFonts w:ascii="Browallia New" w:hAnsi="Browallia New" w:cs="Browallia New"/>
                <w:sz w:val="27"/>
                <w:szCs w:val="27"/>
              </w:rPr>
              <w:t>2563</w:t>
            </w:r>
          </w:p>
        </w:tc>
        <w:tc>
          <w:tcPr>
            <w:tcW w:w="216" w:type="dxa"/>
            <w:tcBorders>
              <w:top w:val="single" w:sz="4" w:space="0" w:color="auto"/>
            </w:tcBorders>
          </w:tcPr>
          <w:p w14:paraId="64B4DD2A" w14:textId="77777777" w:rsidR="001B7EF1" w:rsidRPr="008F706A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64B4DD2B" w14:textId="5F5D0109" w:rsidR="001B7EF1" w:rsidRPr="008F706A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8F706A">
              <w:rPr>
                <w:rFonts w:ascii="Browallia New" w:hAnsi="Browallia New" w:cs="Browallia New"/>
                <w:sz w:val="27"/>
                <w:szCs w:val="27"/>
              </w:rPr>
              <w:t>2562</w:t>
            </w:r>
          </w:p>
        </w:tc>
      </w:tr>
      <w:tr w:rsidR="003E2A36" w:rsidRPr="008F706A" w14:paraId="64B4DD35" w14:textId="77777777" w:rsidTr="007B798F">
        <w:trPr>
          <w:cantSplit/>
          <w:trHeight w:hRule="exact" w:val="313"/>
        </w:trPr>
        <w:tc>
          <w:tcPr>
            <w:tcW w:w="3344" w:type="dxa"/>
          </w:tcPr>
          <w:p w14:paraId="64B4DD2D" w14:textId="77777777" w:rsidR="003E2A36" w:rsidRPr="008F706A" w:rsidRDefault="003E2A36" w:rsidP="00124879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B4DD2E" w14:textId="77777777" w:rsidR="003E2A36" w:rsidRPr="008F706A" w:rsidRDefault="003E2A36" w:rsidP="00124879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4" w:type="dxa"/>
          </w:tcPr>
          <w:p w14:paraId="64B4DD2F" w14:textId="77777777" w:rsidR="003E2A36" w:rsidRPr="008F706A" w:rsidRDefault="003E2A36" w:rsidP="00124879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64B4DD30" w14:textId="77777777" w:rsidR="003E2A36" w:rsidRPr="008F706A" w:rsidRDefault="003E2A36" w:rsidP="00124879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64B4DD31" w14:textId="77777777" w:rsidR="003E2A36" w:rsidRPr="008F706A" w:rsidRDefault="003E2A36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4B4DD32" w14:textId="77777777" w:rsidR="003E2A36" w:rsidRPr="008F706A" w:rsidRDefault="003E2A36" w:rsidP="00124879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16" w:type="dxa"/>
          </w:tcPr>
          <w:p w14:paraId="64B4DD33" w14:textId="77777777" w:rsidR="003E2A36" w:rsidRPr="008F706A" w:rsidRDefault="003E2A36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64B4DD34" w14:textId="77777777" w:rsidR="003E2A36" w:rsidRPr="008F706A" w:rsidRDefault="003E2A36" w:rsidP="00124879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</w:tr>
      <w:tr w:rsidR="001B7EF1" w:rsidRPr="008F706A" w14:paraId="64B4DD3E" w14:textId="77777777" w:rsidTr="007B798F">
        <w:trPr>
          <w:cantSplit/>
        </w:trPr>
        <w:tc>
          <w:tcPr>
            <w:tcW w:w="3344" w:type="dxa"/>
          </w:tcPr>
          <w:p w14:paraId="64B4DD36" w14:textId="77777777" w:rsidR="001B7EF1" w:rsidRPr="008F706A" w:rsidRDefault="001B7EF1" w:rsidP="001B7EF1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7"/>
                <w:szCs w:val="27"/>
                <w:cs/>
              </w:rPr>
            </w:pPr>
            <w:r w:rsidRPr="008F706A">
              <w:rPr>
                <w:rFonts w:ascii="Browallia New" w:hAnsi="Browallia New" w:cs="Browallia New"/>
                <w:spacing w:val="-6"/>
                <w:sz w:val="27"/>
                <w:szCs w:val="27"/>
                <w:cs/>
              </w:rPr>
              <w:t>กำไร</w:t>
            </w:r>
            <w:r w:rsidRPr="008F706A">
              <w:rPr>
                <w:rFonts w:ascii="Browallia New" w:hAnsi="Browallia New" w:cs="Browallia New"/>
                <w:spacing w:val="-6"/>
                <w:sz w:val="27"/>
                <w:szCs w:val="27"/>
                <w:cs/>
                <w:lang w:val="en-GB"/>
              </w:rPr>
              <w:t>ท</w:t>
            </w:r>
            <w:r w:rsidRPr="008F706A">
              <w:rPr>
                <w:rFonts w:ascii="Browallia New" w:hAnsi="Browallia New" w:cs="Browallia New"/>
                <w:spacing w:val="-6"/>
                <w:sz w:val="27"/>
                <w:szCs w:val="27"/>
                <w:cs/>
              </w:rPr>
              <w:t>างบัญชีก่อนภาษี</w:t>
            </w:r>
          </w:p>
        </w:tc>
        <w:tc>
          <w:tcPr>
            <w:tcW w:w="1170" w:type="dxa"/>
            <w:vAlign w:val="bottom"/>
          </w:tcPr>
          <w:p w14:paraId="64B4DD37" w14:textId="009AD5E3" w:rsidR="001B7EF1" w:rsidRPr="008F706A" w:rsidRDefault="00FE5B49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96</w:t>
            </w:r>
            <w:r w:rsidR="00E22CB9" w:rsidRPr="008F706A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,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502</w:t>
            </w:r>
            <w:r w:rsidR="00E22CB9" w:rsidRPr="008F706A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,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1</w:t>
            </w:r>
            <w:r w:rsidR="00882099" w:rsidRPr="008F706A">
              <w:rPr>
                <w:rFonts w:ascii="Browallia New" w:hAnsi="Browallia New" w:cs="Browallia New"/>
                <w:sz w:val="27"/>
                <w:szCs w:val="27"/>
                <w:lang w:val="en-GB"/>
              </w:rPr>
              <w:t>08</w:t>
            </w:r>
          </w:p>
        </w:tc>
        <w:tc>
          <w:tcPr>
            <w:tcW w:w="234" w:type="dxa"/>
            <w:vAlign w:val="bottom"/>
          </w:tcPr>
          <w:p w14:paraId="64B4DD38" w14:textId="77777777" w:rsidR="001B7EF1" w:rsidRPr="008F706A" w:rsidRDefault="001B7EF1" w:rsidP="001B7EF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25" w:type="dxa"/>
            <w:vAlign w:val="bottom"/>
          </w:tcPr>
          <w:p w14:paraId="64B4DD39" w14:textId="16BB2D26" w:rsidR="001B7EF1" w:rsidRPr="005B7333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F706A">
              <w:rPr>
                <w:rFonts w:ascii="Browallia New" w:hAnsi="Browallia New" w:cs="Browallia New"/>
                <w:sz w:val="27"/>
                <w:szCs w:val="27"/>
                <w:lang w:val="en-GB"/>
              </w:rPr>
              <w:t>76,</w:t>
            </w:r>
            <w:r w:rsidR="005B7333">
              <w:rPr>
                <w:rFonts w:ascii="Browallia New" w:hAnsi="Browallia New" w:cs="Browallia New"/>
                <w:sz w:val="27"/>
                <w:szCs w:val="27"/>
              </w:rPr>
              <w:t>073,380</w:t>
            </w:r>
          </w:p>
        </w:tc>
        <w:tc>
          <w:tcPr>
            <w:tcW w:w="180" w:type="dxa"/>
            <w:vAlign w:val="bottom"/>
          </w:tcPr>
          <w:p w14:paraId="64B4DD3A" w14:textId="77777777" w:rsidR="001B7EF1" w:rsidRPr="008F706A" w:rsidRDefault="001B7EF1" w:rsidP="001B7EF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9" w:type="dxa"/>
            <w:vAlign w:val="bottom"/>
          </w:tcPr>
          <w:p w14:paraId="64B4DD3B" w14:textId="5F6D2F5C" w:rsidR="001B7EF1" w:rsidRPr="008F706A" w:rsidRDefault="00FE5B49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96</w:t>
            </w:r>
            <w:r w:rsidR="00673252" w:rsidRPr="008F706A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,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284</w:t>
            </w:r>
            <w:r w:rsidR="00673252" w:rsidRPr="008F706A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,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900</w:t>
            </w:r>
          </w:p>
        </w:tc>
        <w:tc>
          <w:tcPr>
            <w:tcW w:w="216" w:type="dxa"/>
            <w:vAlign w:val="bottom"/>
          </w:tcPr>
          <w:p w14:paraId="64B4DD3C" w14:textId="77777777" w:rsidR="001B7EF1" w:rsidRPr="008F706A" w:rsidRDefault="001B7EF1" w:rsidP="001B7EF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41" w:type="dxa"/>
            <w:vAlign w:val="bottom"/>
          </w:tcPr>
          <w:p w14:paraId="64B4DD3D" w14:textId="42AF2A69" w:rsidR="001B7EF1" w:rsidRPr="008F706A" w:rsidRDefault="00AB0EB5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  <w:lang w:val="en-GB"/>
              </w:rPr>
              <w:t>76</w:t>
            </w:r>
            <w:r w:rsidR="00596EA7">
              <w:rPr>
                <w:rFonts w:ascii="Browallia New" w:hAnsi="Browallia New" w:cs="Browallia New"/>
                <w:sz w:val="27"/>
                <w:szCs w:val="27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lang w:val="en-GB"/>
              </w:rPr>
              <w:t>346,051</w:t>
            </w:r>
          </w:p>
        </w:tc>
      </w:tr>
      <w:tr w:rsidR="001B7EF1" w:rsidRPr="008F706A" w14:paraId="64B4DD47" w14:textId="77777777" w:rsidTr="007B798F">
        <w:trPr>
          <w:cantSplit/>
        </w:trPr>
        <w:tc>
          <w:tcPr>
            <w:tcW w:w="3344" w:type="dxa"/>
          </w:tcPr>
          <w:p w14:paraId="64B4DD3F" w14:textId="4C825389" w:rsidR="001B7EF1" w:rsidRPr="008F706A" w:rsidRDefault="001B7EF1" w:rsidP="001B7EF1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7"/>
                <w:szCs w:val="27"/>
                <w:cs/>
              </w:rPr>
            </w:pPr>
            <w:r w:rsidRPr="008F706A">
              <w:rPr>
                <w:rFonts w:ascii="Browallia New" w:hAnsi="Browallia New" w:cs="Browallia New"/>
                <w:spacing w:val="-6"/>
                <w:sz w:val="27"/>
                <w:szCs w:val="27"/>
                <w:cs/>
              </w:rPr>
              <w:t>อัตราภาษี</w:t>
            </w:r>
            <w:r w:rsidRPr="008F706A">
              <w:rPr>
                <w:rFonts w:ascii="Browallia New" w:hAnsi="Browallia New" w:cs="Browallia New"/>
                <w:spacing w:val="-6"/>
                <w:sz w:val="27"/>
                <w:szCs w:val="27"/>
              </w:rPr>
              <w:t xml:space="preserve"> </w:t>
            </w:r>
            <w:r w:rsidRPr="008F706A">
              <w:rPr>
                <w:rFonts w:ascii="Browallia New" w:hAnsi="Browallia New" w:cs="Browallia New" w:hint="cs"/>
                <w:spacing w:val="-6"/>
                <w:sz w:val="27"/>
                <w:szCs w:val="27"/>
                <w:cs/>
              </w:rPr>
              <w:t>(ร้อยละ)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B4DD40" w14:textId="01ED278B" w:rsidR="001B7EF1" w:rsidRPr="008F706A" w:rsidRDefault="00FE5B49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20</w:t>
            </w:r>
          </w:p>
        </w:tc>
        <w:tc>
          <w:tcPr>
            <w:tcW w:w="234" w:type="dxa"/>
            <w:vAlign w:val="bottom"/>
          </w:tcPr>
          <w:p w14:paraId="64B4DD41" w14:textId="77777777" w:rsidR="001B7EF1" w:rsidRPr="008F706A" w:rsidRDefault="001B7EF1" w:rsidP="001B7EF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4B4DD42" w14:textId="238B1F12" w:rsidR="001B7EF1" w:rsidRPr="008F706A" w:rsidRDefault="00FE5B49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20</w:t>
            </w:r>
          </w:p>
        </w:tc>
        <w:tc>
          <w:tcPr>
            <w:tcW w:w="180" w:type="dxa"/>
            <w:vAlign w:val="bottom"/>
          </w:tcPr>
          <w:p w14:paraId="64B4DD43" w14:textId="77777777" w:rsidR="001B7EF1" w:rsidRPr="008F706A" w:rsidRDefault="001B7EF1" w:rsidP="001B7EF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64B4DD44" w14:textId="7C26313B" w:rsidR="001B7EF1" w:rsidRPr="008F706A" w:rsidRDefault="00FE5B49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20</w:t>
            </w:r>
          </w:p>
        </w:tc>
        <w:tc>
          <w:tcPr>
            <w:tcW w:w="216" w:type="dxa"/>
            <w:vAlign w:val="bottom"/>
          </w:tcPr>
          <w:p w14:paraId="64B4DD45" w14:textId="77777777" w:rsidR="001B7EF1" w:rsidRPr="008F706A" w:rsidRDefault="001B7EF1" w:rsidP="001B7EF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64B4DD46" w14:textId="6A531C88" w:rsidR="001B7EF1" w:rsidRPr="008F706A" w:rsidRDefault="00FE5B49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20</w:t>
            </w:r>
          </w:p>
        </w:tc>
      </w:tr>
      <w:tr w:rsidR="001B7EF1" w:rsidRPr="008F706A" w14:paraId="64B4DD50" w14:textId="77777777" w:rsidTr="00FE58F7">
        <w:trPr>
          <w:cantSplit/>
        </w:trPr>
        <w:tc>
          <w:tcPr>
            <w:tcW w:w="3344" w:type="dxa"/>
          </w:tcPr>
          <w:p w14:paraId="64B4DD48" w14:textId="77777777" w:rsidR="001B7EF1" w:rsidRPr="008F706A" w:rsidRDefault="001B7EF1" w:rsidP="001B7EF1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7"/>
                <w:szCs w:val="27"/>
                <w:cs/>
              </w:rPr>
            </w:pPr>
            <w:r w:rsidRPr="008F706A">
              <w:rPr>
                <w:rFonts w:ascii="Browallia New" w:hAnsi="Browallia New" w:cs="Browallia New"/>
                <w:spacing w:val="-6"/>
                <w:sz w:val="27"/>
                <w:szCs w:val="27"/>
                <w:cs/>
              </w:rPr>
              <w:t>ภาษีคำนวณจากอัตราภาษี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B4DD49" w14:textId="00E19FD6" w:rsidR="001B7EF1" w:rsidRPr="008F706A" w:rsidRDefault="00FE5B49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19</w:t>
            </w:r>
            <w:r w:rsidR="00E22CB9" w:rsidRPr="008F706A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,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300</w:t>
            </w:r>
            <w:r w:rsidR="00E22CB9" w:rsidRPr="008F706A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,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423</w:t>
            </w:r>
          </w:p>
        </w:tc>
        <w:tc>
          <w:tcPr>
            <w:tcW w:w="234" w:type="dxa"/>
            <w:vAlign w:val="bottom"/>
          </w:tcPr>
          <w:p w14:paraId="64B4DD4A" w14:textId="77777777" w:rsidR="001B7EF1" w:rsidRPr="008F706A" w:rsidRDefault="001B7EF1" w:rsidP="001B7EF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4B4DD4B" w14:textId="48932F57" w:rsidR="001B7EF1" w:rsidRPr="008F706A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8F706A">
              <w:rPr>
                <w:rFonts w:ascii="Browallia New" w:hAnsi="Browallia New" w:cs="Browallia New"/>
                <w:sz w:val="27"/>
                <w:szCs w:val="27"/>
                <w:lang w:val="en-GB"/>
              </w:rPr>
              <w:t>15,</w:t>
            </w:r>
            <w:r w:rsidRPr="008F706A">
              <w:rPr>
                <w:rFonts w:ascii="Browallia New" w:hAnsi="Browallia New" w:cs="Browallia New"/>
                <w:sz w:val="27"/>
                <w:szCs w:val="27"/>
              </w:rPr>
              <w:t>2</w:t>
            </w:r>
            <w:r w:rsidR="00631A7A">
              <w:rPr>
                <w:rFonts w:ascii="Browallia New" w:hAnsi="Browallia New" w:cs="Browallia New"/>
                <w:sz w:val="27"/>
                <w:szCs w:val="27"/>
              </w:rPr>
              <w:t>14,676</w:t>
            </w:r>
          </w:p>
        </w:tc>
        <w:tc>
          <w:tcPr>
            <w:tcW w:w="180" w:type="dxa"/>
            <w:vAlign w:val="bottom"/>
          </w:tcPr>
          <w:p w14:paraId="64B4DD4C" w14:textId="77777777" w:rsidR="001B7EF1" w:rsidRPr="008F706A" w:rsidRDefault="001B7EF1" w:rsidP="001B7EF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64B4DD4D" w14:textId="3D583EA9" w:rsidR="001B7EF1" w:rsidRPr="008F706A" w:rsidRDefault="00FE5B49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19</w:t>
            </w:r>
            <w:r w:rsidR="00673252" w:rsidRPr="008F706A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,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256</w:t>
            </w:r>
            <w:r w:rsidR="00673252" w:rsidRPr="008F706A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,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980</w:t>
            </w:r>
          </w:p>
        </w:tc>
        <w:tc>
          <w:tcPr>
            <w:tcW w:w="216" w:type="dxa"/>
            <w:vAlign w:val="bottom"/>
          </w:tcPr>
          <w:p w14:paraId="64B4DD4E" w14:textId="77777777" w:rsidR="001B7EF1" w:rsidRPr="008F706A" w:rsidRDefault="001B7EF1" w:rsidP="001B7EF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64B4DD4F" w14:textId="77AA68FB" w:rsidR="001B7EF1" w:rsidRPr="008F706A" w:rsidRDefault="001B7EF1" w:rsidP="001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8F706A">
              <w:rPr>
                <w:rFonts w:ascii="Browallia New" w:hAnsi="Browallia New" w:cs="Browallia New"/>
                <w:sz w:val="27"/>
                <w:szCs w:val="27"/>
                <w:lang w:val="en-GB"/>
              </w:rPr>
              <w:t>15,</w:t>
            </w:r>
            <w:r w:rsidR="007540CC">
              <w:rPr>
                <w:rFonts w:ascii="Browallia New" w:hAnsi="Browallia New" w:cs="Browallia New"/>
                <w:sz w:val="27"/>
                <w:szCs w:val="27"/>
                <w:lang w:val="en-GB"/>
              </w:rPr>
              <w:t>269,210</w:t>
            </w:r>
          </w:p>
        </w:tc>
      </w:tr>
      <w:tr w:rsidR="00606DF4" w:rsidRPr="008F706A" w14:paraId="08D96675" w14:textId="77777777" w:rsidTr="00D71DDB">
        <w:trPr>
          <w:cantSplit/>
          <w:trHeight w:val="251"/>
        </w:trPr>
        <w:tc>
          <w:tcPr>
            <w:tcW w:w="3344" w:type="dxa"/>
          </w:tcPr>
          <w:p w14:paraId="28416C6B" w14:textId="192925C6" w:rsidR="00606DF4" w:rsidRPr="007011C0" w:rsidRDefault="00606DF4" w:rsidP="007011C0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b/>
                <w:bCs/>
                <w:spacing w:val="-6"/>
                <w:sz w:val="27"/>
                <w:szCs w:val="27"/>
                <w:cs/>
              </w:rPr>
            </w:pPr>
            <w:r w:rsidRPr="007011C0">
              <w:rPr>
                <w:rFonts w:ascii="Browallia New" w:hAnsi="Browallia New" w:cs="Browallia New"/>
                <w:b/>
                <w:bCs/>
                <w:spacing w:val="-6"/>
                <w:sz w:val="27"/>
                <w:szCs w:val="27"/>
                <w:cs/>
              </w:rPr>
              <w:t xml:space="preserve">ผลกระทบ </w:t>
            </w:r>
            <w:r w:rsidRPr="007011C0">
              <w:rPr>
                <w:rFonts w:ascii="Browallia New" w:hAnsi="Browallia New" w:cs="Browallia New"/>
                <w:b/>
                <w:bCs/>
                <w:spacing w:val="-6"/>
                <w:sz w:val="27"/>
                <w:szCs w:val="27"/>
              </w:rPr>
              <w:t xml:space="preserve">: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0E91C9C" w14:textId="2A0DC5DA" w:rsidR="00606DF4" w:rsidRPr="008F706A" w:rsidRDefault="00606DF4" w:rsidP="0060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4" w:type="dxa"/>
            <w:vAlign w:val="bottom"/>
          </w:tcPr>
          <w:p w14:paraId="39FB8169" w14:textId="77777777" w:rsidR="00606DF4" w:rsidRPr="008F706A" w:rsidRDefault="00606DF4" w:rsidP="00606DF4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0A072FD" w14:textId="6ECF8427" w:rsidR="00606DF4" w:rsidRPr="008F706A" w:rsidRDefault="00606DF4" w:rsidP="0060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667FF38" w14:textId="77777777" w:rsidR="00606DF4" w:rsidRPr="008F706A" w:rsidRDefault="00606DF4" w:rsidP="00606DF4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7EB6E0BB" w14:textId="3020A10F" w:rsidR="00606DF4" w:rsidRPr="008F706A" w:rsidRDefault="00606DF4" w:rsidP="0060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6" w:type="dxa"/>
            <w:vAlign w:val="bottom"/>
          </w:tcPr>
          <w:p w14:paraId="48D86606" w14:textId="77777777" w:rsidR="00606DF4" w:rsidRPr="008F706A" w:rsidRDefault="00606DF4" w:rsidP="00606DF4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30CECE9F" w14:textId="3A56D470" w:rsidR="00606DF4" w:rsidRPr="008F706A" w:rsidRDefault="00606DF4" w:rsidP="00606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</w:tr>
      <w:tr w:rsidR="007011C0" w:rsidRPr="008F706A" w14:paraId="43C480E4" w14:textId="77777777" w:rsidTr="007011C0">
        <w:trPr>
          <w:cantSplit/>
        </w:trPr>
        <w:tc>
          <w:tcPr>
            <w:tcW w:w="3344" w:type="dxa"/>
          </w:tcPr>
          <w:p w14:paraId="390AD1C0" w14:textId="77777777" w:rsidR="00FE26A0" w:rsidRDefault="007011C0" w:rsidP="00FE26A0">
            <w:pPr>
              <w:tabs>
                <w:tab w:val="left" w:pos="4318"/>
              </w:tabs>
              <w:spacing w:line="240" w:lineRule="auto"/>
              <w:ind w:left="303"/>
              <w:rPr>
                <w:rFonts w:ascii="Browallia New" w:hAnsi="Browallia New" w:cs="Browallia New"/>
                <w:spacing w:val="-6"/>
                <w:sz w:val="27"/>
                <w:szCs w:val="27"/>
              </w:rPr>
            </w:pPr>
            <w:r w:rsidRPr="007011C0">
              <w:rPr>
                <w:rFonts w:ascii="Browallia New" w:hAnsi="Browallia New" w:cs="Browallia New"/>
                <w:spacing w:val="-6"/>
                <w:sz w:val="27"/>
                <w:szCs w:val="27"/>
                <w:cs/>
              </w:rPr>
              <w:t>จำนวนภาษีของค่าใช้จ่ายที่ไม่สามารถ</w:t>
            </w:r>
          </w:p>
          <w:p w14:paraId="3D316610" w14:textId="02889AF6" w:rsidR="007011C0" w:rsidRPr="008F706A" w:rsidRDefault="00FE26A0" w:rsidP="00FE26A0">
            <w:pPr>
              <w:tabs>
                <w:tab w:val="left" w:pos="4318"/>
              </w:tabs>
              <w:spacing w:line="240" w:lineRule="auto"/>
              <w:ind w:left="303"/>
              <w:rPr>
                <w:rFonts w:ascii="Browallia New" w:hAnsi="Browallia New" w:cs="Browallia New"/>
                <w:spacing w:val="-6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pacing w:val="-6"/>
                <w:sz w:val="27"/>
                <w:szCs w:val="27"/>
              </w:rPr>
              <w:t xml:space="preserve">     </w:t>
            </w:r>
            <w:r w:rsidR="007011C0" w:rsidRPr="007011C0">
              <w:rPr>
                <w:rFonts w:ascii="Browallia New" w:hAnsi="Browallia New" w:cs="Browallia New"/>
                <w:spacing w:val="-6"/>
                <w:sz w:val="27"/>
                <w:szCs w:val="27"/>
                <w:cs/>
              </w:rPr>
              <w:t>หักภาษี</w:t>
            </w:r>
          </w:p>
        </w:tc>
        <w:tc>
          <w:tcPr>
            <w:tcW w:w="1170" w:type="dxa"/>
            <w:vAlign w:val="bottom"/>
          </w:tcPr>
          <w:p w14:paraId="2B25585E" w14:textId="379603E0" w:rsidR="007011C0" w:rsidRPr="008F706A" w:rsidRDefault="007011C0" w:rsidP="007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F706A">
              <w:rPr>
                <w:rFonts w:ascii="Browallia New" w:hAnsi="Browallia New" w:cs="Browallia New"/>
                <w:sz w:val="27"/>
                <w:szCs w:val="27"/>
              </w:rPr>
              <w:t>545,865</w:t>
            </w:r>
          </w:p>
        </w:tc>
        <w:tc>
          <w:tcPr>
            <w:tcW w:w="234" w:type="dxa"/>
            <w:vAlign w:val="bottom"/>
          </w:tcPr>
          <w:p w14:paraId="52BBDED8" w14:textId="77777777" w:rsidR="007011C0" w:rsidRPr="008F706A" w:rsidRDefault="007011C0" w:rsidP="007011C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25" w:type="dxa"/>
            <w:vAlign w:val="bottom"/>
          </w:tcPr>
          <w:p w14:paraId="0C60F65D" w14:textId="111F807E" w:rsidR="007011C0" w:rsidRDefault="007011C0" w:rsidP="007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  <w:lang w:val="en-GB"/>
              </w:rPr>
              <w:t>575,346</w:t>
            </w:r>
          </w:p>
        </w:tc>
        <w:tc>
          <w:tcPr>
            <w:tcW w:w="180" w:type="dxa"/>
            <w:vAlign w:val="bottom"/>
          </w:tcPr>
          <w:p w14:paraId="7ED804DB" w14:textId="77777777" w:rsidR="007011C0" w:rsidRPr="008F706A" w:rsidRDefault="007011C0" w:rsidP="007011C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9" w:type="dxa"/>
            <w:vAlign w:val="bottom"/>
          </w:tcPr>
          <w:p w14:paraId="403F32CE" w14:textId="00912CA2" w:rsidR="007011C0" w:rsidRPr="008F706A" w:rsidRDefault="007011C0" w:rsidP="007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8F706A">
              <w:rPr>
                <w:rFonts w:ascii="Browallia New" w:hAnsi="Browallia New" w:cs="Browallia New"/>
                <w:sz w:val="27"/>
                <w:szCs w:val="27"/>
                <w:lang w:val="en-GB"/>
              </w:rPr>
              <w:t>505,867</w:t>
            </w:r>
          </w:p>
        </w:tc>
        <w:tc>
          <w:tcPr>
            <w:tcW w:w="216" w:type="dxa"/>
            <w:vAlign w:val="bottom"/>
          </w:tcPr>
          <w:p w14:paraId="538CDC61" w14:textId="77777777" w:rsidR="007011C0" w:rsidRPr="008F706A" w:rsidRDefault="007011C0" w:rsidP="007011C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41" w:type="dxa"/>
            <w:vAlign w:val="bottom"/>
          </w:tcPr>
          <w:p w14:paraId="5DEF6362" w14:textId="5C69E192" w:rsidR="007011C0" w:rsidRDefault="007011C0" w:rsidP="007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  <w:lang w:val="en-GB"/>
              </w:rPr>
              <w:t>534,395</w:t>
            </w:r>
          </w:p>
        </w:tc>
      </w:tr>
      <w:tr w:rsidR="007011C0" w:rsidRPr="008F706A" w14:paraId="77127FE1" w14:textId="77777777" w:rsidTr="00FE58F7">
        <w:trPr>
          <w:cantSplit/>
        </w:trPr>
        <w:tc>
          <w:tcPr>
            <w:tcW w:w="3344" w:type="dxa"/>
          </w:tcPr>
          <w:p w14:paraId="1E324983" w14:textId="1032469F" w:rsidR="007011C0" w:rsidRPr="008F706A" w:rsidRDefault="007011C0" w:rsidP="00FE26A0">
            <w:pPr>
              <w:tabs>
                <w:tab w:val="left" w:pos="4318"/>
              </w:tabs>
              <w:spacing w:line="240" w:lineRule="auto"/>
              <w:ind w:left="303"/>
              <w:rPr>
                <w:rFonts w:ascii="Browallia New" w:hAnsi="Browallia New" w:cs="Browallia New"/>
                <w:spacing w:val="-6"/>
                <w:sz w:val="27"/>
                <w:szCs w:val="27"/>
                <w:cs/>
              </w:rPr>
            </w:pPr>
            <w:r w:rsidRPr="008F706A">
              <w:rPr>
                <w:rFonts w:ascii="Browallia New" w:hAnsi="Browallia New" w:cs="Browallia New" w:hint="cs"/>
                <w:spacing w:val="-6"/>
                <w:sz w:val="27"/>
                <w:szCs w:val="27"/>
                <w:cs/>
              </w:rPr>
              <w:t>รายการตัดบัญชี</w:t>
            </w:r>
            <w:r>
              <w:rPr>
                <w:rFonts w:ascii="Browallia New" w:hAnsi="Browallia New" w:cs="Browallia New" w:hint="cs"/>
                <w:spacing w:val="-6"/>
                <w:sz w:val="27"/>
                <w:szCs w:val="27"/>
                <w:cs/>
              </w:rPr>
              <w:t>ระหว่างกัน</w:t>
            </w:r>
          </w:p>
        </w:tc>
        <w:tc>
          <w:tcPr>
            <w:tcW w:w="1170" w:type="dxa"/>
            <w:vAlign w:val="bottom"/>
          </w:tcPr>
          <w:p w14:paraId="0A3AEF80" w14:textId="0E3A29FE" w:rsidR="007011C0" w:rsidRPr="008F706A" w:rsidRDefault="007011C0" w:rsidP="007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8F706A">
              <w:rPr>
                <w:rFonts w:ascii="Browallia New" w:hAnsi="Browallia New" w:cs="Browallia New"/>
                <w:sz w:val="27"/>
                <w:szCs w:val="27"/>
                <w:lang w:val="en-GB"/>
              </w:rPr>
              <w:t>175,003</w:t>
            </w:r>
          </w:p>
        </w:tc>
        <w:tc>
          <w:tcPr>
            <w:tcW w:w="234" w:type="dxa"/>
            <w:vAlign w:val="bottom"/>
          </w:tcPr>
          <w:p w14:paraId="1202AADD" w14:textId="77777777" w:rsidR="007011C0" w:rsidRPr="008F706A" w:rsidRDefault="007011C0" w:rsidP="007011C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25" w:type="dxa"/>
            <w:vAlign w:val="bottom"/>
          </w:tcPr>
          <w:p w14:paraId="0B619DF4" w14:textId="0FE0DDBC" w:rsidR="007011C0" w:rsidRPr="008F706A" w:rsidRDefault="007011C0" w:rsidP="007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8F706A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       -</w:t>
            </w:r>
          </w:p>
        </w:tc>
        <w:tc>
          <w:tcPr>
            <w:tcW w:w="180" w:type="dxa"/>
            <w:vAlign w:val="bottom"/>
          </w:tcPr>
          <w:p w14:paraId="3AF55FED" w14:textId="77777777" w:rsidR="007011C0" w:rsidRPr="008F706A" w:rsidRDefault="007011C0" w:rsidP="007011C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9" w:type="dxa"/>
            <w:vAlign w:val="bottom"/>
          </w:tcPr>
          <w:p w14:paraId="726DC91B" w14:textId="2CAC78DC" w:rsidR="007011C0" w:rsidRPr="008F706A" w:rsidRDefault="007011C0" w:rsidP="007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8F706A">
              <w:rPr>
                <w:rFonts w:ascii="Browallia New" w:hAnsi="Browallia New" w:cs="Browalli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216" w:type="dxa"/>
            <w:vAlign w:val="bottom"/>
          </w:tcPr>
          <w:p w14:paraId="78C911FB" w14:textId="77777777" w:rsidR="007011C0" w:rsidRPr="008F706A" w:rsidRDefault="007011C0" w:rsidP="007011C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41" w:type="dxa"/>
            <w:vAlign w:val="bottom"/>
          </w:tcPr>
          <w:p w14:paraId="54C3D014" w14:textId="1D39B992" w:rsidR="007011C0" w:rsidRPr="008F706A" w:rsidRDefault="007011C0" w:rsidP="007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8F706A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 xml:space="preserve">       </w:t>
            </w:r>
            <w:r w:rsidRPr="008F706A">
              <w:rPr>
                <w:rFonts w:ascii="Browallia New" w:hAnsi="Browallia New" w:cs="Browallia New"/>
                <w:sz w:val="27"/>
                <w:szCs w:val="27"/>
                <w:lang w:val="en-GB"/>
              </w:rPr>
              <w:t>-</w:t>
            </w:r>
          </w:p>
        </w:tc>
      </w:tr>
      <w:tr w:rsidR="007011C0" w:rsidRPr="008F706A" w14:paraId="64B4DD6B" w14:textId="77777777" w:rsidTr="007B798F">
        <w:trPr>
          <w:cantSplit/>
        </w:trPr>
        <w:tc>
          <w:tcPr>
            <w:tcW w:w="3344" w:type="dxa"/>
          </w:tcPr>
          <w:p w14:paraId="2E57D03C" w14:textId="77777777" w:rsidR="00FE26A0" w:rsidRDefault="007011C0" w:rsidP="00FE26A0">
            <w:pPr>
              <w:tabs>
                <w:tab w:val="left" w:pos="294"/>
                <w:tab w:val="left" w:pos="4318"/>
              </w:tabs>
              <w:spacing w:line="240" w:lineRule="auto"/>
              <w:ind w:left="303"/>
              <w:rPr>
                <w:rFonts w:ascii="Browallia New" w:hAnsi="Browallia New" w:cs="Browallia New"/>
                <w:spacing w:val="-6"/>
                <w:sz w:val="27"/>
                <w:szCs w:val="27"/>
              </w:rPr>
            </w:pPr>
            <w:r w:rsidRPr="008F706A">
              <w:rPr>
                <w:rFonts w:ascii="Browallia New" w:hAnsi="Browallia New" w:cs="Browallia New"/>
                <w:spacing w:val="-6"/>
                <w:sz w:val="27"/>
                <w:szCs w:val="27"/>
                <w:cs/>
              </w:rPr>
              <w:t xml:space="preserve">รายได้ที่ไม่ต้องเสียภาษีและค่าใช้จ่าย            </w:t>
            </w:r>
          </w:p>
          <w:p w14:paraId="64B4DD63" w14:textId="51CEB87E" w:rsidR="007011C0" w:rsidRPr="008F706A" w:rsidRDefault="00FE26A0" w:rsidP="00FE26A0">
            <w:pPr>
              <w:tabs>
                <w:tab w:val="left" w:pos="294"/>
                <w:tab w:val="left" w:pos="4318"/>
              </w:tabs>
              <w:spacing w:line="240" w:lineRule="auto"/>
              <w:ind w:left="303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pacing w:val="-6"/>
                <w:sz w:val="27"/>
                <w:szCs w:val="27"/>
              </w:rPr>
              <w:t xml:space="preserve">    </w:t>
            </w:r>
            <w:r w:rsidR="007011C0" w:rsidRPr="008F706A">
              <w:rPr>
                <w:rFonts w:ascii="Browallia New" w:hAnsi="Browallia New" w:cs="Browallia New"/>
                <w:spacing w:val="-6"/>
                <w:sz w:val="27"/>
                <w:szCs w:val="27"/>
                <w:cs/>
              </w:rPr>
              <w:t>ที่หักเพิ่มได้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B4DD64" w14:textId="3506B694" w:rsidR="007011C0" w:rsidRPr="008F706A" w:rsidRDefault="007011C0" w:rsidP="007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F706A">
              <w:rPr>
                <w:rFonts w:ascii="Browallia New" w:hAnsi="Browallia New" w:cs="Browallia New" w:hint="cs"/>
                <w:sz w:val="27"/>
                <w:szCs w:val="27"/>
                <w:cs/>
              </w:rPr>
              <w:t>(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1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064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793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  <w:cs/>
              </w:rPr>
              <w:t>)</w:t>
            </w:r>
          </w:p>
        </w:tc>
        <w:tc>
          <w:tcPr>
            <w:tcW w:w="234" w:type="dxa"/>
            <w:vAlign w:val="bottom"/>
          </w:tcPr>
          <w:p w14:paraId="64B4DD65" w14:textId="77777777" w:rsidR="007011C0" w:rsidRPr="008F706A" w:rsidRDefault="007011C0" w:rsidP="007011C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4B4DD66" w14:textId="0D1AA7E0" w:rsidR="007011C0" w:rsidRPr="008F706A" w:rsidRDefault="007011C0" w:rsidP="007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8F706A">
              <w:rPr>
                <w:rFonts w:ascii="Browallia New" w:hAnsi="Browallia New" w:cs="Browallia New" w:hint="cs"/>
                <w:sz w:val="27"/>
                <w:szCs w:val="27"/>
                <w:cs/>
              </w:rPr>
              <w:t>(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1</w:t>
            </w:r>
            <w:r w:rsidRPr="008F706A">
              <w:rPr>
                <w:rFonts w:ascii="Browallia New" w:hAnsi="Browallia New" w:cs="Browallia New"/>
                <w:sz w:val="27"/>
                <w:szCs w:val="27"/>
              </w:rPr>
              <w:t>69,170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64B4DD67" w14:textId="77777777" w:rsidR="007011C0" w:rsidRPr="008F706A" w:rsidRDefault="007011C0" w:rsidP="007011C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9" w:type="dxa"/>
            <w:vAlign w:val="bottom"/>
          </w:tcPr>
          <w:p w14:paraId="64B4DD68" w14:textId="08E11020" w:rsidR="007011C0" w:rsidRPr="008F706A" w:rsidRDefault="007011C0" w:rsidP="007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8F706A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(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1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,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064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,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793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216" w:type="dxa"/>
            <w:vAlign w:val="bottom"/>
          </w:tcPr>
          <w:p w14:paraId="64B4DD69" w14:textId="77777777" w:rsidR="007011C0" w:rsidRPr="008F706A" w:rsidRDefault="007011C0" w:rsidP="007011C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64B4DD6A" w14:textId="26FA1814" w:rsidR="007011C0" w:rsidRPr="008F706A" w:rsidRDefault="007011C0" w:rsidP="007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8F706A">
              <w:rPr>
                <w:rFonts w:ascii="Browallia New" w:hAnsi="Browallia New" w:cs="Browallia New" w:hint="cs"/>
                <w:sz w:val="27"/>
                <w:szCs w:val="27"/>
                <w:cs/>
              </w:rPr>
              <w:t>(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1</w:t>
            </w:r>
            <w:r w:rsidRPr="008F706A">
              <w:rPr>
                <w:rFonts w:ascii="Browallia New" w:hAnsi="Browallia New" w:cs="Browallia New"/>
                <w:sz w:val="27"/>
                <w:szCs w:val="27"/>
              </w:rPr>
              <w:t>69,170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  <w:cs/>
              </w:rPr>
              <w:t>)</w:t>
            </w:r>
          </w:p>
        </w:tc>
      </w:tr>
      <w:tr w:rsidR="007011C0" w:rsidRPr="008F706A" w14:paraId="1B222BBF" w14:textId="77777777" w:rsidTr="007B798F">
        <w:trPr>
          <w:cantSplit/>
        </w:trPr>
        <w:tc>
          <w:tcPr>
            <w:tcW w:w="3344" w:type="dxa"/>
          </w:tcPr>
          <w:p w14:paraId="68F4EBAA" w14:textId="77777777" w:rsidR="00D71DDB" w:rsidRDefault="007011C0" w:rsidP="00D71DDB">
            <w:pPr>
              <w:tabs>
                <w:tab w:val="left" w:pos="294"/>
                <w:tab w:val="left" w:pos="4318"/>
              </w:tabs>
              <w:spacing w:line="240" w:lineRule="auto"/>
              <w:ind w:left="303"/>
              <w:rPr>
                <w:rFonts w:ascii="Browallia New" w:hAnsi="Browallia New" w:cs="Browallia New"/>
                <w:spacing w:val="-6"/>
                <w:sz w:val="27"/>
                <w:szCs w:val="27"/>
              </w:rPr>
            </w:pPr>
            <w:r w:rsidRPr="008F706A">
              <w:rPr>
                <w:rFonts w:ascii="Browallia New" w:hAnsi="Browallia New" w:cs="Browallia New" w:hint="cs"/>
                <w:spacing w:val="-6"/>
                <w:sz w:val="27"/>
                <w:szCs w:val="27"/>
                <w:cs/>
              </w:rPr>
              <w:t>ผลขาดทุนสะสมที่ใช้ประโยชน์ทางภาษี</w:t>
            </w:r>
          </w:p>
          <w:p w14:paraId="525CBD72" w14:textId="7B415F71" w:rsidR="007011C0" w:rsidRPr="008F706A" w:rsidRDefault="00D71DDB" w:rsidP="00D71DDB">
            <w:pPr>
              <w:tabs>
                <w:tab w:val="left" w:pos="294"/>
                <w:tab w:val="left" w:pos="4318"/>
              </w:tabs>
              <w:spacing w:line="240" w:lineRule="auto"/>
              <w:ind w:left="303"/>
              <w:rPr>
                <w:rFonts w:ascii="Browallia New" w:hAnsi="Browallia New" w:cs="Browallia New"/>
                <w:spacing w:val="-6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pacing w:val="-6"/>
                <w:sz w:val="27"/>
                <w:szCs w:val="27"/>
              </w:rPr>
              <w:t xml:space="preserve">    </w:t>
            </w:r>
            <w:r w:rsidR="007011C0" w:rsidRPr="008F706A">
              <w:rPr>
                <w:rFonts w:ascii="Browallia New" w:hAnsi="Browallia New" w:cs="Browallia New" w:hint="cs"/>
                <w:spacing w:val="-6"/>
                <w:sz w:val="27"/>
                <w:szCs w:val="27"/>
                <w:cs/>
              </w:rPr>
              <w:t>ในปีปัจจุบัน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DCB2B4" w14:textId="6FB94308" w:rsidR="007011C0" w:rsidRPr="008F706A" w:rsidRDefault="007011C0" w:rsidP="007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8F706A">
              <w:rPr>
                <w:rFonts w:ascii="Browallia New" w:hAnsi="Browallia New" w:cs="Browallia New"/>
                <w:sz w:val="27"/>
                <w:szCs w:val="27"/>
                <w:lang w:val="en-GB"/>
              </w:rPr>
              <w:t>(201,474)</w:t>
            </w:r>
          </w:p>
        </w:tc>
        <w:tc>
          <w:tcPr>
            <w:tcW w:w="234" w:type="dxa"/>
            <w:vAlign w:val="bottom"/>
          </w:tcPr>
          <w:p w14:paraId="0FC079A3" w14:textId="77777777" w:rsidR="007011C0" w:rsidRPr="008F706A" w:rsidRDefault="007011C0" w:rsidP="007011C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6071850" w14:textId="53BEB693" w:rsidR="007011C0" w:rsidRPr="008F706A" w:rsidRDefault="007011C0" w:rsidP="007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F706A">
              <w:rPr>
                <w:rFonts w:ascii="Browallia New" w:hAnsi="Browallia New" w:cs="Browallia New"/>
                <w:sz w:val="27"/>
                <w:szCs w:val="27"/>
              </w:rPr>
              <w:t xml:space="preserve">        -</w:t>
            </w:r>
          </w:p>
        </w:tc>
        <w:tc>
          <w:tcPr>
            <w:tcW w:w="180" w:type="dxa"/>
            <w:vAlign w:val="bottom"/>
          </w:tcPr>
          <w:p w14:paraId="393C9472" w14:textId="77777777" w:rsidR="007011C0" w:rsidRPr="008F706A" w:rsidRDefault="007011C0" w:rsidP="007011C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9" w:type="dxa"/>
            <w:vAlign w:val="bottom"/>
          </w:tcPr>
          <w:p w14:paraId="6417BC05" w14:textId="4695DF42" w:rsidR="007011C0" w:rsidRPr="008F706A" w:rsidRDefault="007011C0" w:rsidP="007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8F706A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      -</w:t>
            </w:r>
          </w:p>
        </w:tc>
        <w:tc>
          <w:tcPr>
            <w:tcW w:w="216" w:type="dxa"/>
            <w:vAlign w:val="bottom"/>
          </w:tcPr>
          <w:p w14:paraId="7D94E727" w14:textId="77777777" w:rsidR="007011C0" w:rsidRPr="008F706A" w:rsidRDefault="007011C0" w:rsidP="007011C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5474AD1E" w14:textId="0A4A1EDC" w:rsidR="007011C0" w:rsidRPr="008F706A" w:rsidRDefault="007011C0" w:rsidP="007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F706A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        </w:t>
            </w:r>
            <w:r w:rsidRPr="008F706A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7011C0" w:rsidRPr="008F706A" w14:paraId="64B4DD75" w14:textId="77777777" w:rsidTr="007B798F">
        <w:trPr>
          <w:cantSplit/>
        </w:trPr>
        <w:tc>
          <w:tcPr>
            <w:tcW w:w="3344" w:type="dxa"/>
          </w:tcPr>
          <w:p w14:paraId="5E74A79C" w14:textId="77777777" w:rsidR="00D71DDB" w:rsidRDefault="007011C0" w:rsidP="00D71DDB">
            <w:pPr>
              <w:tabs>
                <w:tab w:val="left" w:pos="294"/>
                <w:tab w:val="left" w:pos="4318"/>
              </w:tabs>
              <w:spacing w:line="240" w:lineRule="auto"/>
              <w:ind w:left="303"/>
              <w:rPr>
                <w:rFonts w:ascii="Browallia New" w:hAnsi="Browallia New" w:cs="Browallia New"/>
                <w:spacing w:val="-6"/>
                <w:sz w:val="27"/>
                <w:szCs w:val="27"/>
              </w:rPr>
            </w:pPr>
            <w:r w:rsidRPr="008F706A">
              <w:rPr>
                <w:rFonts w:ascii="Browallia New" w:hAnsi="Browallia New" w:cs="Browallia New"/>
                <w:spacing w:val="-6"/>
                <w:sz w:val="27"/>
                <w:szCs w:val="27"/>
                <w:cs/>
              </w:rPr>
              <w:t>ผลขาดทุนจากบริษัทย่อยที่ไม่รับรู้เป็น</w:t>
            </w:r>
            <w:r w:rsidR="00D71DDB">
              <w:rPr>
                <w:rFonts w:ascii="Browallia New" w:hAnsi="Browallia New" w:cs="Browallia New"/>
                <w:spacing w:val="-6"/>
                <w:sz w:val="27"/>
                <w:szCs w:val="27"/>
              </w:rPr>
              <w:t xml:space="preserve"> </w:t>
            </w:r>
          </w:p>
          <w:p w14:paraId="64B4DD6D" w14:textId="13ADE0FD" w:rsidR="007011C0" w:rsidRPr="008F706A" w:rsidRDefault="00D71DDB" w:rsidP="00D71DDB">
            <w:pPr>
              <w:tabs>
                <w:tab w:val="left" w:pos="294"/>
                <w:tab w:val="left" w:pos="4318"/>
              </w:tabs>
              <w:spacing w:line="240" w:lineRule="auto"/>
              <w:ind w:left="303"/>
              <w:rPr>
                <w:rFonts w:ascii="Browallia New" w:hAnsi="Browallia New" w:cs="Browallia New"/>
                <w:spacing w:val="-6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pacing w:val="-6"/>
                <w:sz w:val="27"/>
                <w:szCs w:val="27"/>
              </w:rPr>
              <w:t xml:space="preserve">    </w:t>
            </w:r>
            <w:r w:rsidR="007011C0" w:rsidRPr="008F706A">
              <w:rPr>
                <w:rFonts w:ascii="Browallia New" w:hAnsi="Browallia New" w:cs="Browallia New"/>
                <w:spacing w:val="-6"/>
                <w:sz w:val="27"/>
                <w:szCs w:val="27"/>
                <w:cs/>
              </w:rPr>
              <w:t>สินทรัพย์</w:t>
            </w:r>
            <w:r w:rsidR="007011C0" w:rsidRPr="008F706A">
              <w:rPr>
                <w:rFonts w:ascii="Browallia New" w:hAnsi="Browallia New" w:cs="Browallia New" w:hint="cs"/>
                <w:spacing w:val="-6"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B4DD6E" w14:textId="1CE3EB2F" w:rsidR="007011C0" w:rsidRPr="008F706A" w:rsidRDefault="007011C0" w:rsidP="007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F706A">
              <w:rPr>
                <w:rFonts w:ascii="Browallia New" w:hAnsi="Browallia New" w:cs="Browallia New"/>
                <w:sz w:val="27"/>
                <w:szCs w:val="27"/>
              </w:rPr>
              <w:t xml:space="preserve">        -</w:t>
            </w:r>
          </w:p>
        </w:tc>
        <w:tc>
          <w:tcPr>
            <w:tcW w:w="234" w:type="dxa"/>
            <w:vAlign w:val="bottom"/>
          </w:tcPr>
          <w:p w14:paraId="64B4DD6F" w14:textId="77777777" w:rsidR="007011C0" w:rsidRPr="008F706A" w:rsidRDefault="007011C0" w:rsidP="007011C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4B4DD70" w14:textId="1A24B19F" w:rsidR="007011C0" w:rsidRPr="008F706A" w:rsidRDefault="007011C0" w:rsidP="007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14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945</w:t>
            </w:r>
          </w:p>
        </w:tc>
        <w:tc>
          <w:tcPr>
            <w:tcW w:w="180" w:type="dxa"/>
            <w:vAlign w:val="bottom"/>
          </w:tcPr>
          <w:p w14:paraId="64B4DD71" w14:textId="77777777" w:rsidR="007011C0" w:rsidRPr="008F706A" w:rsidRDefault="007011C0" w:rsidP="007011C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9" w:type="dxa"/>
            <w:vAlign w:val="bottom"/>
          </w:tcPr>
          <w:p w14:paraId="64B4DD72" w14:textId="2A05641A" w:rsidR="007011C0" w:rsidRPr="008F706A" w:rsidRDefault="007011C0" w:rsidP="007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8F706A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      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216" w:type="dxa"/>
            <w:vAlign w:val="bottom"/>
          </w:tcPr>
          <w:p w14:paraId="64B4DD73" w14:textId="77777777" w:rsidR="007011C0" w:rsidRPr="008F706A" w:rsidRDefault="007011C0" w:rsidP="007011C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64B4DD74" w14:textId="76F9C97C" w:rsidR="007011C0" w:rsidRPr="008F706A" w:rsidRDefault="007011C0" w:rsidP="007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8F706A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       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-</w:t>
            </w:r>
          </w:p>
        </w:tc>
      </w:tr>
      <w:tr w:rsidR="007011C0" w:rsidRPr="008F706A" w14:paraId="64B4DD7E" w14:textId="45B5F500" w:rsidTr="007B798F">
        <w:trPr>
          <w:cantSplit/>
          <w:trHeight w:val="280"/>
        </w:trPr>
        <w:tc>
          <w:tcPr>
            <w:tcW w:w="3344" w:type="dxa"/>
          </w:tcPr>
          <w:p w14:paraId="64B4DD76" w14:textId="77777777" w:rsidR="007011C0" w:rsidRPr="008F706A" w:rsidRDefault="007011C0" w:rsidP="007011C0">
            <w:pPr>
              <w:tabs>
                <w:tab w:val="left" w:pos="294"/>
              </w:tabs>
              <w:spacing w:line="240" w:lineRule="auto"/>
              <w:ind w:left="90"/>
              <w:rPr>
                <w:rFonts w:ascii="Browallia New" w:hAnsi="Browallia New" w:cs="Browallia New"/>
                <w:sz w:val="27"/>
                <w:szCs w:val="27"/>
              </w:rPr>
            </w:pPr>
            <w:r w:rsidRPr="008F706A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4B4DD77" w14:textId="2EACC75B" w:rsidR="007011C0" w:rsidRPr="008F706A" w:rsidRDefault="007011C0" w:rsidP="007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18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755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024</w:t>
            </w:r>
          </w:p>
        </w:tc>
        <w:tc>
          <w:tcPr>
            <w:tcW w:w="234" w:type="dxa"/>
            <w:vAlign w:val="bottom"/>
          </w:tcPr>
          <w:p w14:paraId="64B4DD78" w14:textId="77777777" w:rsidR="007011C0" w:rsidRPr="008F706A" w:rsidRDefault="007011C0" w:rsidP="007011C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4B4DD79" w14:textId="10F95923" w:rsidR="007011C0" w:rsidRPr="008F706A" w:rsidRDefault="007011C0" w:rsidP="007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8F706A">
              <w:rPr>
                <w:rFonts w:ascii="Browallia New" w:hAnsi="Browallia New" w:cs="Browallia New"/>
                <w:sz w:val="27"/>
                <w:szCs w:val="27"/>
              </w:rPr>
              <w:t>15,635,797</w:t>
            </w:r>
          </w:p>
        </w:tc>
        <w:tc>
          <w:tcPr>
            <w:tcW w:w="180" w:type="dxa"/>
            <w:vAlign w:val="bottom"/>
          </w:tcPr>
          <w:p w14:paraId="64B4DD7A" w14:textId="77777777" w:rsidR="007011C0" w:rsidRPr="008F706A" w:rsidRDefault="007011C0" w:rsidP="007011C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4B4DD7B" w14:textId="1122EB5A" w:rsidR="007011C0" w:rsidRPr="008F706A" w:rsidRDefault="007011C0" w:rsidP="007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18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,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698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,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054</w:t>
            </w:r>
          </w:p>
        </w:tc>
        <w:tc>
          <w:tcPr>
            <w:tcW w:w="216" w:type="dxa"/>
            <w:vAlign w:val="bottom"/>
          </w:tcPr>
          <w:p w14:paraId="64B4DD7C" w14:textId="77777777" w:rsidR="007011C0" w:rsidRPr="008F706A" w:rsidRDefault="007011C0" w:rsidP="007011C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4B4DD7D" w14:textId="675ADA0E" w:rsidR="007011C0" w:rsidRPr="008F706A" w:rsidRDefault="007011C0" w:rsidP="00701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8F706A">
              <w:rPr>
                <w:rFonts w:ascii="Browallia New" w:hAnsi="Browallia New" w:cs="Browallia New" w:hint="cs"/>
                <w:sz w:val="27"/>
                <w:szCs w:val="27"/>
              </w:rPr>
              <w:t>15</w:t>
            </w:r>
            <w:r w:rsidRPr="008F706A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,</w:t>
            </w:r>
            <w:r w:rsidRPr="008F706A">
              <w:rPr>
                <w:rFonts w:ascii="Browallia New" w:hAnsi="Browallia New" w:cs="Browallia New"/>
                <w:sz w:val="27"/>
                <w:szCs w:val="27"/>
                <w:lang w:val="en-GB"/>
              </w:rPr>
              <w:t>634,436</w:t>
            </w:r>
          </w:p>
        </w:tc>
      </w:tr>
    </w:tbl>
    <w:p w14:paraId="19757CBF" w14:textId="77777777" w:rsidR="00904FD0" w:rsidRPr="00D71DDB" w:rsidRDefault="00904FD0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4B4DD7F" w14:textId="1057F598" w:rsidR="00290CDF" w:rsidRPr="002F7DCB" w:rsidRDefault="00290CDF" w:rsidP="008F706A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28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564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2F7DCB">
        <w:rPr>
          <w:rFonts w:ascii="Browallia New" w:hAnsi="Browallia New" w:cs="Browallia New" w:hint="cs"/>
          <w:sz w:val="28"/>
          <w:szCs w:val="28"/>
          <w:cs/>
          <w:lang w:val="en-GB"/>
        </w:rPr>
        <w:t>ภ</w:t>
      </w:r>
      <w:r w:rsidRPr="002F7DCB">
        <w:rPr>
          <w:rFonts w:ascii="Browallia New" w:hAnsi="Browallia New" w:cs="Browallia New"/>
          <w:sz w:val="28"/>
          <w:szCs w:val="28"/>
          <w:cs/>
          <w:lang w:val="en-GB"/>
        </w:rPr>
        <w:t>าษีเงินได้รอ</w:t>
      </w:r>
      <w:r w:rsidRPr="002F7DCB">
        <w:rPr>
          <w:rFonts w:ascii="Browallia New" w:hAnsi="Browallia New" w:cs="Browallia New" w:hint="cs"/>
          <w:sz w:val="28"/>
          <w:szCs w:val="28"/>
          <w:cs/>
          <w:lang w:val="en-GB"/>
        </w:rPr>
        <w:t>การ</w:t>
      </w:r>
      <w:r w:rsidRPr="002F7DCB">
        <w:rPr>
          <w:rFonts w:ascii="Browallia New" w:hAnsi="Browallia New" w:cs="Browallia New"/>
          <w:sz w:val="28"/>
          <w:szCs w:val="28"/>
          <w:cs/>
          <w:lang w:val="en-GB"/>
        </w:rPr>
        <w:t>ตัดบัญชี</w:t>
      </w:r>
    </w:p>
    <w:p w14:paraId="64B4DD80" w14:textId="77777777" w:rsidR="00290CDF" w:rsidRPr="004A053C" w:rsidRDefault="00290CDF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4B4DD81" w14:textId="77777777" w:rsidR="00290CDF" w:rsidRPr="008F706A" w:rsidRDefault="00290CDF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706A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4B4DD82" w14:textId="77777777" w:rsidR="00290CDF" w:rsidRPr="004A053C" w:rsidRDefault="00290CDF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 New" w:hAnsi="Browallia New" w:cs="Browallia New"/>
          <w:lang w:val="en-GB"/>
        </w:rPr>
      </w:pPr>
    </w:p>
    <w:tbl>
      <w:tblPr>
        <w:tblW w:w="8573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353"/>
        <w:gridCol w:w="1314"/>
        <w:gridCol w:w="1323"/>
        <w:gridCol w:w="1323"/>
        <w:gridCol w:w="1260"/>
      </w:tblGrid>
      <w:tr w:rsidR="007452FD" w:rsidRPr="008F706A" w14:paraId="64B4DD87" w14:textId="77777777" w:rsidTr="007B798F">
        <w:tc>
          <w:tcPr>
            <w:tcW w:w="3353" w:type="dxa"/>
          </w:tcPr>
          <w:p w14:paraId="64B4DD83" w14:textId="77777777" w:rsidR="007452FD" w:rsidRPr="008F706A" w:rsidRDefault="007452FD" w:rsidP="00124879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14" w:type="dxa"/>
          </w:tcPr>
          <w:p w14:paraId="64B4DD84" w14:textId="77777777" w:rsidR="007452FD" w:rsidRPr="008F706A" w:rsidRDefault="007452FD" w:rsidP="001248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</w:tcPr>
          <w:p w14:paraId="64B4DD85" w14:textId="77777777" w:rsidR="007452FD" w:rsidRPr="008F706A" w:rsidRDefault="007452FD" w:rsidP="001248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583" w:type="dxa"/>
            <w:gridSpan w:val="2"/>
            <w:hideMark/>
          </w:tcPr>
          <w:p w14:paraId="64B4DD86" w14:textId="77777777" w:rsidR="007452FD" w:rsidRPr="008F706A" w:rsidRDefault="007452FD" w:rsidP="001248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F706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(หน่วย </w:t>
            </w:r>
            <w:r w:rsidRPr="008F70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: </w:t>
            </w:r>
            <w:r w:rsidRPr="008F706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7452FD" w:rsidRPr="008F706A" w14:paraId="64B4DD8B" w14:textId="77777777" w:rsidTr="007B798F">
        <w:tc>
          <w:tcPr>
            <w:tcW w:w="3353" w:type="dxa"/>
          </w:tcPr>
          <w:p w14:paraId="64B4DD88" w14:textId="77777777" w:rsidR="007452FD" w:rsidRPr="008F706A" w:rsidRDefault="007452FD" w:rsidP="007B798F">
            <w:pPr>
              <w:tabs>
                <w:tab w:val="clear" w:pos="454"/>
                <w:tab w:val="left" w:pos="0"/>
              </w:tabs>
              <w:spacing w:line="240" w:lineRule="auto"/>
              <w:ind w:left="-18" w:right="17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637" w:type="dxa"/>
            <w:gridSpan w:val="2"/>
            <w:hideMark/>
          </w:tcPr>
          <w:p w14:paraId="64B4DD89" w14:textId="77777777" w:rsidR="007452FD" w:rsidRPr="008F706A" w:rsidRDefault="007452FD" w:rsidP="001B7EF1">
            <w:pPr>
              <w:pBdr>
                <w:bottom w:val="single" w:sz="4" w:space="1" w:color="auto"/>
              </w:pBdr>
              <w:spacing w:line="240" w:lineRule="auto"/>
              <w:ind w:right="-1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8F706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83" w:type="dxa"/>
            <w:gridSpan w:val="2"/>
            <w:hideMark/>
          </w:tcPr>
          <w:p w14:paraId="64B4DD8A" w14:textId="77777777" w:rsidR="007452FD" w:rsidRPr="008F706A" w:rsidRDefault="007452FD" w:rsidP="001B7EF1">
            <w:pPr>
              <w:pBdr>
                <w:bottom w:val="single" w:sz="4" w:space="1" w:color="auto"/>
              </w:pBdr>
              <w:spacing w:line="240" w:lineRule="auto"/>
              <w:ind w:right="-1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F706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1B7EF1" w:rsidRPr="008F706A" w14:paraId="64B4DD91" w14:textId="77777777" w:rsidTr="007B798F">
        <w:tc>
          <w:tcPr>
            <w:tcW w:w="3353" w:type="dxa"/>
          </w:tcPr>
          <w:p w14:paraId="64B4DD8C" w14:textId="77777777" w:rsidR="001B7EF1" w:rsidRPr="008F706A" w:rsidRDefault="001B7EF1" w:rsidP="001B7EF1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64B4DD8D" w14:textId="5A8C08CC" w:rsidR="001B7EF1" w:rsidRPr="008F706A" w:rsidRDefault="001B7EF1" w:rsidP="001B7EF1">
            <w:pPr>
              <w:pBdr>
                <w:bottom w:val="single" w:sz="4" w:space="1" w:color="auto"/>
              </w:pBdr>
              <w:spacing w:line="240" w:lineRule="auto"/>
              <w:ind w:right="-1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F70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23" w:type="dxa"/>
            <w:vAlign w:val="bottom"/>
            <w:hideMark/>
          </w:tcPr>
          <w:p w14:paraId="64B4DD8E" w14:textId="1CB4C396" w:rsidR="001B7EF1" w:rsidRPr="008F706A" w:rsidRDefault="001B7EF1" w:rsidP="001B7EF1">
            <w:pPr>
              <w:pBdr>
                <w:bottom w:val="single" w:sz="4" w:space="1" w:color="auto"/>
              </w:pBdr>
              <w:spacing w:line="240" w:lineRule="auto"/>
              <w:ind w:right="-1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F70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23" w:type="dxa"/>
            <w:vAlign w:val="bottom"/>
          </w:tcPr>
          <w:p w14:paraId="64B4DD8F" w14:textId="66087494" w:rsidR="001B7EF1" w:rsidRPr="008F706A" w:rsidRDefault="001B7EF1" w:rsidP="001B7EF1">
            <w:pPr>
              <w:pBdr>
                <w:bottom w:val="single" w:sz="4" w:space="1" w:color="auto"/>
              </w:pBdr>
              <w:spacing w:line="240" w:lineRule="auto"/>
              <w:ind w:right="-1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F70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64B4DD90" w14:textId="109EC5F1" w:rsidR="001B7EF1" w:rsidRPr="008F706A" w:rsidRDefault="001B7EF1" w:rsidP="001B7EF1">
            <w:pPr>
              <w:pBdr>
                <w:bottom w:val="single" w:sz="4" w:space="1" w:color="auto"/>
              </w:pBdr>
              <w:spacing w:line="240" w:lineRule="auto"/>
              <w:ind w:right="-1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F706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7452FD" w:rsidRPr="008F706A" w14:paraId="64B4DD97" w14:textId="77777777" w:rsidTr="00D71DDB">
        <w:trPr>
          <w:trHeight w:hRule="exact" w:val="230"/>
        </w:trPr>
        <w:tc>
          <w:tcPr>
            <w:tcW w:w="3353" w:type="dxa"/>
          </w:tcPr>
          <w:p w14:paraId="64B4DD92" w14:textId="77777777" w:rsidR="007452FD" w:rsidRPr="008F706A" w:rsidRDefault="007452FD" w:rsidP="00124879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314" w:type="dxa"/>
          </w:tcPr>
          <w:p w14:paraId="64B4DD93" w14:textId="77777777" w:rsidR="007452FD" w:rsidRPr="008F706A" w:rsidRDefault="007452FD" w:rsidP="001248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3" w:type="dxa"/>
          </w:tcPr>
          <w:p w14:paraId="64B4DD94" w14:textId="77777777" w:rsidR="007452FD" w:rsidRPr="008F706A" w:rsidRDefault="007452FD" w:rsidP="001248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3" w:type="dxa"/>
          </w:tcPr>
          <w:p w14:paraId="64B4DD95" w14:textId="77777777" w:rsidR="007452FD" w:rsidRPr="008F706A" w:rsidRDefault="007452FD" w:rsidP="001248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B4DD96" w14:textId="77777777" w:rsidR="007452FD" w:rsidRPr="008F706A" w:rsidRDefault="007452FD" w:rsidP="001248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0709C7" w:rsidRPr="008F706A" w14:paraId="64B4DD9D" w14:textId="77777777" w:rsidTr="007B798F">
        <w:tc>
          <w:tcPr>
            <w:tcW w:w="3353" w:type="dxa"/>
            <w:hideMark/>
          </w:tcPr>
          <w:p w14:paraId="64B4DD98" w14:textId="77777777" w:rsidR="000709C7" w:rsidRPr="008F706A" w:rsidRDefault="000709C7" w:rsidP="000709C7">
            <w:pPr>
              <w:tabs>
                <w:tab w:val="clear" w:pos="454"/>
                <w:tab w:val="clear" w:pos="3515"/>
                <w:tab w:val="left" w:pos="0"/>
                <w:tab w:val="left" w:pos="340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8F706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4" w:type="dxa"/>
          </w:tcPr>
          <w:p w14:paraId="64B4DD99" w14:textId="1E385AD0" w:rsidR="000709C7" w:rsidRPr="008F706A" w:rsidRDefault="00FE5B49" w:rsidP="000709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706A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C459CB" w:rsidRPr="008F706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F706A">
              <w:rPr>
                <w:rFonts w:ascii="Browallia New" w:hAnsi="Browallia New" w:cs="Browallia New" w:hint="cs"/>
                <w:sz w:val="26"/>
                <w:szCs w:val="26"/>
              </w:rPr>
              <w:t>784</w:t>
            </w:r>
            <w:r w:rsidR="00C459CB" w:rsidRPr="008F706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F706A">
              <w:rPr>
                <w:rFonts w:ascii="Browallia New" w:hAnsi="Browallia New" w:cs="Browallia New" w:hint="cs"/>
                <w:sz w:val="26"/>
                <w:szCs w:val="26"/>
              </w:rPr>
              <w:t>508</w:t>
            </w:r>
          </w:p>
        </w:tc>
        <w:tc>
          <w:tcPr>
            <w:tcW w:w="1323" w:type="dxa"/>
            <w:vAlign w:val="bottom"/>
          </w:tcPr>
          <w:p w14:paraId="64B4DD9A" w14:textId="67611F80" w:rsidR="000709C7" w:rsidRPr="008F706A" w:rsidRDefault="00FE5B49" w:rsidP="000709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706A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0709C7" w:rsidRPr="008F706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F706A">
              <w:rPr>
                <w:rFonts w:ascii="Browallia New" w:hAnsi="Browallia New" w:cs="Browallia New" w:hint="cs"/>
                <w:sz w:val="26"/>
                <w:szCs w:val="26"/>
              </w:rPr>
              <w:t>300</w:t>
            </w:r>
            <w:r w:rsidR="000709C7" w:rsidRPr="008F706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8F706A">
              <w:rPr>
                <w:rFonts w:ascii="Browallia New" w:hAnsi="Browallia New" w:cs="Browallia New" w:hint="cs"/>
                <w:sz w:val="26"/>
                <w:szCs w:val="26"/>
              </w:rPr>
              <w:t>934</w:t>
            </w:r>
          </w:p>
        </w:tc>
        <w:tc>
          <w:tcPr>
            <w:tcW w:w="1323" w:type="dxa"/>
          </w:tcPr>
          <w:p w14:paraId="64B4DD9B" w14:textId="68BD203E" w:rsidR="000709C7" w:rsidRPr="008F706A" w:rsidRDefault="00FE5B49" w:rsidP="000709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706A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0709C7" w:rsidRPr="008F706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F706A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36336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F706A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C42555">
              <w:rPr>
                <w:rFonts w:ascii="Browallia New" w:hAnsi="Browallia New" w:cs="Browallia New"/>
                <w:sz w:val="26"/>
                <w:szCs w:val="26"/>
              </w:rPr>
              <w:t>,948</w:t>
            </w:r>
          </w:p>
        </w:tc>
        <w:tc>
          <w:tcPr>
            <w:tcW w:w="1260" w:type="dxa"/>
          </w:tcPr>
          <w:p w14:paraId="64B4DD9C" w14:textId="29AD5DD9" w:rsidR="000709C7" w:rsidRPr="008F706A" w:rsidRDefault="00FE5B49" w:rsidP="000709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706A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0709C7" w:rsidRPr="008F706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F706A">
              <w:rPr>
                <w:rFonts w:ascii="Browallia New" w:hAnsi="Browallia New" w:cs="Browallia New" w:hint="cs"/>
                <w:sz w:val="26"/>
                <w:szCs w:val="26"/>
              </w:rPr>
              <w:t>233</w:t>
            </w:r>
            <w:r w:rsidR="000709C7" w:rsidRPr="008F706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F706A">
              <w:rPr>
                <w:rFonts w:ascii="Browallia New" w:hAnsi="Browallia New" w:cs="Browallia New" w:hint="cs"/>
                <w:sz w:val="26"/>
                <w:szCs w:val="26"/>
              </w:rPr>
              <w:t>404</w:t>
            </w:r>
          </w:p>
        </w:tc>
      </w:tr>
      <w:tr w:rsidR="000709C7" w:rsidRPr="008F706A" w14:paraId="64B4DDA3" w14:textId="77777777" w:rsidTr="007B798F">
        <w:tc>
          <w:tcPr>
            <w:tcW w:w="3353" w:type="dxa"/>
            <w:hideMark/>
          </w:tcPr>
          <w:p w14:paraId="64B4DD9E" w14:textId="77777777" w:rsidR="000709C7" w:rsidRPr="008F706A" w:rsidRDefault="000709C7" w:rsidP="000709C7">
            <w:pPr>
              <w:tabs>
                <w:tab w:val="clear" w:pos="454"/>
                <w:tab w:val="left" w:pos="0"/>
                <w:tab w:val="left" w:pos="3431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8F706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8F706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</w:p>
        </w:tc>
        <w:tc>
          <w:tcPr>
            <w:tcW w:w="1314" w:type="dxa"/>
          </w:tcPr>
          <w:p w14:paraId="64B4DD9F" w14:textId="410DF0BC" w:rsidR="000709C7" w:rsidRPr="008F706A" w:rsidRDefault="007B6A35" w:rsidP="007B6A3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F706A">
              <w:rPr>
                <w:rFonts w:ascii="Browallia New" w:hAnsi="Browallia New" w:cs="Browallia New"/>
                <w:sz w:val="26"/>
                <w:szCs w:val="26"/>
              </w:rPr>
              <w:t xml:space="preserve">          -</w:t>
            </w:r>
          </w:p>
        </w:tc>
        <w:tc>
          <w:tcPr>
            <w:tcW w:w="1323" w:type="dxa"/>
          </w:tcPr>
          <w:p w14:paraId="64B4DDA0" w14:textId="0711C894" w:rsidR="000709C7" w:rsidRPr="008F706A" w:rsidRDefault="000709C7" w:rsidP="000709C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706A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FE5B49" w:rsidRPr="008F706A">
              <w:rPr>
                <w:rFonts w:ascii="Browallia New" w:hAnsi="Browallia New" w:cs="Browallia New" w:hint="cs"/>
                <w:sz w:val="26"/>
                <w:szCs w:val="26"/>
              </w:rPr>
              <w:t>188</w:t>
            </w:r>
            <w:r w:rsidRPr="008F706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FE5B49" w:rsidRPr="008F706A">
              <w:rPr>
                <w:rFonts w:ascii="Browallia New" w:hAnsi="Browallia New" w:cs="Browallia New" w:hint="cs"/>
                <w:sz w:val="26"/>
                <w:szCs w:val="26"/>
              </w:rPr>
              <w:t>576</w:t>
            </w:r>
            <w:r w:rsidRPr="008F706A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23" w:type="dxa"/>
          </w:tcPr>
          <w:p w14:paraId="64B4DDA1" w14:textId="7BB39886" w:rsidR="000709C7" w:rsidRPr="008F706A" w:rsidRDefault="00E04A59" w:rsidP="00E04A5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F706A">
              <w:rPr>
                <w:rFonts w:ascii="Browallia New" w:hAnsi="Browallia New" w:cs="Browallia New"/>
                <w:sz w:val="26"/>
                <w:szCs w:val="26"/>
              </w:rPr>
              <w:t xml:space="preserve">         -</w:t>
            </w:r>
          </w:p>
        </w:tc>
        <w:tc>
          <w:tcPr>
            <w:tcW w:w="1260" w:type="dxa"/>
          </w:tcPr>
          <w:p w14:paraId="64B4DDA2" w14:textId="3FB2ABAC" w:rsidR="000709C7" w:rsidRPr="008F706A" w:rsidRDefault="000709C7" w:rsidP="000709C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706A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FE5B49" w:rsidRPr="008F706A">
              <w:rPr>
                <w:rFonts w:ascii="Browallia New" w:hAnsi="Browallia New" w:cs="Browallia New" w:hint="cs"/>
                <w:sz w:val="26"/>
                <w:szCs w:val="26"/>
              </w:rPr>
              <w:t>188</w:t>
            </w:r>
            <w:r w:rsidRPr="008F706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FE5B49" w:rsidRPr="008F706A">
              <w:rPr>
                <w:rFonts w:ascii="Browallia New" w:hAnsi="Browallia New" w:cs="Browallia New" w:hint="cs"/>
                <w:sz w:val="26"/>
                <w:szCs w:val="26"/>
              </w:rPr>
              <w:t>576</w:t>
            </w:r>
            <w:r w:rsidRPr="008F706A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0709C7" w:rsidRPr="008F706A" w14:paraId="64B4DDA9" w14:textId="77777777" w:rsidTr="007B798F">
        <w:tc>
          <w:tcPr>
            <w:tcW w:w="3353" w:type="dxa"/>
            <w:hideMark/>
          </w:tcPr>
          <w:p w14:paraId="64B4DDA4" w14:textId="77777777" w:rsidR="000709C7" w:rsidRPr="008F706A" w:rsidRDefault="000709C7" w:rsidP="000709C7">
            <w:pPr>
              <w:tabs>
                <w:tab w:val="clear" w:pos="454"/>
                <w:tab w:val="left" w:pos="0"/>
                <w:tab w:val="left" w:pos="3431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8F706A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8F706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14" w:type="dxa"/>
            <w:vAlign w:val="bottom"/>
          </w:tcPr>
          <w:p w14:paraId="64B4DDA5" w14:textId="59C3AFDA" w:rsidR="000709C7" w:rsidRPr="008F706A" w:rsidRDefault="00FE5B49" w:rsidP="000709C7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706A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0709C7" w:rsidRPr="008F706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F706A">
              <w:rPr>
                <w:rFonts w:ascii="Browallia New" w:hAnsi="Browallia New" w:cs="Browallia New" w:hint="cs"/>
                <w:sz w:val="26"/>
                <w:szCs w:val="26"/>
              </w:rPr>
              <w:t>784</w:t>
            </w:r>
            <w:r w:rsidR="00A10B24" w:rsidRPr="008F706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F706A">
              <w:rPr>
                <w:rFonts w:ascii="Browallia New" w:hAnsi="Browallia New" w:cs="Browallia New" w:hint="cs"/>
                <w:sz w:val="26"/>
                <w:szCs w:val="26"/>
              </w:rPr>
              <w:t>508</w:t>
            </w:r>
          </w:p>
        </w:tc>
        <w:tc>
          <w:tcPr>
            <w:tcW w:w="1323" w:type="dxa"/>
          </w:tcPr>
          <w:p w14:paraId="64B4DDA6" w14:textId="41F8CE40" w:rsidR="000709C7" w:rsidRPr="008F706A" w:rsidRDefault="00FE5B49" w:rsidP="000709C7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706A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0709C7" w:rsidRPr="008F706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F706A">
              <w:rPr>
                <w:rFonts w:ascii="Browallia New" w:hAnsi="Browallia New" w:cs="Browallia New" w:hint="cs"/>
                <w:sz w:val="26"/>
                <w:szCs w:val="26"/>
              </w:rPr>
              <w:t>112</w:t>
            </w:r>
            <w:r w:rsidR="000709C7" w:rsidRPr="008F706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F706A">
              <w:rPr>
                <w:rFonts w:ascii="Browallia New" w:hAnsi="Browallia New" w:cs="Browallia New" w:hint="cs"/>
                <w:sz w:val="26"/>
                <w:szCs w:val="26"/>
              </w:rPr>
              <w:t>358</w:t>
            </w:r>
          </w:p>
        </w:tc>
        <w:tc>
          <w:tcPr>
            <w:tcW w:w="1323" w:type="dxa"/>
            <w:vAlign w:val="bottom"/>
          </w:tcPr>
          <w:p w14:paraId="64B4DDA7" w14:textId="037210CD" w:rsidR="000709C7" w:rsidRPr="008F706A" w:rsidRDefault="00FE5B49" w:rsidP="000709C7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706A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0709C7" w:rsidRPr="008F706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F706A">
              <w:rPr>
                <w:rFonts w:ascii="Browallia New" w:hAnsi="Browallia New" w:cs="Browallia New" w:hint="cs"/>
                <w:sz w:val="26"/>
                <w:szCs w:val="26"/>
              </w:rPr>
              <w:t>773</w:t>
            </w:r>
            <w:r w:rsidR="000709C7" w:rsidRPr="008F706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F706A">
              <w:rPr>
                <w:rFonts w:ascii="Browallia New" w:hAnsi="Browallia New" w:cs="Browallia New" w:hint="cs"/>
                <w:sz w:val="26"/>
                <w:szCs w:val="26"/>
              </w:rPr>
              <w:t>948</w:t>
            </w:r>
          </w:p>
        </w:tc>
        <w:tc>
          <w:tcPr>
            <w:tcW w:w="1260" w:type="dxa"/>
            <w:vAlign w:val="bottom"/>
          </w:tcPr>
          <w:p w14:paraId="64B4DDA8" w14:textId="2B611DE5" w:rsidR="000709C7" w:rsidRPr="008F706A" w:rsidRDefault="00FE5B49" w:rsidP="000709C7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706A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0709C7" w:rsidRPr="008F706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F706A">
              <w:rPr>
                <w:rFonts w:ascii="Browallia New" w:hAnsi="Browallia New" w:cs="Browallia New" w:hint="cs"/>
                <w:sz w:val="26"/>
                <w:szCs w:val="26"/>
              </w:rPr>
              <w:t>044</w:t>
            </w:r>
            <w:r w:rsidR="000709C7" w:rsidRPr="008F706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8F706A">
              <w:rPr>
                <w:rFonts w:ascii="Browallia New" w:hAnsi="Browallia New" w:cs="Browallia New" w:hint="cs"/>
                <w:sz w:val="26"/>
                <w:szCs w:val="26"/>
              </w:rPr>
              <w:t>828</w:t>
            </w:r>
          </w:p>
        </w:tc>
      </w:tr>
    </w:tbl>
    <w:p w14:paraId="583E869C" w14:textId="77777777" w:rsidR="004A053C" w:rsidRDefault="004A053C" w:rsidP="00661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hAnsi="Browallia New" w:cs="Browallia New"/>
          <w:sz w:val="28"/>
          <w:szCs w:val="28"/>
        </w:rPr>
      </w:pPr>
    </w:p>
    <w:p w14:paraId="64B4DDAC" w14:textId="2FFB56D2" w:rsidR="00BD2F7B" w:rsidRPr="00AE109B" w:rsidRDefault="00BD2F7B" w:rsidP="00661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hAnsi="Browallia New" w:cs="Browallia New"/>
          <w:sz w:val="28"/>
          <w:szCs w:val="28"/>
        </w:rPr>
      </w:pPr>
      <w:r w:rsidRPr="00AE109B">
        <w:rPr>
          <w:rFonts w:ascii="Browallia New" w:hAnsi="Browallia New" w:cs="Browallia New" w:hint="cs"/>
          <w:sz w:val="28"/>
          <w:szCs w:val="28"/>
          <w:cs/>
        </w:rPr>
        <w:t>การเปลี่ยนแปลงในสินทรัพย์และหนี้สินภาษีเงินได้รอการตัดบัญชี มีรายละเอียดดังนี้</w:t>
      </w:r>
    </w:p>
    <w:p w14:paraId="36587002" w14:textId="77777777" w:rsidR="0068752C" w:rsidRPr="00AE109B" w:rsidRDefault="0068752C" w:rsidP="00661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545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3688"/>
        <w:gridCol w:w="1264"/>
        <w:gridCol w:w="1170"/>
        <w:gridCol w:w="1170"/>
        <w:gridCol w:w="1253"/>
      </w:tblGrid>
      <w:tr w:rsidR="00BD2F7B" w:rsidRPr="00AE109B" w14:paraId="64B4DDAF" w14:textId="77777777" w:rsidTr="00BF7E8C">
        <w:tc>
          <w:tcPr>
            <w:tcW w:w="3688" w:type="dxa"/>
            <w:vAlign w:val="bottom"/>
          </w:tcPr>
          <w:p w14:paraId="64B4DDAD" w14:textId="77777777" w:rsidR="00BD2F7B" w:rsidRPr="00AE109B" w:rsidRDefault="00BD2F7B" w:rsidP="00124879">
            <w:pPr>
              <w:spacing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57" w:type="dxa"/>
            <w:gridSpan w:val="4"/>
            <w:vAlign w:val="bottom"/>
            <w:hideMark/>
          </w:tcPr>
          <w:p w14:paraId="64B4DDAE" w14:textId="77777777" w:rsidR="00BD2F7B" w:rsidRPr="00AE109B" w:rsidRDefault="00BD2F7B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BD2F7B" w:rsidRPr="00AE109B" w14:paraId="64B4DDB2" w14:textId="77777777" w:rsidTr="00BF7E8C">
        <w:tc>
          <w:tcPr>
            <w:tcW w:w="3688" w:type="dxa"/>
            <w:vAlign w:val="bottom"/>
          </w:tcPr>
          <w:p w14:paraId="64B4DDB0" w14:textId="77777777" w:rsidR="00BD2F7B" w:rsidRPr="00AE109B" w:rsidRDefault="00BD2F7B" w:rsidP="00124879">
            <w:pPr>
              <w:spacing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57" w:type="dxa"/>
            <w:gridSpan w:val="4"/>
            <w:vAlign w:val="bottom"/>
            <w:hideMark/>
          </w:tcPr>
          <w:p w14:paraId="64B4DDB1" w14:textId="77777777" w:rsidR="00BD2F7B" w:rsidRPr="00AE109B" w:rsidRDefault="00BD2F7B" w:rsidP="001248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</w:tr>
      <w:tr w:rsidR="00BD2F7B" w:rsidRPr="00AE109B" w14:paraId="64B4DDB7" w14:textId="77777777" w:rsidTr="00BF7E8C">
        <w:tc>
          <w:tcPr>
            <w:tcW w:w="3688" w:type="dxa"/>
            <w:vAlign w:val="bottom"/>
          </w:tcPr>
          <w:p w14:paraId="64B4DDB3" w14:textId="77777777" w:rsidR="00BD2F7B" w:rsidRPr="00AE109B" w:rsidRDefault="00BD2F7B" w:rsidP="00124879">
            <w:pPr>
              <w:spacing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64B4DDB4" w14:textId="77777777" w:rsidR="00BD2F7B" w:rsidRPr="00AE109B" w:rsidRDefault="00BD2F7B" w:rsidP="00124879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64B4DDB5" w14:textId="77777777" w:rsidR="00BD2F7B" w:rsidRPr="00AE109B" w:rsidRDefault="00BD2F7B" w:rsidP="001248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>บันทึก</w:t>
            </w:r>
            <w:r w:rsidR="00B22C2E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ใน</w:t>
            </w:r>
          </w:p>
        </w:tc>
        <w:tc>
          <w:tcPr>
            <w:tcW w:w="1253" w:type="dxa"/>
            <w:vAlign w:val="bottom"/>
          </w:tcPr>
          <w:p w14:paraId="64B4DDB6" w14:textId="77777777" w:rsidR="00BD2F7B" w:rsidRPr="00AE109B" w:rsidRDefault="00BD2F7B" w:rsidP="00124879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2F7B" w:rsidRPr="00AE109B" w14:paraId="64B4DDBD" w14:textId="77777777" w:rsidTr="00BF7E8C">
        <w:tc>
          <w:tcPr>
            <w:tcW w:w="3688" w:type="dxa"/>
            <w:vAlign w:val="bottom"/>
          </w:tcPr>
          <w:p w14:paraId="64B4DDB8" w14:textId="77777777" w:rsidR="00BD2F7B" w:rsidRPr="00AE109B" w:rsidRDefault="00BD2F7B" w:rsidP="00124879">
            <w:pPr>
              <w:spacing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  <w:hideMark/>
          </w:tcPr>
          <w:p w14:paraId="64B4DDB9" w14:textId="0DCB929A" w:rsidR="00BD2F7B" w:rsidRPr="00AE109B" w:rsidRDefault="00BD2F7B" w:rsidP="001248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AE109B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1B7EF1" w:rsidRPr="00AE109B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64B4DDBA" w14:textId="122CEF62" w:rsidR="00BD2F7B" w:rsidRPr="00AE109B" w:rsidRDefault="00BD2F7B" w:rsidP="00124879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357AD8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หรือ</w:t>
            </w: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170" w:type="dxa"/>
            <w:vAlign w:val="bottom"/>
            <w:hideMark/>
          </w:tcPr>
          <w:p w14:paraId="64B4DDBB" w14:textId="77777777" w:rsidR="00BD2F7B" w:rsidRPr="00AE109B" w:rsidRDefault="003F47B5" w:rsidP="001248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53" w:type="dxa"/>
            <w:vAlign w:val="bottom"/>
            <w:hideMark/>
          </w:tcPr>
          <w:p w14:paraId="64B4DDBC" w14:textId="524EE48A" w:rsidR="00BD2F7B" w:rsidRPr="00AE109B" w:rsidRDefault="00BD2F7B" w:rsidP="0012487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E10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AE109B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1B7EF1" w:rsidRPr="00AE109B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BD2F7B" w:rsidRPr="00AE109B" w14:paraId="64B4DDC3" w14:textId="77777777" w:rsidTr="00BF7E8C">
        <w:tc>
          <w:tcPr>
            <w:tcW w:w="3688" w:type="dxa"/>
            <w:vAlign w:val="bottom"/>
            <w:hideMark/>
          </w:tcPr>
          <w:p w14:paraId="64B4DDBE" w14:textId="77777777" w:rsidR="00BD2F7B" w:rsidRPr="00AE109B" w:rsidRDefault="00BD2F7B" w:rsidP="009A4ECB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สินทรัพย์ภาษีเงินได้รอการตัดบัญชีจาก </w:t>
            </w:r>
            <w:r w:rsidRPr="00AE10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</w:p>
        </w:tc>
        <w:tc>
          <w:tcPr>
            <w:tcW w:w="1264" w:type="dxa"/>
            <w:vAlign w:val="bottom"/>
          </w:tcPr>
          <w:p w14:paraId="64B4DDBF" w14:textId="77777777" w:rsidR="00BD2F7B" w:rsidRPr="00AE109B" w:rsidRDefault="00BD2F7B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B4DDC0" w14:textId="77777777" w:rsidR="00BD2F7B" w:rsidRPr="00AE109B" w:rsidRDefault="00BD2F7B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B4DDC1" w14:textId="77777777" w:rsidR="00BD2F7B" w:rsidRPr="00AE109B" w:rsidRDefault="00BD2F7B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14:paraId="64B4DDC2" w14:textId="77777777" w:rsidR="00BD2F7B" w:rsidRPr="00AE109B" w:rsidRDefault="00BD2F7B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7EF1" w:rsidRPr="00AE109B" w14:paraId="64B4DDC9" w14:textId="77777777" w:rsidTr="00BF7E8C">
        <w:trPr>
          <w:trHeight w:val="70"/>
        </w:trPr>
        <w:tc>
          <w:tcPr>
            <w:tcW w:w="3688" w:type="dxa"/>
            <w:vAlign w:val="bottom"/>
            <w:hideMark/>
          </w:tcPr>
          <w:p w14:paraId="64B4DDC4" w14:textId="45C1769D" w:rsidR="001B7EF1" w:rsidRPr="00AE109B" w:rsidRDefault="001B7EF1" w:rsidP="001B7EF1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ค่าเผื่อ</w:t>
            </w:r>
            <w:r w:rsidR="00F50CA7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</w:t>
            </w:r>
            <w:r w:rsidR="00560E49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จากการด้อยค่า</w:t>
            </w:r>
          </w:p>
        </w:tc>
        <w:tc>
          <w:tcPr>
            <w:tcW w:w="1264" w:type="dxa"/>
            <w:vAlign w:val="bottom"/>
          </w:tcPr>
          <w:p w14:paraId="64B4DDC5" w14:textId="14E5CAB4" w:rsidR="001B7EF1" w:rsidRPr="00AE109B" w:rsidRDefault="00FE5B49" w:rsidP="001B7EF1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542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991</w:t>
            </w:r>
          </w:p>
        </w:tc>
        <w:tc>
          <w:tcPr>
            <w:tcW w:w="1170" w:type="dxa"/>
            <w:vAlign w:val="bottom"/>
          </w:tcPr>
          <w:p w14:paraId="64B4DDC6" w14:textId="23819963" w:rsidR="001B7EF1" w:rsidRPr="00AE109B" w:rsidRDefault="0081183C" w:rsidP="001B7EF1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259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046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4B4DDC7" w14:textId="23706031" w:rsidR="001B7EF1" w:rsidRPr="00AE109B" w:rsidRDefault="009E45B9" w:rsidP="009E45B9">
            <w:pPr>
              <w:tabs>
                <w:tab w:val="clear" w:pos="454"/>
                <w:tab w:val="clear" w:pos="907"/>
                <w:tab w:val="left" w:pos="724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1183C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14:paraId="64B4DDC8" w14:textId="449A13A4" w:rsidR="001B7EF1" w:rsidRPr="00AE109B" w:rsidRDefault="00FE5B49" w:rsidP="001B7EF1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81183C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283</w:t>
            </w:r>
            <w:r w:rsidR="0081183C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945</w:t>
            </w:r>
          </w:p>
        </w:tc>
      </w:tr>
      <w:tr w:rsidR="001B7EF1" w:rsidRPr="00AE109B" w14:paraId="64B4DDCF" w14:textId="77777777" w:rsidTr="00BF7E8C">
        <w:tc>
          <w:tcPr>
            <w:tcW w:w="3688" w:type="dxa"/>
            <w:vAlign w:val="bottom"/>
          </w:tcPr>
          <w:p w14:paraId="64B4DDCA" w14:textId="0B95A29E" w:rsidR="001B7EF1" w:rsidRPr="00AE109B" w:rsidRDefault="001B7EF1" w:rsidP="001B7EF1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ค่าเผื่อสินค้าเสื่อมคุณภาพ</w:t>
            </w:r>
            <w:r w:rsidR="001D4CF1" w:rsidRPr="00AE10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และการลดมูลค่า</w:t>
            </w:r>
          </w:p>
        </w:tc>
        <w:tc>
          <w:tcPr>
            <w:tcW w:w="1264" w:type="dxa"/>
            <w:vAlign w:val="bottom"/>
          </w:tcPr>
          <w:p w14:paraId="64B4DDCB" w14:textId="4E09925B" w:rsidR="001B7EF1" w:rsidRPr="00AE109B" w:rsidRDefault="00FE5B49" w:rsidP="001B7EF1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486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034</w:t>
            </w:r>
          </w:p>
        </w:tc>
        <w:tc>
          <w:tcPr>
            <w:tcW w:w="1170" w:type="dxa"/>
            <w:vAlign w:val="bottom"/>
          </w:tcPr>
          <w:p w14:paraId="64B4DDCC" w14:textId="26337AD9" w:rsidR="001B7EF1" w:rsidRPr="00AE109B" w:rsidRDefault="00FE5B49" w:rsidP="001B7EF1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81183C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308</w:t>
            </w:r>
            <w:r w:rsidR="0081183C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407</w:t>
            </w:r>
          </w:p>
        </w:tc>
        <w:tc>
          <w:tcPr>
            <w:tcW w:w="1170" w:type="dxa"/>
            <w:vAlign w:val="bottom"/>
          </w:tcPr>
          <w:p w14:paraId="64B4DDCD" w14:textId="43B3728D" w:rsidR="001B7EF1" w:rsidRPr="00AE109B" w:rsidRDefault="009E45B9" w:rsidP="009E45B9">
            <w:pPr>
              <w:tabs>
                <w:tab w:val="clear" w:pos="454"/>
                <w:tab w:val="clear" w:pos="907"/>
                <w:tab w:val="left" w:pos="724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1183C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14:paraId="64B4DDCE" w14:textId="4D56DBE6" w:rsidR="001B7EF1" w:rsidRPr="00AE109B" w:rsidRDefault="00FE5B49" w:rsidP="001B7EF1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81183C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794</w:t>
            </w:r>
            <w:r w:rsidR="0081183C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441</w:t>
            </w:r>
          </w:p>
        </w:tc>
      </w:tr>
      <w:tr w:rsidR="001B7EF1" w:rsidRPr="00AE109B" w14:paraId="64B4DDD5" w14:textId="77777777" w:rsidTr="00BF7E8C">
        <w:tc>
          <w:tcPr>
            <w:tcW w:w="3688" w:type="dxa"/>
            <w:vAlign w:val="bottom"/>
          </w:tcPr>
          <w:p w14:paraId="64B4DDD0" w14:textId="77777777" w:rsidR="001B7EF1" w:rsidRPr="00AE109B" w:rsidRDefault="001B7EF1" w:rsidP="001B7EF1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264" w:type="dxa"/>
            <w:vAlign w:val="bottom"/>
          </w:tcPr>
          <w:p w14:paraId="64B4DDD1" w14:textId="3C0CC86A" w:rsidR="001B7EF1" w:rsidRPr="00AE109B" w:rsidRDefault="00FE5B49" w:rsidP="001B7EF1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387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473</w:t>
            </w:r>
          </w:p>
        </w:tc>
        <w:tc>
          <w:tcPr>
            <w:tcW w:w="1170" w:type="dxa"/>
            <w:vAlign w:val="bottom"/>
          </w:tcPr>
          <w:p w14:paraId="64B4DDD2" w14:textId="3C254E6D" w:rsidR="001B7EF1" w:rsidRPr="00AE109B" w:rsidRDefault="0081183C" w:rsidP="001B7EF1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487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748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4B4DDD3" w14:textId="4247C902" w:rsidR="001B7EF1" w:rsidRPr="00AE109B" w:rsidRDefault="009E45B9" w:rsidP="009E45B9">
            <w:pPr>
              <w:tabs>
                <w:tab w:val="clear" w:pos="454"/>
                <w:tab w:val="clear" w:pos="907"/>
                <w:tab w:val="left" w:pos="724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1183C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14:paraId="64B4DDD4" w14:textId="13E55C4E" w:rsidR="001B7EF1" w:rsidRPr="00AE109B" w:rsidRDefault="00FE5B49" w:rsidP="001B7EF1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899</w:t>
            </w:r>
            <w:r w:rsidR="0081183C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725</w:t>
            </w:r>
          </w:p>
        </w:tc>
      </w:tr>
      <w:tr w:rsidR="001B7EF1" w:rsidRPr="00AE109B" w14:paraId="64B4DDDB" w14:textId="77777777" w:rsidTr="00BF7E8C">
        <w:tc>
          <w:tcPr>
            <w:tcW w:w="3688" w:type="dxa"/>
            <w:vAlign w:val="bottom"/>
          </w:tcPr>
          <w:p w14:paraId="64B4DDD6" w14:textId="0AD35F7A" w:rsidR="001B7EF1" w:rsidRPr="00AE109B" w:rsidRDefault="001D4CF1" w:rsidP="001B7EF1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1264" w:type="dxa"/>
            <w:vAlign w:val="bottom"/>
          </w:tcPr>
          <w:p w14:paraId="64B4DDD7" w14:textId="39A978B5" w:rsidR="001B7EF1" w:rsidRPr="00AE109B" w:rsidRDefault="00FE5B49" w:rsidP="001B7EF1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154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223</w:t>
            </w:r>
          </w:p>
        </w:tc>
        <w:tc>
          <w:tcPr>
            <w:tcW w:w="1170" w:type="dxa"/>
            <w:vAlign w:val="bottom"/>
          </w:tcPr>
          <w:p w14:paraId="64B4DDD8" w14:textId="7218DF73" w:rsidR="001B7EF1" w:rsidRPr="00AE109B" w:rsidRDefault="00FE5B49" w:rsidP="001B7EF1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184</w:t>
            </w:r>
            <w:r w:rsidR="0081183C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571</w:t>
            </w:r>
          </w:p>
        </w:tc>
        <w:tc>
          <w:tcPr>
            <w:tcW w:w="1170" w:type="dxa"/>
            <w:vAlign w:val="bottom"/>
          </w:tcPr>
          <w:p w14:paraId="64B4DDD9" w14:textId="36827E7B" w:rsidR="001B7EF1" w:rsidRPr="00AE109B" w:rsidRDefault="009E45B9" w:rsidP="009E45B9">
            <w:pPr>
              <w:tabs>
                <w:tab w:val="clear" w:pos="454"/>
                <w:tab w:val="clear" w:pos="907"/>
                <w:tab w:val="left" w:pos="724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1183C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14:paraId="64B4DDDA" w14:textId="2A50A983" w:rsidR="001B7EF1" w:rsidRPr="00AE109B" w:rsidRDefault="00FE5B49" w:rsidP="001B7EF1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338</w:t>
            </w:r>
            <w:r w:rsidR="0081183C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794</w:t>
            </w:r>
          </w:p>
        </w:tc>
      </w:tr>
      <w:tr w:rsidR="00611058" w:rsidRPr="00AE109B" w14:paraId="5E129992" w14:textId="77777777" w:rsidTr="00BF7E8C">
        <w:tc>
          <w:tcPr>
            <w:tcW w:w="3688" w:type="dxa"/>
            <w:vAlign w:val="bottom"/>
          </w:tcPr>
          <w:p w14:paraId="1B1E55C4" w14:textId="38B3951A" w:rsidR="00611058" w:rsidRPr="00AE109B" w:rsidRDefault="00611058" w:rsidP="00611058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64" w:type="dxa"/>
            <w:vAlign w:val="bottom"/>
          </w:tcPr>
          <w:p w14:paraId="75CD0104" w14:textId="75830EB3" w:rsidR="00611058" w:rsidRPr="00AE109B" w:rsidRDefault="00611058" w:rsidP="00611058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    -</w:t>
            </w:r>
          </w:p>
        </w:tc>
        <w:tc>
          <w:tcPr>
            <w:tcW w:w="1170" w:type="dxa"/>
            <w:vAlign w:val="bottom"/>
          </w:tcPr>
          <w:p w14:paraId="54ACEBDD" w14:textId="34A54128" w:rsidR="00611058" w:rsidRPr="00AE109B" w:rsidRDefault="00611058" w:rsidP="00611058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>181,215</w:t>
            </w:r>
          </w:p>
        </w:tc>
        <w:tc>
          <w:tcPr>
            <w:tcW w:w="1170" w:type="dxa"/>
            <w:vAlign w:val="bottom"/>
          </w:tcPr>
          <w:p w14:paraId="08E16F68" w14:textId="175D3642" w:rsidR="00611058" w:rsidRPr="00AE109B" w:rsidRDefault="00611058" w:rsidP="00611058">
            <w:pPr>
              <w:tabs>
                <w:tab w:val="clear" w:pos="454"/>
                <w:tab w:val="clear" w:pos="907"/>
                <w:tab w:val="left" w:pos="724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14:paraId="4B7B8E65" w14:textId="14066CD1" w:rsidR="00611058" w:rsidRPr="00AE109B" w:rsidRDefault="00611058" w:rsidP="00611058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>181,215</w:t>
            </w:r>
          </w:p>
        </w:tc>
      </w:tr>
      <w:tr w:rsidR="0047219E" w:rsidRPr="00AE109B" w14:paraId="14114512" w14:textId="77777777" w:rsidTr="00BF7E8C">
        <w:tc>
          <w:tcPr>
            <w:tcW w:w="3688" w:type="dxa"/>
            <w:vAlign w:val="bottom"/>
          </w:tcPr>
          <w:p w14:paraId="6A19AFBD" w14:textId="25A84A79" w:rsidR="0047219E" w:rsidRPr="00AE109B" w:rsidRDefault="0047219E" w:rsidP="001B7EF1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รายได้รอการรับรู้ที่มีภาระที่ต้องปฏิบัติ</w:t>
            </w:r>
          </w:p>
        </w:tc>
        <w:tc>
          <w:tcPr>
            <w:tcW w:w="1264" w:type="dxa"/>
            <w:vAlign w:val="bottom"/>
          </w:tcPr>
          <w:p w14:paraId="7677E20A" w14:textId="0E0357EB" w:rsidR="0047219E" w:rsidRPr="00AE109B" w:rsidRDefault="00FE5B49" w:rsidP="00E07243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268</w:t>
            </w:r>
            <w:r w:rsidR="0047219E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700</w:t>
            </w:r>
          </w:p>
        </w:tc>
        <w:tc>
          <w:tcPr>
            <w:tcW w:w="1170" w:type="dxa"/>
            <w:vAlign w:val="bottom"/>
          </w:tcPr>
          <w:p w14:paraId="7027878D" w14:textId="1AD5BF9B" w:rsidR="0047219E" w:rsidRPr="00AE109B" w:rsidRDefault="00FE5B49" w:rsidP="001B7EF1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831</w:t>
            </w:r>
            <w:r w:rsidR="0047219E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548</w:t>
            </w:r>
          </w:p>
        </w:tc>
        <w:tc>
          <w:tcPr>
            <w:tcW w:w="1170" w:type="dxa"/>
            <w:vAlign w:val="bottom"/>
          </w:tcPr>
          <w:p w14:paraId="3788180C" w14:textId="23821BD6" w:rsidR="0047219E" w:rsidRPr="00AE109B" w:rsidRDefault="0047219E" w:rsidP="009E45B9">
            <w:pPr>
              <w:tabs>
                <w:tab w:val="clear" w:pos="454"/>
                <w:tab w:val="clear" w:pos="907"/>
                <w:tab w:val="left" w:pos="724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14:paraId="7B0F4685" w14:textId="2FBFE3B9" w:rsidR="0047219E" w:rsidRPr="00AE109B" w:rsidRDefault="00FE5B49" w:rsidP="001B7EF1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47219E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100</w:t>
            </w:r>
            <w:r w:rsidR="0047219E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248</w:t>
            </w:r>
          </w:p>
        </w:tc>
      </w:tr>
      <w:tr w:rsidR="00DE31BA" w:rsidRPr="00AE109B" w14:paraId="7BE61438" w14:textId="77777777" w:rsidTr="00BF7E8C">
        <w:tc>
          <w:tcPr>
            <w:tcW w:w="3688" w:type="dxa"/>
            <w:vAlign w:val="bottom"/>
          </w:tcPr>
          <w:p w14:paraId="01328C77" w14:textId="08EBA9F1" w:rsidR="00DE31BA" w:rsidRPr="00AE109B" w:rsidRDefault="00DE31BA" w:rsidP="00DE31BA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264" w:type="dxa"/>
            <w:vAlign w:val="bottom"/>
          </w:tcPr>
          <w:p w14:paraId="0B435D84" w14:textId="2BEEF11C" w:rsidR="00DE31BA" w:rsidRPr="00AE109B" w:rsidRDefault="00FE5B49" w:rsidP="00DE31B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DE31BA" w:rsidRPr="00AE10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461</w:t>
            </w:r>
            <w:r w:rsidR="00DE31BA" w:rsidRPr="00AE10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513</w:t>
            </w:r>
          </w:p>
        </w:tc>
        <w:tc>
          <w:tcPr>
            <w:tcW w:w="1170" w:type="dxa"/>
            <w:vAlign w:val="bottom"/>
          </w:tcPr>
          <w:p w14:paraId="326751D8" w14:textId="037104F3" w:rsidR="00DE31BA" w:rsidRPr="00AE109B" w:rsidRDefault="00FE5B49" w:rsidP="00DE31B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850</w:t>
            </w:r>
            <w:r w:rsidR="00DE31BA" w:rsidRPr="00AE10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350</w:t>
            </w:r>
          </w:p>
        </w:tc>
        <w:tc>
          <w:tcPr>
            <w:tcW w:w="1170" w:type="dxa"/>
            <w:vAlign w:val="bottom"/>
          </w:tcPr>
          <w:p w14:paraId="40BB95FC" w14:textId="32088F9F" w:rsidR="00DE31BA" w:rsidRPr="00AE109B" w:rsidRDefault="00DE31BA" w:rsidP="00DE31BA">
            <w:pPr>
              <w:pBdr>
                <w:bottom w:val="single" w:sz="4" w:space="1" w:color="auto"/>
              </w:pBdr>
              <w:tabs>
                <w:tab w:val="clear" w:pos="454"/>
                <w:tab w:val="clear" w:pos="907"/>
                <w:tab w:val="left" w:pos="724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FE5B49" w:rsidRPr="00FE5B4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E10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AE10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E5B49" w:rsidRPr="00FE5B49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53" w:type="dxa"/>
            <w:vAlign w:val="bottom"/>
          </w:tcPr>
          <w:p w14:paraId="7775C3D1" w14:textId="6666E621" w:rsidR="00DE31BA" w:rsidRPr="00AE109B" w:rsidRDefault="00FE5B49" w:rsidP="00DE31B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DE31BA" w:rsidRPr="00AE10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186</w:t>
            </w:r>
            <w:r w:rsidR="00DE31BA" w:rsidRPr="00AE10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140</w:t>
            </w:r>
          </w:p>
        </w:tc>
      </w:tr>
      <w:tr w:rsidR="00DE31BA" w:rsidRPr="00AE109B" w14:paraId="64B4DDE7" w14:textId="77777777" w:rsidTr="00BF7E8C">
        <w:tc>
          <w:tcPr>
            <w:tcW w:w="3688" w:type="dxa"/>
            <w:vAlign w:val="bottom"/>
          </w:tcPr>
          <w:p w14:paraId="64B4DDE2" w14:textId="77777777" w:rsidR="00DE31BA" w:rsidRPr="00AE109B" w:rsidRDefault="00DE31BA" w:rsidP="00DE31BA">
            <w:pPr>
              <w:spacing w:line="240" w:lineRule="auto"/>
              <w:ind w:left="-108" w:firstLine="42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64" w:type="dxa"/>
            <w:vAlign w:val="bottom"/>
          </w:tcPr>
          <w:p w14:paraId="64B4DDE3" w14:textId="21D61535" w:rsidR="00DE31BA" w:rsidRPr="00AE109B" w:rsidRDefault="00FE5B49" w:rsidP="00DE31B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DE31B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300</w:t>
            </w:r>
            <w:r w:rsidR="00DE31B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934</w:t>
            </w:r>
          </w:p>
        </w:tc>
        <w:tc>
          <w:tcPr>
            <w:tcW w:w="1170" w:type="dxa"/>
            <w:vAlign w:val="bottom"/>
          </w:tcPr>
          <w:p w14:paraId="64B4DDE4" w14:textId="2A2D6620" w:rsidR="00DE31BA" w:rsidRPr="00AE109B" w:rsidRDefault="00FE5B49" w:rsidP="00DE31B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DE31B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100900" w:rsidRPr="00AE109B">
              <w:rPr>
                <w:rFonts w:ascii="Browallia New" w:hAnsi="Browallia New" w:cs="Browallia New"/>
                <w:sz w:val="26"/>
                <w:szCs w:val="26"/>
              </w:rPr>
              <w:t>609,</w:t>
            </w:r>
            <w:r w:rsidR="00067696" w:rsidRPr="00AE109B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170" w:type="dxa"/>
            <w:vAlign w:val="bottom"/>
          </w:tcPr>
          <w:p w14:paraId="64B4DDE5" w14:textId="353EFC4F" w:rsidR="00DE31BA" w:rsidRPr="00AE109B" w:rsidRDefault="00DE31BA" w:rsidP="00DE31BA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125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723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3" w:type="dxa"/>
            <w:vAlign w:val="bottom"/>
          </w:tcPr>
          <w:p w14:paraId="64B4DDE6" w14:textId="41870950" w:rsidR="00DE31BA" w:rsidRPr="00AE109B" w:rsidRDefault="00FE5B49" w:rsidP="00DE31B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100900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784</w:t>
            </w:r>
            <w:r w:rsidR="00100900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508</w:t>
            </w:r>
          </w:p>
        </w:tc>
      </w:tr>
      <w:tr w:rsidR="00DE31BA" w:rsidRPr="00AE109B" w14:paraId="64B4DDED" w14:textId="77777777" w:rsidTr="00BF7E8C">
        <w:tc>
          <w:tcPr>
            <w:tcW w:w="3688" w:type="dxa"/>
            <w:vAlign w:val="bottom"/>
          </w:tcPr>
          <w:p w14:paraId="64B4DDE8" w14:textId="77777777" w:rsidR="00DE31BA" w:rsidRPr="00AE109B" w:rsidRDefault="00DE31BA" w:rsidP="00DE31BA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vAlign w:val="bottom"/>
          </w:tcPr>
          <w:p w14:paraId="64B4DDE9" w14:textId="77777777" w:rsidR="00DE31BA" w:rsidRPr="00AE109B" w:rsidRDefault="00DE31BA" w:rsidP="00DE31BA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B4DDEA" w14:textId="77777777" w:rsidR="00DE31BA" w:rsidRPr="00AE109B" w:rsidRDefault="00DE31BA" w:rsidP="00DE31BA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B4DDEB" w14:textId="77777777" w:rsidR="00DE31BA" w:rsidRPr="00AE109B" w:rsidRDefault="00DE31BA" w:rsidP="00DE31BA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14:paraId="64B4DDEC" w14:textId="77777777" w:rsidR="00DE31BA" w:rsidRPr="00AE109B" w:rsidRDefault="00DE31BA" w:rsidP="00DE31BA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31BA" w:rsidRPr="00AE109B" w14:paraId="64B4DDF3" w14:textId="77777777" w:rsidTr="00BF7E8C">
        <w:tc>
          <w:tcPr>
            <w:tcW w:w="3688" w:type="dxa"/>
            <w:vAlign w:val="bottom"/>
            <w:hideMark/>
          </w:tcPr>
          <w:p w14:paraId="64B4DDEE" w14:textId="77777777" w:rsidR="00DE31BA" w:rsidRPr="00AE109B" w:rsidRDefault="00DE31BA" w:rsidP="00DE31BA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หนี้สินภาษีเงินได้รอการตัดบัญชีจาก </w:t>
            </w:r>
            <w:r w:rsidRPr="00AE10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64" w:type="dxa"/>
            <w:vAlign w:val="bottom"/>
          </w:tcPr>
          <w:p w14:paraId="64B4DDEF" w14:textId="77777777" w:rsidR="00DE31BA" w:rsidRPr="00AE109B" w:rsidRDefault="00DE31BA" w:rsidP="00DE31BA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B4DDF0" w14:textId="77777777" w:rsidR="00DE31BA" w:rsidRPr="00AE109B" w:rsidRDefault="00DE31BA" w:rsidP="00DE31BA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B4DDF1" w14:textId="77777777" w:rsidR="00DE31BA" w:rsidRPr="00AE109B" w:rsidRDefault="00DE31BA" w:rsidP="00DE31BA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14:paraId="64B4DDF2" w14:textId="77777777" w:rsidR="00DE31BA" w:rsidRPr="00AE109B" w:rsidRDefault="00DE31BA" w:rsidP="00DE31BA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219E" w:rsidRPr="00AE109B" w14:paraId="64B4DDFF" w14:textId="77777777" w:rsidTr="00BF7E8C">
        <w:trPr>
          <w:trHeight w:val="63"/>
        </w:trPr>
        <w:tc>
          <w:tcPr>
            <w:tcW w:w="3688" w:type="dxa"/>
            <w:vAlign w:val="bottom"/>
          </w:tcPr>
          <w:p w14:paraId="64B4DDFA" w14:textId="65D42D0C" w:rsidR="0047219E" w:rsidRPr="00AE109B" w:rsidRDefault="0047219E" w:rsidP="00DE31BA">
            <w:pPr>
              <w:spacing w:line="240" w:lineRule="auto"/>
              <w:ind w:left="17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64" w:type="dxa"/>
            <w:vAlign w:val="bottom"/>
          </w:tcPr>
          <w:p w14:paraId="64B4DDFB" w14:textId="4ADED91A" w:rsidR="0047219E" w:rsidRPr="00AE109B" w:rsidRDefault="00FE5B49" w:rsidP="00DE31B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188</w:t>
            </w:r>
            <w:r w:rsidR="0047219E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576</w:t>
            </w:r>
          </w:p>
        </w:tc>
        <w:tc>
          <w:tcPr>
            <w:tcW w:w="1170" w:type="dxa"/>
            <w:vAlign w:val="bottom"/>
          </w:tcPr>
          <w:p w14:paraId="64B4DDFC" w14:textId="00D956CA" w:rsidR="0047219E" w:rsidRPr="00AE109B" w:rsidRDefault="0047219E" w:rsidP="00DE31B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>(188,576)</w:t>
            </w:r>
          </w:p>
        </w:tc>
        <w:tc>
          <w:tcPr>
            <w:tcW w:w="1170" w:type="dxa"/>
            <w:vAlign w:val="bottom"/>
          </w:tcPr>
          <w:p w14:paraId="64B4DDFD" w14:textId="48E27623" w:rsidR="0047219E" w:rsidRPr="00AE109B" w:rsidRDefault="0047219E" w:rsidP="00DE31BA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14:paraId="64B4DDFE" w14:textId="42B83DDA" w:rsidR="0047219E" w:rsidRPr="00AE109B" w:rsidRDefault="0047219E" w:rsidP="0047219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DE31BA" w:rsidRPr="00AE109B" w14:paraId="555EE093" w14:textId="77777777" w:rsidTr="00BF7E8C">
        <w:trPr>
          <w:trHeight w:val="63"/>
        </w:trPr>
        <w:tc>
          <w:tcPr>
            <w:tcW w:w="3688" w:type="dxa"/>
            <w:vAlign w:val="bottom"/>
          </w:tcPr>
          <w:p w14:paraId="7DD350DA" w14:textId="4919339B" w:rsidR="00DE31BA" w:rsidRPr="00AE109B" w:rsidRDefault="00DE31BA" w:rsidP="00F92BD8">
            <w:pPr>
              <w:tabs>
                <w:tab w:val="clear" w:pos="227"/>
                <w:tab w:val="clear" w:pos="680"/>
                <w:tab w:val="left" w:pos="696"/>
              </w:tabs>
              <w:spacing w:line="240" w:lineRule="auto"/>
              <w:ind w:left="30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64" w:type="dxa"/>
            <w:vAlign w:val="bottom"/>
          </w:tcPr>
          <w:p w14:paraId="2ED1C3CA" w14:textId="311A5408" w:rsidR="00DE31BA" w:rsidRPr="00AE109B" w:rsidRDefault="00FE5B49" w:rsidP="00DE31B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188</w:t>
            </w:r>
            <w:r w:rsidR="00DE31B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576</w:t>
            </w:r>
          </w:p>
        </w:tc>
        <w:tc>
          <w:tcPr>
            <w:tcW w:w="1170" w:type="dxa"/>
            <w:vAlign w:val="bottom"/>
          </w:tcPr>
          <w:p w14:paraId="4050FB51" w14:textId="7AC5A87B" w:rsidR="00DE31BA" w:rsidRPr="00AE109B" w:rsidRDefault="00067696" w:rsidP="00DE31B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>(188,576)</w:t>
            </w:r>
          </w:p>
        </w:tc>
        <w:tc>
          <w:tcPr>
            <w:tcW w:w="1170" w:type="dxa"/>
            <w:vAlign w:val="bottom"/>
          </w:tcPr>
          <w:p w14:paraId="7DC63195" w14:textId="0E69D32D" w:rsidR="00DE31BA" w:rsidRPr="00AE109B" w:rsidRDefault="00DE31BA" w:rsidP="00DE31BA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14:paraId="37691532" w14:textId="59E97370" w:rsidR="00DE31BA" w:rsidRPr="00AE109B" w:rsidRDefault="00611058" w:rsidP="0061105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  -</w:t>
            </w:r>
          </w:p>
        </w:tc>
      </w:tr>
      <w:tr w:rsidR="00DE31BA" w:rsidRPr="00AE109B" w14:paraId="64B4DE0B" w14:textId="77777777" w:rsidTr="00BF7E8C">
        <w:trPr>
          <w:trHeight w:val="173"/>
        </w:trPr>
        <w:tc>
          <w:tcPr>
            <w:tcW w:w="3688" w:type="dxa"/>
            <w:vAlign w:val="bottom"/>
          </w:tcPr>
          <w:p w14:paraId="64B4DE06" w14:textId="77777777" w:rsidR="00DE31BA" w:rsidRPr="00AE109B" w:rsidRDefault="00DE31BA" w:rsidP="00F92BD8">
            <w:pPr>
              <w:tabs>
                <w:tab w:val="clear" w:pos="227"/>
                <w:tab w:val="clear" w:pos="680"/>
                <w:tab w:val="left" w:pos="696"/>
              </w:tabs>
              <w:spacing w:line="240" w:lineRule="auto"/>
              <w:ind w:left="3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64" w:type="dxa"/>
            <w:vAlign w:val="bottom"/>
          </w:tcPr>
          <w:p w14:paraId="64B4DE07" w14:textId="2E45E65D" w:rsidR="00DE31BA" w:rsidRPr="00AE109B" w:rsidRDefault="00FE5B49" w:rsidP="00DE31B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DE31B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112</w:t>
            </w:r>
            <w:r w:rsidR="00DE31B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358</w:t>
            </w:r>
          </w:p>
        </w:tc>
        <w:tc>
          <w:tcPr>
            <w:tcW w:w="1170" w:type="dxa"/>
            <w:vAlign w:val="bottom"/>
          </w:tcPr>
          <w:p w14:paraId="64B4DE08" w14:textId="5088AFB4" w:rsidR="00DE31BA" w:rsidRPr="00AE109B" w:rsidRDefault="00FE5B49" w:rsidP="00DE31B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DE31B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797</w:t>
            </w:r>
            <w:r w:rsidR="00DE31B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873</w:t>
            </w:r>
          </w:p>
        </w:tc>
        <w:tc>
          <w:tcPr>
            <w:tcW w:w="1170" w:type="dxa"/>
            <w:vAlign w:val="bottom"/>
          </w:tcPr>
          <w:p w14:paraId="64B4DE09" w14:textId="5E4A03EE" w:rsidR="00DE31BA" w:rsidRPr="00AE109B" w:rsidRDefault="00DE31BA" w:rsidP="00DE31BA">
            <w:pPr>
              <w:pBdr>
                <w:bottom w:val="single" w:sz="12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125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723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3" w:type="dxa"/>
            <w:vAlign w:val="bottom"/>
          </w:tcPr>
          <w:p w14:paraId="64B4DE0A" w14:textId="01FF2003" w:rsidR="00DE31BA" w:rsidRPr="00AE109B" w:rsidRDefault="00FE5B49" w:rsidP="00DE31B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DE31B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784</w:t>
            </w:r>
            <w:r w:rsidR="00DE31B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508</w:t>
            </w:r>
          </w:p>
        </w:tc>
      </w:tr>
    </w:tbl>
    <w:p w14:paraId="63FB6463" w14:textId="340B56A3" w:rsidR="005A6382" w:rsidRPr="006F3367" w:rsidRDefault="005A6382" w:rsidP="006F3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43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3686"/>
        <w:gridCol w:w="1264"/>
        <w:gridCol w:w="1170"/>
        <w:gridCol w:w="1170"/>
        <w:gridCol w:w="1253"/>
      </w:tblGrid>
      <w:tr w:rsidR="001B7EF1" w:rsidRPr="00AE109B" w14:paraId="3360BFAA" w14:textId="77777777" w:rsidTr="00633DCD">
        <w:tc>
          <w:tcPr>
            <w:tcW w:w="3686" w:type="dxa"/>
            <w:vAlign w:val="bottom"/>
          </w:tcPr>
          <w:p w14:paraId="04E70416" w14:textId="77777777" w:rsidR="001B7EF1" w:rsidRPr="00AE109B" w:rsidRDefault="001B7EF1" w:rsidP="00633DCD">
            <w:pPr>
              <w:spacing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57" w:type="dxa"/>
            <w:gridSpan w:val="4"/>
            <w:vAlign w:val="bottom"/>
            <w:hideMark/>
          </w:tcPr>
          <w:p w14:paraId="2D947532" w14:textId="77777777" w:rsidR="001B7EF1" w:rsidRPr="00AE109B" w:rsidRDefault="001B7EF1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1B7EF1" w:rsidRPr="00AE109B" w14:paraId="4E28A66E" w14:textId="77777777" w:rsidTr="00633DCD">
        <w:tc>
          <w:tcPr>
            <w:tcW w:w="3686" w:type="dxa"/>
            <w:vAlign w:val="bottom"/>
          </w:tcPr>
          <w:p w14:paraId="21A5AEC5" w14:textId="77777777" w:rsidR="001B7EF1" w:rsidRPr="00AE109B" w:rsidRDefault="001B7EF1" w:rsidP="00633DCD">
            <w:pPr>
              <w:spacing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57" w:type="dxa"/>
            <w:gridSpan w:val="4"/>
            <w:vAlign w:val="bottom"/>
            <w:hideMark/>
          </w:tcPr>
          <w:p w14:paraId="6C2E7AC4" w14:textId="77777777" w:rsidR="001B7EF1" w:rsidRPr="00AE109B" w:rsidRDefault="001B7EF1" w:rsidP="00633DC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</w:tr>
      <w:tr w:rsidR="001B7EF1" w:rsidRPr="00AE109B" w14:paraId="336C8B8C" w14:textId="77777777" w:rsidTr="00DE31BA">
        <w:tc>
          <w:tcPr>
            <w:tcW w:w="3686" w:type="dxa"/>
            <w:vAlign w:val="bottom"/>
          </w:tcPr>
          <w:p w14:paraId="08859784" w14:textId="77777777" w:rsidR="001B7EF1" w:rsidRPr="00AE109B" w:rsidRDefault="001B7EF1" w:rsidP="00633DCD">
            <w:pPr>
              <w:spacing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0812565C" w14:textId="77777777" w:rsidR="001B7EF1" w:rsidRPr="00AE109B" w:rsidRDefault="001B7EF1" w:rsidP="00633DCD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4287ABC3" w14:textId="77777777" w:rsidR="001B7EF1" w:rsidRPr="00AE109B" w:rsidRDefault="001B7EF1" w:rsidP="00633DC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>บันทึก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ใน</w:t>
            </w:r>
          </w:p>
        </w:tc>
        <w:tc>
          <w:tcPr>
            <w:tcW w:w="1253" w:type="dxa"/>
            <w:vAlign w:val="bottom"/>
          </w:tcPr>
          <w:p w14:paraId="69D53559" w14:textId="77777777" w:rsidR="001B7EF1" w:rsidRPr="00AE109B" w:rsidRDefault="001B7EF1" w:rsidP="00633DCD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7EF1" w:rsidRPr="00AE109B" w14:paraId="65C4EBC8" w14:textId="77777777" w:rsidTr="00DE31BA">
        <w:tc>
          <w:tcPr>
            <w:tcW w:w="3686" w:type="dxa"/>
            <w:vAlign w:val="bottom"/>
          </w:tcPr>
          <w:p w14:paraId="66324922" w14:textId="77777777" w:rsidR="001B7EF1" w:rsidRPr="00AE109B" w:rsidRDefault="001B7EF1" w:rsidP="00633DCD">
            <w:pPr>
              <w:spacing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  <w:hideMark/>
          </w:tcPr>
          <w:p w14:paraId="322C7DEF" w14:textId="48919C34" w:rsidR="001B7EF1" w:rsidRPr="00AE109B" w:rsidRDefault="001B7EF1" w:rsidP="00633DC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AE109B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170" w:type="dxa"/>
            <w:vAlign w:val="bottom"/>
            <w:hideMark/>
          </w:tcPr>
          <w:p w14:paraId="6FE818D5" w14:textId="77777777" w:rsidR="001B7EF1" w:rsidRPr="00AE109B" w:rsidRDefault="001B7EF1" w:rsidP="00633DCD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หรือ</w:t>
            </w: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170" w:type="dxa"/>
            <w:vAlign w:val="bottom"/>
            <w:hideMark/>
          </w:tcPr>
          <w:p w14:paraId="360D8982" w14:textId="77777777" w:rsidR="001B7EF1" w:rsidRPr="00AE109B" w:rsidRDefault="001B7EF1" w:rsidP="00633DC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53" w:type="dxa"/>
            <w:vAlign w:val="bottom"/>
            <w:hideMark/>
          </w:tcPr>
          <w:p w14:paraId="406109E2" w14:textId="5F40D5F6" w:rsidR="001B7EF1" w:rsidRPr="00AE109B" w:rsidRDefault="001B7EF1" w:rsidP="00633DC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E10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AE109B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</w:tr>
      <w:tr w:rsidR="001B7EF1" w:rsidRPr="00AE109B" w14:paraId="737F124C" w14:textId="77777777" w:rsidTr="00DE31BA">
        <w:tc>
          <w:tcPr>
            <w:tcW w:w="3686" w:type="dxa"/>
            <w:vAlign w:val="bottom"/>
            <w:hideMark/>
          </w:tcPr>
          <w:p w14:paraId="4E9638D6" w14:textId="77777777" w:rsidR="001B7EF1" w:rsidRPr="00AE109B" w:rsidRDefault="001B7EF1" w:rsidP="00633DCD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สินทรัพย์ภาษีเงินได้รอการตัดบัญชีจาก </w:t>
            </w:r>
            <w:r w:rsidRPr="00AE10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</w:p>
        </w:tc>
        <w:tc>
          <w:tcPr>
            <w:tcW w:w="1264" w:type="dxa"/>
            <w:vAlign w:val="bottom"/>
          </w:tcPr>
          <w:p w14:paraId="740F5A22" w14:textId="77777777" w:rsidR="001B7EF1" w:rsidRPr="00AE109B" w:rsidRDefault="001B7EF1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C01B5E1" w14:textId="77777777" w:rsidR="001B7EF1" w:rsidRPr="00AE109B" w:rsidRDefault="001B7EF1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AB1F07" w14:textId="77777777" w:rsidR="001B7EF1" w:rsidRPr="00AE109B" w:rsidRDefault="001B7EF1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14:paraId="17D2226B" w14:textId="77777777" w:rsidR="001B7EF1" w:rsidRPr="00AE109B" w:rsidRDefault="001B7EF1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7EF1" w:rsidRPr="00AE109B" w14:paraId="38D3B8D7" w14:textId="77777777" w:rsidTr="00DE31BA">
        <w:trPr>
          <w:trHeight w:val="70"/>
        </w:trPr>
        <w:tc>
          <w:tcPr>
            <w:tcW w:w="3686" w:type="dxa"/>
            <w:vAlign w:val="bottom"/>
            <w:hideMark/>
          </w:tcPr>
          <w:p w14:paraId="6CEDECFC" w14:textId="77777777" w:rsidR="001B7EF1" w:rsidRPr="00AE109B" w:rsidRDefault="001B7EF1" w:rsidP="00633DCD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264" w:type="dxa"/>
            <w:vAlign w:val="bottom"/>
          </w:tcPr>
          <w:p w14:paraId="7EA977A7" w14:textId="0130F9B4" w:rsidR="001B7EF1" w:rsidRPr="00AE109B" w:rsidRDefault="00FE5B49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401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26</w:t>
            </w:r>
            <w:r w:rsidR="001B7EF1" w:rsidRPr="00AE109B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46604877" w14:textId="2E9A390F" w:rsidR="001B7EF1" w:rsidRPr="00AE109B" w:rsidRDefault="00FE5B49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141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728</w:t>
            </w:r>
          </w:p>
        </w:tc>
        <w:tc>
          <w:tcPr>
            <w:tcW w:w="1170" w:type="dxa"/>
            <w:vAlign w:val="bottom"/>
          </w:tcPr>
          <w:p w14:paraId="76C8CE60" w14:textId="77777777" w:rsidR="001B7EF1" w:rsidRPr="00AE109B" w:rsidRDefault="001B7EF1" w:rsidP="00633DCD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14:paraId="10A22E37" w14:textId="2246D5F6" w:rsidR="001B7EF1" w:rsidRPr="00AE109B" w:rsidRDefault="00FE5B49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542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991</w:t>
            </w:r>
          </w:p>
        </w:tc>
      </w:tr>
      <w:tr w:rsidR="001B7EF1" w:rsidRPr="00AE109B" w14:paraId="77249681" w14:textId="77777777" w:rsidTr="00DE31BA">
        <w:tc>
          <w:tcPr>
            <w:tcW w:w="3686" w:type="dxa"/>
            <w:vAlign w:val="bottom"/>
          </w:tcPr>
          <w:p w14:paraId="2D66E72C" w14:textId="2A1A477A" w:rsidR="001B7EF1" w:rsidRPr="00AE109B" w:rsidRDefault="001B7EF1" w:rsidP="00633DCD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ค่าเผื่อสินค้าเสื่อมคุณภาพ</w:t>
            </w:r>
            <w:r w:rsidR="003325C1" w:rsidRPr="00AE10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และการลดมูลค่า</w:t>
            </w:r>
          </w:p>
        </w:tc>
        <w:tc>
          <w:tcPr>
            <w:tcW w:w="1264" w:type="dxa"/>
            <w:vAlign w:val="bottom"/>
          </w:tcPr>
          <w:p w14:paraId="5FBF5F5F" w14:textId="24A9FEC2" w:rsidR="001B7EF1" w:rsidRPr="00AE109B" w:rsidRDefault="00FE5B49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780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321</w:t>
            </w:r>
          </w:p>
        </w:tc>
        <w:tc>
          <w:tcPr>
            <w:tcW w:w="1170" w:type="dxa"/>
            <w:vAlign w:val="bottom"/>
          </w:tcPr>
          <w:p w14:paraId="4BBA97ED" w14:textId="257E4514" w:rsidR="001B7EF1" w:rsidRPr="00AE109B" w:rsidRDefault="00FE5B49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705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713</w:t>
            </w:r>
          </w:p>
        </w:tc>
        <w:tc>
          <w:tcPr>
            <w:tcW w:w="1170" w:type="dxa"/>
            <w:vAlign w:val="bottom"/>
          </w:tcPr>
          <w:p w14:paraId="506345D3" w14:textId="77777777" w:rsidR="001B7EF1" w:rsidRPr="00AE109B" w:rsidRDefault="001B7EF1" w:rsidP="00633DCD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14:paraId="0B7A8A9E" w14:textId="7CD8F06D" w:rsidR="001B7EF1" w:rsidRPr="00AE109B" w:rsidRDefault="00FE5B49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486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034</w:t>
            </w:r>
          </w:p>
        </w:tc>
      </w:tr>
      <w:tr w:rsidR="001B7EF1" w:rsidRPr="00AE109B" w14:paraId="6E595875" w14:textId="77777777" w:rsidTr="00DE31BA">
        <w:tc>
          <w:tcPr>
            <w:tcW w:w="3686" w:type="dxa"/>
            <w:vAlign w:val="bottom"/>
          </w:tcPr>
          <w:p w14:paraId="51AEBB2A" w14:textId="77777777" w:rsidR="001B7EF1" w:rsidRPr="00AE109B" w:rsidRDefault="001B7EF1" w:rsidP="00633DCD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264" w:type="dxa"/>
            <w:vAlign w:val="bottom"/>
          </w:tcPr>
          <w:p w14:paraId="374F0E1A" w14:textId="6C12B704" w:rsidR="001B7EF1" w:rsidRPr="00AE109B" w:rsidRDefault="00FE5B49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7EF1" w:rsidRPr="00AE10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B49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1B7EF1" w:rsidRPr="00AE10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B49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170" w:type="dxa"/>
            <w:vAlign w:val="bottom"/>
          </w:tcPr>
          <w:p w14:paraId="6EDCDF19" w14:textId="7B43D0E8" w:rsidR="001B7EF1" w:rsidRPr="00AE109B" w:rsidRDefault="00FE5B49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172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903</w:t>
            </w:r>
          </w:p>
        </w:tc>
        <w:tc>
          <w:tcPr>
            <w:tcW w:w="1170" w:type="dxa"/>
            <w:vAlign w:val="bottom"/>
          </w:tcPr>
          <w:p w14:paraId="2A67B240" w14:textId="77777777" w:rsidR="001B7EF1" w:rsidRPr="00AE109B" w:rsidRDefault="001B7EF1" w:rsidP="00633DCD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14:paraId="672E17F1" w14:textId="0B698417" w:rsidR="001B7EF1" w:rsidRPr="00AE109B" w:rsidRDefault="00FE5B49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387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473</w:t>
            </w:r>
          </w:p>
        </w:tc>
      </w:tr>
      <w:tr w:rsidR="001B7EF1" w:rsidRPr="00AE109B" w14:paraId="7EEF4817" w14:textId="77777777" w:rsidTr="00DE31BA">
        <w:tc>
          <w:tcPr>
            <w:tcW w:w="3686" w:type="dxa"/>
            <w:vAlign w:val="bottom"/>
          </w:tcPr>
          <w:p w14:paraId="74A36D86" w14:textId="15CA6A10" w:rsidR="001B7EF1" w:rsidRPr="00AE109B" w:rsidRDefault="003325C1" w:rsidP="00633DCD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1264" w:type="dxa"/>
            <w:vAlign w:val="bottom"/>
          </w:tcPr>
          <w:p w14:paraId="3CAD929C" w14:textId="2E7E6A6C" w:rsidR="001B7EF1" w:rsidRPr="00AE109B" w:rsidRDefault="00FE5B49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248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206</w:t>
            </w:r>
          </w:p>
        </w:tc>
        <w:tc>
          <w:tcPr>
            <w:tcW w:w="1170" w:type="dxa"/>
            <w:vAlign w:val="bottom"/>
          </w:tcPr>
          <w:p w14:paraId="69DE37EC" w14:textId="714F25BC" w:rsidR="001B7EF1" w:rsidRPr="00AE109B" w:rsidRDefault="001B7EF1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93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983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D143CFE" w14:textId="77777777" w:rsidR="001B7EF1" w:rsidRPr="00AE109B" w:rsidRDefault="001B7EF1" w:rsidP="00633DCD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14:paraId="5C749119" w14:textId="62AD8B92" w:rsidR="001B7EF1" w:rsidRPr="00AE109B" w:rsidRDefault="00FE5B49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154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223</w:t>
            </w:r>
          </w:p>
        </w:tc>
      </w:tr>
      <w:tr w:rsidR="001B7EF1" w:rsidRPr="00AE109B" w14:paraId="32240BEC" w14:textId="77777777" w:rsidTr="00DE31BA">
        <w:tc>
          <w:tcPr>
            <w:tcW w:w="3686" w:type="dxa"/>
            <w:vAlign w:val="bottom"/>
          </w:tcPr>
          <w:p w14:paraId="3CAD9CA8" w14:textId="0EE2D687" w:rsidR="001B7EF1" w:rsidRPr="00AE109B" w:rsidRDefault="00F457F3" w:rsidP="00633DCD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รายได้รอการรับรู้ที่มีภาระที่ต้องปฏิบัติ</w:t>
            </w:r>
          </w:p>
        </w:tc>
        <w:tc>
          <w:tcPr>
            <w:tcW w:w="1264" w:type="dxa"/>
            <w:vAlign w:val="bottom"/>
          </w:tcPr>
          <w:p w14:paraId="6B5FAE13" w14:textId="77777777" w:rsidR="001B7EF1" w:rsidRPr="00AE109B" w:rsidRDefault="001B7EF1" w:rsidP="00633DCD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0A5EEF6" w14:textId="130E1FDA" w:rsidR="001B7EF1" w:rsidRPr="00AE109B" w:rsidRDefault="004B64D9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>268,700</w:t>
            </w:r>
          </w:p>
        </w:tc>
        <w:tc>
          <w:tcPr>
            <w:tcW w:w="1170" w:type="dxa"/>
            <w:vAlign w:val="bottom"/>
          </w:tcPr>
          <w:p w14:paraId="08CD281D" w14:textId="77777777" w:rsidR="001B7EF1" w:rsidRPr="00AE109B" w:rsidRDefault="001B7EF1" w:rsidP="00633DCD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14:paraId="4188A4B8" w14:textId="756148D7" w:rsidR="001B7EF1" w:rsidRPr="00AE109B" w:rsidRDefault="004B64D9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>268,700</w:t>
            </w:r>
          </w:p>
        </w:tc>
      </w:tr>
      <w:tr w:rsidR="00DE31BA" w:rsidRPr="00AE109B" w14:paraId="009FBC70" w14:textId="77777777" w:rsidTr="00DE31BA">
        <w:tc>
          <w:tcPr>
            <w:tcW w:w="3686" w:type="dxa"/>
            <w:vAlign w:val="bottom"/>
          </w:tcPr>
          <w:p w14:paraId="163C3004" w14:textId="12783029" w:rsidR="00DE31BA" w:rsidRPr="00AE109B" w:rsidRDefault="00DE31BA" w:rsidP="00DE31BA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64" w:type="dxa"/>
            <w:vAlign w:val="bottom"/>
          </w:tcPr>
          <w:p w14:paraId="1E0AB789" w14:textId="2EFCB6AD" w:rsidR="00DE31BA" w:rsidRPr="00AE109B" w:rsidRDefault="00FE5B49" w:rsidP="00882B2B">
            <w:pPr>
              <w:pBdr>
                <w:bottom w:val="single" w:sz="4" w:space="1" w:color="auto"/>
              </w:pBdr>
              <w:tabs>
                <w:tab w:val="clear" w:pos="4451"/>
                <w:tab w:val="left" w:pos="1054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DE31B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701</w:t>
            </w:r>
            <w:r w:rsidR="00DE31B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187</w:t>
            </w:r>
          </w:p>
        </w:tc>
        <w:tc>
          <w:tcPr>
            <w:tcW w:w="1170" w:type="dxa"/>
            <w:vAlign w:val="bottom"/>
          </w:tcPr>
          <w:p w14:paraId="1C2FD172" w14:textId="14DB9738" w:rsidR="00DE31BA" w:rsidRPr="00AE109B" w:rsidRDefault="00FE5B49" w:rsidP="00882B2B">
            <w:pPr>
              <w:pBdr>
                <w:bottom w:val="single" w:sz="4" w:space="1" w:color="auto"/>
              </w:pBdr>
              <w:tabs>
                <w:tab w:val="clear" w:pos="4451"/>
                <w:tab w:val="left" w:pos="1054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DE31B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074</w:t>
            </w:r>
            <w:r w:rsidR="00DE31B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659</w:t>
            </w:r>
          </w:p>
        </w:tc>
        <w:tc>
          <w:tcPr>
            <w:tcW w:w="1170" w:type="dxa"/>
            <w:vAlign w:val="bottom"/>
          </w:tcPr>
          <w:p w14:paraId="7182D19C" w14:textId="7AC8E157" w:rsidR="00DE31BA" w:rsidRPr="00AE109B" w:rsidRDefault="00FE5B49" w:rsidP="00882B2B">
            <w:pPr>
              <w:pBdr>
                <w:bottom w:val="single" w:sz="4" w:space="1" w:color="auto"/>
              </w:pBdr>
              <w:tabs>
                <w:tab w:val="clear" w:pos="907"/>
                <w:tab w:val="clear" w:pos="4451"/>
                <w:tab w:val="left" w:pos="1054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DE31B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685</w:t>
            </w:r>
            <w:r w:rsidR="00DE31B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667</w:t>
            </w:r>
          </w:p>
        </w:tc>
        <w:tc>
          <w:tcPr>
            <w:tcW w:w="1253" w:type="dxa"/>
            <w:vAlign w:val="bottom"/>
          </w:tcPr>
          <w:p w14:paraId="42B04DA6" w14:textId="1C2E93B5" w:rsidR="00DE31BA" w:rsidRPr="00AE109B" w:rsidRDefault="00FE5B49" w:rsidP="00882B2B">
            <w:pPr>
              <w:pBdr>
                <w:bottom w:val="single" w:sz="4" w:space="1" w:color="auto"/>
              </w:pBdr>
              <w:tabs>
                <w:tab w:val="clear" w:pos="4451"/>
                <w:tab w:val="left" w:pos="1054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DE31B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461</w:t>
            </w:r>
            <w:r w:rsidR="00DE31B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513</w:t>
            </w:r>
          </w:p>
        </w:tc>
      </w:tr>
      <w:tr w:rsidR="001B7EF1" w:rsidRPr="00AE109B" w14:paraId="49316631" w14:textId="77777777" w:rsidTr="00DE31BA">
        <w:tc>
          <w:tcPr>
            <w:tcW w:w="3686" w:type="dxa"/>
            <w:vAlign w:val="bottom"/>
          </w:tcPr>
          <w:p w14:paraId="6CC98F39" w14:textId="77777777" w:rsidR="001B7EF1" w:rsidRPr="00AE109B" w:rsidRDefault="001B7EF1" w:rsidP="00633DCD">
            <w:pPr>
              <w:spacing w:line="240" w:lineRule="auto"/>
              <w:ind w:left="-108" w:firstLine="42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64" w:type="dxa"/>
            <w:vAlign w:val="bottom"/>
          </w:tcPr>
          <w:p w14:paraId="0B888029" w14:textId="160B2C2A" w:rsidR="001B7EF1" w:rsidRPr="00AE109B" w:rsidRDefault="00FE5B49" w:rsidP="00633DC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1B7EF1" w:rsidRPr="00AE109B">
              <w:rPr>
                <w:rFonts w:ascii="Browallia New" w:hAnsi="Browallia New" w:cs="Browallia New"/>
                <w:sz w:val="26"/>
                <w:szCs w:val="26"/>
              </w:rPr>
              <w:t>,345,547</w:t>
            </w:r>
          </w:p>
        </w:tc>
        <w:tc>
          <w:tcPr>
            <w:tcW w:w="1170" w:type="dxa"/>
            <w:vAlign w:val="bottom"/>
          </w:tcPr>
          <w:p w14:paraId="0EA96184" w14:textId="718AC470" w:rsidR="001B7EF1" w:rsidRPr="00AE109B" w:rsidRDefault="00FE5B49" w:rsidP="00633DC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8C63DF" w:rsidRPr="00AE109B">
              <w:rPr>
                <w:rFonts w:ascii="Browallia New" w:hAnsi="Browallia New" w:cs="Browallia New"/>
                <w:sz w:val="26"/>
                <w:szCs w:val="26"/>
              </w:rPr>
              <w:t>269,720</w:t>
            </w:r>
          </w:p>
        </w:tc>
        <w:tc>
          <w:tcPr>
            <w:tcW w:w="1170" w:type="dxa"/>
            <w:vAlign w:val="bottom"/>
          </w:tcPr>
          <w:p w14:paraId="130EB669" w14:textId="629989E1" w:rsidR="001B7EF1" w:rsidRPr="00AE109B" w:rsidRDefault="00FE5B49" w:rsidP="00633DCD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685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667</w:t>
            </w:r>
          </w:p>
        </w:tc>
        <w:tc>
          <w:tcPr>
            <w:tcW w:w="1253" w:type="dxa"/>
            <w:vAlign w:val="bottom"/>
          </w:tcPr>
          <w:p w14:paraId="36788920" w14:textId="1EB2E1FD" w:rsidR="001B7EF1" w:rsidRPr="00AE109B" w:rsidRDefault="004B64D9" w:rsidP="00633DC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>10,300,934</w:t>
            </w:r>
          </w:p>
        </w:tc>
      </w:tr>
      <w:tr w:rsidR="001B7EF1" w:rsidRPr="00AE109B" w14:paraId="22A49EE7" w14:textId="77777777" w:rsidTr="00DE31BA">
        <w:tc>
          <w:tcPr>
            <w:tcW w:w="3686" w:type="dxa"/>
            <w:vAlign w:val="bottom"/>
          </w:tcPr>
          <w:p w14:paraId="072A5047" w14:textId="77777777" w:rsidR="001B7EF1" w:rsidRPr="00AE109B" w:rsidRDefault="001B7EF1" w:rsidP="00633DCD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vAlign w:val="bottom"/>
          </w:tcPr>
          <w:p w14:paraId="7D566B89" w14:textId="77777777" w:rsidR="001B7EF1" w:rsidRPr="00AE109B" w:rsidRDefault="001B7EF1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686C5D" w14:textId="77777777" w:rsidR="001B7EF1" w:rsidRPr="00AE109B" w:rsidRDefault="001B7EF1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C1226E4" w14:textId="77777777" w:rsidR="001B7EF1" w:rsidRPr="00AE109B" w:rsidRDefault="001B7EF1" w:rsidP="00633DCD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14:paraId="5F6AE373" w14:textId="77777777" w:rsidR="001B7EF1" w:rsidRPr="00AE109B" w:rsidRDefault="001B7EF1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7EF1" w:rsidRPr="00AE109B" w14:paraId="0602495E" w14:textId="77777777" w:rsidTr="00DE31BA">
        <w:tc>
          <w:tcPr>
            <w:tcW w:w="3686" w:type="dxa"/>
            <w:vAlign w:val="bottom"/>
            <w:hideMark/>
          </w:tcPr>
          <w:p w14:paraId="2070BB84" w14:textId="77777777" w:rsidR="001B7EF1" w:rsidRPr="00AE109B" w:rsidRDefault="001B7EF1" w:rsidP="00633DCD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หนี้สินภาษีเงินได้รอการตัดบัญชีจาก </w:t>
            </w:r>
            <w:r w:rsidRPr="00AE10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64" w:type="dxa"/>
            <w:vAlign w:val="bottom"/>
          </w:tcPr>
          <w:p w14:paraId="1FD68841" w14:textId="77777777" w:rsidR="001B7EF1" w:rsidRPr="00AE109B" w:rsidRDefault="001B7EF1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435DC2A" w14:textId="77777777" w:rsidR="001B7EF1" w:rsidRPr="00AE109B" w:rsidRDefault="001B7EF1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4BF3BA" w14:textId="77777777" w:rsidR="001B7EF1" w:rsidRPr="00AE109B" w:rsidRDefault="001B7EF1" w:rsidP="00633DCD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14:paraId="79D1F072" w14:textId="77777777" w:rsidR="001B7EF1" w:rsidRPr="00AE109B" w:rsidRDefault="001B7EF1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7EF1" w:rsidRPr="00AE109B" w14:paraId="0025FF4F" w14:textId="77777777" w:rsidTr="00DE31BA">
        <w:trPr>
          <w:trHeight w:val="181"/>
        </w:trPr>
        <w:tc>
          <w:tcPr>
            <w:tcW w:w="3686" w:type="dxa"/>
            <w:vAlign w:val="bottom"/>
          </w:tcPr>
          <w:p w14:paraId="20C549AE" w14:textId="77777777" w:rsidR="001B7EF1" w:rsidRPr="00AE109B" w:rsidRDefault="001B7EF1" w:rsidP="00633DCD">
            <w:pPr>
              <w:spacing w:line="240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</w:t>
            </w: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>สิทธิในการขายสินค้า</w:t>
            </w:r>
          </w:p>
        </w:tc>
        <w:tc>
          <w:tcPr>
            <w:tcW w:w="1264" w:type="dxa"/>
            <w:vAlign w:val="bottom"/>
          </w:tcPr>
          <w:p w14:paraId="4BA86A55" w14:textId="60145FA2" w:rsidR="001B7EF1" w:rsidRPr="00AE109B" w:rsidRDefault="00FE5B49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115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618</w:t>
            </w:r>
          </w:p>
        </w:tc>
        <w:tc>
          <w:tcPr>
            <w:tcW w:w="1170" w:type="dxa"/>
            <w:vAlign w:val="bottom"/>
          </w:tcPr>
          <w:p w14:paraId="17041BB8" w14:textId="5A34390B" w:rsidR="001B7EF1" w:rsidRPr="00AE109B" w:rsidRDefault="001B7EF1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115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618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3A81758" w14:textId="77777777" w:rsidR="001B7EF1" w:rsidRPr="00AE109B" w:rsidRDefault="001B7EF1" w:rsidP="00633DCD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14:paraId="329458F8" w14:textId="77777777" w:rsidR="001B7EF1" w:rsidRPr="00AE109B" w:rsidRDefault="001B7EF1" w:rsidP="00633DCD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1B7EF1" w:rsidRPr="00AE109B" w14:paraId="7F47C077" w14:textId="77777777" w:rsidTr="00DE31BA">
        <w:trPr>
          <w:trHeight w:val="63"/>
        </w:trPr>
        <w:tc>
          <w:tcPr>
            <w:tcW w:w="3686" w:type="dxa"/>
            <w:vAlign w:val="bottom"/>
          </w:tcPr>
          <w:p w14:paraId="4CC02BAD" w14:textId="06EF0CBA" w:rsidR="001B7EF1" w:rsidRPr="00AE109B" w:rsidRDefault="001B7EF1" w:rsidP="00633DCD">
            <w:pPr>
              <w:spacing w:line="240" w:lineRule="auto"/>
              <w:ind w:left="17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สินทรัพย์ที่ได้มาภายใต้สัญญาเช่า</w:t>
            </w:r>
            <w:r w:rsidR="0085192B" w:rsidRPr="00AE10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1264" w:type="dxa"/>
            <w:vAlign w:val="bottom"/>
          </w:tcPr>
          <w:p w14:paraId="03586B9D" w14:textId="7D3FFDA5" w:rsidR="001B7EF1" w:rsidRPr="00AE109B" w:rsidRDefault="00FE5B49" w:rsidP="00633DC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161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55</w:t>
            </w:r>
            <w:r w:rsidR="001B7EF1" w:rsidRPr="00AE109B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722506C7" w14:textId="69ACBBFC" w:rsidR="001B7EF1" w:rsidRPr="00AE109B" w:rsidRDefault="00FE5B49" w:rsidP="00633DC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27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025</w:t>
            </w:r>
          </w:p>
        </w:tc>
        <w:tc>
          <w:tcPr>
            <w:tcW w:w="1170" w:type="dxa"/>
            <w:vAlign w:val="bottom"/>
          </w:tcPr>
          <w:p w14:paraId="1181E899" w14:textId="77777777" w:rsidR="001B7EF1" w:rsidRPr="00AE109B" w:rsidRDefault="001B7EF1" w:rsidP="00633DCD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14:paraId="3FC4E310" w14:textId="24CB77DB" w:rsidR="001B7EF1" w:rsidRPr="00AE109B" w:rsidRDefault="00FE5B49" w:rsidP="00633DC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188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576</w:t>
            </w:r>
          </w:p>
        </w:tc>
      </w:tr>
      <w:tr w:rsidR="001B7EF1" w:rsidRPr="00AE109B" w14:paraId="5C8A0A5C" w14:textId="77777777" w:rsidTr="00DE31BA">
        <w:trPr>
          <w:trHeight w:val="63"/>
        </w:trPr>
        <w:tc>
          <w:tcPr>
            <w:tcW w:w="3686" w:type="dxa"/>
            <w:vAlign w:val="bottom"/>
          </w:tcPr>
          <w:p w14:paraId="7EAF8565" w14:textId="77777777" w:rsidR="001B7EF1" w:rsidRPr="00AE109B" w:rsidRDefault="001B7EF1" w:rsidP="00633DCD">
            <w:pPr>
              <w:spacing w:line="240" w:lineRule="auto"/>
              <w:ind w:left="17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รวม</w:t>
            </w:r>
          </w:p>
        </w:tc>
        <w:tc>
          <w:tcPr>
            <w:tcW w:w="1264" w:type="dxa"/>
            <w:vAlign w:val="bottom"/>
          </w:tcPr>
          <w:p w14:paraId="2E9D70C0" w14:textId="39D3E318" w:rsidR="001B7EF1" w:rsidRPr="00AE109B" w:rsidRDefault="00FE5B49" w:rsidP="00633DC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277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169</w:t>
            </w:r>
          </w:p>
        </w:tc>
        <w:tc>
          <w:tcPr>
            <w:tcW w:w="1170" w:type="dxa"/>
            <w:vAlign w:val="bottom"/>
          </w:tcPr>
          <w:p w14:paraId="68FB2F5E" w14:textId="116F61FB" w:rsidR="001B7EF1" w:rsidRPr="00AE109B" w:rsidRDefault="001B7EF1" w:rsidP="00633DC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088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593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7551D24" w14:textId="77777777" w:rsidR="001B7EF1" w:rsidRPr="00AE109B" w:rsidRDefault="001B7EF1" w:rsidP="00633DCD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3" w:type="dxa"/>
            <w:vAlign w:val="bottom"/>
          </w:tcPr>
          <w:p w14:paraId="674BA872" w14:textId="13AD2AB1" w:rsidR="001B7EF1" w:rsidRPr="00AE109B" w:rsidRDefault="00FE5B49" w:rsidP="00633DC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188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576</w:t>
            </w:r>
          </w:p>
        </w:tc>
      </w:tr>
      <w:tr w:rsidR="001B7EF1" w:rsidRPr="00AE109B" w14:paraId="16E7CEE0" w14:textId="77777777" w:rsidTr="00DE31BA">
        <w:trPr>
          <w:trHeight w:val="173"/>
        </w:trPr>
        <w:tc>
          <w:tcPr>
            <w:tcW w:w="3686" w:type="dxa"/>
            <w:vAlign w:val="bottom"/>
          </w:tcPr>
          <w:p w14:paraId="36BC494F" w14:textId="45A534E3" w:rsidR="001B7EF1" w:rsidRPr="00AE109B" w:rsidRDefault="00DF4409" w:rsidP="00DF4409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64" w:type="dxa"/>
            <w:vAlign w:val="bottom"/>
          </w:tcPr>
          <w:p w14:paraId="70552607" w14:textId="77777777" w:rsidR="001B7EF1" w:rsidRPr="00AE109B" w:rsidRDefault="001B7EF1" w:rsidP="00633DC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>5,068,378</w:t>
            </w:r>
          </w:p>
        </w:tc>
        <w:tc>
          <w:tcPr>
            <w:tcW w:w="1170" w:type="dxa"/>
            <w:vAlign w:val="bottom"/>
          </w:tcPr>
          <w:p w14:paraId="0DA0BB94" w14:textId="44FF35D6" w:rsidR="001B7EF1" w:rsidRPr="00AE109B" w:rsidRDefault="00815B05" w:rsidP="00633DC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>3,358,313</w:t>
            </w:r>
          </w:p>
        </w:tc>
        <w:tc>
          <w:tcPr>
            <w:tcW w:w="1170" w:type="dxa"/>
            <w:vAlign w:val="bottom"/>
          </w:tcPr>
          <w:p w14:paraId="6A48D8EE" w14:textId="6F6D49B5" w:rsidR="001B7EF1" w:rsidRPr="00AE109B" w:rsidRDefault="00FE5B49" w:rsidP="00633DCD">
            <w:pPr>
              <w:pBdr>
                <w:bottom w:val="single" w:sz="12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685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667</w:t>
            </w:r>
          </w:p>
        </w:tc>
        <w:tc>
          <w:tcPr>
            <w:tcW w:w="1253" w:type="dxa"/>
            <w:vAlign w:val="bottom"/>
          </w:tcPr>
          <w:p w14:paraId="07B71D32" w14:textId="2ACFCCBD" w:rsidR="001B7EF1" w:rsidRPr="00AE109B" w:rsidRDefault="00815B05" w:rsidP="00633DC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>10,112,</w:t>
            </w:r>
            <w:r w:rsidR="00FB4036" w:rsidRPr="00AE109B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</w:tr>
    </w:tbl>
    <w:p w14:paraId="64B4DE6A" w14:textId="45A49205" w:rsidR="00BD2F7B" w:rsidRPr="006F3367" w:rsidRDefault="00BD2F7B" w:rsidP="006F3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442" w:type="dxa"/>
        <w:tblInd w:w="981" w:type="dxa"/>
        <w:tblLayout w:type="fixed"/>
        <w:tblLook w:val="01E0" w:firstRow="1" w:lastRow="1" w:firstColumn="1" w:lastColumn="1" w:noHBand="0" w:noVBand="0"/>
      </w:tblPr>
      <w:tblGrid>
        <w:gridCol w:w="3686"/>
        <w:gridCol w:w="1170"/>
        <w:gridCol w:w="1170"/>
        <w:gridCol w:w="1170"/>
        <w:gridCol w:w="1246"/>
      </w:tblGrid>
      <w:tr w:rsidR="002C58B4" w:rsidRPr="00AE109B" w14:paraId="64B4DE71" w14:textId="77777777" w:rsidTr="000D0B68">
        <w:tc>
          <w:tcPr>
            <w:tcW w:w="3686" w:type="dxa"/>
            <w:vAlign w:val="bottom"/>
          </w:tcPr>
          <w:p w14:paraId="64B4DE6F" w14:textId="77777777" w:rsidR="002C58B4" w:rsidRPr="00AE109B" w:rsidRDefault="002C58B4" w:rsidP="002C58B4">
            <w:pPr>
              <w:spacing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6" w:type="dxa"/>
            <w:gridSpan w:val="4"/>
            <w:vAlign w:val="bottom"/>
            <w:hideMark/>
          </w:tcPr>
          <w:p w14:paraId="64B4DE70" w14:textId="15466991" w:rsidR="002C58B4" w:rsidRPr="00AE109B" w:rsidRDefault="002C58B4" w:rsidP="000D0B68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0D0B68" w:rsidRPr="00AE109B" w14:paraId="272960A9" w14:textId="77777777" w:rsidTr="000D0B68">
        <w:tc>
          <w:tcPr>
            <w:tcW w:w="3686" w:type="dxa"/>
            <w:vAlign w:val="bottom"/>
          </w:tcPr>
          <w:p w14:paraId="7233956A" w14:textId="77777777" w:rsidR="000D0B68" w:rsidRPr="00AE109B" w:rsidRDefault="000D0B68" w:rsidP="002C58B4">
            <w:pPr>
              <w:spacing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6" w:type="dxa"/>
            <w:gridSpan w:val="4"/>
            <w:vAlign w:val="bottom"/>
          </w:tcPr>
          <w:p w14:paraId="3FF7F972" w14:textId="3D64A970" w:rsidR="000D0B68" w:rsidRPr="00AE109B" w:rsidRDefault="00F213E7" w:rsidP="00F213E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เฉพาะ</w:t>
            </w: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</w:t>
            </w:r>
          </w:p>
        </w:tc>
      </w:tr>
      <w:tr w:rsidR="002C58B4" w:rsidRPr="00AE109B" w14:paraId="64B4DE76" w14:textId="77777777" w:rsidTr="00A60ED3">
        <w:tc>
          <w:tcPr>
            <w:tcW w:w="3686" w:type="dxa"/>
            <w:vAlign w:val="bottom"/>
          </w:tcPr>
          <w:p w14:paraId="64B4DE72" w14:textId="77777777" w:rsidR="002C58B4" w:rsidRPr="00AE109B" w:rsidRDefault="002C58B4" w:rsidP="002C58B4">
            <w:pPr>
              <w:spacing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B4DE73" w14:textId="77777777" w:rsidR="002C58B4" w:rsidRPr="00AE109B" w:rsidRDefault="002C58B4" w:rsidP="002C58B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64B4DE74" w14:textId="77777777" w:rsidR="002C58B4" w:rsidRPr="00AE109B" w:rsidRDefault="002C58B4" w:rsidP="002C58B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>บันทึก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ใน</w:t>
            </w:r>
          </w:p>
        </w:tc>
        <w:tc>
          <w:tcPr>
            <w:tcW w:w="1246" w:type="dxa"/>
            <w:vAlign w:val="bottom"/>
          </w:tcPr>
          <w:p w14:paraId="64B4DE75" w14:textId="77777777" w:rsidR="002C58B4" w:rsidRPr="00AE109B" w:rsidRDefault="002C58B4" w:rsidP="002C58B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58B4" w:rsidRPr="00AE109B" w14:paraId="64B4DE7C" w14:textId="77777777" w:rsidTr="00A60ED3">
        <w:tc>
          <w:tcPr>
            <w:tcW w:w="3686" w:type="dxa"/>
            <w:vAlign w:val="bottom"/>
          </w:tcPr>
          <w:p w14:paraId="64B4DE77" w14:textId="77777777" w:rsidR="002C58B4" w:rsidRPr="00AE109B" w:rsidRDefault="002C58B4" w:rsidP="002C58B4">
            <w:pPr>
              <w:spacing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14:paraId="64B4DE78" w14:textId="22ED0F14" w:rsidR="002C58B4" w:rsidRPr="00AE109B" w:rsidRDefault="002C58B4" w:rsidP="002C58B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AE109B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1B7EF1" w:rsidRPr="00AE109B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64B4DE79" w14:textId="3132BFC5" w:rsidR="002C58B4" w:rsidRPr="00AE109B" w:rsidRDefault="002C58B4" w:rsidP="002C58B4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357AD8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หรือ</w:t>
            </w: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170" w:type="dxa"/>
            <w:vAlign w:val="bottom"/>
            <w:hideMark/>
          </w:tcPr>
          <w:p w14:paraId="64B4DE7A" w14:textId="77777777" w:rsidR="002C58B4" w:rsidRPr="00AE109B" w:rsidRDefault="002C58B4" w:rsidP="002C58B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46" w:type="dxa"/>
            <w:vAlign w:val="bottom"/>
            <w:hideMark/>
          </w:tcPr>
          <w:p w14:paraId="64B4DE7B" w14:textId="6ABDFF2B" w:rsidR="002C58B4" w:rsidRPr="00AE109B" w:rsidRDefault="002C58B4" w:rsidP="002C58B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E10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AE109B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1B7EF1" w:rsidRPr="00AE109B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2C58B4" w:rsidRPr="00AE109B" w14:paraId="64B4DE82" w14:textId="77777777" w:rsidTr="00A60ED3">
        <w:trPr>
          <w:trHeight w:val="353"/>
        </w:trPr>
        <w:tc>
          <w:tcPr>
            <w:tcW w:w="3686" w:type="dxa"/>
            <w:vAlign w:val="bottom"/>
            <w:hideMark/>
          </w:tcPr>
          <w:p w14:paraId="64B4DE7D" w14:textId="77777777" w:rsidR="002C58B4" w:rsidRPr="00AE109B" w:rsidRDefault="002C58B4" w:rsidP="002C58B4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สินทรัพย์ภาษีเงินได้รอการตัดบัญชีจาก </w:t>
            </w:r>
            <w:r w:rsidRPr="00AE10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</w:p>
        </w:tc>
        <w:tc>
          <w:tcPr>
            <w:tcW w:w="1170" w:type="dxa"/>
            <w:vAlign w:val="bottom"/>
          </w:tcPr>
          <w:p w14:paraId="64B4DE7E" w14:textId="77777777" w:rsidR="002C58B4" w:rsidRPr="00AE109B" w:rsidRDefault="002C58B4" w:rsidP="002C58B4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B4DE7F" w14:textId="77777777" w:rsidR="002C58B4" w:rsidRPr="00AE109B" w:rsidRDefault="002C58B4" w:rsidP="002C58B4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B4DE80" w14:textId="77777777" w:rsidR="002C58B4" w:rsidRPr="00AE109B" w:rsidRDefault="002C58B4" w:rsidP="002C58B4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64B4DE81" w14:textId="77777777" w:rsidR="002C58B4" w:rsidRPr="00AE109B" w:rsidRDefault="002C58B4" w:rsidP="002C58B4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240A" w:rsidRPr="00AE109B" w14:paraId="64B4DE88" w14:textId="77777777" w:rsidTr="00A60ED3">
        <w:trPr>
          <w:trHeight w:val="70"/>
        </w:trPr>
        <w:tc>
          <w:tcPr>
            <w:tcW w:w="3686" w:type="dxa"/>
            <w:vAlign w:val="bottom"/>
            <w:hideMark/>
          </w:tcPr>
          <w:p w14:paraId="64B4DE83" w14:textId="20E60E60" w:rsidR="0079240A" w:rsidRPr="00AE109B" w:rsidRDefault="0079240A" w:rsidP="0079240A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543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ค่าเผื่อผลขาดทุนจากการด้อยค่า</w:t>
            </w:r>
          </w:p>
        </w:tc>
        <w:tc>
          <w:tcPr>
            <w:tcW w:w="1170" w:type="dxa"/>
            <w:vAlign w:val="bottom"/>
          </w:tcPr>
          <w:p w14:paraId="64B4DE84" w14:textId="61886D5C" w:rsidR="0079240A" w:rsidRPr="00AE109B" w:rsidRDefault="00FE5B49" w:rsidP="0079240A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79240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475</w:t>
            </w:r>
            <w:r w:rsidR="0079240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461</w:t>
            </w:r>
          </w:p>
        </w:tc>
        <w:tc>
          <w:tcPr>
            <w:tcW w:w="1170" w:type="dxa"/>
            <w:vAlign w:val="bottom"/>
          </w:tcPr>
          <w:p w14:paraId="64B4DE85" w14:textId="0BC57763" w:rsidR="0079240A" w:rsidRPr="00AE109B" w:rsidRDefault="0079240A" w:rsidP="0079240A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202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076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4B4DE86" w14:textId="77981545" w:rsidR="0079240A" w:rsidRPr="00AE109B" w:rsidRDefault="0079240A" w:rsidP="00BE422D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vAlign w:val="bottom"/>
          </w:tcPr>
          <w:p w14:paraId="64B4DE87" w14:textId="0E79EF1E" w:rsidR="0079240A" w:rsidRPr="00AE109B" w:rsidRDefault="00FE5B49" w:rsidP="0079240A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79240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273</w:t>
            </w:r>
            <w:r w:rsidR="0079240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385</w:t>
            </w:r>
          </w:p>
        </w:tc>
      </w:tr>
      <w:tr w:rsidR="0079240A" w:rsidRPr="00AE109B" w14:paraId="64B4DE8E" w14:textId="77777777" w:rsidTr="00A60ED3">
        <w:tc>
          <w:tcPr>
            <w:tcW w:w="3686" w:type="dxa"/>
            <w:vAlign w:val="bottom"/>
          </w:tcPr>
          <w:p w14:paraId="64B4DE89" w14:textId="7B5F0BF2" w:rsidR="0079240A" w:rsidRPr="00AE109B" w:rsidRDefault="00016025" w:rsidP="0079240A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ค่าเผื่อสินค้าเสื่อมคุณภาพและการลดมูลค่า</w:t>
            </w:r>
          </w:p>
        </w:tc>
        <w:tc>
          <w:tcPr>
            <w:tcW w:w="1170" w:type="dxa"/>
            <w:vAlign w:val="bottom"/>
          </w:tcPr>
          <w:p w14:paraId="64B4DE8A" w14:textId="3465C97C" w:rsidR="0079240A" w:rsidRPr="00AE109B" w:rsidRDefault="00FE5B49" w:rsidP="0079240A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79240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486</w:t>
            </w:r>
            <w:r w:rsidR="0079240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034</w:t>
            </w:r>
          </w:p>
        </w:tc>
        <w:tc>
          <w:tcPr>
            <w:tcW w:w="1170" w:type="dxa"/>
            <w:vAlign w:val="bottom"/>
          </w:tcPr>
          <w:p w14:paraId="64B4DE8B" w14:textId="5E663258" w:rsidR="0079240A" w:rsidRPr="00AE109B" w:rsidRDefault="00FE5B49" w:rsidP="0079240A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79240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308</w:t>
            </w:r>
            <w:r w:rsidR="0079240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407</w:t>
            </w:r>
          </w:p>
        </w:tc>
        <w:tc>
          <w:tcPr>
            <w:tcW w:w="1170" w:type="dxa"/>
            <w:vAlign w:val="bottom"/>
          </w:tcPr>
          <w:p w14:paraId="64B4DE8C" w14:textId="2074E9A9" w:rsidR="0079240A" w:rsidRPr="00AE109B" w:rsidRDefault="00BE422D" w:rsidP="0079240A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="0079240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vAlign w:val="bottom"/>
          </w:tcPr>
          <w:p w14:paraId="64B4DE8D" w14:textId="4082655E" w:rsidR="0079240A" w:rsidRPr="00AE109B" w:rsidRDefault="00FE5B49" w:rsidP="0079240A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79240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794</w:t>
            </w:r>
            <w:r w:rsidR="0079240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441</w:t>
            </w:r>
          </w:p>
        </w:tc>
      </w:tr>
      <w:tr w:rsidR="0079240A" w:rsidRPr="00AE109B" w14:paraId="64B4DE94" w14:textId="77777777" w:rsidTr="00A60ED3">
        <w:tc>
          <w:tcPr>
            <w:tcW w:w="3686" w:type="dxa"/>
            <w:vAlign w:val="bottom"/>
          </w:tcPr>
          <w:p w14:paraId="64B4DE8F" w14:textId="77777777" w:rsidR="0079240A" w:rsidRPr="00AE109B" w:rsidRDefault="0079240A" w:rsidP="0079240A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170" w:type="dxa"/>
            <w:vAlign w:val="bottom"/>
          </w:tcPr>
          <w:p w14:paraId="64B4DE90" w14:textId="339975C8" w:rsidR="0079240A" w:rsidRPr="00AE109B" w:rsidRDefault="00FE5B49" w:rsidP="0079240A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79240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387</w:t>
            </w:r>
            <w:r w:rsidR="0079240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473</w:t>
            </w:r>
          </w:p>
        </w:tc>
        <w:tc>
          <w:tcPr>
            <w:tcW w:w="1170" w:type="dxa"/>
            <w:vAlign w:val="bottom"/>
          </w:tcPr>
          <w:p w14:paraId="64B4DE91" w14:textId="33CCF4B7" w:rsidR="0079240A" w:rsidRPr="00AE109B" w:rsidRDefault="0079240A" w:rsidP="0079240A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487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748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4B4DE92" w14:textId="4034B9F5" w:rsidR="0079240A" w:rsidRPr="00AE109B" w:rsidRDefault="00BE422D" w:rsidP="0079240A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="0079240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vAlign w:val="bottom"/>
          </w:tcPr>
          <w:p w14:paraId="64B4DE93" w14:textId="595371CB" w:rsidR="0079240A" w:rsidRPr="00AE109B" w:rsidRDefault="00FE5B49" w:rsidP="0079240A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899</w:t>
            </w:r>
            <w:r w:rsidR="0079240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725</w:t>
            </w:r>
          </w:p>
        </w:tc>
      </w:tr>
      <w:tr w:rsidR="0079240A" w:rsidRPr="00AE109B" w14:paraId="64B4DE9A" w14:textId="77777777" w:rsidTr="00A60ED3">
        <w:tc>
          <w:tcPr>
            <w:tcW w:w="3686" w:type="dxa"/>
            <w:vAlign w:val="bottom"/>
          </w:tcPr>
          <w:p w14:paraId="64B4DE95" w14:textId="5B362362" w:rsidR="0079240A" w:rsidRPr="00AE109B" w:rsidRDefault="00016025" w:rsidP="0079240A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1170" w:type="dxa"/>
            <w:vAlign w:val="bottom"/>
          </w:tcPr>
          <w:p w14:paraId="64B4DE96" w14:textId="5B27F844" w:rsidR="0079240A" w:rsidRPr="00AE109B" w:rsidRDefault="00FE5B49" w:rsidP="0079240A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154</w:t>
            </w:r>
            <w:r w:rsidR="0079240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223</w:t>
            </w:r>
          </w:p>
        </w:tc>
        <w:tc>
          <w:tcPr>
            <w:tcW w:w="1170" w:type="dxa"/>
            <w:vAlign w:val="bottom"/>
          </w:tcPr>
          <w:p w14:paraId="64B4DE97" w14:textId="19F7FBA6" w:rsidR="0079240A" w:rsidRPr="00AE109B" w:rsidRDefault="00FE5B49" w:rsidP="0079240A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184</w:t>
            </w:r>
            <w:r w:rsidR="0079240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571</w:t>
            </w:r>
          </w:p>
        </w:tc>
        <w:tc>
          <w:tcPr>
            <w:tcW w:w="1170" w:type="dxa"/>
            <w:vAlign w:val="bottom"/>
          </w:tcPr>
          <w:p w14:paraId="64B4DE98" w14:textId="41CEC35F" w:rsidR="0079240A" w:rsidRPr="00AE109B" w:rsidRDefault="00BE422D" w:rsidP="0079240A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="0079240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vAlign w:val="bottom"/>
          </w:tcPr>
          <w:p w14:paraId="64B4DE99" w14:textId="74713A7C" w:rsidR="0079240A" w:rsidRPr="00AE109B" w:rsidRDefault="00FE5B49" w:rsidP="0079240A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338</w:t>
            </w:r>
            <w:r w:rsidR="0079240A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794</w:t>
            </w:r>
          </w:p>
        </w:tc>
      </w:tr>
      <w:tr w:rsidR="009F71F5" w:rsidRPr="00AE109B" w14:paraId="74E0B468" w14:textId="77777777" w:rsidTr="00A60ED3">
        <w:tc>
          <w:tcPr>
            <w:tcW w:w="3686" w:type="dxa"/>
            <w:vAlign w:val="bottom"/>
          </w:tcPr>
          <w:p w14:paraId="2EBD047F" w14:textId="2F0F0E5E" w:rsidR="009F71F5" w:rsidRPr="00AE109B" w:rsidRDefault="009F71F5" w:rsidP="009F71F5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สินทรัพย์</w:t>
            </w:r>
            <w:r w:rsidR="00141F7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สิ</w:t>
            </w:r>
            <w:r w:rsidRPr="00AE10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ทธิการใช้</w:t>
            </w:r>
          </w:p>
        </w:tc>
        <w:tc>
          <w:tcPr>
            <w:tcW w:w="1170" w:type="dxa"/>
            <w:vAlign w:val="bottom"/>
          </w:tcPr>
          <w:p w14:paraId="2462571A" w14:textId="25D30C48" w:rsidR="009F71F5" w:rsidRPr="00AE109B" w:rsidRDefault="009F71F5" w:rsidP="009F71F5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BB4478D" w14:textId="3AB97EBA" w:rsidR="009F71F5" w:rsidRPr="00AE109B" w:rsidRDefault="009F71F5" w:rsidP="009F71F5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>181,215</w:t>
            </w:r>
          </w:p>
        </w:tc>
        <w:tc>
          <w:tcPr>
            <w:tcW w:w="1170" w:type="dxa"/>
            <w:vAlign w:val="bottom"/>
          </w:tcPr>
          <w:p w14:paraId="7E29D485" w14:textId="4EAE0A84" w:rsidR="009F71F5" w:rsidRPr="00AE109B" w:rsidRDefault="009F71F5" w:rsidP="009F71F5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vAlign w:val="bottom"/>
          </w:tcPr>
          <w:p w14:paraId="25CAEC87" w14:textId="3B006717" w:rsidR="009F71F5" w:rsidRPr="00AE109B" w:rsidRDefault="009F71F5" w:rsidP="009F71F5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>181,215</w:t>
            </w:r>
          </w:p>
        </w:tc>
      </w:tr>
      <w:tr w:rsidR="00174D57" w:rsidRPr="00AE109B" w14:paraId="68504123" w14:textId="77777777" w:rsidTr="00A60ED3">
        <w:tc>
          <w:tcPr>
            <w:tcW w:w="3686" w:type="dxa"/>
            <w:vAlign w:val="bottom"/>
          </w:tcPr>
          <w:p w14:paraId="51B5D1E0" w14:textId="202D12EF" w:rsidR="00174D57" w:rsidRPr="00AE109B" w:rsidRDefault="00174D57" w:rsidP="00174D57">
            <w:pPr>
              <w:tabs>
                <w:tab w:val="clear" w:pos="227"/>
              </w:tabs>
              <w:spacing w:line="240" w:lineRule="auto"/>
              <w:ind w:left="319" w:hanging="168"/>
              <w:rPr>
                <w:cs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รายได้รอการรับรู้ที่มีภาระที่ต้องปฏิบัติ</w:t>
            </w:r>
          </w:p>
        </w:tc>
        <w:tc>
          <w:tcPr>
            <w:tcW w:w="1170" w:type="dxa"/>
            <w:vAlign w:val="bottom"/>
          </w:tcPr>
          <w:p w14:paraId="47416F71" w14:textId="6B5B237A" w:rsidR="00174D57" w:rsidRPr="00AE109B" w:rsidRDefault="00FE5B49" w:rsidP="00174D57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268</w:t>
            </w:r>
            <w:r w:rsidR="00174D57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700</w:t>
            </w:r>
          </w:p>
        </w:tc>
        <w:tc>
          <w:tcPr>
            <w:tcW w:w="1170" w:type="dxa"/>
            <w:vAlign w:val="bottom"/>
          </w:tcPr>
          <w:p w14:paraId="345D1F90" w14:textId="7A9686AC" w:rsidR="00174D57" w:rsidRPr="00AE109B" w:rsidRDefault="00FE5B49" w:rsidP="00174D57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831</w:t>
            </w:r>
            <w:r w:rsidR="00174D57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548</w:t>
            </w:r>
          </w:p>
        </w:tc>
        <w:tc>
          <w:tcPr>
            <w:tcW w:w="1170" w:type="dxa"/>
            <w:vAlign w:val="bottom"/>
          </w:tcPr>
          <w:p w14:paraId="7390A529" w14:textId="3429E569" w:rsidR="00174D57" w:rsidRPr="00AE109B" w:rsidRDefault="00174D57" w:rsidP="00174D57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vAlign w:val="bottom"/>
          </w:tcPr>
          <w:p w14:paraId="0F1D0B89" w14:textId="14C1357C" w:rsidR="00174D57" w:rsidRPr="00AE109B" w:rsidRDefault="00FE5B49" w:rsidP="00174D57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74D57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100</w:t>
            </w:r>
            <w:r w:rsidR="00174D57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248</w:t>
            </w:r>
          </w:p>
        </w:tc>
      </w:tr>
      <w:tr w:rsidR="00174D57" w:rsidRPr="00AE109B" w14:paraId="64B4DEA0" w14:textId="77777777" w:rsidTr="00A60ED3">
        <w:tc>
          <w:tcPr>
            <w:tcW w:w="3686" w:type="dxa"/>
            <w:vAlign w:val="bottom"/>
          </w:tcPr>
          <w:p w14:paraId="64B4DE9B" w14:textId="77777777" w:rsidR="00174D57" w:rsidRPr="00AE109B" w:rsidRDefault="00174D57" w:rsidP="00174D57">
            <w:pPr>
              <w:spacing w:line="240" w:lineRule="auto"/>
              <w:ind w:left="15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vAlign w:val="bottom"/>
          </w:tcPr>
          <w:p w14:paraId="64B4DE9C" w14:textId="7B1C8CAC" w:rsidR="00174D57" w:rsidRPr="00AE109B" w:rsidRDefault="00FE5B49" w:rsidP="00174D5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174D57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461</w:t>
            </w:r>
            <w:r w:rsidR="00174D57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513</w:t>
            </w:r>
          </w:p>
        </w:tc>
        <w:tc>
          <w:tcPr>
            <w:tcW w:w="1170" w:type="dxa"/>
            <w:vAlign w:val="bottom"/>
          </w:tcPr>
          <w:p w14:paraId="64B4DE9D" w14:textId="1455331D" w:rsidR="00174D57" w:rsidRPr="00AE109B" w:rsidRDefault="00FE5B49" w:rsidP="00174D5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850</w:t>
            </w:r>
            <w:r w:rsidR="00174D57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350</w:t>
            </w:r>
          </w:p>
        </w:tc>
        <w:tc>
          <w:tcPr>
            <w:tcW w:w="1170" w:type="dxa"/>
            <w:vAlign w:val="bottom"/>
          </w:tcPr>
          <w:p w14:paraId="64B4DE9E" w14:textId="1B50AC4C" w:rsidR="00174D57" w:rsidRPr="00AE109B" w:rsidRDefault="00174D57" w:rsidP="00174D57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FE5B49" w:rsidRPr="00FE5B4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E10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5B49" w:rsidRPr="00FE5B49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AE10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E5B49" w:rsidRPr="00FE5B49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46" w:type="dxa"/>
            <w:vAlign w:val="bottom"/>
          </w:tcPr>
          <w:p w14:paraId="64B4DE9F" w14:textId="6510CF0D" w:rsidR="00174D57" w:rsidRPr="00AE109B" w:rsidRDefault="00FE5B49" w:rsidP="00174D5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174D57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186</w:t>
            </w:r>
            <w:r w:rsidR="00174D57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140</w:t>
            </w:r>
          </w:p>
        </w:tc>
      </w:tr>
      <w:tr w:rsidR="00174D57" w:rsidRPr="00AE109B" w14:paraId="64B4DEA6" w14:textId="77777777" w:rsidTr="00A60ED3">
        <w:tc>
          <w:tcPr>
            <w:tcW w:w="3686" w:type="dxa"/>
            <w:vAlign w:val="bottom"/>
          </w:tcPr>
          <w:p w14:paraId="64B4DEA1" w14:textId="77777777" w:rsidR="00174D57" w:rsidRPr="00AE109B" w:rsidRDefault="00174D57" w:rsidP="00174D57">
            <w:pPr>
              <w:spacing w:line="240" w:lineRule="auto"/>
              <w:ind w:left="-108" w:firstLine="42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70" w:type="dxa"/>
            <w:vAlign w:val="bottom"/>
          </w:tcPr>
          <w:p w14:paraId="64B4DEA2" w14:textId="7AD05E78" w:rsidR="00174D57" w:rsidRPr="00AE109B" w:rsidRDefault="00FE5B49" w:rsidP="00174D5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174D57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233</w:t>
            </w:r>
            <w:r w:rsidR="00174D57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404</w:t>
            </w:r>
          </w:p>
        </w:tc>
        <w:tc>
          <w:tcPr>
            <w:tcW w:w="1170" w:type="dxa"/>
            <w:vAlign w:val="bottom"/>
          </w:tcPr>
          <w:p w14:paraId="64B4DEA3" w14:textId="5FDD5300" w:rsidR="00174D57" w:rsidRPr="00AE109B" w:rsidRDefault="00FE5B49" w:rsidP="00174D5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34146" w:rsidRPr="00AE10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B49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C34146" w:rsidRPr="00AE10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B49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170" w:type="dxa"/>
            <w:vAlign w:val="bottom"/>
          </w:tcPr>
          <w:p w14:paraId="64B4DEA4" w14:textId="7359A45A" w:rsidR="00174D57" w:rsidRPr="00AE109B" w:rsidRDefault="00174D57" w:rsidP="00174D57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125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723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46" w:type="dxa"/>
            <w:vAlign w:val="bottom"/>
          </w:tcPr>
          <w:p w14:paraId="64B4DEA5" w14:textId="706613FE" w:rsidR="00174D57" w:rsidRPr="00AE109B" w:rsidRDefault="00FE5B49" w:rsidP="00174D5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94605" w:rsidRPr="00AE10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B49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A94605" w:rsidRPr="00AE10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B49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</w:tr>
      <w:tr w:rsidR="00174D57" w:rsidRPr="00AE109B" w14:paraId="64B4DEAC" w14:textId="77777777" w:rsidTr="00A60ED3">
        <w:tc>
          <w:tcPr>
            <w:tcW w:w="3686" w:type="dxa"/>
            <w:vAlign w:val="bottom"/>
          </w:tcPr>
          <w:p w14:paraId="64B4DEA7" w14:textId="77777777" w:rsidR="00174D57" w:rsidRPr="00AE109B" w:rsidRDefault="00174D57" w:rsidP="00174D57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4B4DEA8" w14:textId="77777777" w:rsidR="00174D57" w:rsidRPr="00AE109B" w:rsidRDefault="00174D57" w:rsidP="00174D57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B4DEA9" w14:textId="77777777" w:rsidR="00174D57" w:rsidRPr="00AE109B" w:rsidRDefault="00174D57" w:rsidP="00174D57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B4DEAA" w14:textId="77777777" w:rsidR="00174D57" w:rsidRPr="00AE109B" w:rsidRDefault="00174D57" w:rsidP="00174D57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64B4DEAB" w14:textId="77777777" w:rsidR="00174D57" w:rsidRPr="00AE109B" w:rsidRDefault="00174D57" w:rsidP="00174D57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4D57" w:rsidRPr="00AE109B" w14:paraId="64B4DEB2" w14:textId="77777777" w:rsidTr="00A60ED3">
        <w:tc>
          <w:tcPr>
            <w:tcW w:w="3686" w:type="dxa"/>
            <w:vAlign w:val="bottom"/>
            <w:hideMark/>
          </w:tcPr>
          <w:p w14:paraId="64B4DEAD" w14:textId="77777777" w:rsidR="00174D57" w:rsidRPr="00AE109B" w:rsidRDefault="00174D57" w:rsidP="00174D57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หนี้สินภาษีเงินได้รอการตัดบัญชีจาก </w:t>
            </w:r>
            <w:r w:rsidRPr="00AE10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170" w:type="dxa"/>
            <w:vAlign w:val="bottom"/>
          </w:tcPr>
          <w:p w14:paraId="64B4DEAE" w14:textId="77777777" w:rsidR="00174D57" w:rsidRPr="00AE109B" w:rsidRDefault="00174D57" w:rsidP="00174D57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B4DEAF" w14:textId="77777777" w:rsidR="00174D57" w:rsidRPr="00AE109B" w:rsidRDefault="00174D57" w:rsidP="00174D57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B4DEB0" w14:textId="77777777" w:rsidR="00174D57" w:rsidRPr="00AE109B" w:rsidRDefault="00174D57" w:rsidP="00174D57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64B4DEB1" w14:textId="77777777" w:rsidR="00174D57" w:rsidRPr="00AE109B" w:rsidRDefault="00174D57" w:rsidP="00174D57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4D57" w:rsidRPr="00AE109B" w14:paraId="64B4DEBE" w14:textId="77777777" w:rsidTr="00A60ED3">
        <w:tc>
          <w:tcPr>
            <w:tcW w:w="3686" w:type="dxa"/>
            <w:vAlign w:val="bottom"/>
          </w:tcPr>
          <w:p w14:paraId="64B4DEB9" w14:textId="57286D69" w:rsidR="00174D57" w:rsidRPr="00AE109B" w:rsidRDefault="00174D57" w:rsidP="00174D57">
            <w:pPr>
              <w:spacing w:line="240" w:lineRule="auto"/>
              <w:ind w:left="17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AE10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170" w:type="dxa"/>
            <w:vAlign w:val="bottom"/>
          </w:tcPr>
          <w:p w14:paraId="64B4DEBA" w14:textId="50C01E95" w:rsidR="00174D57" w:rsidRPr="00AE109B" w:rsidRDefault="00FE5B49" w:rsidP="00174D5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188</w:t>
            </w:r>
            <w:r w:rsidR="00174D57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576</w:t>
            </w:r>
          </w:p>
        </w:tc>
        <w:tc>
          <w:tcPr>
            <w:tcW w:w="1170" w:type="dxa"/>
            <w:vAlign w:val="bottom"/>
          </w:tcPr>
          <w:p w14:paraId="64B4DEBB" w14:textId="0E09407A" w:rsidR="00174D57" w:rsidRPr="00AE109B" w:rsidRDefault="00174D57" w:rsidP="00174D5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9F71F5" w:rsidRPr="00AE109B">
              <w:rPr>
                <w:rFonts w:ascii="Browallia New" w:hAnsi="Browallia New" w:cs="Browallia New"/>
                <w:sz w:val="26"/>
                <w:szCs w:val="26"/>
              </w:rPr>
              <w:t>188,576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4B4DEBC" w14:textId="24B2EDF5" w:rsidR="00174D57" w:rsidRPr="00AE109B" w:rsidRDefault="00174D57" w:rsidP="00174D57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vAlign w:val="bottom"/>
          </w:tcPr>
          <w:p w14:paraId="64B4DEBD" w14:textId="170ABEAF" w:rsidR="00174D57" w:rsidRPr="00AE109B" w:rsidRDefault="009F71F5" w:rsidP="009F71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     -</w:t>
            </w:r>
          </w:p>
        </w:tc>
      </w:tr>
      <w:tr w:rsidR="00174D57" w:rsidRPr="00AE109B" w14:paraId="6A8AA3DA" w14:textId="77777777" w:rsidTr="00A60ED3">
        <w:tc>
          <w:tcPr>
            <w:tcW w:w="3686" w:type="dxa"/>
            <w:vAlign w:val="bottom"/>
          </w:tcPr>
          <w:p w14:paraId="5182B23B" w14:textId="78D287B9" w:rsidR="00174D57" w:rsidRPr="00AE109B" w:rsidRDefault="00174D57" w:rsidP="00174D57">
            <w:pPr>
              <w:spacing w:line="240" w:lineRule="auto"/>
              <w:ind w:left="17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รวม</w:t>
            </w:r>
          </w:p>
        </w:tc>
        <w:tc>
          <w:tcPr>
            <w:tcW w:w="1170" w:type="dxa"/>
            <w:vAlign w:val="bottom"/>
          </w:tcPr>
          <w:p w14:paraId="1DFC62FE" w14:textId="4C5B4F1B" w:rsidR="00174D57" w:rsidRPr="00AE109B" w:rsidRDefault="00174D57" w:rsidP="00174D5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>188,576</w:t>
            </w:r>
          </w:p>
        </w:tc>
        <w:tc>
          <w:tcPr>
            <w:tcW w:w="1170" w:type="dxa"/>
            <w:vAlign w:val="bottom"/>
          </w:tcPr>
          <w:p w14:paraId="766E70C7" w14:textId="22FC9145" w:rsidR="00174D57" w:rsidRPr="00AE109B" w:rsidRDefault="00174D57" w:rsidP="00174D5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3C48ED" w:rsidRPr="00AE109B">
              <w:rPr>
                <w:rFonts w:ascii="Browallia New" w:hAnsi="Browallia New" w:cs="Browallia New"/>
                <w:sz w:val="26"/>
                <w:szCs w:val="26"/>
              </w:rPr>
              <w:t>188,576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5E97F94" w14:textId="1CB19FEA" w:rsidR="00174D57" w:rsidRPr="00AE109B" w:rsidRDefault="00174D57" w:rsidP="00174D57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vAlign w:val="bottom"/>
          </w:tcPr>
          <w:p w14:paraId="69CFF8DA" w14:textId="39F0D181" w:rsidR="00174D57" w:rsidRPr="00AE109B" w:rsidRDefault="009F71F5" w:rsidP="009F71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     -</w:t>
            </w:r>
          </w:p>
        </w:tc>
      </w:tr>
      <w:tr w:rsidR="00174D57" w:rsidRPr="00AE109B" w14:paraId="64B4DECA" w14:textId="77777777" w:rsidTr="00A60ED3">
        <w:trPr>
          <w:trHeight w:val="173"/>
        </w:trPr>
        <w:tc>
          <w:tcPr>
            <w:tcW w:w="3686" w:type="dxa"/>
          </w:tcPr>
          <w:p w14:paraId="64B4DEC5" w14:textId="45AF8FDB" w:rsidR="00174D57" w:rsidRPr="00AE109B" w:rsidRDefault="00174D57" w:rsidP="00174D5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  <w:r w:rsidRPr="00AE10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64B4DEC6" w14:textId="60CF805D" w:rsidR="00174D57" w:rsidRPr="00AE109B" w:rsidRDefault="00FE5B49" w:rsidP="00174D5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174D57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044</w:t>
            </w:r>
            <w:r w:rsidR="00174D57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828</w:t>
            </w:r>
          </w:p>
        </w:tc>
        <w:tc>
          <w:tcPr>
            <w:tcW w:w="1170" w:type="dxa"/>
            <w:vAlign w:val="bottom"/>
          </w:tcPr>
          <w:p w14:paraId="64B4DEC7" w14:textId="72A3323F" w:rsidR="00174D57" w:rsidRPr="00AE109B" w:rsidRDefault="00FE5B49" w:rsidP="00174D5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174D57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854</w:t>
            </w:r>
            <w:r w:rsidR="00174D57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843</w:t>
            </w:r>
          </w:p>
        </w:tc>
        <w:tc>
          <w:tcPr>
            <w:tcW w:w="1170" w:type="dxa"/>
            <w:vAlign w:val="bottom"/>
          </w:tcPr>
          <w:p w14:paraId="64B4DEC8" w14:textId="601F3709" w:rsidR="00174D57" w:rsidRPr="00AE109B" w:rsidRDefault="00174D57" w:rsidP="00174D57">
            <w:pPr>
              <w:pBdr>
                <w:bottom w:val="single" w:sz="12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125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723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46" w:type="dxa"/>
            <w:vAlign w:val="bottom"/>
          </w:tcPr>
          <w:p w14:paraId="64B4DEC9" w14:textId="5B31E9E4" w:rsidR="00174D57" w:rsidRPr="00AE109B" w:rsidRDefault="00FE5B49" w:rsidP="00174D5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174D57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773</w:t>
            </w:r>
            <w:r w:rsidR="00174D57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948</w:t>
            </w:r>
          </w:p>
        </w:tc>
      </w:tr>
    </w:tbl>
    <w:p w14:paraId="3BD12D57" w14:textId="5FF07225" w:rsidR="003141A2" w:rsidRPr="00AE109B" w:rsidRDefault="003141A2" w:rsidP="00985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tbl>
      <w:tblPr>
        <w:tblW w:w="8442" w:type="dxa"/>
        <w:tblInd w:w="981" w:type="dxa"/>
        <w:tblLayout w:type="fixed"/>
        <w:tblLook w:val="01E0" w:firstRow="1" w:lastRow="1" w:firstColumn="1" w:lastColumn="1" w:noHBand="0" w:noVBand="0"/>
      </w:tblPr>
      <w:tblGrid>
        <w:gridCol w:w="3686"/>
        <w:gridCol w:w="1170"/>
        <w:gridCol w:w="1170"/>
        <w:gridCol w:w="1170"/>
        <w:gridCol w:w="1246"/>
      </w:tblGrid>
      <w:tr w:rsidR="001B7EF1" w:rsidRPr="00AE109B" w14:paraId="1473F92A" w14:textId="77777777" w:rsidTr="00633DCD">
        <w:tc>
          <w:tcPr>
            <w:tcW w:w="3686" w:type="dxa"/>
            <w:vAlign w:val="bottom"/>
          </w:tcPr>
          <w:p w14:paraId="3B07D31F" w14:textId="77777777" w:rsidR="001B7EF1" w:rsidRPr="00AE109B" w:rsidRDefault="001B7EF1" w:rsidP="00633DCD">
            <w:pPr>
              <w:spacing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6" w:type="dxa"/>
            <w:gridSpan w:val="4"/>
            <w:vAlign w:val="bottom"/>
            <w:hideMark/>
          </w:tcPr>
          <w:p w14:paraId="363B1A7D" w14:textId="77777777" w:rsidR="001B7EF1" w:rsidRPr="00AE109B" w:rsidRDefault="001B7EF1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1B7EF1" w:rsidRPr="00AE109B" w14:paraId="6FD079BA" w14:textId="77777777" w:rsidTr="00633DCD">
        <w:tc>
          <w:tcPr>
            <w:tcW w:w="3686" w:type="dxa"/>
            <w:vAlign w:val="bottom"/>
          </w:tcPr>
          <w:p w14:paraId="402A8C3C" w14:textId="77777777" w:rsidR="001B7EF1" w:rsidRPr="00AE109B" w:rsidRDefault="001B7EF1" w:rsidP="00633DCD">
            <w:pPr>
              <w:spacing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6" w:type="dxa"/>
            <w:gridSpan w:val="4"/>
            <w:vAlign w:val="bottom"/>
          </w:tcPr>
          <w:p w14:paraId="3B52BAAE" w14:textId="77777777" w:rsidR="001B7EF1" w:rsidRPr="00AE109B" w:rsidRDefault="001B7EF1" w:rsidP="00633DC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เฉพาะ</w:t>
            </w: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</w:t>
            </w:r>
          </w:p>
        </w:tc>
      </w:tr>
      <w:tr w:rsidR="001B7EF1" w:rsidRPr="00AE109B" w14:paraId="1574E1E3" w14:textId="77777777" w:rsidTr="00633DCD">
        <w:tc>
          <w:tcPr>
            <w:tcW w:w="3686" w:type="dxa"/>
            <w:vAlign w:val="bottom"/>
          </w:tcPr>
          <w:p w14:paraId="2BDAD094" w14:textId="77777777" w:rsidR="001B7EF1" w:rsidRPr="00AE109B" w:rsidRDefault="001B7EF1" w:rsidP="00633DCD">
            <w:pPr>
              <w:spacing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48088EC" w14:textId="77777777" w:rsidR="001B7EF1" w:rsidRPr="00AE109B" w:rsidRDefault="001B7EF1" w:rsidP="00633DCD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52118054" w14:textId="77777777" w:rsidR="001B7EF1" w:rsidRPr="00AE109B" w:rsidRDefault="001B7EF1" w:rsidP="00633DC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>บันทึก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ใน</w:t>
            </w:r>
          </w:p>
        </w:tc>
        <w:tc>
          <w:tcPr>
            <w:tcW w:w="1246" w:type="dxa"/>
            <w:vAlign w:val="bottom"/>
          </w:tcPr>
          <w:p w14:paraId="0474F202" w14:textId="77777777" w:rsidR="001B7EF1" w:rsidRPr="00AE109B" w:rsidRDefault="001B7EF1" w:rsidP="00633DCD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7EF1" w:rsidRPr="00AE109B" w14:paraId="6FD34011" w14:textId="77777777" w:rsidTr="00633DCD">
        <w:tc>
          <w:tcPr>
            <w:tcW w:w="3686" w:type="dxa"/>
            <w:vAlign w:val="bottom"/>
          </w:tcPr>
          <w:p w14:paraId="400A8CEB" w14:textId="77777777" w:rsidR="001B7EF1" w:rsidRPr="00AE109B" w:rsidRDefault="001B7EF1" w:rsidP="00633DCD">
            <w:pPr>
              <w:spacing w:line="240" w:lineRule="auto"/>
              <w:ind w:left="-108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14:paraId="6FCCE9D6" w14:textId="77777777" w:rsidR="001B7EF1" w:rsidRPr="00AE109B" w:rsidRDefault="001B7EF1" w:rsidP="00633DC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AE109B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170" w:type="dxa"/>
            <w:vAlign w:val="bottom"/>
            <w:hideMark/>
          </w:tcPr>
          <w:p w14:paraId="2333A81C" w14:textId="77777777" w:rsidR="001B7EF1" w:rsidRPr="00AE109B" w:rsidRDefault="001B7EF1" w:rsidP="00633DCD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หรือ</w:t>
            </w: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170" w:type="dxa"/>
            <w:vAlign w:val="bottom"/>
            <w:hideMark/>
          </w:tcPr>
          <w:p w14:paraId="0FC50D45" w14:textId="77777777" w:rsidR="001B7EF1" w:rsidRPr="00AE109B" w:rsidRDefault="001B7EF1" w:rsidP="00633DC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46" w:type="dxa"/>
            <w:vAlign w:val="bottom"/>
            <w:hideMark/>
          </w:tcPr>
          <w:p w14:paraId="159AD467" w14:textId="77777777" w:rsidR="001B7EF1" w:rsidRPr="00AE109B" w:rsidRDefault="001B7EF1" w:rsidP="00633DC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E10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AE109B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</w:tr>
      <w:tr w:rsidR="001B7EF1" w:rsidRPr="00AE109B" w14:paraId="7082C73E" w14:textId="77777777" w:rsidTr="00633DCD">
        <w:trPr>
          <w:trHeight w:val="353"/>
        </w:trPr>
        <w:tc>
          <w:tcPr>
            <w:tcW w:w="3686" w:type="dxa"/>
            <w:vAlign w:val="bottom"/>
            <w:hideMark/>
          </w:tcPr>
          <w:p w14:paraId="164DC56A" w14:textId="77777777" w:rsidR="001B7EF1" w:rsidRPr="00AE109B" w:rsidRDefault="001B7EF1" w:rsidP="00633DCD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สินทรัพย์ภาษีเงินได้รอการตัดบัญชีจาก </w:t>
            </w:r>
            <w:r w:rsidRPr="00AE10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</w:p>
        </w:tc>
        <w:tc>
          <w:tcPr>
            <w:tcW w:w="1170" w:type="dxa"/>
            <w:vAlign w:val="bottom"/>
          </w:tcPr>
          <w:p w14:paraId="409B2316" w14:textId="77777777" w:rsidR="001B7EF1" w:rsidRPr="00AE109B" w:rsidRDefault="001B7EF1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A9DE9F2" w14:textId="77777777" w:rsidR="001B7EF1" w:rsidRPr="00AE109B" w:rsidRDefault="001B7EF1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724B26B" w14:textId="77777777" w:rsidR="001B7EF1" w:rsidRPr="00AE109B" w:rsidRDefault="001B7EF1" w:rsidP="00633DCD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5DD93FB" w14:textId="77777777" w:rsidR="001B7EF1" w:rsidRPr="00AE109B" w:rsidRDefault="001B7EF1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7EF1" w:rsidRPr="00AE109B" w14:paraId="02BB169E" w14:textId="77777777" w:rsidTr="00633DCD">
        <w:trPr>
          <w:trHeight w:val="70"/>
        </w:trPr>
        <w:tc>
          <w:tcPr>
            <w:tcW w:w="3686" w:type="dxa"/>
            <w:vAlign w:val="bottom"/>
            <w:hideMark/>
          </w:tcPr>
          <w:p w14:paraId="6422852A" w14:textId="77777777" w:rsidR="001B7EF1" w:rsidRPr="00AE109B" w:rsidRDefault="001B7EF1" w:rsidP="00633DCD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vAlign w:val="bottom"/>
          </w:tcPr>
          <w:p w14:paraId="1B5B8EFA" w14:textId="31033F9F" w:rsidR="001B7EF1" w:rsidRPr="00AE109B" w:rsidRDefault="00FE5B49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332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372</w:t>
            </w:r>
          </w:p>
        </w:tc>
        <w:tc>
          <w:tcPr>
            <w:tcW w:w="1170" w:type="dxa"/>
            <w:vAlign w:val="bottom"/>
          </w:tcPr>
          <w:p w14:paraId="2288C3D2" w14:textId="61C638AE" w:rsidR="001B7EF1" w:rsidRPr="00AE109B" w:rsidRDefault="00FE5B49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143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08</w:t>
            </w:r>
            <w:r w:rsidR="00B91218" w:rsidRPr="00AE109B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170" w:type="dxa"/>
            <w:vAlign w:val="bottom"/>
          </w:tcPr>
          <w:p w14:paraId="73CD0F33" w14:textId="77777777" w:rsidR="001B7EF1" w:rsidRPr="00AE109B" w:rsidRDefault="001B7EF1" w:rsidP="00633DCD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vAlign w:val="bottom"/>
          </w:tcPr>
          <w:p w14:paraId="1CCD1569" w14:textId="48B62955" w:rsidR="001B7EF1" w:rsidRPr="00AE109B" w:rsidRDefault="00FE5B49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475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46</w:t>
            </w:r>
            <w:r w:rsidR="00B91218" w:rsidRPr="00AE109B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1B7EF1" w:rsidRPr="00AE109B" w14:paraId="2F341274" w14:textId="77777777" w:rsidTr="00633DCD">
        <w:tc>
          <w:tcPr>
            <w:tcW w:w="3686" w:type="dxa"/>
            <w:vAlign w:val="bottom"/>
          </w:tcPr>
          <w:p w14:paraId="5E5F6B16" w14:textId="6F23702A" w:rsidR="001B7EF1" w:rsidRPr="00AE109B" w:rsidRDefault="00016025" w:rsidP="00633DCD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ค่าเผื่อสินค้าเสื่อมคุณภาพและการลดมูลค่า</w:t>
            </w:r>
          </w:p>
        </w:tc>
        <w:tc>
          <w:tcPr>
            <w:tcW w:w="1170" w:type="dxa"/>
            <w:vAlign w:val="bottom"/>
          </w:tcPr>
          <w:p w14:paraId="0D9C13F9" w14:textId="267431B4" w:rsidR="001B7EF1" w:rsidRPr="00AE109B" w:rsidRDefault="00FE5B49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780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321</w:t>
            </w:r>
          </w:p>
        </w:tc>
        <w:tc>
          <w:tcPr>
            <w:tcW w:w="1170" w:type="dxa"/>
            <w:vAlign w:val="bottom"/>
          </w:tcPr>
          <w:p w14:paraId="37B6EDEE" w14:textId="56020A87" w:rsidR="001B7EF1" w:rsidRPr="00AE109B" w:rsidRDefault="00FE5B49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705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713</w:t>
            </w:r>
          </w:p>
        </w:tc>
        <w:tc>
          <w:tcPr>
            <w:tcW w:w="1170" w:type="dxa"/>
            <w:vAlign w:val="bottom"/>
          </w:tcPr>
          <w:p w14:paraId="7FD29F52" w14:textId="77777777" w:rsidR="001B7EF1" w:rsidRPr="00AE109B" w:rsidRDefault="001B7EF1" w:rsidP="00633DCD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vAlign w:val="bottom"/>
          </w:tcPr>
          <w:p w14:paraId="4E370127" w14:textId="667B34D1" w:rsidR="001B7EF1" w:rsidRPr="00AE109B" w:rsidRDefault="00FE5B49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486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034</w:t>
            </w:r>
          </w:p>
        </w:tc>
      </w:tr>
      <w:tr w:rsidR="001B7EF1" w:rsidRPr="00AE109B" w14:paraId="1930B67E" w14:textId="77777777" w:rsidTr="00633DCD">
        <w:tc>
          <w:tcPr>
            <w:tcW w:w="3686" w:type="dxa"/>
            <w:vAlign w:val="bottom"/>
          </w:tcPr>
          <w:p w14:paraId="7BB4CB72" w14:textId="77777777" w:rsidR="001B7EF1" w:rsidRPr="00AE109B" w:rsidRDefault="001B7EF1" w:rsidP="00633DCD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170" w:type="dxa"/>
            <w:vAlign w:val="bottom"/>
          </w:tcPr>
          <w:p w14:paraId="61EDD66A" w14:textId="77777777" w:rsidR="001B7EF1" w:rsidRPr="00AE109B" w:rsidRDefault="001B7EF1" w:rsidP="00633DCD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>1,214,570</w:t>
            </w:r>
          </w:p>
        </w:tc>
        <w:tc>
          <w:tcPr>
            <w:tcW w:w="1170" w:type="dxa"/>
            <w:vAlign w:val="bottom"/>
          </w:tcPr>
          <w:p w14:paraId="7C47800A" w14:textId="40107668" w:rsidR="001B7EF1" w:rsidRPr="00AE109B" w:rsidRDefault="00FE5B49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172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903</w:t>
            </w:r>
          </w:p>
        </w:tc>
        <w:tc>
          <w:tcPr>
            <w:tcW w:w="1170" w:type="dxa"/>
            <w:vAlign w:val="bottom"/>
          </w:tcPr>
          <w:p w14:paraId="5E07F02C" w14:textId="77777777" w:rsidR="001B7EF1" w:rsidRPr="00AE109B" w:rsidRDefault="001B7EF1" w:rsidP="00633DCD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vAlign w:val="bottom"/>
          </w:tcPr>
          <w:p w14:paraId="7195C197" w14:textId="426C9038" w:rsidR="001B7EF1" w:rsidRPr="00AE109B" w:rsidRDefault="00FE5B49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387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473</w:t>
            </w:r>
          </w:p>
        </w:tc>
      </w:tr>
      <w:tr w:rsidR="001B7EF1" w:rsidRPr="00AE109B" w14:paraId="76021E53" w14:textId="77777777" w:rsidTr="00633DCD">
        <w:tc>
          <w:tcPr>
            <w:tcW w:w="3686" w:type="dxa"/>
            <w:vAlign w:val="bottom"/>
          </w:tcPr>
          <w:p w14:paraId="7CD5C454" w14:textId="1A8CC97C" w:rsidR="001B7EF1" w:rsidRPr="00AE109B" w:rsidRDefault="00016025" w:rsidP="00633DCD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1170" w:type="dxa"/>
            <w:vAlign w:val="bottom"/>
          </w:tcPr>
          <w:p w14:paraId="2FD9D270" w14:textId="5498493F" w:rsidR="001B7EF1" w:rsidRPr="00AE109B" w:rsidRDefault="00FE5B49" w:rsidP="00633DCD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248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206</w:t>
            </w:r>
          </w:p>
        </w:tc>
        <w:tc>
          <w:tcPr>
            <w:tcW w:w="1170" w:type="dxa"/>
            <w:vAlign w:val="bottom"/>
          </w:tcPr>
          <w:p w14:paraId="526AD958" w14:textId="01ED6509" w:rsidR="001B7EF1" w:rsidRPr="00AE109B" w:rsidRDefault="001B7EF1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93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983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820E9D2" w14:textId="77777777" w:rsidR="001B7EF1" w:rsidRPr="00AE109B" w:rsidRDefault="001B7EF1" w:rsidP="00633DCD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vAlign w:val="bottom"/>
          </w:tcPr>
          <w:p w14:paraId="51B709DC" w14:textId="5C105DFC" w:rsidR="001B7EF1" w:rsidRPr="00AE109B" w:rsidRDefault="00FE5B49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154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223</w:t>
            </w:r>
          </w:p>
        </w:tc>
      </w:tr>
      <w:tr w:rsidR="007F326D" w:rsidRPr="00AE109B" w14:paraId="31A83821" w14:textId="77777777" w:rsidTr="00633DCD">
        <w:tc>
          <w:tcPr>
            <w:tcW w:w="3686" w:type="dxa"/>
            <w:vAlign w:val="bottom"/>
          </w:tcPr>
          <w:p w14:paraId="4A525B73" w14:textId="7FEE1EA0" w:rsidR="007F326D" w:rsidRPr="00AE109B" w:rsidRDefault="007F326D" w:rsidP="007F326D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รายได้รอการรับรู้ที่มีภาระที่ต้องปฏิบัติ</w:t>
            </w:r>
          </w:p>
        </w:tc>
        <w:tc>
          <w:tcPr>
            <w:tcW w:w="1170" w:type="dxa"/>
            <w:vAlign w:val="bottom"/>
          </w:tcPr>
          <w:p w14:paraId="548B2A03" w14:textId="77777777" w:rsidR="007F326D" w:rsidRPr="00AE109B" w:rsidRDefault="007F326D" w:rsidP="007F326D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9D789C1" w14:textId="7A655F5A" w:rsidR="007F326D" w:rsidRPr="00AE109B" w:rsidRDefault="00B7458D" w:rsidP="007F326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>268,700</w:t>
            </w:r>
          </w:p>
        </w:tc>
        <w:tc>
          <w:tcPr>
            <w:tcW w:w="1170" w:type="dxa"/>
            <w:vAlign w:val="bottom"/>
          </w:tcPr>
          <w:p w14:paraId="5CCCBB0E" w14:textId="77777777" w:rsidR="007F326D" w:rsidRPr="00AE109B" w:rsidRDefault="007F326D" w:rsidP="007F326D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vAlign w:val="bottom"/>
          </w:tcPr>
          <w:p w14:paraId="3530F15C" w14:textId="76150210" w:rsidR="007F326D" w:rsidRPr="00AE109B" w:rsidRDefault="00B7458D" w:rsidP="007F326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>268,700</w:t>
            </w:r>
          </w:p>
        </w:tc>
      </w:tr>
      <w:tr w:rsidR="001B7EF1" w:rsidRPr="00AE109B" w14:paraId="1EC7FF15" w14:textId="77777777" w:rsidTr="00633DCD">
        <w:tc>
          <w:tcPr>
            <w:tcW w:w="3686" w:type="dxa"/>
            <w:vAlign w:val="bottom"/>
          </w:tcPr>
          <w:p w14:paraId="1D7E1E6F" w14:textId="77777777" w:rsidR="001B7EF1" w:rsidRPr="00AE109B" w:rsidRDefault="001B7EF1" w:rsidP="00633DCD">
            <w:pPr>
              <w:spacing w:line="240" w:lineRule="auto"/>
              <w:ind w:left="15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vAlign w:val="bottom"/>
          </w:tcPr>
          <w:p w14:paraId="0A625701" w14:textId="08C1608A" w:rsidR="001B7EF1" w:rsidRPr="00AE109B" w:rsidRDefault="00FE5B49" w:rsidP="00633DC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701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187</w:t>
            </w:r>
          </w:p>
        </w:tc>
        <w:tc>
          <w:tcPr>
            <w:tcW w:w="1170" w:type="dxa"/>
            <w:vAlign w:val="bottom"/>
          </w:tcPr>
          <w:p w14:paraId="79B06A32" w14:textId="28E6E435" w:rsidR="001B7EF1" w:rsidRPr="00AE109B" w:rsidRDefault="00FE5B49" w:rsidP="00633DC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074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659</w:t>
            </w:r>
          </w:p>
        </w:tc>
        <w:tc>
          <w:tcPr>
            <w:tcW w:w="1170" w:type="dxa"/>
            <w:vAlign w:val="bottom"/>
          </w:tcPr>
          <w:p w14:paraId="7FE70023" w14:textId="3116700C" w:rsidR="001B7EF1" w:rsidRPr="00AE109B" w:rsidRDefault="00FE5B49" w:rsidP="00633DCD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685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667</w:t>
            </w:r>
          </w:p>
        </w:tc>
        <w:tc>
          <w:tcPr>
            <w:tcW w:w="1246" w:type="dxa"/>
            <w:vAlign w:val="bottom"/>
          </w:tcPr>
          <w:p w14:paraId="5BFD4835" w14:textId="5B429704" w:rsidR="001B7EF1" w:rsidRPr="00AE109B" w:rsidRDefault="00FE5B49" w:rsidP="00633DC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461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513</w:t>
            </w:r>
          </w:p>
        </w:tc>
      </w:tr>
      <w:tr w:rsidR="001B7EF1" w:rsidRPr="00AE109B" w14:paraId="7E99AE80" w14:textId="77777777" w:rsidTr="00633DCD">
        <w:tc>
          <w:tcPr>
            <w:tcW w:w="3686" w:type="dxa"/>
            <w:vAlign w:val="bottom"/>
          </w:tcPr>
          <w:p w14:paraId="79919CB2" w14:textId="77777777" w:rsidR="001B7EF1" w:rsidRPr="00AE109B" w:rsidRDefault="001B7EF1" w:rsidP="00633DCD">
            <w:pPr>
              <w:spacing w:line="240" w:lineRule="auto"/>
              <w:ind w:left="-108" w:firstLine="42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70" w:type="dxa"/>
            <w:vAlign w:val="bottom"/>
          </w:tcPr>
          <w:p w14:paraId="62355139" w14:textId="77777777" w:rsidR="001B7EF1" w:rsidRPr="00AE109B" w:rsidRDefault="001B7EF1" w:rsidP="00633DC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>6,276,656</w:t>
            </w:r>
          </w:p>
        </w:tc>
        <w:tc>
          <w:tcPr>
            <w:tcW w:w="1170" w:type="dxa"/>
            <w:vAlign w:val="bottom"/>
          </w:tcPr>
          <w:p w14:paraId="3279DB96" w14:textId="3359A30C" w:rsidR="001B7EF1" w:rsidRPr="00AE109B" w:rsidRDefault="0088704E" w:rsidP="00633DC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846C6" w:rsidRPr="00AE109B">
              <w:rPr>
                <w:rFonts w:ascii="Browallia New" w:hAnsi="Browallia New" w:cs="Browallia New"/>
                <w:sz w:val="26"/>
                <w:szCs w:val="26"/>
              </w:rPr>
              <w:t>,271,081</w:t>
            </w:r>
          </w:p>
        </w:tc>
        <w:tc>
          <w:tcPr>
            <w:tcW w:w="1170" w:type="dxa"/>
            <w:vAlign w:val="bottom"/>
          </w:tcPr>
          <w:p w14:paraId="07E9E835" w14:textId="474D34B7" w:rsidR="001B7EF1" w:rsidRPr="00AE109B" w:rsidRDefault="00FE5B49" w:rsidP="00633DCD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685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667</w:t>
            </w:r>
          </w:p>
        </w:tc>
        <w:tc>
          <w:tcPr>
            <w:tcW w:w="1246" w:type="dxa"/>
            <w:vAlign w:val="bottom"/>
          </w:tcPr>
          <w:p w14:paraId="337DDD25" w14:textId="1F93FDD7" w:rsidR="001B7EF1" w:rsidRPr="00AE109B" w:rsidRDefault="005846C6" w:rsidP="00633DC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>10,233,404</w:t>
            </w:r>
          </w:p>
        </w:tc>
      </w:tr>
      <w:tr w:rsidR="001B7EF1" w:rsidRPr="00AE109B" w14:paraId="49B984FB" w14:textId="77777777" w:rsidTr="00633DCD">
        <w:tc>
          <w:tcPr>
            <w:tcW w:w="3686" w:type="dxa"/>
            <w:vAlign w:val="bottom"/>
          </w:tcPr>
          <w:p w14:paraId="68C87170" w14:textId="77777777" w:rsidR="001B7EF1" w:rsidRPr="00AE109B" w:rsidRDefault="001B7EF1" w:rsidP="00633DCD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CB4C926" w14:textId="77777777" w:rsidR="001B7EF1" w:rsidRPr="00AE109B" w:rsidRDefault="001B7EF1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95B37C" w14:textId="77777777" w:rsidR="001B7EF1" w:rsidRPr="00AE109B" w:rsidRDefault="001B7EF1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137F7B" w14:textId="77777777" w:rsidR="001B7EF1" w:rsidRPr="00AE109B" w:rsidRDefault="001B7EF1" w:rsidP="00633DCD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070E46A9" w14:textId="77777777" w:rsidR="001B7EF1" w:rsidRPr="00AE109B" w:rsidRDefault="001B7EF1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7EF1" w:rsidRPr="00AE109B" w14:paraId="649E3F4A" w14:textId="77777777" w:rsidTr="00633DCD">
        <w:tc>
          <w:tcPr>
            <w:tcW w:w="3686" w:type="dxa"/>
            <w:vAlign w:val="bottom"/>
            <w:hideMark/>
          </w:tcPr>
          <w:p w14:paraId="6D2F7288" w14:textId="77777777" w:rsidR="001B7EF1" w:rsidRPr="00AE109B" w:rsidRDefault="001B7EF1" w:rsidP="00633DCD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หนี้สินภาษีเงินได้รอการตัดบัญชีจาก </w:t>
            </w:r>
            <w:r w:rsidRPr="00AE109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170" w:type="dxa"/>
            <w:vAlign w:val="bottom"/>
          </w:tcPr>
          <w:p w14:paraId="5049C1DE" w14:textId="77777777" w:rsidR="001B7EF1" w:rsidRPr="00AE109B" w:rsidRDefault="001B7EF1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9F423B" w14:textId="77777777" w:rsidR="001B7EF1" w:rsidRPr="00AE109B" w:rsidRDefault="001B7EF1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BCB071" w14:textId="77777777" w:rsidR="001B7EF1" w:rsidRPr="00AE109B" w:rsidRDefault="001B7EF1" w:rsidP="00633DCD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71C9C52D" w14:textId="77777777" w:rsidR="001B7EF1" w:rsidRPr="00AE109B" w:rsidRDefault="001B7EF1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7EF1" w:rsidRPr="00AE109B" w14:paraId="0C620150" w14:textId="77777777" w:rsidTr="00633DCD">
        <w:tc>
          <w:tcPr>
            <w:tcW w:w="3686" w:type="dxa"/>
            <w:vAlign w:val="bottom"/>
          </w:tcPr>
          <w:p w14:paraId="25EEE21C" w14:textId="77777777" w:rsidR="001B7EF1" w:rsidRPr="00AE109B" w:rsidRDefault="001B7EF1" w:rsidP="00633DCD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สิทธิในการขายสินค้า</w:t>
            </w:r>
          </w:p>
        </w:tc>
        <w:tc>
          <w:tcPr>
            <w:tcW w:w="1170" w:type="dxa"/>
            <w:vAlign w:val="bottom"/>
          </w:tcPr>
          <w:p w14:paraId="5865190C" w14:textId="3C8781C9" w:rsidR="001B7EF1" w:rsidRPr="00AE109B" w:rsidRDefault="00FE5B49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115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618</w:t>
            </w:r>
          </w:p>
        </w:tc>
        <w:tc>
          <w:tcPr>
            <w:tcW w:w="1170" w:type="dxa"/>
            <w:vAlign w:val="bottom"/>
          </w:tcPr>
          <w:p w14:paraId="397EC923" w14:textId="2A3B2A98" w:rsidR="001B7EF1" w:rsidRPr="00AE109B" w:rsidRDefault="001B7EF1" w:rsidP="00633DCD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115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6"/>
                <w:szCs w:val="26"/>
              </w:rPr>
              <w:t>618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FF70D25" w14:textId="77777777" w:rsidR="001B7EF1" w:rsidRPr="00AE109B" w:rsidRDefault="001B7EF1" w:rsidP="00633DCD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vAlign w:val="bottom"/>
          </w:tcPr>
          <w:p w14:paraId="53C01E94" w14:textId="77777777" w:rsidR="001B7EF1" w:rsidRPr="00AE109B" w:rsidRDefault="001B7EF1" w:rsidP="00633DCD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1B7EF1" w:rsidRPr="00AE109B" w14:paraId="488FFF0B" w14:textId="77777777" w:rsidTr="00633DCD">
        <w:tc>
          <w:tcPr>
            <w:tcW w:w="3686" w:type="dxa"/>
            <w:vAlign w:val="bottom"/>
          </w:tcPr>
          <w:p w14:paraId="26D922F8" w14:textId="77777777" w:rsidR="001B7EF1" w:rsidRPr="00AE109B" w:rsidRDefault="001B7EF1" w:rsidP="00633DCD">
            <w:pPr>
              <w:spacing w:line="240" w:lineRule="auto"/>
              <w:ind w:left="17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สินทรัพย์ที่ได้มาภายใต้สัญญาเช่าการเงิน</w:t>
            </w:r>
          </w:p>
        </w:tc>
        <w:tc>
          <w:tcPr>
            <w:tcW w:w="1170" w:type="dxa"/>
            <w:vAlign w:val="bottom"/>
          </w:tcPr>
          <w:p w14:paraId="731F53D1" w14:textId="1C1C6EA6" w:rsidR="001B7EF1" w:rsidRPr="00AE109B" w:rsidRDefault="00FE5B49" w:rsidP="00633DC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161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55</w:t>
            </w:r>
            <w:r w:rsidR="001B7EF1" w:rsidRPr="00AE109B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13DF5CF5" w14:textId="165D2B93" w:rsidR="001B7EF1" w:rsidRPr="00AE109B" w:rsidRDefault="00FE5B49" w:rsidP="00633DC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27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025</w:t>
            </w:r>
          </w:p>
        </w:tc>
        <w:tc>
          <w:tcPr>
            <w:tcW w:w="1170" w:type="dxa"/>
            <w:vAlign w:val="bottom"/>
          </w:tcPr>
          <w:p w14:paraId="7AFDE95C" w14:textId="77777777" w:rsidR="001B7EF1" w:rsidRPr="00AE109B" w:rsidRDefault="001B7EF1" w:rsidP="00633DCD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vAlign w:val="bottom"/>
          </w:tcPr>
          <w:p w14:paraId="79EE5DC3" w14:textId="1B7981C1" w:rsidR="001B7EF1" w:rsidRPr="00AE109B" w:rsidRDefault="00FE5B49" w:rsidP="00633DC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188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576</w:t>
            </w:r>
          </w:p>
        </w:tc>
      </w:tr>
      <w:tr w:rsidR="001B7EF1" w:rsidRPr="00AE109B" w14:paraId="246B680D" w14:textId="77777777" w:rsidTr="00633DCD">
        <w:tc>
          <w:tcPr>
            <w:tcW w:w="3686" w:type="dxa"/>
            <w:vAlign w:val="bottom"/>
          </w:tcPr>
          <w:p w14:paraId="573836EA" w14:textId="77777777" w:rsidR="001B7EF1" w:rsidRPr="00AE109B" w:rsidRDefault="001B7EF1" w:rsidP="00633DCD">
            <w:pPr>
              <w:spacing w:line="240" w:lineRule="auto"/>
              <w:ind w:left="17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10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รวม</w:t>
            </w:r>
          </w:p>
        </w:tc>
        <w:tc>
          <w:tcPr>
            <w:tcW w:w="1170" w:type="dxa"/>
            <w:vAlign w:val="bottom"/>
          </w:tcPr>
          <w:p w14:paraId="229F9AC2" w14:textId="341B36EC" w:rsidR="001B7EF1" w:rsidRPr="00AE109B" w:rsidRDefault="00FE5B49" w:rsidP="00633DC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277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169</w:t>
            </w:r>
          </w:p>
        </w:tc>
        <w:tc>
          <w:tcPr>
            <w:tcW w:w="1170" w:type="dxa"/>
            <w:vAlign w:val="bottom"/>
          </w:tcPr>
          <w:p w14:paraId="6000BF98" w14:textId="77777777" w:rsidR="001B7EF1" w:rsidRPr="00AE109B" w:rsidRDefault="001B7EF1" w:rsidP="00633DC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>(1,088,593)</w:t>
            </w:r>
          </w:p>
        </w:tc>
        <w:tc>
          <w:tcPr>
            <w:tcW w:w="1170" w:type="dxa"/>
            <w:vAlign w:val="bottom"/>
          </w:tcPr>
          <w:p w14:paraId="17C31020" w14:textId="77777777" w:rsidR="001B7EF1" w:rsidRPr="00AE109B" w:rsidRDefault="001B7EF1" w:rsidP="00633DCD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 xml:space="preserve">      -</w:t>
            </w:r>
          </w:p>
        </w:tc>
        <w:tc>
          <w:tcPr>
            <w:tcW w:w="1246" w:type="dxa"/>
            <w:vAlign w:val="bottom"/>
          </w:tcPr>
          <w:p w14:paraId="314E504D" w14:textId="77777777" w:rsidR="001B7EF1" w:rsidRPr="00AE109B" w:rsidRDefault="001B7EF1" w:rsidP="00633DC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>188,576</w:t>
            </w:r>
          </w:p>
        </w:tc>
      </w:tr>
      <w:tr w:rsidR="001B7EF1" w:rsidRPr="00E72888" w14:paraId="77C07F4E" w14:textId="77777777" w:rsidTr="00633DCD">
        <w:trPr>
          <w:trHeight w:val="173"/>
        </w:trPr>
        <w:tc>
          <w:tcPr>
            <w:tcW w:w="3686" w:type="dxa"/>
          </w:tcPr>
          <w:p w14:paraId="4783788A" w14:textId="77777777" w:rsidR="001B7EF1" w:rsidRPr="00AE109B" w:rsidRDefault="001B7EF1" w:rsidP="00633DCD">
            <w:pPr>
              <w:spacing w:line="240" w:lineRule="auto"/>
              <w:ind w:left="-108" w:firstLine="43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19B41A5B" w14:textId="77777777" w:rsidR="001B7EF1" w:rsidRPr="00AE109B" w:rsidRDefault="001B7EF1" w:rsidP="00633DC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>4,999,487</w:t>
            </w:r>
          </w:p>
        </w:tc>
        <w:tc>
          <w:tcPr>
            <w:tcW w:w="1170" w:type="dxa"/>
            <w:vAlign w:val="bottom"/>
          </w:tcPr>
          <w:p w14:paraId="2D63CED4" w14:textId="1CC34A3B" w:rsidR="001B7EF1" w:rsidRPr="00AE109B" w:rsidRDefault="00FE5B49" w:rsidP="00633DC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5846C6" w:rsidRPr="00AE109B">
              <w:rPr>
                <w:rFonts w:ascii="Browallia New" w:hAnsi="Browallia New" w:cs="Browallia New"/>
                <w:sz w:val="26"/>
                <w:szCs w:val="26"/>
              </w:rPr>
              <w:t>,359,674</w:t>
            </w:r>
          </w:p>
        </w:tc>
        <w:tc>
          <w:tcPr>
            <w:tcW w:w="1170" w:type="dxa"/>
            <w:vAlign w:val="bottom"/>
          </w:tcPr>
          <w:p w14:paraId="69027693" w14:textId="2E9BE637" w:rsidR="001B7EF1" w:rsidRPr="00AE109B" w:rsidRDefault="00FE5B49" w:rsidP="00633DCD">
            <w:pPr>
              <w:pBdr>
                <w:bottom w:val="single" w:sz="12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685</w:t>
            </w:r>
            <w:r w:rsidR="001B7EF1" w:rsidRPr="00AE109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6"/>
                <w:szCs w:val="26"/>
              </w:rPr>
              <w:t>667</w:t>
            </w:r>
          </w:p>
        </w:tc>
        <w:tc>
          <w:tcPr>
            <w:tcW w:w="1246" w:type="dxa"/>
            <w:vAlign w:val="bottom"/>
          </w:tcPr>
          <w:p w14:paraId="1E8BE442" w14:textId="553BA853" w:rsidR="001B7EF1" w:rsidRPr="00AE109B" w:rsidRDefault="005846C6" w:rsidP="00633DC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109B">
              <w:rPr>
                <w:rFonts w:ascii="Browallia New" w:hAnsi="Browallia New" w:cs="Browallia New"/>
                <w:sz w:val="26"/>
                <w:szCs w:val="26"/>
              </w:rPr>
              <w:t>10,044,828</w:t>
            </w:r>
          </w:p>
        </w:tc>
      </w:tr>
    </w:tbl>
    <w:p w14:paraId="64B4DF2B" w14:textId="0066959F" w:rsidR="008B4C3F" w:rsidRPr="00985564" w:rsidRDefault="008B4C3F" w:rsidP="00985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7A869C9F" w14:textId="77777777" w:rsidR="00B72E0B" w:rsidRPr="00985564" w:rsidRDefault="00B72E0B" w:rsidP="00985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719D73AC" w14:textId="478741EA" w:rsidR="00F95611" w:rsidRDefault="00AC6ACA" w:rsidP="00BF3294">
      <w:pPr>
        <w:pStyle w:val="ListParagraph"/>
        <w:numPr>
          <w:ilvl w:val="0"/>
          <w:numId w:val="36"/>
        </w:numPr>
        <w:tabs>
          <w:tab w:val="clear" w:pos="227"/>
          <w:tab w:val="left" w:pos="540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ทุนเรือนหุ้น</w:t>
      </w:r>
    </w:p>
    <w:p w14:paraId="2AF88AC5" w14:textId="1BF07C76" w:rsidR="00AC6ACA" w:rsidRDefault="00AC6ACA" w:rsidP="00AC6ACA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BCA053E" w14:textId="75A2B228" w:rsidR="005D2DB4" w:rsidRDefault="00F6714A" w:rsidP="000B0DEA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</w:rPr>
        <w:t>ตามมติที่</w:t>
      </w:r>
      <w:r w:rsidR="00AC6ACA" w:rsidRPr="00AC6ACA">
        <w:rPr>
          <w:rFonts w:ascii="Browallia New" w:hAnsi="Browallia New" w:cs="Browallia New" w:hint="cs"/>
          <w:sz w:val="28"/>
          <w:szCs w:val="28"/>
          <w:cs/>
        </w:rPr>
        <w:t>ประชุม</w:t>
      </w:r>
      <w:r w:rsidR="00A1171F">
        <w:rPr>
          <w:rFonts w:ascii="Browallia New" w:hAnsi="Browallia New" w:cs="Browallia New" w:hint="cs"/>
          <w:sz w:val="28"/>
          <w:szCs w:val="28"/>
          <w:cs/>
        </w:rPr>
        <w:t>วิสามัญ</w:t>
      </w:r>
      <w:r w:rsidR="0068400A">
        <w:rPr>
          <w:rFonts w:ascii="Browallia New" w:hAnsi="Browallia New" w:cs="Browallia New" w:hint="cs"/>
          <w:sz w:val="28"/>
          <w:szCs w:val="28"/>
          <w:cs/>
        </w:rPr>
        <w:t xml:space="preserve">ผู้ถือหุ้น </w:t>
      </w:r>
      <w:r w:rsidR="00BC5B80">
        <w:rPr>
          <w:rFonts w:ascii="Browallia New" w:hAnsi="Browallia New" w:cs="Browallia New" w:hint="cs"/>
          <w:sz w:val="28"/>
          <w:szCs w:val="28"/>
          <w:cs/>
        </w:rPr>
        <w:t xml:space="preserve">ครั้งที่ </w:t>
      </w:r>
      <w:r w:rsidR="004951E9">
        <w:rPr>
          <w:rFonts w:ascii="Browallia New" w:hAnsi="Browallia New" w:cs="Browallia New"/>
          <w:sz w:val="28"/>
          <w:szCs w:val="28"/>
        </w:rPr>
        <w:t xml:space="preserve">5/2563 </w:t>
      </w:r>
      <w:r w:rsidR="00696164">
        <w:rPr>
          <w:rFonts w:ascii="Browallia New" w:hAnsi="Browallia New" w:cs="Browallia New" w:hint="cs"/>
          <w:sz w:val="28"/>
          <w:szCs w:val="28"/>
          <w:cs/>
        </w:rPr>
        <w:t>เมื่อวันที</w:t>
      </w:r>
      <w:r w:rsidR="007865EE">
        <w:rPr>
          <w:rFonts w:ascii="Browallia New" w:hAnsi="Browallia New" w:cs="Browallia New" w:hint="cs"/>
          <w:sz w:val="28"/>
          <w:szCs w:val="28"/>
          <w:cs/>
        </w:rPr>
        <w:t>่</w:t>
      </w:r>
      <w:r w:rsidR="0099489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94893">
        <w:rPr>
          <w:rFonts w:ascii="Browallia New" w:hAnsi="Browallia New" w:cs="Browallia New"/>
          <w:sz w:val="28"/>
          <w:szCs w:val="28"/>
        </w:rPr>
        <w:t>1</w:t>
      </w:r>
      <w:r w:rsidR="00E137E6">
        <w:rPr>
          <w:rFonts w:ascii="Browallia New" w:hAnsi="Browallia New" w:cs="Browallia New"/>
          <w:sz w:val="28"/>
          <w:szCs w:val="28"/>
          <w:lang w:val="en-GB"/>
        </w:rPr>
        <w:t xml:space="preserve">8 </w:t>
      </w:r>
      <w:r w:rsidR="00E137E6">
        <w:rPr>
          <w:rFonts w:ascii="Browallia New" w:hAnsi="Browallia New" w:cs="Browallia New" w:hint="cs"/>
          <w:sz w:val="28"/>
          <w:szCs w:val="28"/>
          <w:cs/>
        </w:rPr>
        <w:t>พฤศจิกายน</w:t>
      </w:r>
      <w:r w:rsidR="004951E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4951E9">
        <w:rPr>
          <w:rFonts w:ascii="Browallia New" w:hAnsi="Browallia New" w:cs="Browallia New"/>
          <w:sz w:val="28"/>
          <w:szCs w:val="28"/>
          <w:lang w:val="en-GB"/>
        </w:rPr>
        <w:t>2563</w:t>
      </w:r>
      <w:r w:rsidR="007B723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B7239">
        <w:rPr>
          <w:rFonts w:ascii="Browallia New" w:hAnsi="Browallia New" w:cs="Browallia New" w:hint="cs"/>
          <w:sz w:val="28"/>
          <w:szCs w:val="28"/>
          <w:cs/>
          <w:lang w:val="en-GB"/>
        </w:rPr>
        <w:t>ผู้ถือหุ้นได้อนุมัติ</w:t>
      </w:r>
      <w:r w:rsidR="005D2DB4">
        <w:rPr>
          <w:rFonts w:ascii="Browallia New" w:hAnsi="Browallia New" w:cs="Browallia New" w:hint="cs"/>
          <w:sz w:val="28"/>
          <w:szCs w:val="28"/>
          <w:cs/>
          <w:lang w:val="en-GB"/>
        </w:rPr>
        <w:t>เรื่องดังต่อไปนี้</w:t>
      </w:r>
    </w:p>
    <w:p w14:paraId="7D99A68F" w14:textId="77777777" w:rsidR="005D2DB4" w:rsidRDefault="005D2DB4" w:rsidP="001B193A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5C09CD8" w14:textId="1F6D0E1F" w:rsidR="001B193A" w:rsidRPr="00B57D0C" w:rsidRDefault="006D3083" w:rsidP="00B57D0C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left" w:pos="326"/>
          <w:tab w:val="left" w:pos="709"/>
          <w:tab w:val="left" w:pos="742"/>
        </w:tabs>
        <w:ind w:left="714" w:hanging="32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</w:rPr>
        <w:t>อนุมัติ</w:t>
      </w:r>
      <w:r w:rsidR="00BC42A8">
        <w:rPr>
          <w:rFonts w:ascii="Browallia New" w:hAnsi="Browallia New" w:cs="Browallia New" w:hint="cs"/>
          <w:sz w:val="28"/>
          <w:szCs w:val="28"/>
          <w:cs/>
        </w:rPr>
        <w:t>ก</w:t>
      </w:r>
      <w:r w:rsidR="006C6F84">
        <w:rPr>
          <w:rFonts w:ascii="Browallia New" w:hAnsi="Browallia New" w:cs="Browallia New" w:hint="cs"/>
          <w:sz w:val="28"/>
          <w:szCs w:val="28"/>
          <w:cs/>
        </w:rPr>
        <w:t>าร</w:t>
      </w:r>
      <w:r w:rsidR="007311A2">
        <w:rPr>
          <w:rFonts w:ascii="Browallia New" w:hAnsi="Browallia New" w:cs="Browallia New" w:hint="cs"/>
          <w:sz w:val="28"/>
          <w:szCs w:val="28"/>
          <w:cs/>
        </w:rPr>
        <w:t>เปลี่ยนแปลงมูลค่าหุ้นจากห</w:t>
      </w:r>
      <w:r w:rsidR="00911D45">
        <w:rPr>
          <w:rFonts w:ascii="Browallia New" w:hAnsi="Browallia New" w:cs="Browallia New" w:hint="cs"/>
          <w:sz w:val="28"/>
          <w:szCs w:val="28"/>
          <w:cs/>
        </w:rPr>
        <w:t xml:space="preserve">ุ้นละ </w:t>
      </w:r>
      <w:r w:rsidR="00911D45">
        <w:rPr>
          <w:rFonts w:ascii="Browallia New" w:hAnsi="Browallia New" w:cs="Browallia New"/>
          <w:sz w:val="28"/>
          <w:szCs w:val="28"/>
          <w:lang w:val="en-GB"/>
        </w:rPr>
        <w:t xml:space="preserve">10 </w:t>
      </w:r>
      <w:r w:rsidR="00911D45">
        <w:rPr>
          <w:rFonts w:ascii="Browallia New" w:hAnsi="Browallia New" w:cs="Browallia New" w:hint="cs"/>
          <w:sz w:val="28"/>
          <w:szCs w:val="28"/>
          <w:cs/>
        </w:rPr>
        <w:t xml:space="preserve">บาท เป็นหุ้นละ </w:t>
      </w:r>
      <w:r w:rsidR="00911D45">
        <w:rPr>
          <w:rFonts w:ascii="Browallia New" w:hAnsi="Browallia New" w:cs="Browallia New"/>
          <w:sz w:val="28"/>
          <w:szCs w:val="28"/>
          <w:lang w:val="en-GB"/>
        </w:rPr>
        <w:t xml:space="preserve">0.50 </w:t>
      </w:r>
      <w:r w:rsidR="00911D45">
        <w:rPr>
          <w:rFonts w:ascii="Browallia New" w:hAnsi="Browallia New" w:cs="Browallia New" w:hint="cs"/>
          <w:sz w:val="28"/>
          <w:szCs w:val="28"/>
          <w:cs/>
        </w:rPr>
        <w:t>บาท</w:t>
      </w:r>
      <w:r w:rsidR="002414E5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1E237E">
        <w:rPr>
          <w:rFonts w:ascii="Browallia New" w:hAnsi="Browallia New" w:cs="Browallia New" w:hint="cs"/>
          <w:sz w:val="28"/>
          <w:szCs w:val="28"/>
          <w:cs/>
        </w:rPr>
        <w:t>และเปลี่ยนแปลง</w:t>
      </w:r>
      <w:r w:rsidR="00CD7221">
        <w:rPr>
          <w:rFonts w:ascii="Browallia New" w:hAnsi="Browallia New" w:cs="Browallia New" w:hint="cs"/>
          <w:sz w:val="28"/>
          <w:szCs w:val="28"/>
          <w:cs/>
        </w:rPr>
        <w:t>จำนวนหุ้นเพิ่มเป็</w:t>
      </w:r>
      <w:r w:rsidR="00B07256">
        <w:rPr>
          <w:rFonts w:ascii="Browallia New" w:hAnsi="Browallia New" w:cs="Browallia New" w:hint="cs"/>
          <w:sz w:val="28"/>
          <w:szCs w:val="28"/>
          <w:cs/>
        </w:rPr>
        <w:t xml:space="preserve">น </w:t>
      </w:r>
      <w:r w:rsidR="00CD7221" w:rsidRPr="00B57D0C">
        <w:rPr>
          <w:rFonts w:ascii="Browallia New" w:hAnsi="Browallia New" w:cs="Browallia New"/>
          <w:sz w:val="28"/>
          <w:szCs w:val="28"/>
          <w:lang w:val="en-GB"/>
        </w:rPr>
        <w:t xml:space="preserve">160,000,000 </w:t>
      </w:r>
      <w:r w:rsidR="00CD7221" w:rsidRPr="00B57D0C">
        <w:rPr>
          <w:rFonts w:ascii="Browallia New" w:hAnsi="Browallia New" w:cs="Browallia New" w:hint="cs"/>
          <w:sz w:val="28"/>
          <w:szCs w:val="28"/>
          <w:cs/>
        </w:rPr>
        <w:t>หุ้น</w:t>
      </w:r>
      <w:r w:rsidR="000449EC" w:rsidRPr="00B57D0C">
        <w:rPr>
          <w:rFonts w:ascii="Browallia New" w:hAnsi="Browallia New" w:cs="Browallia New"/>
          <w:sz w:val="28"/>
          <w:szCs w:val="28"/>
        </w:rPr>
        <w:t xml:space="preserve"> </w:t>
      </w:r>
      <w:r w:rsidR="009F601C" w:rsidRPr="00B57D0C">
        <w:rPr>
          <w:rFonts w:ascii="Browallia New" w:hAnsi="Browallia New" w:cs="Browallia New" w:hint="cs"/>
          <w:sz w:val="28"/>
          <w:szCs w:val="28"/>
          <w:cs/>
        </w:rPr>
        <w:t>บริษัทได้จดทะเบียนการเปลี่ยนแปลงดังกล่าวกับกรมพัฒนาธุรกิจการค้าแล้วเมื่อวันที่</w:t>
      </w:r>
      <w:r w:rsidR="0054255E" w:rsidRPr="00B57D0C">
        <w:rPr>
          <w:rFonts w:ascii="Browallia New" w:hAnsi="Browallia New" w:cs="Browallia New"/>
          <w:sz w:val="28"/>
          <w:szCs w:val="28"/>
        </w:rPr>
        <w:t xml:space="preserve"> </w:t>
      </w:r>
      <w:r w:rsidR="00A769FF">
        <w:rPr>
          <w:rFonts w:ascii="Browallia New" w:hAnsi="Browallia New" w:cs="Browallia New"/>
          <w:sz w:val="28"/>
          <w:szCs w:val="28"/>
        </w:rPr>
        <w:t xml:space="preserve">             </w:t>
      </w:r>
      <w:r w:rsidR="0054255E" w:rsidRPr="00B57D0C">
        <w:rPr>
          <w:rFonts w:ascii="Browallia New" w:hAnsi="Browallia New" w:cs="Browallia New"/>
          <w:sz w:val="28"/>
          <w:szCs w:val="28"/>
        </w:rPr>
        <w:t xml:space="preserve">2 </w:t>
      </w:r>
      <w:r w:rsidR="0054255E" w:rsidRPr="00B57D0C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="0054255E" w:rsidRPr="00B57D0C">
        <w:rPr>
          <w:rFonts w:ascii="Browallia New" w:hAnsi="Browallia New" w:cs="Browallia New"/>
          <w:sz w:val="28"/>
          <w:szCs w:val="28"/>
          <w:lang w:val="en-GB"/>
        </w:rPr>
        <w:t>2563</w:t>
      </w:r>
    </w:p>
    <w:p w14:paraId="7E6E754D" w14:textId="77777777" w:rsidR="0054255E" w:rsidRPr="0054255E" w:rsidRDefault="0054255E" w:rsidP="001B193A">
      <w:pPr>
        <w:pStyle w:val="ListParagraph"/>
        <w:tabs>
          <w:tab w:val="clear" w:pos="227"/>
          <w:tab w:val="clear" w:pos="680"/>
          <w:tab w:val="clear" w:pos="907"/>
          <w:tab w:val="left" w:pos="326"/>
          <w:tab w:val="left" w:pos="540"/>
        </w:tabs>
        <w:ind w:left="56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9C8C34E" w14:textId="38D2BCF5" w:rsidR="00EB03E2" w:rsidRPr="000B0DEA" w:rsidRDefault="00232F79" w:rsidP="000B0DEA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left" w:pos="326"/>
          <w:tab w:val="left" w:pos="709"/>
          <w:tab w:val="left" w:pos="742"/>
        </w:tabs>
        <w:ind w:left="714" w:hanging="322"/>
        <w:jc w:val="thaiDistribute"/>
        <w:rPr>
          <w:rFonts w:ascii="Browallia New" w:hAnsi="Browallia New" w:cs="Browallia New"/>
          <w:sz w:val="28"/>
          <w:szCs w:val="28"/>
        </w:rPr>
      </w:pPr>
      <w:r w:rsidRPr="000B0DEA">
        <w:rPr>
          <w:rFonts w:ascii="Browallia New" w:hAnsi="Browallia New" w:cs="Browallia New" w:hint="cs"/>
          <w:sz w:val="28"/>
          <w:szCs w:val="28"/>
          <w:cs/>
        </w:rPr>
        <w:t xml:space="preserve">อนุมัติเพิ่มทุนจดทะเบียนจากเดิม </w:t>
      </w:r>
      <w:r w:rsidRPr="000B0DEA">
        <w:rPr>
          <w:rFonts w:ascii="Browallia New" w:hAnsi="Browallia New" w:cs="Browallia New"/>
          <w:sz w:val="28"/>
          <w:szCs w:val="28"/>
        </w:rPr>
        <w:t xml:space="preserve">80,000,000 </w:t>
      </w:r>
      <w:r w:rsidR="00525792">
        <w:rPr>
          <w:rFonts w:ascii="Browallia New" w:hAnsi="Browallia New" w:cs="Browallia New" w:hint="cs"/>
          <w:sz w:val="28"/>
          <w:szCs w:val="28"/>
          <w:cs/>
        </w:rPr>
        <w:t xml:space="preserve">บาท เป็น </w:t>
      </w:r>
      <w:r w:rsidR="00525792" w:rsidRPr="000B0DEA">
        <w:rPr>
          <w:rFonts w:ascii="Browallia New" w:hAnsi="Browallia New" w:cs="Browallia New"/>
          <w:sz w:val="28"/>
          <w:szCs w:val="28"/>
        </w:rPr>
        <w:t xml:space="preserve">107,000,000 </w:t>
      </w:r>
      <w:r w:rsidR="00525792">
        <w:rPr>
          <w:rFonts w:ascii="Browallia New" w:hAnsi="Browallia New" w:cs="Browallia New" w:hint="cs"/>
          <w:sz w:val="28"/>
          <w:szCs w:val="28"/>
          <w:cs/>
        </w:rPr>
        <w:t>บาท</w:t>
      </w:r>
      <w:r w:rsidR="00E138A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C04151">
        <w:rPr>
          <w:rFonts w:ascii="Browallia New" w:hAnsi="Browallia New" w:cs="Browallia New" w:hint="cs"/>
          <w:sz w:val="28"/>
          <w:szCs w:val="28"/>
          <w:cs/>
        </w:rPr>
        <w:t>โดยการออกหุ้นสามัญใหม่จำนวน</w:t>
      </w:r>
      <w:r w:rsidR="00C04151" w:rsidRPr="000B0DEA">
        <w:rPr>
          <w:rFonts w:ascii="Browallia New" w:hAnsi="Browallia New" w:cs="Browallia New"/>
          <w:sz w:val="28"/>
          <w:szCs w:val="28"/>
        </w:rPr>
        <w:t xml:space="preserve">54,000,000 </w:t>
      </w:r>
      <w:r w:rsidR="00C04151">
        <w:rPr>
          <w:rFonts w:ascii="Browallia New" w:hAnsi="Browallia New" w:cs="Browallia New" w:hint="cs"/>
          <w:sz w:val="28"/>
          <w:szCs w:val="28"/>
          <w:cs/>
        </w:rPr>
        <w:t xml:space="preserve">หุ้น </w:t>
      </w:r>
      <w:r w:rsidR="00EC6C86">
        <w:rPr>
          <w:rFonts w:ascii="Browallia New" w:hAnsi="Browallia New" w:cs="Browallia New" w:hint="cs"/>
          <w:sz w:val="28"/>
          <w:szCs w:val="28"/>
          <w:cs/>
        </w:rPr>
        <w:t xml:space="preserve">มูลค่าหุ้นละ </w:t>
      </w:r>
      <w:r w:rsidR="00EC6C86" w:rsidRPr="000B0DEA">
        <w:rPr>
          <w:rFonts w:ascii="Browallia New" w:hAnsi="Browallia New" w:cs="Browallia New"/>
          <w:sz w:val="28"/>
          <w:szCs w:val="28"/>
        </w:rPr>
        <w:t xml:space="preserve">0.50 </w:t>
      </w:r>
      <w:r w:rsidR="00EC6C86">
        <w:rPr>
          <w:rFonts w:ascii="Browallia New" w:hAnsi="Browallia New" w:cs="Browallia New" w:hint="cs"/>
          <w:sz w:val="28"/>
          <w:szCs w:val="28"/>
          <w:cs/>
        </w:rPr>
        <w:t>บาท</w:t>
      </w:r>
    </w:p>
    <w:p w14:paraId="71406828" w14:textId="77777777" w:rsidR="002A1030" w:rsidRPr="00B46189" w:rsidRDefault="002A1030" w:rsidP="00B46189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5791F89D" w14:textId="77777777" w:rsidR="00F95611" w:rsidRPr="001B7EF1" w:rsidRDefault="00F95611" w:rsidP="00F95611">
      <w:pPr>
        <w:pStyle w:val="ListParagraph"/>
        <w:numPr>
          <w:ilvl w:val="0"/>
          <w:numId w:val="36"/>
        </w:numPr>
        <w:tabs>
          <w:tab w:val="clear" w:pos="227"/>
          <w:tab w:val="left" w:pos="540"/>
        </w:tabs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450552">
        <w:rPr>
          <w:rFonts w:ascii="Browallia New" w:hAnsi="Browallia New" w:cs="Browallia New"/>
          <w:b/>
          <w:bCs/>
          <w:sz w:val="28"/>
          <w:szCs w:val="28"/>
          <w:cs/>
        </w:rPr>
        <w:t>เงินปันผลจ่าย</w:t>
      </w:r>
    </w:p>
    <w:p w14:paraId="15FB7834" w14:textId="77777777" w:rsidR="00F95611" w:rsidRPr="00B46189" w:rsidRDefault="00F95611" w:rsidP="00B46189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B3F1C35" w14:textId="350B3FAA" w:rsidR="00F95611" w:rsidRPr="00B46189" w:rsidRDefault="00F95611" w:rsidP="00B46189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B46189">
        <w:rPr>
          <w:rFonts w:ascii="Browallia New" w:hAnsi="Browallia New" w:cs="Browallia New"/>
          <w:sz w:val="28"/>
          <w:szCs w:val="28"/>
          <w:cs/>
        </w:rPr>
        <w:t>ในการประชุม</w:t>
      </w:r>
      <w:r w:rsidRPr="00B46189">
        <w:rPr>
          <w:rFonts w:ascii="Browallia New" w:hAnsi="Browallia New" w:cs="Browallia New" w:hint="cs"/>
          <w:sz w:val="28"/>
          <w:szCs w:val="28"/>
          <w:cs/>
        </w:rPr>
        <w:t xml:space="preserve">คณะกรรมการบริษัท ครั้งที่ </w:t>
      </w:r>
      <w:r w:rsidRPr="00B46189">
        <w:rPr>
          <w:rFonts w:ascii="Browallia New" w:hAnsi="Browallia New" w:cs="Browallia New"/>
          <w:sz w:val="28"/>
          <w:szCs w:val="28"/>
        </w:rPr>
        <w:t xml:space="preserve">1/2563 </w:t>
      </w:r>
      <w:r w:rsidRPr="00B46189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B46189">
        <w:rPr>
          <w:rFonts w:ascii="Browallia New" w:hAnsi="Browallia New" w:cs="Browallia New"/>
          <w:sz w:val="28"/>
          <w:szCs w:val="28"/>
        </w:rPr>
        <w:t xml:space="preserve">3 </w:t>
      </w:r>
      <w:r w:rsidRPr="00B46189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B46189">
        <w:rPr>
          <w:rFonts w:ascii="Browallia New" w:hAnsi="Browallia New" w:cs="Browallia New"/>
          <w:sz w:val="28"/>
          <w:szCs w:val="28"/>
        </w:rPr>
        <w:t xml:space="preserve">2563 </w:t>
      </w:r>
      <w:r w:rsidRPr="00B46189">
        <w:rPr>
          <w:rFonts w:ascii="Browallia New" w:hAnsi="Browallia New" w:cs="Browallia New"/>
          <w:sz w:val="28"/>
          <w:szCs w:val="28"/>
          <w:cs/>
        </w:rPr>
        <w:t>ที่ประชุมมีมติอนุมัติจ่ายเงินปันผล</w:t>
      </w:r>
      <w:r w:rsidR="00745FDA" w:rsidRPr="00B46189">
        <w:rPr>
          <w:rFonts w:ascii="Browallia New" w:hAnsi="Browallia New" w:cs="Browallia New" w:hint="cs"/>
          <w:sz w:val="28"/>
          <w:szCs w:val="28"/>
          <w:cs/>
        </w:rPr>
        <w:t>ระ</w:t>
      </w:r>
      <w:r w:rsidR="008F3A3D" w:rsidRPr="00B46189">
        <w:rPr>
          <w:rFonts w:ascii="Browallia New" w:hAnsi="Browallia New" w:cs="Browallia New" w:hint="cs"/>
          <w:sz w:val="28"/>
          <w:szCs w:val="28"/>
          <w:cs/>
        </w:rPr>
        <w:t>หว่างกาล</w:t>
      </w:r>
      <w:r w:rsidRPr="00B46189">
        <w:rPr>
          <w:rFonts w:ascii="Browallia New" w:hAnsi="Browallia New" w:cs="Browallia New"/>
          <w:sz w:val="28"/>
          <w:szCs w:val="28"/>
          <w:cs/>
        </w:rPr>
        <w:t>จากกำไร</w:t>
      </w:r>
      <w:r w:rsidR="008F3A3D" w:rsidRPr="00B46189">
        <w:rPr>
          <w:rFonts w:ascii="Browallia New" w:hAnsi="Browallia New" w:cs="Browallia New" w:hint="cs"/>
          <w:sz w:val="28"/>
          <w:szCs w:val="28"/>
          <w:cs/>
        </w:rPr>
        <w:t xml:space="preserve">สะสม </w:t>
      </w:r>
      <w:r w:rsidR="00491205" w:rsidRPr="00B46189">
        <w:rPr>
          <w:rFonts w:ascii="Browallia New" w:hAnsi="Browallia New" w:cs="Browallia New" w:hint="cs"/>
          <w:sz w:val="28"/>
          <w:szCs w:val="28"/>
          <w:cs/>
        </w:rPr>
        <w:t>ณ วันที่</w:t>
      </w:r>
      <w:r w:rsidRPr="00B4618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46189">
        <w:rPr>
          <w:rFonts w:ascii="Browallia New" w:hAnsi="Browallia New" w:cs="Browallia New"/>
          <w:sz w:val="28"/>
          <w:szCs w:val="28"/>
        </w:rPr>
        <w:t>3</w:t>
      </w:r>
      <w:r w:rsidR="00B5603C" w:rsidRPr="00B46189">
        <w:rPr>
          <w:rFonts w:ascii="Browallia New" w:hAnsi="Browallia New" w:cs="Browallia New"/>
          <w:sz w:val="28"/>
          <w:szCs w:val="28"/>
        </w:rPr>
        <w:t xml:space="preserve">0 </w:t>
      </w:r>
      <w:r w:rsidR="009B20C2" w:rsidRPr="00B46189">
        <w:rPr>
          <w:rFonts w:ascii="Browallia New" w:hAnsi="Browallia New" w:cs="Browallia New" w:hint="cs"/>
          <w:sz w:val="28"/>
          <w:szCs w:val="28"/>
          <w:cs/>
        </w:rPr>
        <w:t>กันยายน</w:t>
      </w:r>
      <w:r w:rsidRPr="00B4618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46189">
        <w:rPr>
          <w:rFonts w:ascii="Browallia New" w:hAnsi="Browallia New" w:cs="Browallia New"/>
          <w:sz w:val="28"/>
          <w:szCs w:val="28"/>
        </w:rPr>
        <w:t>256</w:t>
      </w:r>
      <w:r w:rsidR="009B20C2" w:rsidRPr="00B46189">
        <w:rPr>
          <w:rFonts w:ascii="Browallia New" w:hAnsi="Browallia New" w:cs="Browallia New"/>
          <w:sz w:val="28"/>
          <w:szCs w:val="28"/>
        </w:rPr>
        <w:t>3</w:t>
      </w:r>
      <w:r w:rsidRPr="00B46189">
        <w:rPr>
          <w:rFonts w:ascii="Browallia New" w:hAnsi="Browallia New" w:cs="Browallia New"/>
          <w:sz w:val="28"/>
          <w:szCs w:val="28"/>
        </w:rPr>
        <w:t xml:space="preserve"> </w:t>
      </w:r>
      <w:r w:rsidRPr="00B46189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Pr="00B46189">
        <w:rPr>
          <w:rFonts w:ascii="Browallia New" w:hAnsi="Browallia New" w:cs="Browallia New"/>
          <w:sz w:val="28"/>
          <w:szCs w:val="28"/>
        </w:rPr>
        <w:t xml:space="preserve">160,000,000 </w:t>
      </w:r>
      <w:r w:rsidRPr="00B46189">
        <w:rPr>
          <w:rFonts w:ascii="Browallia New" w:hAnsi="Browallia New" w:cs="Browallia New"/>
          <w:sz w:val="28"/>
          <w:szCs w:val="28"/>
          <w:cs/>
        </w:rPr>
        <w:t xml:space="preserve">หุ้น ในอัตราหุ้นละ </w:t>
      </w:r>
      <w:r w:rsidRPr="00B46189">
        <w:rPr>
          <w:rFonts w:ascii="Browallia New" w:hAnsi="Browallia New" w:cs="Browallia New"/>
          <w:sz w:val="28"/>
          <w:szCs w:val="28"/>
        </w:rPr>
        <w:t xml:space="preserve">0.56 </w:t>
      </w:r>
      <w:r w:rsidRPr="00B46189">
        <w:rPr>
          <w:rFonts w:ascii="Browallia New" w:hAnsi="Browallia New" w:cs="Browallia New"/>
          <w:sz w:val="28"/>
          <w:szCs w:val="28"/>
          <w:cs/>
        </w:rPr>
        <w:t xml:space="preserve">บาทเป็นจำนวนเงิน </w:t>
      </w:r>
      <w:r w:rsidRPr="00B46189">
        <w:rPr>
          <w:rFonts w:ascii="Browallia New" w:hAnsi="Browallia New" w:cs="Browallia New"/>
          <w:sz w:val="28"/>
          <w:szCs w:val="28"/>
        </w:rPr>
        <w:t xml:space="preserve">90.00 </w:t>
      </w:r>
      <w:r w:rsidRPr="00B46189">
        <w:rPr>
          <w:rFonts w:ascii="Browallia New" w:hAnsi="Browallia New" w:cs="Browallia New"/>
          <w:sz w:val="28"/>
          <w:szCs w:val="28"/>
          <w:cs/>
        </w:rPr>
        <w:t>ล้านบาท</w:t>
      </w:r>
    </w:p>
    <w:p w14:paraId="6F2A1BBB" w14:textId="77777777" w:rsidR="00F95611" w:rsidRPr="00E72888" w:rsidRDefault="00F95611" w:rsidP="00B46189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3D76C627" w14:textId="77777777" w:rsidR="00F95611" w:rsidRPr="00B46189" w:rsidRDefault="00F95611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B46189">
        <w:rPr>
          <w:rFonts w:ascii="Browallia New" w:hAnsi="Browallia New" w:cs="Browallia New"/>
          <w:sz w:val="28"/>
          <w:szCs w:val="28"/>
          <w:cs/>
        </w:rPr>
        <w:t xml:space="preserve">ในการประชุมสามัญผู้ถือหุ้นประจำปี </w:t>
      </w:r>
      <w:r w:rsidRPr="00B46189">
        <w:rPr>
          <w:rFonts w:ascii="Browallia New" w:hAnsi="Browallia New" w:cs="Browallia New"/>
          <w:sz w:val="28"/>
          <w:szCs w:val="28"/>
        </w:rPr>
        <w:t xml:space="preserve">2562 </w:t>
      </w:r>
      <w:r w:rsidRPr="00B46189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B46189">
        <w:rPr>
          <w:rFonts w:ascii="Browallia New" w:hAnsi="Browallia New" w:cs="Browallia New"/>
          <w:sz w:val="28"/>
          <w:szCs w:val="28"/>
        </w:rPr>
        <w:t xml:space="preserve">30 </w:t>
      </w:r>
      <w:r w:rsidRPr="00B46189">
        <w:rPr>
          <w:rFonts w:ascii="Browallia New" w:hAnsi="Browallia New" w:cs="Browallia New"/>
          <w:sz w:val="28"/>
          <w:szCs w:val="28"/>
          <w:cs/>
        </w:rPr>
        <w:t xml:space="preserve">เมษายน </w:t>
      </w:r>
      <w:r w:rsidRPr="00B46189">
        <w:rPr>
          <w:rFonts w:ascii="Browallia New" w:hAnsi="Browallia New" w:cs="Browallia New"/>
          <w:sz w:val="28"/>
          <w:szCs w:val="28"/>
        </w:rPr>
        <w:t xml:space="preserve">2562 </w:t>
      </w:r>
      <w:r w:rsidRPr="00B46189">
        <w:rPr>
          <w:rFonts w:ascii="Browallia New" w:hAnsi="Browallia New" w:cs="Browallia New"/>
          <w:sz w:val="28"/>
          <w:szCs w:val="28"/>
          <w:cs/>
        </w:rPr>
        <w:t xml:space="preserve">ที่ประชุมมีมติอนุมัติจ่ายเงินปันผลจากกำไรของผลการดำเนินงานสำหรับปีสิ้นสุดวันที่ </w:t>
      </w:r>
      <w:r w:rsidRPr="00B46189">
        <w:rPr>
          <w:rFonts w:ascii="Browallia New" w:hAnsi="Browallia New" w:cs="Browallia New"/>
          <w:sz w:val="28"/>
          <w:szCs w:val="28"/>
        </w:rPr>
        <w:t xml:space="preserve">31 </w:t>
      </w:r>
      <w:r w:rsidRPr="00B46189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B46189">
        <w:rPr>
          <w:rFonts w:ascii="Browallia New" w:hAnsi="Browallia New" w:cs="Browallia New"/>
          <w:sz w:val="28"/>
          <w:szCs w:val="28"/>
        </w:rPr>
        <w:t xml:space="preserve">2561 </w:t>
      </w:r>
      <w:r w:rsidRPr="00B46189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Pr="00B46189">
        <w:rPr>
          <w:rFonts w:ascii="Browallia New" w:hAnsi="Browallia New" w:cs="Browallia New"/>
          <w:sz w:val="28"/>
          <w:szCs w:val="28"/>
        </w:rPr>
        <w:t xml:space="preserve">8,000,000 </w:t>
      </w:r>
      <w:r w:rsidRPr="00B46189">
        <w:rPr>
          <w:rFonts w:ascii="Browallia New" w:hAnsi="Browallia New" w:cs="Browallia New"/>
          <w:sz w:val="28"/>
          <w:szCs w:val="28"/>
          <w:cs/>
        </w:rPr>
        <w:t xml:space="preserve">หุ้น ในอัตราหุ้นละ </w:t>
      </w:r>
      <w:r w:rsidRPr="00B46189">
        <w:rPr>
          <w:rFonts w:ascii="Browallia New" w:hAnsi="Browallia New" w:cs="Browallia New"/>
          <w:sz w:val="28"/>
          <w:szCs w:val="28"/>
        </w:rPr>
        <w:t xml:space="preserve">1.50 </w:t>
      </w:r>
      <w:r w:rsidRPr="00B46189">
        <w:rPr>
          <w:rFonts w:ascii="Browallia New" w:hAnsi="Browallia New" w:cs="Browallia New"/>
          <w:sz w:val="28"/>
          <w:szCs w:val="28"/>
          <w:cs/>
        </w:rPr>
        <w:t>บาท</w:t>
      </w:r>
      <w:r w:rsidRPr="00B4618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B46189">
        <w:rPr>
          <w:rFonts w:ascii="Browallia New" w:hAnsi="Browallia New" w:cs="Browallia New"/>
          <w:sz w:val="28"/>
          <w:szCs w:val="28"/>
        </w:rPr>
        <w:t xml:space="preserve">            </w:t>
      </w:r>
      <w:r w:rsidRPr="00B46189">
        <w:rPr>
          <w:rFonts w:ascii="Browallia New" w:hAnsi="Browallia New" w:cs="Browallia New"/>
          <w:sz w:val="28"/>
          <w:szCs w:val="28"/>
          <w:cs/>
        </w:rPr>
        <w:t xml:space="preserve">เป็นจำนวนเงิน </w:t>
      </w:r>
      <w:r w:rsidRPr="00B46189">
        <w:rPr>
          <w:rFonts w:ascii="Browallia New" w:hAnsi="Browallia New" w:cs="Browallia New"/>
          <w:sz w:val="28"/>
          <w:szCs w:val="28"/>
        </w:rPr>
        <w:t xml:space="preserve">12.00 </w:t>
      </w:r>
      <w:r w:rsidRPr="00B46189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</w:p>
    <w:p w14:paraId="515F7ED8" w14:textId="77777777" w:rsidR="00F95611" w:rsidRPr="00B46189" w:rsidRDefault="00F95611" w:rsidP="00F95611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4B4DF2C" w14:textId="707EF3E5" w:rsidR="00E94927" w:rsidRPr="00450552" w:rsidRDefault="00E94927" w:rsidP="00BF3294">
      <w:pPr>
        <w:pStyle w:val="ListParagraph"/>
        <w:numPr>
          <w:ilvl w:val="0"/>
          <w:numId w:val="36"/>
        </w:numPr>
        <w:tabs>
          <w:tab w:val="clear" w:pos="227"/>
          <w:tab w:val="left" w:pos="540"/>
        </w:tabs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450552">
        <w:rPr>
          <w:rFonts w:ascii="Browallia New" w:hAnsi="Browallia New" w:cs="Browallia New"/>
          <w:b/>
          <w:bCs/>
          <w:sz w:val="28"/>
          <w:szCs w:val="28"/>
          <w:cs/>
        </w:rPr>
        <w:t>สำรองตามกฎหมาย</w:t>
      </w:r>
    </w:p>
    <w:p w14:paraId="64B4DF2D" w14:textId="77777777" w:rsidR="00E94927" w:rsidRPr="00B46189" w:rsidRDefault="00E94927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CC669B7" w14:textId="72A1A849" w:rsidR="00137709" w:rsidRDefault="00AF04AD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D5663F">
        <w:rPr>
          <w:rFonts w:ascii="Browallia New" w:hAnsi="Browallia New" w:cs="Browalli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D5663F">
        <w:rPr>
          <w:rFonts w:ascii="Browallia New" w:hAnsi="Browallia New" w:cs="Browallia New"/>
          <w:sz w:val="28"/>
          <w:szCs w:val="28"/>
        </w:rPr>
        <w:t>2535</w:t>
      </w:r>
      <w:r w:rsidRPr="00D5663F">
        <w:rPr>
          <w:rFonts w:ascii="Browallia New" w:hAnsi="Browallia New" w:cs="Browallia New"/>
          <w:sz w:val="28"/>
          <w:szCs w:val="28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Pr="00D5663F">
        <w:rPr>
          <w:rFonts w:ascii="Browallia New" w:hAnsi="Browallia New" w:cs="Browallia New"/>
          <w:sz w:val="28"/>
          <w:szCs w:val="28"/>
        </w:rPr>
        <w:t>5</w:t>
      </w:r>
      <w:r w:rsidRPr="00D5663F">
        <w:rPr>
          <w:rFonts w:ascii="Browallia New" w:hAnsi="Browallia New" w:cs="Browallia New"/>
          <w:sz w:val="28"/>
          <w:szCs w:val="28"/>
          <w:cs/>
        </w:rPr>
        <w:t xml:space="preserve"> ของกำไรสุทธิประจำปีหักด้วยยอดเงินขาดทุนสะสมยกมา </w:t>
      </w:r>
      <w:r w:rsidRPr="00D5663F">
        <w:rPr>
          <w:rFonts w:ascii="Browallia New" w:hAnsi="Browallia New" w:cs="Browallia New"/>
          <w:sz w:val="28"/>
          <w:szCs w:val="28"/>
        </w:rPr>
        <w:t>(</w:t>
      </w:r>
      <w:r w:rsidRPr="00D5663F">
        <w:rPr>
          <w:rFonts w:ascii="Browallia New" w:hAnsi="Browallia New" w:cs="Browallia New"/>
          <w:sz w:val="28"/>
          <w:szCs w:val="28"/>
          <w:cs/>
        </w:rPr>
        <w:t>ถ้ามี</w:t>
      </w:r>
      <w:r w:rsidRPr="00D5663F">
        <w:rPr>
          <w:rFonts w:ascii="Browallia New" w:hAnsi="Browallia New" w:cs="Browallia New"/>
          <w:sz w:val="28"/>
          <w:szCs w:val="28"/>
        </w:rPr>
        <w:t>)</w:t>
      </w:r>
      <w:r w:rsidRPr="00D5663F">
        <w:rPr>
          <w:rFonts w:ascii="Browallia New" w:hAnsi="Browallia New" w:cs="Browallia New"/>
          <w:sz w:val="28"/>
          <w:szCs w:val="28"/>
          <w:cs/>
        </w:rPr>
        <w:t xml:space="preserve"> จนกว่าทุนสำรองดังกล่าวจะมีจำนวนไม่น้อยกว่าร้อยละ </w:t>
      </w:r>
      <w:r w:rsidRPr="00D5663F">
        <w:rPr>
          <w:rFonts w:ascii="Browallia New" w:hAnsi="Browallia New" w:cs="Browallia New"/>
          <w:sz w:val="28"/>
          <w:szCs w:val="28"/>
        </w:rPr>
        <w:t>10</w:t>
      </w:r>
      <w:r w:rsidRPr="00D5663F">
        <w:rPr>
          <w:rFonts w:ascii="Browallia New" w:hAnsi="Browallia New" w:cs="Browallia New"/>
          <w:sz w:val="28"/>
          <w:szCs w:val="28"/>
          <w:cs/>
        </w:rPr>
        <w:t xml:space="preserve"> ของทุนจดทะเบียน ทุนสำรองนี้จะนำไปจ่ายเป็นเงินปันผลไม่ได้</w:t>
      </w:r>
    </w:p>
    <w:p w14:paraId="08DFDFF9" w14:textId="446DB1ED" w:rsidR="00137709" w:rsidRPr="00B46189" w:rsidRDefault="00137709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3F4FB726" w14:textId="703215C7" w:rsidR="004A1E1F" w:rsidRPr="00B46189" w:rsidRDefault="004A1E1F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C7A5F7D" w14:textId="0DAE2358" w:rsidR="004A1E1F" w:rsidRPr="00B46189" w:rsidRDefault="004A1E1F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C8E8DC7" w14:textId="33E20EF1" w:rsidR="004A1E1F" w:rsidRPr="00B46189" w:rsidRDefault="004A1E1F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26412F0" w14:textId="54373D6E" w:rsidR="004A1E1F" w:rsidRPr="00B46189" w:rsidRDefault="004A1E1F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63C804D" w14:textId="3A12E490" w:rsidR="004A1E1F" w:rsidRPr="00B46189" w:rsidRDefault="004A1E1F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1D732F2" w14:textId="37CA1E18" w:rsidR="004A1E1F" w:rsidRPr="00B46189" w:rsidRDefault="004A1E1F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5FF150B1" w14:textId="47B17C34" w:rsidR="004A1E1F" w:rsidRPr="00B46189" w:rsidRDefault="004A1E1F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EF6B1ED" w14:textId="5914C589" w:rsidR="004A1E1F" w:rsidRPr="00B46189" w:rsidRDefault="004A1E1F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CEAFD1A" w14:textId="2DFC8A3D" w:rsidR="004A1E1F" w:rsidRPr="00B46189" w:rsidRDefault="004A1E1F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C501E0D" w14:textId="389DB509" w:rsidR="004A1E1F" w:rsidRPr="00B46189" w:rsidRDefault="004A1E1F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1536EBB8" w14:textId="76FDB653" w:rsidR="004A1E1F" w:rsidRPr="00B46189" w:rsidRDefault="004A1E1F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E488F1A" w14:textId="40A6C983" w:rsidR="004A1E1F" w:rsidRPr="00B46189" w:rsidRDefault="004A1E1F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598D842D" w14:textId="77777777" w:rsidR="004A1E1F" w:rsidRPr="00B46189" w:rsidRDefault="004A1E1F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30927544" w14:textId="77777777" w:rsidR="00137709" w:rsidRDefault="00137709" w:rsidP="00137709">
      <w:pPr>
        <w:pStyle w:val="ListParagraph"/>
        <w:numPr>
          <w:ilvl w:val="0"/>
          <w:numId w:val="36"/>
        </w:numPr>
        <w:tabs>
          <w:tab w:val="clear" w:pos="227"/>
          <w:tab w:val="left" w:pos="540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กำไรต่อหุ้นขั้นพื้นฐาน</w:t>
      </w:r>
    </w:p>
    <w:p w14:paraId="7DA986BE" w14:textId="77777777" w:rsidR="00137709" w:rsidRDefault="00137709" w:rsidP="00137709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BA32D71" w14:textId="509D296C" w:rsidR="00137709" w:rsidRDefault="00137709" w:rsidP="00137709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</w:rPr>
        <w:t>กำไรต่อหุ้นขั้นพื้นฐานคำนวณโดยการหารกำไรสำหรับปี (ไม่รวมกำไรขาดทุนเบ็ดเสร็จอื่น) ด้วยจำนวนของหุ้นสามัญที่มีอยู่ระหว่างปี</w:t>
      </w:r>
      <w:r w:rsidR="00CE3261">
        <w:rPr>
          <w:rFonts w:ascii="Browallia New" w:hAnsi="Browallia New" w:cs="Browallia New" w:hint="cs"/>
          <w:sz w:val="28"/>
          <w:szCs w:val="28"/>
          <w:cs/>
        </w:rPr>
        <w:t>ด้วย</w:t>
      </w:r>
      <w:r w:rsidR="002E673E">
        <w:rPr>
          <w:rFonts w:ascii="Browallia New" w:hAnsi="Browallia New" w:cs="Browallia New" w:hint="cs"/>
          <w:sz w:val="28"/>
          <w:szCs w:val="28"/>
          <w:cs/>
        </w:rPr>
        <w:t>วิธีถัวเฉลี่ย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หลังจากได้ปรับจำนวนหุ้นสามัญเพื่อสะท้อนผลกระทบของการเปลี่ยนแปลงมูลค่าหุ้น ตามที่กล่าวไว้ในหมายเหตุประกอบงบการเงินข้อ </w:t>
      </w:r>
      <w:r w:rsidR="007D600F">
        <w:rPr>
          <w:rFonts w:ascii="Browallia New" w:hAnsi="Browallia New" w:cs="Browallia New"/>
          <w:sz w:val="28"/>
          <w:szCs w:val="28"/>
        </w:rPr>
        <w:t>21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กำไรต่อหุ้นขั้นพื้นฐานของปีก่อนได้ถูกคำนวณขึ้นใหม่ โดยถือเสมือนว่าการปรับลดมูลค่าหุ้นได้เกิดขึ้นตั้งแต่วันเริ่มต้นของงวดแรกที่เสนอรายงาน</w:t>
      </w:r>
    </w:p>
    <w:p w14:paraId="6E134328" w14:textId="77777777" w:rsidR="00137709" w:rsidRDefault="00137709" w:rsidP="00137709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4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386"/>
        <w:gridCol w:w="284"/>
        <w:gridCol w:w="1480"/>
        <w:gridCol w:w="284"/>
        <w:gridCol w:w="1615"/>
      </w:tblGrid>
      <w:tr w:rsidR="00137709" w:rsidRPr="00E72888" w14:paraId="2FA0D7A3" w14:textId="77777777" w:rsidTr="004B3B11">
        <w:tc>
          <w:tcPr>
            <w:tcW w:w="5386" w:type="dxa"/>
          </w:tcPr>
          <w:p w14:paraId="74044027" w14:textId="77777777" w:rsidR="00137709" w:rsidRPr="00E72888" w:rsidRDefault="00137709" w:rsidP="008A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21E044A" w14:textId="77777777" w:rsidR="00137709" w:rsidRPr="00E72888" w:rsidRDefault="00137709" w:rsidP="008A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379" w:type="dxa"/>
            <w:gridSpan w:val="3"/>
          </w:tcPr>
          <w:p w14:paraId="349768EB" w14:textId="77777777" w:rsidR="00137709" w:rsidRPr="00E72888" w:rsidRDefault="00137709" w:rsidP="004B3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บาท)</w:t>
            </w:r>
          </w:p>
        </w:tc>
      </w:tr>
      <w:tr w:rsidR="00137709" w:rsidRPr="00E72888" w14:paraId="7D1936F5" w14:textId="77777777" w:rsidTr="004B3B11">
        <w:tc>
          <w:tcPr>
            <w:tcW w:w="5386" w:type="dxa"/>
          </w:tcPr>
          <w:p w14:paraId="487D6101" w14:textId="77777777" w:rsidR="00137709" w:rsidRPr="00E72888" w:rsidRDefault="00137709" w:rsidP="008A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CFF4692" w14:textId="77777777" w:rsidR="00137709" w:rsidRPr="00E72888" w:rsidRDefault="00137709" w:rsidP="008A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379" w:type="dxa"/>
            <w:gridSpan w:val="3"/>
            <w:tcBorders>
              <w:bottom w:val="single" w:sz="4" w:space="0" w:color="auto"/>
            </w:tcBorders>
          </w:tcPr>
          <w:p w14:paraId="0098B30A" w14:textId="409B568D" w:rsidR="00137709" w:rsidRPr="00E72888" w:rsidRDefault="00717293" w:rsidP="004B3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</w:tr>
      <w:tr w:rsidR="00717293" w:rsidRPr="00E72888" w14:paraId="2E667D52" w14:textId="77777777" w:rsidTr="004B3B11">
        <w:tc>
          <w:tcPr>
            <w:tcW w:w="5386" w:type="dxa"/>
          </w:tcPr>
          <w:p w14:paraId="4B5E5B47" w14:textId="77777777" w:rsidR="00717293" w:rsidRPr="00E72888" w:rsidRDefault="00717293" w:rsidP="0071729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252" w:hanging="25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4" w:type="dxa"/>
            <w:vAlign w:val="bottom"/>
          </w:tcPr>
          <w:p w14:paraId="7DE084FC" w14:textId="77777777" w:rsidR="00717293" w:rsidRPr="00E72888" w:rsidRDefault="00717293" w:rsidP="0071729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</w:tcPr>
          <w:p w14:paraId="37DC33CB" w14:textId="77777777" w:rsidR="002972DC" w:rsidRDefault="002972DC" w:rsidP="0071729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95AC1B7" w14:textId="363C06C3" w:rsidR="00717293" w:rsidRPr="00E72888" w:rsidRDefault="00717293" w:rsidP="0071729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9C66139" w14:textId="77777777" w:rsidR="00717293" w:rsidRPr="00E72888" w:rsidRDefault="00717293" w:rsidP="0071729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</w:tcPr>
          <w:p w14:paraId="6A8C9614" w14:textId="0973BD49" w:rsidR="00717293" w:rsidRPr="00E72888" w:rsidRDefault="00717293" w:rsidP="0071729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17293" w:rsidRPr="00E72888" w14:paraId="52F548A8" w14:textId="77777777" w:rsidTr="004B3B11">
        <w:trPr>
          <w:trHeight w:hRule="exact" w:val="277"/>
        </w:trPr>
        <w:tc>
          <w:tcPr>
            <w:tcW w:w="5386" w:type="dxa"/>
          </w:tcPr>
          <w:p w14:paraId="2CE27687" w14:textId="77777777" w:rsidR="00717293" w:rsidRPr="00E72888" w:rsidRDefault="00717293" w:rsidP="00717293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6E9D451" w14:textId="77777777" w:rsidR="00717293" w:rsidRPr="00E72888" w:rsidRDefault="00717293" w:rsidP="0071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5382CE8A" w14:textId="77777777" w:rsidR="00717293" w:rsidRPr="00E72888" w:rsidRDefault="00717293" w:rsidP="0071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C3A56ED" w14:textId="77777777" w:rsidR="00717293" w:rsidRPr="00E72888" w:rsidRDefault="00717293" w:rsidP="0071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</w:tcPr>
          <w:p w14:paraId="4525B749" w14:textId="77777777" w:rsidR="00717293" w:rsidRPr="00E72888" w:rsidRDefault="00717293" w:rsidP="0071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17293" w:rsidRPr="00E72888" w14:paraId="0E7E9508" w14:textId="77777777" w:rsidTr="004B3B11">
        <w:tc>
          <w:tcPr>
            <w:tcW w:w="5386" w:type="dxa"/>
          </w:tcPr>
          <w:p w14:paraId="26F12668" w14:textId="77777777" w:rsidR="00717293" w:rsidRPr="00550F29" w:rsidRDefault="00717293" w:rsidP="00717293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กำไรสำหรับปี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284" w:type="dxa"/>
          </w:tcPr>
          <w:p w14:paraId="0C5B214D" w14:textId="77777777" w:rsidR="00717293" w:rsidRPr="00E72888" w:rsidRDefault="00717293" w:rsidP="0071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0" w:type="dxa"/>
          </w:tcPr>
          <w:p w14:paraId="1F193F52" w14:textId="77777777" w:rsidR="00717293" w:rsidRPr="00E72888" w:rsidRDefault="00717293" w:rsidP="0071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77,747,084</w:t>
            </w:r>
          </w:p>
        </w:tc>
        <w:tc>
          <w:tcPr>
            <w:tcW w:w="284" w:type="dxa"/>
          </w:tcPr>
          <w:p w14:paraId="269EF70B" w14:textId="77777777" w:rsidR="00717293" w:rsidRPr="00E72888" w:rsidRDefault="00717293" w:rsidP="0071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5" w:type="dxa"/>
          </w:tcPr>
          <w:p w14:paraId="3B783B0F" w14:textId="77777777" w:rsidR="00717293" w:rsidRPr="00E72888" w:rsidRDefault="00717293" w:rsidP="0071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77,586,846</w:t>
            </w:r>
          </w:p>
        </w:tc>
      </w:tr>
      <w:tr w:rsidR="00717293" w:rsidRPr="00E72888" w14:paraId="43B3C562" w14:textId="77777777" w:rsidTr="004B3B11">
        <w:tc>
          <w:tcPr>
            <w:tcW w:w="5386" w:type="dxa"/>
          </w:tcPr>
          <w:p w14:paraId="2927FA92" w14:textId="77777777" w:rsidR="00717293" w:rsidRPr="0029700E" w:rsidRDefault="00717293" w:rsidP="00717293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284" w:type="dxa"/>
          </w:tcPr>
          <w:p w14:paraId="7DC48262" w14:textId="77777777" w:rsidR="00717293" w:rsidRPr="00E72888" w:rsidRDefault="00717293" w:rsidP="0071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0" w:type="dxa"/>
          </w:tcPr>
          <w:p w14:paraId="76CAF783" w14:textId="77777777" w:rsidR="00717293" w:rsidRPr="00E72888" w:rsidRDefault="00717293" w:rsidP="0071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160,000,000</w:t>
            </w:r>
          </w:p>
        </w:tc>
        <w:tc>
          <w:tcPr>
            <w:tcW w:w="284" w:type="dxa"/>
          </w:tcPr>
          <w:p w14:paraId="63865DFD" w14:textId="77777777" w:rsidR="00717293" w:rsidRPr="00E72888" w:rsidRDefault="00717293" w:rsidP="0071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5" w:type="dxa"/>
          </w:tcPr>
          <w:p w14:paraId="34D0A76D" w14:textId="77777777" w:rsidR="00717293" w:rsidRPr="00E72888" w:rsidRDefault="00717293" w:rsidP="0071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160,000,000</w:t>
            </w:r>
          </w:p>
        </w:tc>
      </w:tr>
      <w:tr w:rsidR="00717293" w:rsidRPr="00E72888" w14:paraId="0C4771C9" w14:textId="77777777" w:rsidTr="004B3B11">
        <w:tc>
          <w:tcPr>
            <w:tcW w:w="5386" w:type="dxa"/>
          </w:tcPr>
          <w:p w14:paraId="62A810B3" w14:textId="77777777" w:rsidR="00717293" w:rsidRPr="00814ED4" w:rsidRDefault="00717293" w:rsidP="00717293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กำไรต่อหุ้นขั้นพื้นฐาน </w:t>
            </w: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/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หุ้น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64958388" w14:textId="77777777" w:rsidR="00717293" w:rsidRPr="00E72888" w:rsidRDefault="00717293" w:rsidP="0071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14:paraId="56E3F6CF" w14:textId="77777777" w:rsidR="00717293" w:rsidRPr="00E72888" w:rsidRDefault="00717293" w:rsidP="0071729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0.49</w:t>
            </w:r>
          </w:p>
        </w:tc>
        <w:tc>
          <w:tcPr>
            <w:tcW w:w="284" w:type="dxa"/>
          </w:tcPr>
          <w:p w14:paraId="02804D74" w14:textId="77777777" w:rsidR="00717293" w:rsidRPr="00E72888" w:rsidRDefault="00717293" w:rsidP="00717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5" w:type="dxa"/>
            <w:vAlign w:val="bottom"/>
          </w:tcPr>
          <w:p w14:paraId="0F27FDFC" w14:textId="77777777" w:rsidR="00717293" w:rsidRPr="00E72888" w:rsidRDefault="00717293" w:rsidP="0071729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0.48</w:t>
            </w:r>
          </w:p>
        </w:tc>
      </w:tr>
    </w:tbl>
    <w:p w14:paraId="24719A92" w14:textId="77777777" w:rsidR="00330E6B" w:rsidRPr="00867556" w:rsidRDefault="00330E6B" w:rsidP="000A5D6E">
      <w:pPr>
        <w:tabs>
          <w:tab w:val="clear" w:pos="454"/>
          <w:tab w:val="clear" w:pos="680"/>
          <w:tab w:val="clear" w:pos="907"/>
          <w:tab w:val="left" w:pos="74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5F2C37FD" w14:textId="77777777" w:rsidR="004C53F0" w:rsidRPr="00450552" w:rsidRDefault="004C53F0" w:rsidP="00BF3294">
      <w:pPr>
        <w:pStyle w:val="ListParagraph"/>
        <w:numPr>
          <w:ilvl w:val="0"/>
          <w:numId w:val="36"/>
        </w:numPr>
        <w:tabs>
          <w:tab w:val="clear" w:pos="227"/>
          <w:tab w:val="left" w:pos="540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50552">
        <w:rPr>
          <w:rFonts w:ascii="Browallia New" w:hAnsi="Browallia New" w:cs="Browallia New" w:hint="cs"/>
          <w:b/>
          <w:bCs/>
          <w:sz w:val="28"/>
          <w:szCs w:val="28"/>
          <w:cs/>
        </w:rPr>
        <w:t>รายได้</w:t>
      </w:r>
    </w:p>
    <w:p w14:paraId="3E6CC98A" w14:textId="77777777" w:rsidR="004C53F0" w:rsidRPr="00A60ED3" w:rsidRDefault="004C53F0" w:rsidP="004C53F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6E7C8ACC" w14:textId="77777777" w:rsidR="004C53F0" w:rsidRPr="00994D43" w:rsidRDefault="004C53F0" w:rsidP="00A85150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994D43">
        <w:rPr>
          <w:rFonts w:ascii="Browallia New" w:hAnsi="Browallia New" w:cs="Browallia New"/>
          <w:spacing w:val="-2"/>
          <w:sz w:val="28"/>
          <w:szCs w:val="28"/>
          <w:cs/>
        </w:rPr>
        <w:t>บริษัทและบริษัทย่อยได้เปิดเผยข้อมูลการจำแนกรายได้ตามประเภทของสินค้าหรือบริการ และวิธีการบันทึกรายได้ ดังนี้</w:t>
      </w:r>
    </w:p>
    <w:p w14:paraId="3AE5A1E1" w14:textId="77777777" w:rsidR="004C53F0" w:rsidRPr="00C25073" w:rsidRDefault="004C53F0" w:rsidP="004C53F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16"/>
          <w:szCs w:val="16"/>
          <w:u w:val="single"/>
          <w:lang w:val="en-GB"/>
        </w:rPr>
      </w:pPr>
    </w:p>
    <w:tbl>
      <w:tblPr>
        <w:tblStyle w:val="TableGrid1"/>
        <w:tblW w:w="0" w:type="auto"/>
        <w:tblInd w:w="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9"/>
        <w:gridCol w:w="927"/>
        <w:gridCol w:w="912"/>
        <w:gridCol w:w="931"/>
        <w:gridCol w:w="906"/>
        <w:gridCol w:w="935"/>
        <w:gridCol w:w="907"/>
        <w:gridCol w:w="998"/>
        <w:gridCol w:w="981"/>
      </w:tblGrid>
      <w:tr w:rsidR="004C53F0" w:rsidRPr="00520EA2" w14:paraId="453998CA" w14:textId="77777777" w:rsidTr="00520EA2">
        <w:tc>
          <w:tcPr>
            <w:tcW w:w="1539" w:type="dxa"/>
          </w:tcPr>
          <w:p w14:paraId="168012A0" w14:textId="77777777" w:rsidR="004C53F0" w:rsidRPr="00520EA2" w:rsidRDefault="004C53F0" w:rsidP="0097130B">
            <w:pPr>
              <w:rPr>
                <w:rFonts w:ascii="Browallia New" w:eastAsia="Calibri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927" w:type="dxa"/>
          </w:tcPr>
          <w:p w14:paraId="4A574E74" w14:textId="77777777" w:rsidR="004C53F0" w:rsidRPr="00520EA2" w:rsidRDefault="004C53F0" w:rsidP="0097130B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12" w:type="dxa"/>
          </w:tcPr>
          <w:p w14:paraId="1269992D" w14:textId="77777777" w:rsidR="004C53F0" w:rsidRPr="00520EA2" w:rsidRDefault="004C53F0" w:rsidP="0097130B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31" w:type="dxa"/>
          </w:tcPr>
          <w:p w14:paraId="78260F70" w14:textId="77777777" w:rsidR="004C53F0" w:rsidRPr="00520EA2" w:rsidRDefault="004C53F0" w:rsidP="0097130B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06" w:type="dxa"/>
          </w:tcPr>
          <w:p w14:paraId="672B2F73" w14:textId="77777777" w:rsidR="004C53F0" w:rsidRPr="00520EA2" w:rsidRDefault="004C53F0" w:rsidP="0097130B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35" w:type="dxa"/>
          </w:tcPr>
          <w:p w14:paraId="7EC8410A" w14:textId="77777777" w:rsidR="004C53F0" w:rsidRPr="00520EA2" w:rsidRDefault="004C53F0" w:rsidP="0097130B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07" w:type="dxa"/>
          </w:tcPr>
          <w:p w14:paraId="63741CE9" w14:textId="77777777" w:rsidR="004C53F0" w:rsidRPr="00520EA2" w:rsidRDefault="004C53F0" w:rsidP="0097130B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1979" w:type="dxa"/>
            <w:gridSpan w:val="2"/>
            <w:hideMark/>
          </w:tcPr>
          <w:p w14:paraId="7885EF48" w14:textId="77777777" w:rsidR="004C53F0" w:rsidRPr="00520EA2" w:rsidRDefault="004C53F0" w:rsidP="0097130B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ล้านบาท)</w:t>
            </w:r>
          </w:p>
        </w:tc>
      </w:tr>
      <w:tr w:rsidR="004C53F0" w:rsidRPr="00520EA2" w14:paraId="496EE5CF" w14:textId="77777777" w:rsidTr="00520EA2">
        <w:tc>
          <w:tcPr>
            <w:tcW w:w="1539" w:type="dxa"/>
          </w:tcPr>
          <w:p w14:paraId="4DA74C22" w14:textId="77777777" w:rsidR="004C53F0" w:rsidRPr="00520EA2" w:rsidRDefault="004C53F0" w:rsidP="0097130B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497" w:type="dxa"/>
            <w:gridSpan w:val="8"/>
            <w:hideMark/>
          </w:tcPr>
          <w:p w14:paraId="26208A85" w14:textId="328AF862" w:rsidR="004C53F0" w:rsidRPr="00520EA2" w:rsidRDefault="004C53F0" w:rsidP="0097130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งบการเงินรวม</w:t>
            </w:r>
            <w:r w:rsidR="00085C20" w:rsidRPr="00520EA2">
              <w:rPr>
                <w:rFonts w:ascii="Browallia New" w:hAnsi="Browallia New" w:cs="Browallia New" w:hint="cs"/>
                <w:sz w:val="22"/>
                <w:szCs w:val="22"/>
                <w:cs/>
              </w:rPr>
              <w:t>และงบ</w:t>
            </w:r>
            <w:r w:rsidR="006D550C" w:rsidRPr="00520EA2">
              <w:rPr>
                <w:rFonts w:ascii="Browallia New" w:hAnsi="Browallia New" w:cs="Browallia New" w:hint="cs"/>
                <w:sz w:val="22"/>
                <w:szCs w:val="22"/>
                <w:cs/>
              </w:rPr>
              <w:t>การเงิน</w:t>
            </w:r>
            <w:r w:rsidR="00FF70DD" w:rsidRPr="00520EA2">
              <w:rPr>
                <w:rFonts w:ascii="Browallia New" w:hAnsi="Browallia New" w:cs="Browallia New" w:hint="cs"/>
                <w:sz w:val="22"/>
                <w:szCs w:val="22"/>
                <w:cs/>
              </w:rPr>
              <w:t>เฉพาะ</w:t>
            </w:r>
            <w:r w:rsidR="00085C20" w:rsidRPr="00520EA2">
              <w:rPr>
                <w:rFonts w:ascii="Browallia New" w:hAnsi="Browallia New" w:cs="Browallia New" w:hint="cs"/>
                <w:sz w:val="22"/>
                <w:szCs w:val="22"/>
                <w:cs/>
              </w:rPr>
              <w:t>ของบริษัท</w:t>
            </w:r>
          </w:p>
        </w:tc>
      </w:tr>
      <w:tr w:rsidR="004C53F0" w:rsidRPr="00520EA2" w14:paraId="018322E4" w14:textId="77777777" w:rsidTr="00520EA2">
        <w:tc>
          <w:tcPr>
            <w:tcW w:w="1539" w:type="dxa"/>
          </w:tcPr>
          <w:p w14:paraId="3E7319B4" w14:textId="77777777" w:rsidR="004C53F0" w:rsidRPr="00520EA2" w:rsidRDefault="004C53F0" w:rsidP="0097130B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39" w:type="dxa"/>
            <w:gridSpan w:val="2"/>
            <w:hideMark/>
          </w:tcPr>
          <w:p w14:paraId="28245753" w14:textId="77777777" w:rsidR="00C30FF7" w:rsidRPr="00520EA2" w:rsidRDefault="004C53F0" w:rsidP="00C30FF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  <w:cs/>
              </w:rPr>
              <w:t>ขาย</w:t>
            </w:r>
          </w:p>
          <w:p w14:paraId="0BF4E2A0" w14:textId="44A92605" w:rsidR="004C53F0" w:rsidRPr="00520EA2" w:rsidRDefault="004C53F0" w:rsidP="00C30FF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837" w:type="dxa"/>
            <w:gridSpan w:val="2"/>
            <w:hideMark/>
          </w:tcPr>
          <w:p w14:paraId="4CA6C5F4" w14:textId="0382F010" w:rsidR="004C53F0" w:rsidRPr="00520EA2" w:rsidRDefault="004C53F0" w:rsidP="0097130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3504F377" w14:textId="77777777" w:rsidR="004C53F0" w:rsidRPr="00520EA2" w:rsidRDefault="004C53F0" w:rsidP="0097130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842" w:type="dxa"/>
            <w:gridSpan w:val="2"/>
            <w:hideMark/>
          </w:tcPr>
          <w:p w14:paraId="19FCDD32" w14:textId="77777777" w:rsidR="004C53F0" w:rsidRPr="00520EA2" w:rsidRDefault="004C53F0" w:rsidP="0097130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4BE8D26" w14:textId="77777777" w:rsidR="004C53F0" w:rsidRPr="00520EA2" w:rsidRDefault="004C53F0" w:rsidP="0097130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979" w:type="dxa"/>
            <w:gridSpan w:val="2"/>
            <w:hideMark/>
          </w:tcPr>
          <w:p w14:paraId="6D39B74E" w14:textId="77777777" w:rsidR="004C53F0" w:rsidRPr="00520EA2" w:rsidRDefault="004C53F0" w:rsidP="0097130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A3A16A2" w14:textId="77777777" w:rsidR="004C53F0" w:rsidRPr="00520EA2" w:rsidRDefault="004C53F0" w:rsidP="0097130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1B7EF1" w:rsidRPr="00520EA2" w14:paraId="493C2C66" w14:textId="77777777" w:rsidTr="00520EA2">
        <w:tc>
          <w:tcPr>
            <w:tcW w:w="1539" w:type="dxa"/>
          </w:tcPr>
          <w:p w14:paraId="1EDE36BC" w14:textId="77777777" w:rsidR="001B7EF1" w:rsidRPr="00520EA2" w:rsidRDefault="001B7EF1" w:rsidP="001B7EF1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7" w:type="dxa"/>
            <w:hideMark/>
          </w:tcPr>
          <w:p w14:paraId="4DE67CB9" w14:textId="544BFC78" w:rsidR="001B7EF1" w:rsidRPr="00520EA2" w:rsidRDefault="001B7EF1" w:rsidP="001B7EF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912" w:type="dxa"/>
            <w:hideMark/>
          </w:tcPr>
          <w:p w14:paraId="1E4BB3EA" w14:textId="544AC084" w:rsidR="001B7EF1" w:rsidRPr="00520EA2" w:rsidRDefault="001B7EF1" w:rsidP="001B7EF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931" w:type="dxa"/>
            <w:hideMark/>
          </w:tcPr>
          <w:p w14:paraId="5941ECFA" w14:textId="381C6314" w:rsidR="001B7EF1" w:rsidRPr="00520EA2" w:rsidRDefault="001B7EF1" w:rsidP="001B7EF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906" w:type="dxa"/>
            <w:hideMark/>
          </w:tcPr>
          <w:p w14:paraId="512D0BE9" w14:textId="2BF61BA3" w:rsidR="001B7EF1" w:rsidRPr="00520EA2" w:rsidRDefault="001B7EF1" w:rsidP="001B7EF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935" w:type="dxa"/>
            <w:hideMark/>
          </w:tcPr>
          <w:p w14:paraId="482EC25C" w14:textId="5D366784" w:rsidR="001B7EF1" w:rsidRPr="00520EA2" w:rsidRDefault="001B7EF1" w:rsidP="001B7EF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907" w:type="dxa"/>
            <w:hideMark/>
          </w:tcPr>
          <w:p w14:paraId="44E31FA9" w14:textId="03A75727" w:rsidR="001B7EF1" w:rsidRPr="00520EA2" w:rsidRDefault="001B7EF1" w:rsidP="001B7EF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998" w:type="dxa"/>
            <w:hideMark/>
          </w:tcPr>
          <w:p w14:paraId="584260DF" w14:textId="07AEEFE5" w:rsidR="001B7EF1" w:rsidRPr="00520EA2" w:rsidRDefault="001B7EF1" w:rsidP="001B7EF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981" w:type="dxa"/>
            <w:hideMark/>
          </w:tcPr>
          <w:p w14:paraId="058B39FC" w14:textId="76350611" w:rsidR="001B7EF1" w:rsidRPr="00520EA2" w:rsidRDefault="001B7EF1" w:rsidP="001B7EF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</w:tr>
      <w:tr w:rsidR="004C53F0" w:rsidRPr="00520EA2" w14:paraId="35ABC854" w14:textId="77777777" w:rsidTr="00520EA2">
        <w:tc>
          <w:tcPr>
            <w:tcW w:w="1539" w:type="dxa"/>
          </w:tcPr>
          <w:p w14:paraId="24801335" w14:textId="77777777" w:rsidR="004C53F0" w:rsidRPr="00520EA2" w:rsidRDefault="004C53F0" w:rsidP="0097130B">
            <w:pPr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7" w:type="dxa"/>
          </w:tcPr>
          <w:p w14:paraId="606D9D09" w14:textId="77777777" w:rsidR="004C53F0" w:rsidRPr="00520EA2" w:rsidRDefault="004C53F0" w:rsidP="0097130B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12" w:type="dxa"/>
          </w:tcPr>
          <w:p w14:paraId="682E58BB" w14:textId="77777777" w:rsidR="004C53F0" w:rsidRPr="00520EA2" w:rsidRDefault="004C53F0" w:rsidP="0097130B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31" w:type="dxa"/>
          </w:tcPr>
          <w:p w14:paraId="550EDE71" w14:textId="77777777" w:rsidR="004C53F0" w:rsidRPr="00520EA2" w:rsidRDefault="004C53F0" w:rsidP="0097130B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06" w:type="dxa"/>
          </w:tcPr>
          <w:p w14:paraId="36786D18" w14:textId="77777777" w:rsidR="004C53F0" w:rsidRPr="00520EA2" w:rsidRDefault="004C53F0" w:rsidP="0097130B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35" w:type="dxa"/>
          </w:tcPr>
          <w:p w14:paraId="44FDF59B" w14:textId="77777777" w:rsidR="004C53F0" w:rsidRPr="00520EA2" w:rsidRDefault="004C53F0" w:rsidP="0097130B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07" w:type="dxa"/>
          </w:tcPr>
          <w:p w14:paraId="5DC40483" w14:textId="77777777" w:rsidR="004C53F0" w:rsidRPr="00520EA2" w:rsidRDefault="004C53F0" w:rsidP="0097130B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98" w:type="dxa"/>
          </w:tcPr>
          <w:p w14:paraId="43EE0130" w14:textId="77777777" w:rsidR="004C53F0" w:rsidRPr="00520EA2" w:rsidRDefault="004C53F0" w:rsidP="0097130B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1CB061FC" w14:textId="77777777" w:rsidR="004C53F0" w:rsidRPr="00520EA2" w:rsidRDefault="004C53F0" w:rsidP="0097130B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1B7EF1" w:rsidRPr="00520EA2" w14:paraId="08DD0BF7" w14:textId="77777777" w:rsidTr="00520EA2">
        <w:tc>
          <w:tcPr>
            <w:tcW w:w="1539" w:type="dxa"/>
            <w:hideMark/>
          </w:tcPr>
          <w:p w14:paraId="1A3118CF" w14:textId="333C80F4" w:rsidR="001B7EF1" w:rsidRPr="00520EA2" w:rsidRDefault="001B7EF1" w:rsidP="001B7EF1">
            <w:pPr>
              <w:ind w:left="19" w:hanging="1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520EA2">
              <w:rPr>
                <w:rFonts w:ascii="Browallia New" w:hAnsi="Browallia New" w:cs="Browallia New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927" w:type="dxa"/>
          </w:tcPr>
          <w:p w14:paraId="68916BF4" w14:textId="65AF05CD" w:rsidR="001B7EF1" w:rsidRPr="00520EA2" w:rsidRDefault="00FE5B49" w:rsidP="001B7EF1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FE5B49">
              <w:rPr>
                <w:rFonts w:ascii="Browallia New" w:eastAsia="Calibri" w:hAnsi="Browallia New" w:cs="Browallia New" w:hint="cs"/>
                <w:sz w:val="22"/>
                <w:szCs w:val="22"/>
              </w:rPr>
              <w:t>645</w:t>
            </w:r>
            <w:r w:rsidR="0039778E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.</w:t>
            </w:r>
            <w:r w:rsidRPr="00FE5B49">
              <w:rPr>
                <w:rFonts w:ascii="Browallia New" w:eastAsia="Calibri" w:hAnsi="Browallia New" w:cs="Browallia New" w:hint="cs"/>
                <w:sz w:val="22"/>
                <w:szCs w:val="22"/>
              </w:rPr>
              <w:t>63</w:t>
            </w:r>
          </w:p>
        </w:tc>
        <w:tc>
          <w:tcPr>
            <w:tcW w:w="912" w:type="dxa"/>
          </w:tcPr>
          <w:p w14:paraId="2DE756AB" w14:textId="6C31EF69" w:rsidR="001B7EF1" w:rsidRPr="00520EA2" w:rsidRDefault="00FE5B49" w:rsidP="001B7EF1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FE5B49">
              <w:rPr>
                <w:rFonts w:ascii="Browallia New" w:eastAsia="Calibri" w:hAnsi="Browallia New" w:cs="Browallia New" w:hint="cs"/>
                <w:sz w:val="22"/>
                <w:szCs w:val="22"/>
              </w:rPr>
              <w:t>605</w:t>
            </w:r>
            <w:r w:rsidR="001B7EF1" w:rsidRPr="00520EA2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.</w:t>
            </w:r>
            <w:r w:rsidRPr="00FE5B49">
              <w:rPr>
                <w:rFonts w:ascii="Browallia New" w:eastAsia="Calibri" w:hAnsi="Browallia New" w:cs="Browallia New" w:hint="cs"/>
                <w:sz w:val="22"/>
                <w:szCs w:val="22"/>
              </w:rPr>
              <w:t>95</w:t>
            </w:r>
          </w:p>
        </w:tc>
        <w:tc>
          <w:tcPr>
            <w:tcW w:w="931" w:type="dxa"/>
          </w:tcPr>
          <w:p w14:paraId="1EF4AE99" w14:textId="63C5173E" w:rsidR="001B7EF1" w:rsidRPr="00520EA2" w:rsidRDefault="00235097" w:rsidP="001B7EF1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</w:t>
            </w:r>
            <w:r w:rsidR="0039778E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06" w:type="dxa"/>
          </w:tcPr>
          <w:p w14:paraId="2BDADA35" w14:textId="268396EB" w:rsidR="001B7EF1" w:rsidRPr="00520EA2" w:rsidRDefault="001B7EF1" w:rsidP="001B7EF1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520EA2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</w:t>
            </w:r>
            <w:r w:rsidRPr="00520EA2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35" w:type="dxa"/>
          </w:tcPr>
          <w:p w14:paraId="05F1E6B1" w14:textId="03ED6B60" w:rsidR="001B7EF1" w:rsidRPr="00520EA2" w:rsidRDefault="00235097" w:rsidP="001B7EF1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</w:t>
            </w:r>
            <w:r w:rsidR="0039778E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07" w:type="dxa"/>
          </w:tcPr>
          <w:p w14:paraId="2C2BDA10" w14:textId="5DC82BCA" w:rsidR="001B7EF1" w:rsidRPr="00520EA2" w:rsidRDefault="001B7EF1" w:rsidP="001B7EF1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520EA2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</w:t>
            </w:r>
            <w:r w:rsidRPr="00520EA2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98" w:type="dxa"/>
          </w:tcPr>
          <w:p w14:paraId="29594F69" w14:textId="691F90F6" w:rsidR="001B7EF1" w:rsidRPr="00520EA2" w:rsidRDefault="00FE5B49" w:rsidP="001B7EF1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645</w:t>
            </w:r>
            <w:r w:rsidR="0039778E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63</w:t>
            </w:r>
          </w:p>
        </w:tc>
        <w:tc>
          <w:tcPr>
            <w:tcW w:w="981" w:type="dxa"/>
          </w:tcPr>
          <w:p w14:paraId="62484071" w14:textId="3ACEE2CB" w:rsidR="001B7EF1" w:rsidRPr="00520EA2" w:rsidRDefault="001B7EF1" w:rsidP="001B7EF1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</w:rPr>
              <w:t>605.95</w:t>
            </w:r>
          </w:p>
        </w:tc>
      </w:tr>
      <w:tr w:rsidR="001B7EF1" w:rsidRPr="00520EA2" w14:paraId="5FEE3E02" w14:textId="77777777" w:rsidTr="00520EA2">
        <w:tc>
          <w:tcPr>
            <w:tcW w:w="1539" w:type="dxa"/>
            <w:hideMark/>
          </w:tcPr>
          <w:p w14:paraId="2320BF33" w14:textId="332BDCD8" w:rsidR="001B7EF1" w:rsidRPr="00520EA2" w:rsidRDefault="001B7EF1" w:rsidP="001B7EF1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520EA2">
              <w:rPr>
                <w:rFonts w:ascii="Browallia New" w:hAnsi="Browallia New" w:cs="Browallia New"/>
                <w:sz w:val="22"/>
                <w:szCs w:val="22"/>
                <w:cs/>
              </w:rPr>
              <w:t>ตลอดช่วงระยะเวลา</w:t>
            </w:r>
          </w:p>
        </w:tc>
        <w:tc>
          <w:tcPr>
            <w:tcW w:w="927" w:type="dxa"/>
          </w:tcPr>
          <w:p w14:paraId="3A53D168" w14:textId="019E3EF5" w:rsidR="001B7EF1" w:rsidRPr="00520EA2" w:rsidRDefault="003A1505" w:rsidP="001B7EF1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</w:t>
            </w:r>
            <w:r w:rsidR="0039778E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12" w:type="dxa"/>
          </w:tcPr>
          <w:p w14:paraId="3C95605E" w14:textId="34B14380" w:rsidR="001B7EF1" w:rsidRPr="00520EA2" w:rsidRDefault="001B7EF1" w:rsidP="001B7EF1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520EA2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</w:t>
            </w:r>
            <w:r w:rsidRPr="00520EA2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31" w:type="dxa"/>
          </w:tcPr>
          <w:p w14:paraId="499ECAF8" w14:textId="58738E03" w:rsidR="001B7EF1" w:rsidRPr="00520EA2" w:rsidRDefault="00FE5B49" w:rsidP="001B7EF1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FE5B49">
              <w:rPr>
                <w:rFonts w:ascii="Browallia New" w:eastAsia="Calibri" w:hAnsi="Browallia New" w:cs="Browallia New" w:hint="cs"/>
                <w:sz w:val="22"/>
                <w:szCs w:val="22"/>
              </w:rPr>
              <w:t>8</w:t>
            </w:r>
            <w:r w:rsidR="0039778E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.</w:t>
            </w:r>
            <w:r w:rsidRPr="00FE5B49">
              <w:rPr>
                <w:rFonts w:ascii="Browallia New" w:eastAsia="Calibri" w:hAnsi="Browallia New" w:cs="Browallia New" w:hint="cs"/>
                <w:sz w:val="22"/>
                <w:szCs w:val="22"/>
              </w:rPr>
              <w:t>89</w:t>
            </w:r>
          </w:p>
        </w:tc>
        <w:tc>
          <w:tcPr>
            <w:tcW w:w="906" w:type="dxa"/>
          </w:tcPr>
          <w:p w14:paraId="6BDD573F" w14:textId="29097884" w:rsidR="001B7EF1" w:rsidRPr="00520EA2" w:rsidRDefault="00FE5B49" w:rsidP="001B7EF1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FE5B49">
              <w:rPr>
                <w:rFonts w:ascii="Browallia New" w:eastAsia="Calibri" w:hAnsi="Browallia New" w:cs="Browallia New" w:hint="cs"/>
                <w:sz w:val="22"/>
                <w:szCs w:val="22"/>
              </w:rPr>
              <w:t>6</w:t>
            </w:r>
            <w:r w:rsidR="001B7EF1" w:rsidRPr="00520EA2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.</w:t>
            </w:r>
            <w:r w:rsidRPr="00FE5B49">
              <w:rPr>
                <w:rFonts w:ascii="Browallia New" w:eastAsia="Calibri" w:hAnsi="Browallia New" w:cs="Browallia New" w:hint="cs"/>
                <w:sz w:val="22"/>
                <w:szCs w:val="22"/>
              </w:rPr>
              <w:t>35</w:t>
            </w:r>
          </w:p>
        </w:tc>
        <w:tc>
          <w:tcPr>
            <w:tcW w:w="935" w:type="dxa"/>
          </w:tcPr>
          <w:p w14:paraId="2568ECD9" w14:textId="09CB0B41" w:rsidR="001B7EF1" w:rsidRPr="00520EA2" w:rsidRDefault="00FE5B49" w:rsidP="001B7EF1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FE5B49">
              <w:rPr>
                <w:rFonts w:ascii="Browallia New" w:eastAsia="Calibri" w:hAnsi="Browallia New" w:cs="Browallia New" w:hint="cs"/>
                <w:sz w:val="22"/>
                <w:szCs w:val="22"/>
              </w:rPr>
              <w:t>6</w:t>
            </w:r>
            <w:r w:rsidR="0039778E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.</w:t>
            </w:r>
            <w:r w:rsidRPr="00FE5B49">
              <w:rPr>
                <w:rFonts w:ascii="Browallia New" w:eastAsia="Calibri" w:hAnsi="Browallia New" w:cs="Browallia New" w:hint="cs"/>
                <w:sz w:val="22"/>
                <w:szCs w:val="22"/>
              </w:rPr>
              <w:t>42</w:t>
            </w:r>
          </w:p>
        </w:tc>
        <w:tc>
          <w:tcPr>
            <w:tcW w:w="907" w:type="dxa"/>
          </w:tcPr>
          <w:p w14:paraId="4552F61B" w14:textId="60B94156" w:rsidR="001B7EF1" w:rsidRPr="00520EA2" w:rsidRDefault="001B7EF1" w:rsidP="001B7EF1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520EA2">
              <w:rPr>
                <w:rFonts w:ascii="Browallia New" w:eastAsia="Calibri" w:hAnsi="Browallia New" w:cs="Browallia New"/>
                <w:sz w:val="22"/>
                <w:szCs w:val="22"/>
              </w:rPr>
              <w:t>6.33</w:t>
            </w:r>
          </w:p>
        </w:tc>
        <w:tc>
          <w:tcPr>
            <w:tcW w:w="998" w:type="dxa"/>
          </w:tcPr>
          <w:p w14:paraId="1AB84945" w14:textId="69EAA061" w:rsidR="001B7EF1" w:rsidRPr="00520EA2" w:rsidRDefault="00FE5B49" w:rsidP="001B7EF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15</w:t>
            </w:r>
            <w:r w:rsidR="0039778E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31</w:t>
            </w:r>
          </w:p>
        </w:tc>
        <w:tc>
          <w:tcPr>
            <w:tcW w:w="981" w:type="dxa"/>
          </w:tcPr>
          <w:p w14:paraId="2ADF9F47" w14:textId="2BDEFC6A" w:rsidR="001B7EF1" w:rsidRPr="00520EA2" w:rsidRDefault="00FE5B49" w:rsidP="001B7EF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12</w:t>
            </w:r>
            <w:r w:rsidR="001B7EF1" w:rsidRPr="00520EA2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68</w:t>
            </w:r>
          </w:p>
        </w:tc>
      </w:tr>
      <w:tr w:rsidR="001B7EF1" w:rsidRPr="00520EA2" w14:paraId="120E135F" w14:textId="77777777" w:rsidTr="00520EA2">
        <w:tc>
          <w:tcPr>
            <w:tcW w:w="1539" w:type="dxa"/>
            <w:hideMark/>
          </w:tcPr>
          <w:p w14:paraId="51CDBD0D" w14:textId="34C419E5" w:rsidR="001B7EF1" w:rsidRPr="00520EA2" w:rsidRDefault="001B7EF1" w:rsidP="001B7EF1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520EA2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927" w:type="dxa"/>
          </w:tcPr>
          <w:p w14:paraId="5CDA6BE5" w14:textId="574A64A2" w:rsidR="001B7EF1" w:rsidRPr="00520EA2" w:rsidRDefault="00FE5B49" w:rsidP="001B7EF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645</w:t>
            </w:r>
            <w:r w:rsidR="0039778E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63</w:t>
            </w:r>
          </w:p>
        </w:tc>
        <w:tc>
          <w:tcPr>
            <w:tcW w:w="912" w:type="dxa"/>
          </w:tcPr>
          <w:p w14:paraId="426A17AB" w14:textId="21588289" w:rsidR="001B7EF1" w:rsidRPr="00520EA2" w:rsidRDefault="00FE5B49" w:rsidP="001B7EF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605</w:t>
            </w:r>
            <w:r w:rsidR="001B7EF1" w:rsidRPr="00520EA2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95</w:t>
            </w:r>
          </w:p>
        </w:tc>
        <w:tc>
          <w:tcPr>
            <w:tcW w:w="931" w:type="dxa"/>
          </w:tcPr>
          <w:p w14:paraId="7B1ACF0A" w14:textId="6A1D9B26" w:rsidR="001B7EF1" w:rsidRPr="00520EA2" w:rsidRDefault="00FE5B49" w:rsidP="001B7EF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</w:t>
            </w:r>
            <w:r w:rsidR="0039778E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89</w:t>
            </w:r>
          </w:p>
        </w:tc>
        <w:tc>
          <w:tcPr>
            <w:tcW w:w="906" w:type="dxa"/>
          </w:tcPr>
          <w:p w14:paraId="4E859D41" w14:textId="5AE62AB9" w:rsidR="001B7EF1" w:rsidRPr="00520EA2" w:rsidRDefault="00FE5B49" w:rsidP="001B7EF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="001B7EF1" w:rsidRPr="00520EA2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35</w:t>
            </w:r>
          </w:p>
        </w:tc>
        <w:tc>
          <w:tcPr>
            <w:tcW w:w="935" w:type="dxa"/>
          </w:tcPr>
          <w:p w14:paraId="76EEB2BB" w14:textId="24FD097E" w:rsidR="001B7EF1" w:rsidRPr="00520EA2" w:rsidRDefault="00FE5B49" w:rsidP="001B7EF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="0039778E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42</w:t>
            </w:r>
          </w:p>
        </w:tc>
        <w:tc>
          <w:tcPr>
            <w:tcW w:w="907" w:type="dxa"/>
          </w:tcPr>
          <w:p w14:paraId="3E4BB442" w14:textId="3E0C7D86" w:rsidR="001B7EF1" w:rsidRPr="00520EA2" w:rsidRDefault="001B7EF1" w:rsidP="001B7EF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</w:rPr>
              <w:t>6.33</w:t>
            </w:r>
          </w:p>
        </w:tc>
        <w:tc>
          <w:tcPr>
            <w:tcW w:w="998" w:type="dxa"/>
          </w:tcPr>
          <w:p w14:paraId="794F196C" w14:textId="08FA1B04" w:rsidR="001B7EF1" w:rsidRPr="00520EA2" w:rsidRDefault="00FE5B49" w:rsidP="001B7EF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660</w:t>
            </w:r>
            <w:r w:rsidR="009227F6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94</w:t>
            </w:r>
          </w:p>
        </w:tc>
        <w:tc>
          <w:tcPr>
            <w:tcW w:w="981" w:type="dxa"/>
          </w:tcPr>
          <w:p w14:paraId="6A8F2F14" w14:textId="3285D53A" w:rsidR="001B7EF1" w:rsidRPr="00520EA2" w:rsidRDefault="00FE5B49" w:rsidP="001B7EF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618</w:t>
            </w:r>
            <w:r w:rsidR="001B7EF1" w:rsidRPr="00520EA2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63</w:t>
            </w:r>
          </w:p>
        </w:tc>
      </w:tr>
    </w:tbl>
    <w:p w14:paraId="0610E4BF" w14:textId="77777777" w:rsidR="00520EA2" w:rsidRPr="00C25073" w:rsidRDefault="00520EA2" w:rsidP="002F577F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u w:val="single"/>
          <w:lang w:val="en-GB"/>
        </w:rPr>
      </w:pPr>
    </w:p>
    <w:p w14:paraId="1F239423" w14:textId="4A74F0DB" w:rsidR="00933CF0" w:rsidRPr="00A85150" w:rsidRDefault="00933CF0" w:rsidP="00A85150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A85150">
        <w:rPr>
          <w:rFonts w:ascii="Browallia New" w:hAnsi="Browallia New" w:cs="Browallia New"/>
          <w:sz w:val="28"/>
          <w:szCs w:val="28"/>
          <w:cs/>
        </w:rPr>
        <w:t>บริษัทและบริษัทย่อยได้เปิดเผยข้อมูลการจำแนกรายได้ตามกลุ่มลูกค้า ดังนี้</w:t>
      </w:r>
    </w:p>
    <w:p w14:paraId="0348E059" w14:textId="77777777" w:rsidR="009E5404" w:rsidRPr="00C32F27" w:rsidRDefault="009E5404" w:rsidP="00933CF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Style w:val="TableGrid1"/>
        <w:tblW w:w="9067" w:type="dxa"/>
        <w:tblInd w:w="2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3"/>
        <w:gridCol w:w="911"/>
        <w:gridCol w:w="897"/>
        <w:gridCol w:w="915"/>
        <w:gridCol w:w="988"/>
        <w:gridCol w:w="979"/>
        <w:gridCol w:w="999"/>
        <w:gridCol w:w="975"/>
        <w:gridCol w:w="960"/>
      </w:tblGrid>
      <w:tr w:rsidR="00E66A7C" w:rsidRPr="00520EA2" w14:paraId="5408312F" w14:textId="77777777" w:rsidTr="001B7EF1">
        <w:trPr>
          <w:trHeight w:val="300"/>
        </w:trPr>
        <w:tc>
          <w:tcPr>
            <w:tcW w:w="1443" w:type="dxa"/>
          </w:tcPr>
          <w:p w14:paraId="4AD7DB46" w14:textId="77777777" w:rsidR="00E66A7C" w:rsidRPr="00520EA2" w:rsidRDefault="00E66A7C" w:rsidP="00A60ED3">
            <w:pPr>
              <w:rPr>
                <w:rFonts w:ascii="Browallia New" w:eastAsia="Calibri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911" w:type="dxa"/>
          </w:tcPr>
          <w:p w14:paraId="5603FA33" w14:textId="77777777" w:rsidR="00E66A7C" w:rsidRPr="00520EA2" w:rsidRDefault="00E66A7C" w:rsidP="00A60ED3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897" w:type="dxa"/>
          </w:tcPr>
          <w:p w14:paraId="71A25456" w14:textId="77777777" w:rsidR="00E66A7C" w:rsidRPr="00520EA2" w:rsidRDefault="00E66A7C" w:rsidP="00A60ED3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15" w:type="dxa"/>
          </w:tcPr>
          <w:p w14:paraId="7B8A50F6" w14:textId="77777777" w:rsidR="00E66A7C" w:rsidRPr="00520EA2" w:rsidRDefault="00E66A7C" w:rsidP="00A60ED3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88" w:type="dxa"/>
          </w:tcPr>
          <w:p w14:paraId="0450F8F6" w14:textId="77777777" w:rsidR="00E66A7C" w:rsidRPr="00520EA2" w:rsidRDefault="00E66A7C" w:rsidP="00A60ED3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316BB821" w14:textId="77777777" w:rsidR="00E66A7C" w:rsidRPr="00520EA2" w:rsidRDefault="00E66A7C" w:rsidP="00A60ED3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0C839DC3" w14:textId="77777777" w:rsidR="00E66A7C" w:rsidRPr="00520EA2" w:rsidRDefault="00E66A7C" w:rsidP="00A60ED3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1935" w:type="dxa"/>
            <w:gridSpan w:val="2"/>
            <w:hideMark/>
          </w:tcPr>
          <w:p w14:paraId="3047F82A" w14:textId="77777777" w:rsidR="00E66A7C" w:rsidRPr="00520EA2" w:rsidRDefault="00E66A7C" w:rsidP="00A60ED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ล้านบาท)</w:t>
            </w:r>
          </w:p>
        </w:tc>
      </w:tr>
      <w:tr w:rsidR="00E66A7C" w:rsidRPr="00520EA2" w14:paraId="654724D9" w14:textId="77777777" w:rsidTr="001B7EF1">
        <w:tc>
          <w:tcPr>
            <w:tcW w:w="1443" w:type="dxa"/>
          </w:tcPr>
          <w:p w14:paraId="5953AE51" w14:textId="77777777" w:rsidR="00E66A7C" w:rsidRPr="00520EA2" w:rsidRDefault="00E66A7C" w:rsidP="00A60ED3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624" w:type="dxa"/>
            <w:gridSpan w:val="8"/>
            <w:hideMark/>
          </w:tcPr>
          <w:p w14:paraId="7A5335E2" w14:textId="77777777" w:rsidR="00E66A7C" w:rsidRPr="00520EA2" w:rsidRDefault="00E66A7C" w:rsidP="00A60ED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งบการเงินรวม</w:t>
            </w:r>
            <w:r w:rsidRPr="00520EA2">
              <w:rPr>
                <w:rFonts w:ascii="Browallia New" w:hAnsi="Browallia New" w:cs="Browallia New" w:hint="cs"/>
                <w:sz w:val="22"/>
                <w:szCs w:val="22"/>
                <w:cs/>
              </w:rPr>
              <w:t>และงบการเงินเฉพาะของบริษัท</w:t>
            </w:r>
          </w:p>
        </w:tc>
      </w:tr>
      <w:tr w:rsidR="00E66A7C" w:rsidRPr="00520EA2" w14:paraId="3A8F7280" w14:textId="77777777" w:rsidTr="001B7EF1">
        <w:tc>
          <w:tcPr>
            <w:tcW w:w="1443" w:type="dxa"/>
          </w:tcPr>
          <w:p w14:paraId="755D7B82" w14:textId="77777777" w:rsidR="00E66A7C" w:rsidRPr="00520EA2" w:rsidRDefault="00E66A7C" w:rsidP="00A60ED3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08" w:type="dxa"/>
            <w:gridSpan w:val="2"/>
            <w:hideMark/>
          </w:tcPr>
          <w:p w14:paraId="1E5832E6" w14:textId="77777777" w:rsidR="00E66A7C" w:rsidRPr="00520EA2" w:rsidRDefault="00E66A7C" w:rsidP="00A60ED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  <w:cs/>
              </w:rPr>
              <w:t>ขาย</w:t>
            </w:r>
          </w:p>
          <w:p w14:paraId="38A56105" w14:textId="77777777" w:rsidR="00E66A7C" w:rsidRPr="00520EA2" w:rsidRDefault="00E66A7C" w:rsidP="00A60ED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903" w:type="dxa"/>
            <w:gridSpan w:val="2"/>
            <w:hideMark/>
          </w:tcPr>
          <w:p w14:paraId="1055702A" w14:textId="77777777" w:rsidR="00F12865" w:rsidRPr="00520EA2" w:rsidRDefault="00E66A7C" w:rsidP="00F1286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646566A9" w14:textId="08827880" w:rsidR="00E66A7C" w:rsidRPr="00520EA2" w:rsidRDefault="00E66A7C" w:rsidP="00F1286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</w:t>
            </w:r>
            <w:r w:rsidR="00F12865" w:rsidRPr="00520EA2">
              <w:rPr>
                <w:rFonts w:ascii="Browallia New" w:hAnsi="Browallia New" w:cs="Browallia New" w:hint="cs"/>
                <w:sz w:val="22"/>
                <w:szCs w:val="22"/>
                <w:cs/>
              </w:rPr>
              <w:t>อ</w:t>
            </w:r>
            <w:r w:rsidRPr="00520EA2">
              <w:rPr>
                <w:rFonts w:ascii="Browallia New" w:hAnsi="Browallia New" w:cs="Browallia New" w:hint="cs"/>
                <w:sz w:val="22"/>
                <w:szCs w:val="22"/>
                <w:cs/>
              </w:rPr>
              <w:t>แพทย์</w:t>
            </w:r>
          </w:p>
        </w:tc>
        <w:tc>
          <w:tcPr>
            <w:tcW w:w="1978" w:type="dxa"/>
            <w:gridSpan w:val="2"/>
            <w:hideMark/>
          </w:tcPr>
          <w:p w14:paraId="21204534" w14:textId="77777777" w:rsidR="00E66A7C" w:rsidRPr="00520EA2" w:rsidRDefault="00E66A7C" w:rsidP="00A60ED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E0B8D44" w14:textId="77777777" w:rsidR="00E66A7C" w:rsidRPr="00520EA2" w:rsidRDefault="00E66A7C" w:rsidP="00A60ED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935" w:type="dxa"/>
            <w:gridSpan w:val="2"/>
            <w:hideMark/>
          </w:tcPr>
          <w:p w14:paraId="4C375E71" w14:textId="77777777" w:rsidR="00E66A7C" w:rsidRPr="00520EA2" w:rsidRDefault="00E66A7C" w:rsidP="00A60ED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32EEEE5" w14:textId="77777777" w:rsidR="00E66A7C" w:rsidRPr="00520EA2" w:rsidRDefault="00E66A7C" w:rsidP="00A60ED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1B7EF1" w:rsidRPr="00520EA2" w14:paraId="2DB8A86B" w14:textId="77777777" w:rsidTr="001B7EF1">
        <w:tc>
          <w:tcPr>
            <w:tcW w:w="1443" w:type="dxa"/>
          </w:tcPr>
          <w:p w14:paraId="2C2871E5" w14:textId="77777777" w:rsidR="001B7EF1" w:rsidRPr="00520EA2" w:rsidRDefault="001B7EF1" w:rsidP="001B7EF1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1" w:type="dxa"/>
            <w:hideMark/>
          </w:tcPr>
          <w:p w14:paraId="26A61D0F" w14:textId="62CA9406" w:rsidR="001B7EF1" w:rsidRPr="00520EA2" w:rsidRDefault="001B7EF1" w:rsidP="001B7EF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897" w:type="dxa"/>
            <w:hideMark/>
          </w:tcPr>
          <w:p w14:paraId="4DB58B23" w14:textId="077C72DE" w:rsidR="001B7EF1" w:rsidRPr="00520EA2" w:rsidRDefault="001B7EF1" w:rsidP="001B7EF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915" w:type="dxa"/>
            <w:hideMark/>
          </w:tcPr>
          <w:p w14:paraId="48A78A84" w14:textId="09503895" w:rsidR="001B7EF1" w:rsidRPr="00520EA2" w:rsidRDefault="001B7EF1" w:rsidP="001B7EF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988" w:type="dxa"/>
            <w:hideMark/>
          </w:tcPr>
          <w:p w14:paraId="5E79CAC2" w14:textId="7947657B" w:rsidR="001B7EF1" w:rsidRPr="00520EA2" w:rsidRDefault="001B7EF1" w:rsidP="001B7EF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979" w:type="dxa"/>
            <w:hideMark/>
          </w:tcPr>
          <w:p w14:paraId="01646865" w14:textId="7E729732" w:rsidR="001B7EF1" w:rsidRPr="00520EA2" w:rsidRDefault="001B7EF1" w:rsidP="001B7EF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999" w:type="dxa"/>
            <w:hideMark/>
          </w:tcPr>
          <w:p w14:paraId="04059E19" w14:textId="08B9A59F" w:rsidR="001B7EF1" w:rsidRPr="00520EA2" w:rsidRDefault="001B7EF1" w:rsidP="001B7EF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975" w:type="dxa"/>
            <w:hideMark/>
          </w:tcPr>
          <w:p w14:paraId="668EC96C" w14:textId="2076346A" w:rsidR="001B7EF1" w:rsidRPr="00520EA2" w:rsidRDefault="001B7EF1" w:rsidP="001B7EF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960" w:type="dxa"/>
            <w:hideMark/>
          </w:tcPr>
          <w:p w14:paraId="0ED21D3F" w14:textId="3FA92CEF" w:rsidR="001B7EF1" w:rsidRPr="00520EA2" w:rsidRDefault="001B7EF1" w:rsidP="001B7EF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</w:tr>
      <w:tr w:rsidR="00E66A7C" w:rsidRPr="00520EA2" w14:paraId="38ECBA94" w14:textId="77777777" w:rsidTr="001B7EF1">
        <w:trPr>
          <w:trHeight w:val="297"/>
        </w:trPr>
        <w:tc>
          <w:tcPr>
            <w:tcW w:w="1443" w:type="dxa"/>
          </w:tcPr>
          <w:p w14:paraId="2021E2FF" w14:textId="77777777" w:rsidR="00E66A7C" w:rsidRPr="00520EA2" w:rsidRDefault="00E66A7C" w:rsidP="00A60ED3">
            <w:pPr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1" w:type="dxa"/>
          </w:tcPr>
          <w:p w14:paraId="4F0E071C" w14:textId="77777777" w:rsidR="00E66A7C" w:rsidRPr="00520EA2" w:rsidRDefault="00E66A7C" w:rsidP="00A60ED3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897" w:type="dxa"/>
          </w:tcPr>
          <w:p w14:paraId="68339908" w14:textId="77777777" w:rsidR="00E66A7C" w:rsidRPr="00520EA2" w:rsidRDefault="00E66A7C" w:rsidP="00A60ED3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15" w:type="dxa"/>
          </w:tcPr>
          <w:p w14:paraId="1E82BC46" w14:textId="77777777" w:rsidR="00E66A7C" w:rsidRPr="00520EA2" w:rsidRDefault="00E66A7C" w:rsidP="00A60ED3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88" w:type="dxa"/>
          </w:tcPr>
          <w:p w14:paraId="187D8048" w14:textId="77777777" w:rsidR="00E66A7C" w:rsidRPr="00520EA2" w:rsidRDefault="00E66A7C" w:rsidP="00A60ED3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21AEFC23" w14:textId="77777777" w:rsidR="00E66A7C" w:rsidRPr="00520EA2" w:rsidRDefault="00E66A7C" w:rsidP="00A60ED3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510B841C" w14:textId="77777777" w:rsidR="00E66A7C" w:rsidRPr="00520EA2" w:rsidRDefault="00E66A7C" w:rsidP="00A60ED3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</w:p>
        </w:tc>
        <w:tc>
          <w:tcPr>
            <w:tcW w:w="975" w:type="dxa"/>
          </w:tcPr>
          <w:p w14:paraId="41D80542" w14:textId="77777777" w:rsidR="00E66A7C" w:rsidRPr="00520EA2" w:rsidRDefault="00E66A7C" w:rsidP="00A60ED3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0" w:type="dxa"/>
          </w:tcPr>
          <w:p w14:paraId="174E7BB6" w14:textId="77777777" w:rsidR="00E66A7C" w:rsidRPr="00520EA2" w:rsidRDefault="00E66A7C" w:rsidP="00A60ED3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1B7EF1" w:rsidRPr="00520EA2" w14:paraId="272FD794" w14:textId="77777777" w:rsidTr="001B7EF1">
        <w:tc>
          <w:tcPr>
            <w:tcW w:w="1443" w:type="dxa"/>
            <w:hideMark/>
          </w:tcPr>
          <w:p w14:paraId="6CBE81DA" w14:textId="149F5358" w:rsidR="001B7EF1" w:rsidRPr="00520EA2" w:rsidRDefault="001B7EF1" w:rsidP="001B7EF1">
            <w:pPr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520EA2">
              <w:rPr>
                <w:rFonts w:ascii="Browallia New" w:hAnsi="Browallia New" w:cs="Browallia New" w:hint="cs"/>
                <w:sz w:val="22"/>
                <w:szCs w:val="22"/>
                <w:cs/>
              </w:rPr>
              <w:t>เอกชน</w:t>
            </w:r>
          </w:p>
        </w:tc>
        <w:tc>
          <w:tcPr>
            <w:tcW w:w="911" w:type="dxa"/>
            <w:vAlign w:val="bottom"/>
          </w:tcPr>
          <w:p w14:paraId="638869FA" w14:textId="085E409F" w:rsidR="001B7EF1" w:rsidRPr="00520EA2" w:rsidRDefault="00FE5B49" w:rsidP="001B7EF1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FE5B49">
              <w:rPr>
                <w:rFonts w:ascii="Browallia New" w:eastAsia="Calibri" w:hAnsi="Browallia New" w:cs="Browallia New" w:hint="cs"/>
                <w:sz w:val="22"/>
                <w:szCs w:val="22"/>
              </w:rPr>
              <w:t>185</w:t>
            </w:r>
            <w:r w:rsidR="009227F6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.</w:t>
            </w:r>
            <w:r w:rsidRPr="00FE5B49">
              <w:rPr>
                <w:rFonts w:ascii="Browallia New" w:eastAsia="Calibri" w:hAnsi="Browallia New" w:cs="Browallia New" w:hint="cs"/>
                <w:sz w:val="22"/>
                <w:szCs w:val="22"/>
              </w:rPr>
              <w:t>74</w:t>
            </w:r>
          </w:p>
        </w:tc>
        <w:tc>
          <w:tcPr>
            <w:tcW w:w="897" w:type="dxa"/>
            <w:vAlign w:val="bottom"/>
          </w:tcPr>
          <w:p w14:paraId="03567750" w14:textId="5CEE2B53" w:rsidR="001B7EF1" w:rsidRPr="00520EA2" w:rsidRDefault="001B7EF1" w:rsidP="001B7EF1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520EA2">
              <w:rPr>
                <w:rFonts w:ascii="Browallia New" w:eastAsia="Calibri" w:hAnsi="Browallia New" w:cs="Browallia New"/>
                <w:sz w:val="22"/>
                <w:szCs w:val="22"/>
              </w:rPr>
              <w:t>221.70</w:t>
            </w:r>
          </w:p>
        </w:tc>
        <w:tc>
          <w:tcPr>
            <w:tcW w:w="915" w:type="dxa"/>
            <w:vAlign w:val="bottom"/>
          </w:tcPr>
          <w:p w14:paraId="272BE339" w14:textId="74E6C382" w:rsidR="001B7EF1" w:rsidRPr="00520EA2" w:rsidRDefault="00FE5B49" w:rsidP="001B7EF1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FE5B49">
              <w:rPr>
                <w:rFonts w:ascii="Browallia New" w:eastAsia="Calibri" w:hAnsi="Browallia New" w:cs="Browallia New" w:hint="cs"/>
                <w:sz w:val="22"/>
                <w:szCs w:val="22"/>
              </w:rPr>
              <w:t>5</w:t>
            </w:r>
            <w:r w:rsidR="00DC629E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.</w:t>
            </w:r>
            <w:r w:rsidRPr="00FE5B49">
              <w:rPr>
                <w:rFonts w:ascii="Browallia New" w:eastAsia="Calibri" w:hAnsi="Browallia New" w:cs="Browallia New" w:hint="cs"/>
                <w:sz w:val="22"/>
                <w:szCs w:val="22"/>
              </w:rPr>
              <w:t>46</w:t>
            </w:r>
          </w:p>
        </w:tc>
        <w:tc>
          <w:tcPr>
            <w:tcW w:w="988" w:type="dxa"/>
            <w:vAlign w:val="bottom"/>
          </w:tcPr>
          <w:p w14:paraId="59B8CD29" w14:textId="7240C99C" w:rsidR="001B7EF1" w:rsidRPr="00520EA2" w:rsidRDefault="001B7EF1" w:rsidP="001B7EF1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520EA2">
              <w:rPr>
                <w:rFonts w:ascii="Browallia New" w:eastAsia="Calibri" w:hAnsi="Browallia New" w:cs="Browallia New"/>
                <w:sz w:val="22"/>
                <w:szCs w:val="22"/>
              </w:rPr>
              <w:t>3.30</w:t>
            </w:r>
          </w:p>
        </w:tc>
        <w:tc>
          <w:tcPr>
            <w:tcW w:w="979" w:type="dxa"/>
            <w:vAlign w:val="bottom"/>
          </w:tcPr>
          <w:p w14:paraId="21A3745D" w14:textId="11E554A1" w:rsidR="001B7EF1" w:rsidRPr="00520EA2" w:rsidRDefault="0020549E" w:rsidP="001B7EF1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</w:t>
            </w:r>
            <w:r w:rsidR="00DC629E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  <w:r w:rsidR="001B7EF1" w:rsidRPr="00520EA2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</w:t>
            </w:r>
            <w:r w:rsidR="001B7EF1" w:rsidRPr="00520EA2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 xml:space="preserve">  </w:t>
            </w:r>
            <w:r w:rsidR="001B7EF1" w:rsidRPr="00520EA2">
              <w:rPr>
                <w:rFonts w:ascii="Browallia New" w:eastAsia="Calibri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9" w:type="dxa"/>
            <w:vAlign w:val="bottom"/>
          </w:tcPr>
          <w:p w14:paraId="16B3DECB" w14:textId="3114A339" w:rsidR="001B7EF1" w:rsidRPr="00520EA2" w:rsidRDefault="001B7EF1" w:rsidP="001B7EF1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520EA2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 xml:space="preserve">  </w:t>
            </w:r>
            <w:r w:rsidRPr="00520EA2">
              <w:rPr>
                <w:rFonts w:ascii="Browallia New" w:eastAsia="Calibri" w:hAnsi="Browallia New" w:cs="Browallia New"/>
                <w:sz w:val="22"/>
                <w:szCs w:val="22"/>
              </w:rPr>
              <w:t xml:space="preserve"> -</w:t>
            </w:r>
          </w:p>
        </w:tc>
        <w:tc>
          <w:tcPr>
            <w:tcW w:w="975" w:type="dxa"/>
            <w:vAlign w:val="bottom"/>
          </w:tcPr>
          <w:p w14:paraId="0D76BE68" w14:textId="3DAFC13F" w:rsidR="001B7EF1" w:rsidRPr="00520EA2" w:rsidRDefault="00FE5B49" w:rsidP="001B7EF1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191</w:t>
            </w:r>
            <w:r w:rsidR="009227F6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20</w:t>
            </w:r>
          </w:p>
        </w:tc>
        <w:tc>
          <w:tcPr>
            <w:tcW w:w="960" w:type="dxa"/>
            <w:vAlign w:val="bottom"/>
          </w:tcPr>
          <w:p w14:paraId="1F735926" w14:textId="0D999707" w:rsidR="001B7EF1" w:rsidRPr="00520EA2" w:rsidRDefault="001B7EF1" w:rsidP="001B7EF1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</w:rPr>
              <w:t>225.00</w:t>
            </w:r>
          </w:p>
        </w:tc>
      </w:tr>
      <w:tr w:rsidR="001B7EF1" w:rsidRPr="00520EA2" w14:paraId="1D7C65AA" w14:textId="77777777" w:rsidTr="001B7EF1">
        <w:tc>
          <w:tcPr>
            <w:tcW w:w="1443" w:type="dxa"/>
            <w:hideMark/>
          </w:tcPr>
          <w:p w14:paraId="716E1B42" w14:textId="3F4D15D5" w:rsidR="001B7EF1" w:rsidRPr="00520EA2" w:rsidRDefault="001B7EF1" w:rsidP="001B7EF1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520EA2">
              <w:rPr>
                <w:rFonts w:ascii="Browallia New" w:hAnsi="Browallia New" w:cs="Browallia New" w:hint="cs"/>
                <w:sz w:val="22"/>
                <w:szCs w:val="22"/>
                <w:cs/>
              </w:rPr>
              <w:t>รัฐบาล</w:t>
            </w:r>
          </w:p>
        </w:tc>
        <w:tc>
          <w:tcPr>
            <w:tcW w:w="911" w:type="dxa"/>
            <w:vAlign w:val="bottom"/>
          </w:tcPr>
          <w:p w14:paraId="2818B2A8" w14:textId="2949379E" w:rsidR="001B7EF1" w:rsidRPr="00520EA2" w:rsidRDefault="00FE5B49" w:rsidP="001B7EF1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FE5B49">
              <w:rPr>
                <w:rFonts w:ascii="Browallia New" w:eastAsia="Calibri" w:hAnsi="Browallia New" w:cs="Browallia New" w:hint="cs"/>
                <w:sz w:val="22"/>
                <w:szCs w:val="22"/>
              </w:rPr>
              <w:t>459</w:t>
            </w:r>
            <w:r w:rsidR="009227F6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.</w:t>
            </w:r>
            <w:r w:rsidRPr="00FE5B49">
              <w:rPr>
                <w:rFonts w:ascii="Browallia New" w:eastAsia="Calibri" w:hAnsi="Browallia New" w:cs="Browallia New" w:hint="cs"/>
                <w:sz w:val="22"/>
                <w:szCs w:val="22"/>
              </w:rPr>
              <w:t>89</w:t>
            </w:r>
          </w:p>
        </w:tc>
        <w:tc>
          <w:tcPr>
            <w:tcW w:w="897" w:type="dxa"/>
            <w:vAlign w:val="bottom"/>
          </w:tcPr>
          <w:p w14:paraId="568A9E49" w14:textId="3800FF52" w:rsidR="001B7EF1" w:rsidRPr="00520EA2" w:rsidRDefault="001B7EF1" w:rsidP="001B7EF1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520EA2">
              <w:rPr>
                <w:rFonts w:ascii="Browallia New" w:eastAsia="Calibri" w:hAnsi="Browallia New" w:cs="Browallia New"/>
                <w:sz w:val="22"/>
                <w:szCs w:val="22"/>
              </w:rPr>
              <w:t>384.25</w:t>
            </w:r>
          </w:p>
        </w:tc>
        <w:tc>
          <w:tcPr>
            <w:tcW w:w="915" w:type="dxa"/>
            <w:vAlign w:val="bottom"/>
          </w:tcPr>
          <w:p w14:paraId="1EE74CC2" w14:textId="596A3F08" w:rsidR="001B7EF1" w:rsidRPr="00520EA2" w:rsidRDefault="00FE5B49" w:rsidP="001B7EF1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FE5B49">
              <w:rPr>
                <w:rFonts w:ascii="Browallia New" w:eastAsia="Calibri" w:hAnsi="Browallia New" w:cs="Browallia New" w:hint="cs"/>
                <w:sz w:val="22"/>
                <w:szCs w:val="22"/>
              </w:rPr>
              <w:t>3</w:t>
            </w:r>
            <w:r w:rsidR="00DC629E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.</w:t>
            </w:r>
            <w:r w:rsidRPr="00FE5B49">
              <w:rPr>
                <w:rFonts w:ascii="Browallia New" w:eastAsia="Calibri" w:hAnsi="Browallia New" w:cs="Browallia New" w:hint="cs"/>
                <w:sz w:val="22"/>
                <w:szCs w:val="22"/>
              </w:rPr>
              <w:t>43</w:t>
            </w:r>
          </w:p>
        </w:tc>
        <w:tc>
          <w:tcPr>
            <w:tcW w:w="988" w:type="dxa"/>
            <w:vAlign w:val="bottom"/>
          </w:tcPr>
          <w:p w14:paraId="2A787A15" w14:textId="3A8352C5" w:rsidR="001B7EF1" w:rsidRPr="00520EA2" w:rsidRDefault="001B7EF1" w:rsidP="001B7EF1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520EA2">
              <w:rPr>
                <w:rFonts w:ascii="Browallia New" w:eastAsia="Calibri" w:hAnsi="Browallia New" w:cs="Browallia New"/>
                <w:sz w:val="22"/>
                <w:szCs w:val="22"/>
              </w:rPr>
              <w:t>3.05</w:t>
            </w:r>
          </w:p>
        </w:tc>
        <w:tc>
          <w:tcPr>
            <w:tcW w:w="979" w:type="dxa"/>
            <w:vAlign w:val="bottom"/>
          </w:tcPr>
          <w:p w14:paraId="6AF035AB" w14:textId="471E55B1" w:rsidR="001B7EF1" w:rsidRPr="00520EA2" w:rsidRDefault="00DC629E" w:rsidP="001B7EF1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6.42</w:t>
            </w:r>
          </w:p>
        </w:tc>
        <w:tc>
          <w:tcPr>
            <w:tcW w:w="999" w:type="dxa"/>
            <w:vAlign w:val="bottom"/>
          </w:tcPr>
          <w:p w14:paraId="1C47CA3F" w14:textId="2E3FDFBB" w:rsidR="001B7EF1" w:rsidRPr="00520EA2" w:rsidRDefault="001B7EF1" w:rsidP="001B7EF1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520EA2">
              <w:rPr>
                <w:rFonts w:ascii="Browallia New" w:eastAsia="Calibri" w:hAnsi="Browallia New" w:cs="Browallia New"/>
                <w:sz w:val="22"/>
                <w:szCs w:val="22"/>
              </w:rPr>
              <w:t>6.33</w:t>
            </w:r>
          </w:p>
        </w:tc>
        <w:tc>
          <w:tcPr>
            <w:tcW w:w="975" w:type="dxa"/>
            <w:vAlign w:val="bottom"/>
          </w:tcPr>
          <w:p w14:paraId="0926A6BC" w14:textId="640C14E0" w:rsidR="001B7EF1" w:rsidRPr="00520EA2" w:rsidRDefault="00FE5B49" w:rsidP="001B7EF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469</w:t>
            </w:r>
            <w:r w:rsidR="009227F6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74</w:t>
            </w:r>
          </w:p>
        </w:tc>
        <w:tc>
          <w:tcPr>
            <w:tcW w:w="960" w:type="dxa"/>
            <w:vAlign w:val="bottom"/>
          </w:tcPr>
          <w:p w14:paraId="2AD73797" w14:textId="58439386" w:rsidR="001B7EF1" w:rsidRPr="00520EA2" w:rsidRDefault="001B7EF1" w:rsidP="001B7EF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</w:rPr>
              <w:t>393.63</w:t>
            </w:r>
          </w:p>
        </w:tc>
      </w:tr>
      <w:tr w:rsidR="001B7EF1" w:rsidRPr="00520EA2" w14:paraId="76964E93" w14:textId="77777777" w:rsidTr="001B7EF1">
        <w:tc>
          <w:tcPr>
            <w:tcW w:w="1443" w:type="dxa"/>
            <w:hideMark/>
          </w:tcPr>
          <w:p w14:paraId="4854DB03" w14:textId="0B4B756F" w:rsidR="001B7EF1" w:rsidRPr="00520EA2" w:rsidRDefault="001B7EF1" w:rsidP="001B7EF1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520EA2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911" w:type="dxa"/>
            <w:vAlign w:val="bottom"/>
          </w:tcPr>
          <w:p w14:paraId="7A62DB07" w14:textId="5B4190DB" w:rsidR="001B7EF1" w:rsidRPr="00520EA2" w:rsidRDefault="00FE5B49" w:rsidP="001B7EF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645</w:t>
            </w:r>
            <w:r w:rsidR="009227F6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63</w:t>
            </w:r>
          </w:p>
        </w:tc>
        <w:tc>
          <w:tcPr>
            <w:tcW w:w="897" w:type="dxa"/>
            <w:vAlign w:val="bottom"/>
          </w:tcPr>
          <w:p w14:paraId="3D798CAF" w14:textId="194FC369" w:rsidR="001B7EF1" w:rsidRPr="00520EA2" w:rsidRDefault="001B7EF1" w:rsidP="001B7EF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</w:rPr>
              <w:t>605.95</w:t>
            </w:r>
          </w:p>
        </w:tc>
        <w:tc>
          <w:tcPr>
            <w:tcW w:w="915" w:type="dxa"/>
            <w:vAlign w:val="bottom"/>
          </w:tcPr>
          <w:p w14:paraId="7B16FA33" w14:textId="441C16C1" w:rsidR="001B7EF1" w:rsidRPr="00520EA2" w:rsidRDefault="00FE5B49" w:rsidP="001B7EF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</w:t>
            </w:r>
            <w:r w:rsidR="00AD74A9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89</w:t>
            </w:r>
          </w:p>
        </w:tc>
        <w:tc>
          <w:tcPr>
            <w:tcW w:w="988" w:type="dxa"/>
            <w:vAlign w:val="bottom"/>
          </w:tcPr>
          <w:p w14:paraId="3B89748F" w14:textId="5B0B1506" w:rsidR="001B7EF1" w:rsidRPr="00520EA2" w:rsidRDefault="001B7EF1" w:rsidP="001B7EF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</w:rPr>
              <w:t>6.35</w:t>
            </w:r>
          </w:p>
        </w:tc>
        <w:tc>
          <w:tcPr>
            <w:tcW w:w="979" w:type="dxa"/>
            <w:vAlign w:val="bottom"/>
          </w:tcPr>
          <w:p w14:paraId="23495982" w14:textId="4318960F" w:rsidR="001B7EF1" w:rsidRPr="00520EA2" w:rsidRDefault="00DC629E" w:rsidP="001B7EF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6.42</w:t>
            </w:r>
          </w:p>
        </w:tc>
        <w:tc>
          <w:tcPr>
            <w:tcW w:w="999" w:type="dxa"/>
            <w:vAlign w:val="bottom"/>
          </w:tcPr>
          <w:p w14:paraId="4FFB959C" w14:textId="6376E505" w:rsidR="001B7EF1" w:rsidRPr="00520EA2" w:rsidRDefault="001B7EF1" w:rsidP="001B7EF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</w:rPr>
              <w:t>6.33</w:t>
            </w:r>
          </w:p>
        </w:tc>
        <w:tc>
          <w:tcPr>
            <w:tcW w:w="975" w:type="dxa"/>
            <w:vAlign w:val="bottom"/>
          </w:tcPr>
          <w:p w14:paraId="01A76328" w14:textId="4D827254" w:rsidR="001B7EF1" w:rsidRPr="00520EA2" w:rsidRDefault="00FE5B49" w:rsidP="001B7EF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660</w:t>
            </w:r>
            <w:r w:rsidR="009227F6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FE5B49">
              <w:rPr>
                <w:rFonts w:ascii="Browallia New" w:hAnsi="Browallia New" w:cs="Browallia New" w:hint="cs"/>
                <w:sz w:val="22"/>
                <w:szCs w:val="22"/>
              </w:rPr>
              <w:t>94</w:t>
            </w:r>
          </w:p>
        </w:tc>
        <w:tc>
          <w:tcPr>
            <w:tcW w:w="960" w:type="dxa"/>
            <w:vAlign w:val="bottom"/>
          </w:tcPr>
          <w:p w14:paraId="0D93B513" w14:textId="337F6D6C" w:rsidR="001B7EF1" w:rsidRPr="00520EA2" w:rsidRDefault="001B7EF1" w:rsidP="001B7EF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</w:rPr>
              <w:t>618.63</w:t>
            </w:r>
          </w:p>
        </w:tc>
      </w:tr>
    </w:tbl>
    <w:p w14:paraId="6DA5CDA6" w14:textId="468EC75E" w:rsidR="00E66A7C" w:rsidRDefault="00E66A7C" w:rsidP="002F577F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6E832D33" w14:textId="77777777" w:rsidR="00994D43" w:rsidRPr="00520EA2" w:rsidRDefault="00994D43" w:rsidP="002F577F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07BF75A0" w14:textId="5A502236" w:rsidR="009E5404" w:rsidRPr="001C5724" w:rsidRDefault="009351AD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1C5724">
        <w:rPr>
          <w:rFonts w:ascii="Browallia New" w:hAnsi="Browallia New" w:cs="Browallia New"/>
          <w:sz w:val="28"/>
          <w:szCs w:val="28"/>
          <w:cs/>
        </w:rPr>
        <w:t>การปันส่วนราคาให้กับภาร</w:t>
      </w:r>
      <w:r w:rsidR="0000247A" w:rsidRPr="001C5724">
        <w:rPr>
          <w:rFonts w:ascii="Browallia New" w:hAnsi="Browallia New" w:cs="Browallia New"/>
          <w:sz w:val="28"/>
          <w:szCs w:val="28"/>
          <w:cs/>
        </w:rPr>
        <w:t>ะที่ต้องปฏิบัติ</w:t>
      </w:r>
      <w:r w:rsidR="00640CE4" w:rsidRPr="001C5724">
        <w:rPr>
          <w:rFonts w:ascii="Browallia New" w:hAnsi="Browallia New" w:cs="Browallia New"/>
          <w:sz w:val="28"/>
          <w:szCs w:val="28"/>
          <w:cs/>
        </w:rPr>
        <w:t>ตามสัญญา</w:t>
      </w:r>
      <w:r w:rsidR="00ED2E51" w:rsidRPr="001C5724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640CE4" w:rsidRPr="001C5724">
        <w:rPr>
          <w:rFonts w:ascii="Browallia New" w:hAnsi="Browallia New" w:cs="Browallia New"/>
          <w:sz w:val="28"/>
          <w:szCs w:val="28"/>
          <w:cs/>
        </w:rPr>
        <w:t>ที่ยังไม่</w:t>
      </w:r>
      <w:r w:rsidR="009B3D78" w:rsidRPr="001C5724">
        <w:rPr>
          <w:rFonts w:ascii="Browallia New" w:hAnsi="Browallia New" w:cs="Browallia New"/>
          <w:sz w:val="28"/>
          <w:szCs w:val="28"/>
          <w:cs/>
        </w:rPr>
        <w:t>เสร็จสิ้น</w:t>
      </w:r>
      <w:r w:rsidR="00ED2E51" w:rsidRPr="001C5724">
        <w:rPr>
          <w:rFonts w:ascii="Browallia New" w:hAnsi="Browallia New" w:cs="Browallia New"/>
          <w:sz w:val="28"/>
          <w:szCs w:val="28"/>
          <w:cs/>
        </w:rPr>
        <w:t>หรือ</w:t>
      </w:r>
      <w:r w:rsidR="009B3D78" w:rsidRPr="001C5724">
        <w:rPr>
          <w:rFonts w:ascii="Browallia New" w:hAnsi="Browallia New" w:cs="Browallia New"/>
          <w:sz w:val="28"/>
          <w:szCs w:val="28"/>
          <w:cs/>
        </w:rPr>
        <w:t>เสร็จสิ้น</w:t>
      </w:r>
      <w:r w:rsidR="00725452" w:rsidRPr="001C5724">
        <w:rPr>
          <w:rFonts w:ascii="Browallia New" w:hAnsi="Browallia New" w:cs="Browallia New"/>
          <w:sz w:val="28"/>
          <w:szCs w:val="28"/>
          <w:cs/>
        </w:rPr>
        <w:t>แล้ว</w:t>
      </w:r>
      <w:r w:rsidR="00ED2E51" w:rsidRPr="001C5724">
        <w:rPr>
          <w:rFonts w:ascii="Browallia New" w:hAnsi="Browallia New" w:cs="Browallia New"/>
          <w:sz w:val="28"/>
          <w:szCs w:val="28"/>
          <w:cs/>
        </w:rPr>
        <w:t>บางส่วน)</w:t>
      </w:r>
      <w:r w:rsidR="00215715" w:rsidRPr="001C5724">
        <w:rPr>
          <w:rFonts w:ascii="Browallia New" w:hAnsi="Browallia New" w:cs="Browallia New"/>
          <w:sz w:val="28"/>
          <w:szCs w:val="28"/>
        </w:rPr>
        <w:t xml:space="preserve"> </w:t>
      </w:r>
      <w:r w:rsidR="00D70CD2" w:rsidRPr="001C5724">
        <w:rPr>
          <w:rFonts w:ascii="Browallia New" w:hAnsi="Browallia New" w:cs="Browallia New"/>
          <w:sz w:val="28"/>
          <w:szCs w:val="28"/>
          <w:cs/>
        </w:rPr>
        <w:t xml:space="preserve"> ณ วันที่ </w:t>
      </w:r>
      <w:r w:rsidR="00D70CD2" w:rsidRPr="001C5724">
        <w:rPr>
          <w:rFonts w:ascii="Browallia New" w:hAnsi="Browallia New" w:cs="Browallia New"/>
          <w:sz w:val="28"/>
          <w:szCs w:val="28"/>
        </w:rPr>
        <w:t xml:space="preserve">31 </w:t>
      </w:r>
      <w:r w:rsidR="00D70CD2" w:rsidRPr="001C5724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D70CD2" w:rsidRPr="001C5724">
        <w:rPr>
          <w:rFonts w:ascii="Browallia New" w:hAnsi="Browallia New" w:cs="Browallia New"/>
          <w:sz w:val="28"/>
          <w:szCs w:val="28"/>
        </w:rPr>
        <w:t>25</w:t>
      </w:r>
      <w:r w:rsidR="00874222" w:rsidRPr="001C5724">
        <w:rPr>
          <w:rFonts w:ascii="Browallia New" w:hAnsi="Browallia New" w:cs="Browallia New"/>
          <w:sz w:val="28"/>
          <w:szCs w:val="28"/>
        </w:rPr>
        <w:t>6</w:t>
      </w:r>
      <w:r w:rsidR="001B7EF1" w:rsidRPr="001C5724">
        <w:rPr>
          <w:rFonts w:ascii="Browallia New" w:hAnsi="Browallia New" w:cs="Browallia New"/>
          <w:sz w:val="28"/>
          <w:szCs w:val="28"/>
        </w:rPr>
        <w:t>3</w:t>
      </w:r>
      <w:r w:rsidR="00874222" w:rsidRPr="001C5724">
        <w:rPr>
          <w:rFonts w:ascii="Browallia New" w:hAnsi="Browallia New" w:cs="Browallia New"/>
          <w:sz w:val="28"/>
          <w:szCs w:val="28"/>
        </w:rPr>
        <w:t xml:space="preserve"> </w:t>
      </w:r>
      <w:r w:rsidR="00946F9D" w:rsidRPr="001C5724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946F9D" w:rsidRPr="001C5724">
        <w:rPr>
          <w:rFonts w:ascii="Browallia New" w:hAnsi="Browallia New" w:cs="Browallia New"/>
          <w:sz w:val="28"/>
          <w:szCs w:val="28"/>
        </w:rPr>
        <w:t xml:space="preserve">2562 </w:t>
      </w:r>
      <w:r w:rsidR="00D70CD2" w:rsidRPr="001C5724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0810C9E4" w14:textId="77777777" w:rsidR="00520EA2" w:rsidRPr="001C5724" w:rsidRDefault="00520EA2" w:rsidP="001C5724">
      <w:pPr>
        <w:tabs>
          <w:tab w:val="clear" w:pos="227"/>
          <w:tab w:val="clear" w:pos="454"/>
          <w:tab w:val="clear" w:pos="680"/>
          <w:tab w:val="clear" w:pos="907"/>
        </w:tabs>
        <w:ind w:left="432"/>
        <w:jc w:val="thaiDistribute"/>
        <w:rPr>
          <w:rFonts w:ascii="Browallia New" w:hAnsi="Browallia New" w:cs="Browallia New"/>
          <w:b/>
          <w:sz w:val="28"/>
          <w:szCs w:val="28"/>
        </w:rPr>
      </w:pPr>
    </w:p>
    <w:tbl>
      <w:tblPr>
        <w:tblW w:w="901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206"/>
        <w:gridCol w:w="1759"/>
        <w:gridCol w:w="236"/>
        <w:gridCol w:w="1809"/>
      </w:tblGrid>
      <w:tr w:rsidR="00423A0D" w:rsidRPr="001C5724" w14:paraId="7F58E541" w14:textId="77777777" w:rsidTr="00994D43">
        <w:trPr>
          <w:cantSplit/>
          <w:trHeight w:val="78"/>
        </w:trPr>
        <w:tc>
          <w:tcPr>
            <w:tcW w:w="5206" w:type="dxa"/>
          </w:tcPr>
          <w:p w14:paraId="546E2CE7" w14:textId="77777777" w:rsidR="00423A0D" w:rsidRPr="001C5724" w:rsidRDefault="00423A0D" w:rsidP="0097163F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3804" w:type="dxa"/>
            <w:gridSpan w:val="3"/>
          </w:tcPr>
          <w:p w14:paraId="21BD89B7" w14:textId="0B17F18D" w:rsidR="00423A0D" w:rsidRPr="001C5724" w:rsidRDefault="00C92D12" w:rsidP="0097163F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บาท)</w:t>
            </w:r>
          </w:p>
        </w:tc>
      </w:tr>
      <w:tr w:rsidR="001B1562" w:rsidRPr="001C5724" w14:paraId="13AF3F88" w14:textId="77777777" w:rsidTr="00994D43">
        <w:trPr>
          <w:cantSplit/>
          <w:trHeight w:val="78"/>
        </w:trPr>
        <w:tc>
          <w:tcPr>
            <w:tcW w:w="5206" w:type="dxa"/>
          </w:tcPr>
          <w:p w14:paraId="4AF768A1" w14:textId="77777777" w:rsidR="001B1562" w:rsidRPr="001C5724" w:rsidRDefault="001B1562" w:rsidP="001B1562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3804" w:type="dxa"/>
            <w:gridSpan w:val="3"/>
            <w:tcBorders>
              <w:bottom w:val="single" w:sz="4" w:space="0" w:color="auto"/>
            </w:tcBorders>
          </w:tcPr>
          <w:p w14:paraId="1075D669" w14:textId="79B62719" w:rsidR="001B1562" w:rsidRPr="001C5724" w:rsidRDefault="001B1562" w:rsidP="001B1562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1B1562" w:rsidRPr="001C5724" w14:paraId="068383DB" w14:textId="77777777" w:rsidTr="000F4994">
        <w:trPr>
          <w:cantSplit/>
        </w:trPr>
        <w:tc>
          <w:tcPr>
            <w:tcW w:w="5206" w:type="dxa"/>
            <w:vAlign w:val="bottom"/>
          </w:tcPr>
          <w:p w14:paraId="105FDC29" w14:textId="77777777" w:rsidR="001B1562" w:rsidRPr="001C5724" w:rsidRDefault="001B1562" w:rsidP="001B1562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DD9F3" w14:textId="30779EC6" w:rsidR="001B1562" w:rsidRPr="001C5724" w:rsidRDefault="001B1562" w:rsidP="001B1562">
            <w:pPr>
              <w:ind w:right="20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1C5724">
              <w:rPr>
                <w:rFonts w:ascii="Browallia New" w:eastAsia="Calibri" w:hAnsi="Browallia New" w:cs="Browallia New"/>
                <w:sz w:val="28"/>
                <w:szCs w:val="28"/>
              </w:rPr>
              <w:t>256</w:t>
            </w:r>
            <w:r w:rsidR="001B7EF1" w:rsidRPr="001C5724">
              <w:rPr>
                <w:rFonts w:ascii="Browallia New" w:eastAsia="Calibri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4EF1CF1" w14:textId="77777777" w:rsidR="001B1562" w:rsidRPr="001C5724" w:rsidRDefault="001B1562" w:rsidP="001B1562">
            <w:pPr>
              <w:pStyle w:val="BodyTextIndent3"/>
              <w:spacing w:line="240" w:lineRule="atLeast"/>
              <w:ind w:left="0" w:firstLine="0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5FEF9" w14:textId="07310A29" w:rsidR="001B1562" w:rsidRPr="001C5724" w:rsidRDefault="001B1562" w:rsidP="001B1562">
            <w:pPr>
              <w:ind w:right="-89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1C5724">
              <w:rPr>
                <w:rFonts w:ascii="Browallia New" w:eastAsia="Calibri" w:hAnsi="Browallia New" w:cs="Browallia New"/>
                <w:sz w:val="28"/>
                <w:szCs w:val="28"/>
              </w:rPr>
              <w:t>256</w:t>
            </w:r>
            <w:r w:rsidR="001B7EF1" w:rsidRPr="001C5724">
              <w:rPr>
                <w:rFonts w:ascii="Browallia New" w:eastAsia="Calibri" w:hAnsi="Browallia New" w:cs="Browallia New"/>
                <w:sz w:val="28"/>
                <w:szCs w:val="28"/>
              </w:rPr>
              <w:t>2</w:t>
            </w:r>
          </w:p>
        </w:tc>
      </w:tr>
      <w:tr w:rsidR="001B1562" w:rsidRPr="001C5724" w14:paraId="37F9C5BA" w14:textId="77777777" w:rsidTr="000F4994">
        <w:trPr>
          <w:cantSplit/>
          <w:trHeight w:val="67"/>
        </w:trPr>
        <w:tc>
          <w:tcPr>
            <w:tcW w:w="5206" w:type="dxa"/>
            <w:vAlign w:val="bottom"/>
          </w:tcPr>
          <w:p w14:paraId="7E662386" w14:textId="77777777" w:rsidR="001B1562" w:rsidRPr="001C5724" w:rsidRDefault="001B1562" w:rsidP="001B1562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59" w:type="dxa"/>
            <w:tcBorders>
              <w:top w:val="single" w:sz="4" w:space="0" w:color="auto"/>
            </w:tcBorders>
            <w:vAlign w:val="bottom"/>
          </w:tcPr>
          <w:p w14:paraId="2F6DCA03" w14:textId="77777777" w:rsidR="001B1562" w:rsidRPr="001C5724" w:rsidRDefault="001B1562" w:rsidP="001B1562">
            <w:pPr>
              <w:ind w:right="-1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1EB9229" w14:textId="77777777" w:rsidR="001B1562" w:rsidRPr="001C5724" w:rsidRDefault="001B1562" w:rsidP="001B1562">
            <w:pPr>
              <w:ind w:right="-13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6552E3CB" w14:textId="77777777" w:rsidR="001B1562" w:rsidRPr="001C5724" w:rsidRDefault="001B1562" w:rsidP="001B1562">
            <w:pPr>
              <w:ind w:right="-1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</w:tr>
      <w:tr w:rsidR="00E15E87" w:rsidRPr="001C5724" w14:paraId="5ABD9675" w14:textId="77777777" w:rsidTr="00F066FD">
        <w:trPr>
          <w:cantSplit/>
          <w:trHeight w:val="155"/>
        </w:trPr>
        <w:tc>
          <w:tcPr>
            <w:tcW w:w="5206" w:type="dxa"/>
          </w:tcPr>
          <w:p w14:paraId="04234864" w14:textId="2B3F8E1A" w:rsidR="00E15E87" w:rsidRPr="001C5724" w:rsidRDefault="00E15E87" w:rsidP="00E15E87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1C5724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ภายใน </w:t>
            </w:r>
            <w:r w:rsidRPr="001C5724">
              <w:rPr>
                <w:rFonts w:ascii="Browallia New" w:eastAsia="Calibri" w:hAnsi="Browallia New" w:cs="Browallia New"/>
                <w:sz w:val="28"/>
                <w:szCs w:val="28"/>
              </w:rPr>
              <w:t xml:space="preserve">1 </w:t>
            </w:r>
            <w:r w:rsidRPr="001C5724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759" w:type="dxa"/>
            <w:shd w:val="clear" w:color="auto" w:fill="auto"/>
          </w:tcPr>
          <w:p w14:paraId="589CD34F" w14:textId="4078B7FE" w:rsidR="00E15E87" w:rsidRPr="001C5724" w:rsidRDefault="007B1472" w:rsidP="00E15E87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1C5724">
              <w:rPr>
                <w:rFonts w:ascii="Browallia New" w:eastAsia="Calibri" w:hAnsi="Browallia New" w:cs="Browallia New"/>
                <w:sz w:val="28"/>
                <w:szCs w:val="28"/>
              </w:rPr>
              <w:t>6,533,867</w:t>
            </w:r>
          </w:p>
        </w:tc>
        <w:tc>
          <w:tcPr>
            <w:tcW w:w="236" w:type="dxa"/>
            <w:vAlign w:val="center"/>
          </w:tcPr>
          <w:p w14:paraId="13635345" w14:textId="77777777" w:rsidR="00E15E87" w:rsidRPr="001C5724" w:rsidRDefault="00E15E87" w:rsidP="00E15E87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809" w:type="dxa"/>
          </w:tcPr>
          <w:p w14:paraId="647E422D" w14:textId="4CB52FA2" w:rsidR="00E15E87" w:rsidRPr="001C5724" w:rsidRDefault="00E15E87" w:rsidP="00E15E87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1C5724">
              <w:rPr>
                <w:rFonts w:ascii="Browallia New" w:eastAsia="Calibri" w:hAnsi="Browallia New" w:cs="Browallia New"/>
                <w:sz w:val="28"/>
                <w:szCs w:val="28"/>
              </w:rPr>
              <w:t>357,024</w:t>
            </w:r>
          </w:p>
        </w:tc>
      </w:tr>
      <w:tr w:rsidR="00E15E87" w:rsidRPr="001C5724" w14:paraId="419C711C" w14:textId="77777777" w:rsidTr="00F066FD">
        <w:trPr>
          <w:cantSplit/>
          <w:trHeight w:val="195"/>
        </w:trPr>
        <w:tc>
          <w:tcPr>
            <w:tcW w:w="5206" w:type="dxa"/>
          </w:tcPr>
          <w:p w14:paraId="3641E5BD" w14:textId="5504A51A" w:rsidR="00E15E87" w:rsidRPr="001C5724" w:rsidRDefault="00E15E87" w:rsidP="00E15E87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1C5724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</w:t>
            </w:r>
            <w:r w:rsidRPr="001C5724">
              <w:rPr>
                <w:rFonts w:ascii="Browallia New" w:eastAsia="Calibri" w:hAnsi="Browallia New" w:cs="Browallia New"/>
                <w:sz w:val="28"/>
                <w:szCs w:val="28"/>
              </w:rPr>
              <w:t>2</w:t>
            </w:r>
            <w:r w:rsidR="00946F9D" w:rsidRPr="001C5724">
              <w:rPr>
                <w:rFonts w:ascii="Browallia New" w:eastAsia="Calibri" w:hAnsi="Browallia New" w:cs="Browallia New"/>
                <w:sz w:val="28"/>
                <w:szCs w:val="28"/>
              </w:rPr>
              <w:t xml:space="preserve"> - 5</w:t>
            </w:r>
            <w:r w:rsidRPr="001C5724">
              <w:rPr>
                <w:rFonts w:ascii="Browallia New" w:eastAsia="Calibri" w:hAnsi="Browallia New" w:cs="Browallia New"/>
                <w:sz w:val="28"/>
                <w:szCs w:val="28"/>
              </w:rPr>
              <w:t xml:space="preserve"> </w:t>
            </w:r>
            <w:r w:rsidRPr="001C5724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759" w:type="dxa"/>
            <w:tcBorders>
              <w:bottom w:val="single" w:sz="4" w:space="0" w:color="auto"/>
            </w:tcBorders>
            <w:shd w:val="clear" w:color="auto" w:fill="auto"/>
          </w:tcPr>
          <w:p w14:paraId="19175855" w14:textId="120D8048" w:rsidR="00E15E87" w:rsidRPr="001C5724" w:rsidRDefault="007B1472" w:rsidP="00E15E87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1C5724">
              <w:rPr>
                <w:rFonts w:ascii="Browallia New" w:eastAsia="Calibri" w:hAnsi="Browallia New" w:cs="Browallia New"/>
                <w:sz w:val="28"/>
                <w:szCs w:val="28"/>
              </w:rPr>
              <w:t>18,087,008</w:t>
            </w:r>
          </w:p>
        </w:tc>
        <w:tc>
          <w:tcPr>
            <w:tcW w:w="236" w:type="dxa"/>
            <w:vAlign w:val="center"/>
          </w:tcPr>
          <w:p w14:paraId="2FA47219" w14:textId="77777777" w:rsidR="00E15E87" w:rsidRPr="001C5724" w:rsidRDefault="00E15E87" w:rsidP="00E15E87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52B9EBEB" w14:textId="5DF14778" w:rsidR="00E15E87" w:rsidRPr="001C5724" w:rsidRDefault="00E15E87" w:rsidP="00E15E87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1C5724">
              <w:rPr>
                <w:rFonts w:ascii="Browallia New" w:eastAsia="Calibri" w:hAnsi="Browallia New" w:cs="Browallia New"/>
                <w:sz w:val="28"/>
                <w:szCs w:val="28"/>
              </w:rPr>
              <w:t>986,474</w:t>
            </w:r>
          </w:p>
        </w:tc>
      </w:tr>
      <w:tr w:rsidR="00E15E87" w:rsidRPr="001C5724" w14:paraId="5D16A1E0" w14:textId="77777777" w:rsidTr="00F066FD">
        <w:trPr>
          <w:cantSplit/>
          <w:trHeight w:val="195"/>
        </w:trPr>
        <w:tc>
          <w:tcPr>
            <w:tcW w:w="5206" w:type="dxa"/>
          </w:tcPr>
          <w:p w14:paraId="29AC17BD" w14:textId="3B8F0DDF" w:rsidR="00E15E87" w:rsidRPr="001C5724" w:rsidRDefault="00E15E87" w:rsidP="00E15E87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1C5724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75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A177BF6" w14:textId="747F46FB" w:rsidR="00E15E87" w:rsidRPr="001C5724" w:rsidRDefault="007B1472" w:rsidP="00E15E87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1C5724">
              <w:rPr>
                <w:rFonts w:ascii="Browallia New" w:eastAsia="Calibri" w:hAnsi="Browallia New" w:cs="Browallia New"/>
                <w:sz w:val="28"/>
                <w:szCs w:val="28"/>
              </w:rPr>
              <w:t>24,620,875</w:t>
            </w:r>
          </w:p>
        </w:tc>
        <w:tc>
          <w:tcPr>
            <w:tcW w:w="236" w:type="dxa"/>
            <w:vAlign w:val="center"/>
          </w:tcPr>
          <w:p w14:paraId="01FB5F18" w14:textId="77777777" w:rsidR="00E15E87" w:rsidRPr="001C5724" w:rsidRDefault="00E15E87" w:rsidP="00E15E87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12" w:space="0" w:color="auto"/>
            </w:tcBorders>
          </w:tcPr>
          <w:p w14:paraId="237BBD37" w14:textId="0C4FBCD6" w:rsidR="00E15E87" w:rsidRPr="001C5724" w:rsidRDefault="00E15E87" w:rsidP="00E15E87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1C5724">
              <w:rPr>
                <w:rFonts w:ascii="Browallia New" w:eastAsia="Calibri" w:hAnsi="Browallia New" w:cs="Browallia New"/>
                <w:sz w:val="28"/>
                <w:szCs w:val="28"/>
              </w:rPr>
              <w:fldChar w:fldCharType="begin"/>
            </w:r>
            <w:r w:rsidRPr="001C5724">
              <w:rPr>
                <w:rFonts w:ascii="Browallia New" w:eastAsia="Calibri" w:hAnsi="Browallia New" w:cs="Browallia New"/>
                <w:sz w:val="28"/>
                <w:szCs w:val="28"/>
              </w:rPr>
              <w:instrText xml:space="preserve"> =SUM(ABOVE) </w:instrText>
            </w:r>
            <w:r w:rsidRPr="001C5724">
              <w:rPr>
                <w:rFonts w:ascii="Browallia New" w:eastAsia="Calibri" w:hAnsi="Browallia New" w:cs="Browallia New"/>
                <w:sz w:val="28"/>
                <w:szCs w:val="28"/>
              </w:rPr>
              <w:fldChar w:fldCharType="separate"/>
            </w:r>
            <w:r w:rsidRPr="001C5724">
              <w:rPr>
                <w:rFonts w:ascii="Browallia New" w:eastAsia="Calibri" w:hAnsi="Browallia New" w:cs="Browallia New"/>
                <w:sz w:val="28"/>
                <w:szCs w:val="28"/>
              </w:rPr>
              <w:t>1,343,498</w:t>
            </w:r>
            <w:r w:rsidRPr="001C5724">
              <w:rPr>
                <w:rFonts w:ascii="Browallia New" w:eastAsia="Calibri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37060038" w14:textId="77777777" w:rsidR="00C25073" w:rsidRPr="001C5724" w:rsidRDefault="00C25073" w:rsidP="001C5724">
      <w:pPr>
        <w:tabs>
          <w:tab w:val="clear" w:pos="227"/>
          <w:tab w:val="clear" w:pos="454"/>
          <w:tab w:val="clear" w:pos="680"/>
          <w:tab w:val="clear" w:pos="907"/>
        </w:tabs>
        <w:ind w:left="432"/>
        <w:jc w:val="thaiDistribute"/>
        <w:rPr>
          <w:rFonts w:ascii="Browallia New" w:hAnsi="Browallia New" w:cs="Browallia New"/>
          <w:b/>
          <w:sz w:val="28"/>
          <w:szCs w:val="28"/>
        </w:rPr>
      </w:pPr>
    </w:p>
    <w:p w14:paraId="0D233FF6" w14:textId="1E6F0A9B" w:rsidR="00C32F27" w:rsidRPr="001C5724" w:rsidRDefault="00725452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1C5724">
        <w:rPr>
          <w:rFonts w:ascii="Browallia New" w:hAnsi="Browallia New" w:cs="Browallia New"/>
          <w:sz w:val="28"/>
          <w:szCs w:val="28"/>
          <w:cs/>
        </w:rPr>
        <w:t xml:space="preserve">ภาระที่ต้องปฏิบัติตามสัญญาดังกล่าวคาดว่าจะรับรู้เกินกว่า </w:t>
      </w:r>
      <w:r w:rsidRPr="001C5724">
        <w:rPr>
          <w:rFonts w:ascii="Browallia New" w:hAnsi="Browallia New" w:cs="Browallia New"/>
          <w:sz w:val="28"/>
          <w:szCs w:val="28"/>
        </w:rPr>
        <w:t xml:space="preserve">1 </w:t>
      </w:r>
      <w:r w:rsidRPr="001C5724">
        <w:rPr>
          <w:rFonts w:ascii="Browallia New" w:hAnsi="Browallia New" w:cs="Browallia New"/>
          <w:sz w:val="28"/>
          <w:szCs w:val="28"/>
          <w:cs/>
        </w:rPr>
        <w:t xml:space="preserve">ปี </w:t>
      </w:r>
      <w:r w:rsidR="00E021CE" w:rsidRPr="001C5724">
        <w:rPr>
          <w:rFonts w:ascii="Browallia New" w:hAnsi="Browallia New" w:cs="Browallia New"/>
          <w:sz w:val="28"/>
          <w:szCs w:val="28"/>
          <w:cs/>
        </w:rPr>
        <w:t>ซึ่ง</w:t>
      </w:r>
      <w:r w:rsidR="00DE5F1C" w:rsidRPr="001C5724">
        <w:rPr>
          <w:rFonts w:ascii="Browallia New" w:hAnsi="Browallia New" w:cs="Browallia New"/>
          <w:sz w:val="28"/>
          <w:szCs w:val="28"/>
          <w:cs/>
        </w:rPr>
        <w:t>เกี่ยวข้องกับการ</w:t>
      </w:r>
      <w:r w:rsidR="00B5040C" w:rsidRPr="001C5724">
        <w:rPr>
          <w:rFonts w:ascii="Browallia New" w:hAnsi="Browallia New" w:cs="Browallia New"/>
          <w:sz w:val="28"/>
          <w:szCs w:val="28"/>
          <w:cs/>
        </w:rPr>
        <w:t>ให้บริการบำรุงรักษา</w:t>
      </w:r>
      <w:r w:rsidR="00DE5F1C" w:rsidRPr="001C5724">
        <w:rPr>
          <w:rFonts w:ascii="Browallia New" w:hAnsi="Browallia New" w:cs="Browallia New"/>
          <w:sz w:val="28"/>
          <w:szCs w:val="28"/>
          <w:cs/>
        </w:rPr>
        <w:t>ที่จะ</w:t>
      </w:r>
      <w:r w:rsidR="00D66E36" w:rsidRPr="001C5724">
        <w:rPr>
          <w:rFonts w:ascii="Browallia New" w:hAnsi="Browallia New" w:cs="Browallia New"/>
          <w:sz w:val="28"/>
          <w:szCs w:val="28"/>
          <w:cs/>
        </w:rPr>
        <w:t>เสร็จสิ้น</w:t>
      </w:r>
      <w:r w:rsidR="00DE5F1C" w:rsidRPr="001C5724">
        <w:rPr>
          <w:rFonts w:ascii="Browallia New" w:hAnsi="Browallia New" w:cs="Browallia New"/>
          <w:sz w:val="28"/>
          <w:szCs w:val="28"/>
          <w:cs/>
        </w:rPr>
        <w:t xml:space="preserve">ภายใน </w:t>
      </w:r>
      <w:r w:rsidR="00946F9D" w:rsidRPr="001C5724">
        <w:rPr>
          <w:rFonts w:ascii="Browallia New" w:hAnsi="Browallia New" w:cs="Browallia New"/>
          <w:sz w:val="28"/>
          <w:szCs w:val="28"/>
        </w:rPr>
        <w:t>5</w:t>
      </w:r>
      <w:r w:rsidR="00DE5F1C" w:rsidRPr="001C5724">
        <w:rPr>
          <w:rFonts w:ascii="Browallia New" w:hAnsi="Browallia New" w:cs="Browallia New"/>
          <w:sz w:val="28"/>
          <w:szCs w:val="28"/>
        </w:rPr>
        <w:t xml:space="preserve"> </w:t>
      </w:r>
      <w:r w:rsidR="00DE5F1C" w:rsidRPr="001C5724">
        <w:rPr>
          <w:rFonts w:ascii="Browallia New" w:hAnsi="Browallia New" w:cs="Browallia New"/>
          <w:sz w:val="28"/>
          <w:szCs w:val="28"/>
          <w:cs/>
        </w:rPr>
        <w:t>ปี</w:t>
      </w:r>
    </w:p>
    <w:p w14:paraId="7F358FEA" w14:textId="77777777" w:rsidR="00E079B2" w:rsidRPr="001C5724" w:rsidRDefault="00E079B2" w:rsidP="001C5724">
      <w:pPr>
        <w:tabs>
          <w:tab w:val="clear" w:pos="227"/>
          <w:tab w:val="clear" w:pos="454"/>
          <w:tab w:val="clear" w:pos="680"/>
          <w:tab w:val="clear" w:pos="907"/>
        </w:tabs>
        <w:ind w:left="432"/>
        <w:jc w:val="thaiDistribute"/>
        <w:rPr>
          <w:rFonts w:ascii="Browallia New" w:hAnsi="Browallia New" w:cs="Browallia New"/>
          <w:b/>
          <w:sz w:val="28"/>
          <w:szCs w:val="28"/>
        </w:rPr>
      </w:pPr>
    </w:p>
    <w:p w14:paraId="64B4DF31" w14:textId="77689358" w:rsidR="008C7D07" w:rsidRPr="001C5724" w:rsidRDefault="008C7D07" w:rsidP="001C5724">
      <w:pPr>
        <w:pStyle w:val="ListParagraph"/>
        <w:numPr>
          <w:ilvl w:val="0"/>
          <w:numId w:val="36"/>
        </w:numPr>
        <w:tabs>
          <w:tab w:val="clear" w:pos="227"/>
          <w:tab w:val="left" w:pos="540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C5724">
        <w:rPr>
          <w:rFonts w:ascii="Browallia New" w:hAnsi="Browallia New" w:cs="Browallia New"/>
          <w:b/>
          <w:bCs/>
          <w:sz w:val="28"/>
          <w:szCs w:val="28"/>
          <w:cs/>
        </w:rPr>
        <w:t>ค่าใช้จ่ายตามลักษณะ</w:t>
      </w:r>
    </w:p>
    <w:p w14:paraId="64B4DF33" w14:textId="77777777" w:rsidR="00971F58" w:rsidRPr="001C5724" w:rsidRDefault="00971F58" w:rsidP="001C5724">
      <w:pPr>
        <w:tabs>
          <w:tab w:val="clear" w:pos="227"/>
          <w:tab w:val="clear" w:pos="454"/>
          <w:tab w:val="clear" w:pos="680"/>
          <w:tab w:val="clear" w:pos="907"/>
        </w:tabs>
        <w:ind w:left="432"/>
        <w:jc w:val="thaiDistribute"/>
        <w:rPr>
          <w:rFonts w:ascii="Browallia New" w:hAnsi="Browallia New" w:cs="Browallia New"/>
          <w:b/>
          <w:sz w:val="28"/>
          <w:szCs w:val="28"/>
        </w:rPr>
      </w:pPr>
    </w:p>
    <w:tbl>
      <w:tblPr>
        <w:tblW w:w="4831" w:type="pct"/>
        <w:tblInd w:w="360" w:type="dxa"/>
        <w:tblLayout w:type="fixed"/>
        <w:tblLook w:val="01E0" w:firstRow="1" w:lastRow="1" w:firstColumn="1" w:lastColumn="1" w:noHBand="0" w:noVBand="0"/>
      </w:tblPr>
      <w:tblGrid>
        <w:gridCol w:w="3153"/>
        <w:gridCol w:w="1295"/>
        <w:gridCol w:w="240"/>
        <w:gridCol w:w="1284"/>
        <w:gridCol w:w="238"/>
        <w:gridCol w:w="1264"/>
        <w:gridCol w:w="236"/>
        <w:gridCol w:w="1308"/>
      </w:tblGrid>
      <w:tr w:rsidR="00FB3E61" w:rsidRPr="001C5724" w14:paraId="64B4DF36" w14:textId="77777777" w:rsidTr="00E15E87">
        <w:tc>
          <w:tcPr>
            <w:tcW w:w="1748" w:type="pct"/>
          </w:tcPr>
          <w:p w14:paraId="64B4DF34" w14:textId="77777777" w:rsidR="008C7D07" w:rsidRPr="001C5724" w:rsidRDefault="008C7D07" w:rsidP="00124879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252" w:type="pct"/>
            <w:gridSpan w:val="7"/>
          </w:tcPr>
          <w:p w14:paraId="64B4DF35" w14:textId="77777777" w:rsidR="008C7D07" w:rsidRPr="001C5724" w:rsidRDefault="008C7D07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บาท)</w:t>
            </w:r>
          </w:p>
        </w:tc>
      </w:tr>
      <w:tr w:rsidR="00FB3E61" w:rsidRPr="001C5724" w14:paraId="64B4DF3B" w14:textId="77777777" w:rsidTr="00E15E87">
        <w:trPr>
          <w:trHeight w:val="351"/>
        </w:trPr>
        <w:tc>
          <w:tcPr>
            <w:tcW w:w="1748" w:type="pct"/>
          </w:tcPr>
          <w:p w14:paraId="64B4DF37" w14:textId="77777777" w:rsidR="008C7D07" w:rsidRPr="001C5724" w:rsidRDefault="008C7D07" w:rsidP="00124879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3" w:type="pct"/>
            <w:gridSpan w:val="3"/>
            <w:tcBorders>
              <w:bottom w:val="single" w:sz="4" w:space="0" w:color="auto"/>
            </w:tcBorders>
          </w:tcPr>
          <w:p w14:paraId="64B4DF38" w14:textId="77777777" w:rsidR="008C7D07" w:rsidRPr="001C5724" w:rsidRDefault="008C7D07" w:rsidP="001248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64B4DF39" w14:textId="77777777" w:rsidR="008C7D07" w:rsidRPr="001C5724" w:rsidRDefault="008C7D07" w:rsidP="001248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7" w:type="pct"/>
            <w:gridSpan w:val="3"/>
            <w:tcBorders>
              <w:bottom w:val="single" w:sz="4" w:space="0" w:color="auto"/>
            </w:tcBorders>
          </w:tcPr>
          <w:p w14:paraId="64B4DF3A" w14:textId="77777777" w:rsidR="008C7D07" w:rsidRPr="001C5724" w:rsidRDefault="008C7D07" w:rsidP="001248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FB3E61" w:rsidRPr="001C5724" w14:paraId="64B4DF3E" w14:textId="77777777" w:rsidTr="00E15E87">
        <w:trPr>
          <w:trHeight w:val="351"/>
        </w:trPr>
        <w:tc>
          <w:tcPr>
            <w:tcW w:w="1748" w:type="pct"/>
          </w:tcPr>
          <w:p w14:paraId="64B4DF3C" w14:textId="77777777" w:rsidR="008C7D07" w:rsidRPr="001C5724" w:rsidRDefault="008C7D07" w:rsidP="00124879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252" w:type="pct"/>
            <w:gridSpan w:val="7"/>
            <w:tcBorders>
              <w:bottom w:val="single" w:sz="4" w:space="0" w:color="auto"/>
            </w:tcBorders>
          </w:tcPr>
          <w:p w14:paraId="64B4DF3D" w14:textId="77777777" w:rsidR="008C7D07" w:rsidRPr="001C5724" w:rsidRDefault="008C7D07" w:rsidP="001248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สำหรับปีสิ้นสุดวันที่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 xml:space="preserve"> 31</w:t>
            </w:r>
            <w:r w:rsidRPr="001C572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15E87" w:rsidRPr="001C5724" w14:paraId="64B4DF47" w14:textId="77777777" w:rsidTr="00E15E87">
        <w:trPr>
          <w:trHeight w:val="351"/>
        </w:trPr>
        <w:tc>
          <w:tcPr>
            <w:tcW w:w="1748" w:type="pct"/>
          </w:tcPr>
          <w:p w14:paraId="64B4DF3F" w14:textId="77777777" w:rsidR="00E15E87" w:rsidRPr="001C5724" w:rsidRDefault="00E15E87" w:rsidP="00E15E87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64B4DF40" w14:textId="362C86B9" w:rsidR="00E15E87" w:rsidRPr="001C5724" w:rsidRDefault="00E15E87" w:rsidP="00E15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33" w:type="pct"/>
          </w:tcPr>
          <w:p w14:paraId="64B4DF41" w14:textId="77777777" w:rsidR="00E15E87" w:rsidRPr="001C5724" w:rsidRDefault="00E15E87" w:rsidP="00E15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64B4DF42" w14:textId="5F6787B4" w:rsidR="00E15E87" w:rsidRPr="001C5724" w:rsidRDefault="00E15E87" w:rsidP="00E15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32" w:type="pct"/>
          </w:tcPr>
          <w:p w14:paraId="64B4DF43" w14:textId="77777777" w:rsidR="00E15E87" w:rsidRPr="001C5724" w:rsidRDefault="00E15E87" w:rsidP="00E15E8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64B4DF44" w14:textId="02A988FD" w:rsidR="00E15E87" w:rsidRPr="001C5724" w:rsidRDefault="00E15E87" w:rsidP="00E15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31" w:type="pct"/>
          </w:tcPr>
          <w:p w14:paraId="64B4DF45" w14:textId="77777777" w:rsidR="00E15E87" w:rsidRPr="001C5724" w:rsidRDefault="00E15E87" w:rsidP="00E15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64B4DF46" w14:textId="3A6160D8" w:rsidR="00E15E87" w:rsidRPr="001C5724" w:rsidRDefault="00E15E87" w:rsidP="00E15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</w:tr>
      <w:tr w:rsidR="000F4994" w:rsidRPr="001C5724" w14:paraId="7C6BA598" w14:textId="77777777" w:rsidTr="00E15E87">
        <w:trPr>
          <w:trHeight w:val="208"/>
        </w:trPr>
        <w:tc>
          <w:tcPr>
            <w:tcW w:w="1748" w:type="pct"/>
          </w:tcPr>
          <w:p w14:paraId="63A1E9E8" w14:textId="77777777" w:rsidR="00514DF1" w:rsidRPr="001C5724" w:rsidRDefault="00514DF1" w:rsidP="00CB4E26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18" w:type="pct"/>
          </w:tcPr>
          <w:p w14:paraId="55976536" w14:textId="77777777" w:rsidR="00514DF1" w:rsidRPr="001C5724" w:rsidRDefault="00514DF1" w:rsidP="00CB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" w:type="pct"/>
          </w:tcPr>
          <w:p w14:paraId="2C12B318" w14:textId="77777777" w:rsidR="00514DF1" w:rsidRPr="001C5724" w:rsidRDefault="00514DF1" w:rsidP="00CB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12" w:type="pct"/>
          </w:tcPr>
          <w:p w14:paraId="646D5777" w14:textId="77777777" w:rsidR="00514DF1" w:rsidRPr="001C5724" w:rsidRDefault="00514DF1" w:rsidP="00CB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" w:type="pct"/>
          </w:tcPr>
          <w:p w14:paraId="51C14F77" w14:textId="77777777" w:rsidR="00514DF1" w:rsidRPr="001C5724" w:rsidRDefault="00514DF1" w:rsidP="00CB4E26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1" w:type="pct"/>
          </w:tcPr>
          <w:p w14:paraId="00125CE7" w14:textId="77777777" w:rsidR="00514DF1" w:rsidRPr="001C5724" w:rsidRDefault="00514DF1" w:rsidP="00CB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" w:type="pct"/>
          </w:tcPr>
          <w:p w14:paraId="5B82C722" w14:textId="77777777" w:rsidR="00514DF1" w:rsidRPr="001C5724" w:rsidRDefault="00514DF1" w:rsidP="00CB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5" w:type="pct"/>
          </w:tcPr>
          <w:p w14:paraId="431E4C8D" w14:textId="77777777" w:rsidR="00514DF1" w:rsidRPr="001C5724" w:rsidRDefault="00514DF1" w:rsidP="00CB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55573" w:rsidRPr="001C5724" w14:paraId="64B4DF59" w14:textId="77777777" w:rsidTr="00E15E87">
        <w:trPr>
          <w:trHeight w:val="113"/>
        </w:trPr>
        <w:tc>
          <w:tcPr>
            <w:tcW w:w="1748" w:type="pct"/>
          </w:tcPr>
          <w:p w14:paraId="64B4DF51" w14:textId="0199174A" w:rsidR="00A55573" w:rsidRPr="001C5724" w:rsidRDefault="00A55573" w:rsidP="00A55573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1C5724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718" w:type="pct"/>
          </w:tcPr>
          <w:p w14:paraId="64B4DF52" w14:textId="7E9B6104" w:rsidR="00A55573" w:rsidRPr="001C5724" w:rsidRDefault="00FE5B49" w:rsidP="00A5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</w:rPr>
              <w:t>381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247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682</w:t>
            </w:r>
          </w:p>
        </w:tc>
        <w:tc>
          <w:tcPr>
            <w:tcW w:w="133" w:type="pct"/>
            <w:vAlign w:val="bottom"/>
          </w:tcPr>
          <w:p w14:paraId="64B4DF53" w14:textId="77777777" w:rsidR="00A55573" w:rsidRPr="001C5724" w:rsidRDefault="00A55573" w:rsidP="00A5557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12" w:type="pct"/>
          </w:tcPr>
          <w:p w14:paraId="64B4DF54" w14:textId="6FD36F16" w:rsidR="00A55573" w:rsidRPr="001C5724" w:rsidRDefault="00FE5B49" w:rsidP="00A5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</w:rPr>
              <w:t>323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064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584</w:t>
            </w:r>
          </w:p>
        </w:tc>
        <w:tc>
          <w:tcPr>
            <w:tcW w:w="132" w:type="pct"/>
            <w:vAlign w:val="bottom"/>
          </w:tcPr>
          <w:p w14:paraId="64B4DF55" w14:textId="77777777" w:rsidR="00A55573" w:rsidRPr="001C5724" w:rsidRDefault="00A55573" w:rsidP="00A5557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1" w:type="pct"/>
          </w:tcPr>
          <w:p w14:paraId="64B4DF56" w14:textId="0872B740" w:rsidR="00A55573" w:rsidRPr="001C5724" w:rsidRDefault="00FE5B49" w:rsidP="00A5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</w:rPr>
              <w:t>381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247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682</w:t>
            </w:r>
          </w:p>
        </w:tc>
        <w:tc>
          <w:tcPr>
            <w:tcW w:w="131" w:type="pct"/>
            <w:vAlign w:val="bottom"/>
          </w:tcPr>
          <w:p w14:paraId="64B4DF57" w14:textId="77777777" w:rsidR="00A55573" w:rsidRPr="001C5724" w:rsidRDefault="00A55573" w:rsidP="00A5557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5" w:type="pct"/>
          </w:tcPr>
          <w:p w14:paraId="64B4DF58" w14:textId="1ED19214" w:rsidR="00A55573" w:rsidRPr="001C5724" w:rsidRDefault="00FE5B49" w:rsidP="00A5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</w:rPr>
              <w:t>323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064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584</w:t>
            </w:r>
          </w:p>
        </w:tc>
      </w:tr>
      <w:tr w:rsidR="00A55573" w:rsidRPr="001C5724" w14:paraId="64B4DF67" w14:textId="77777777" w:rsidTr="00E15E87">
        <w:trPr>
          <w:trHeight w:val="113"/>
        </w:trPr>
        <w:tc>
          <w:tcPr>
            <w:tcW w:w="1748" w:type="pct"/>
          </w:tcPr>
          <w:p w14:paraId="65D3E620" w14:textId="77777777" w:rsidR="00A55573" w:rsidRPr="001C5724" w:rsidRDefault="00A55573" w:rsidP="00A55573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1C5724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เงินเดือนและผลประโยชน์อื่น</w:t>
            </w:r>
          </w:p>
          <w:p w14:paraId="64B4DF5B" w14:textId="241431F3" w:rsidR="00A55573" w:rsidRPr="001C5724" w:rsidRDefault="00A55573" w:rsidP="00A55573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1C5724">
              <w:rPr>
                <w:rFonts w:ascii="Browallia New" w:eastAsia="Calibri" w:hAnsi="Browallia New" w:cs="Browallia New"/>
                <w:sz w:val="28"/>
                <w:szCs w:val="28"/>
              </w:rPr>
              <w:t xml:space="preserve">   </w:t>
            </w:r>
            <w:r w:rsidRPr="001C5724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718" w:type="pct"/>
          </w:tcPr>
          <w:p w14:paraId="538B8743" w14:textId="77777777" w:rsidR="00A55573" w:rsidRPr="001C5724" w:rsidRDefault="00A55573" w:rsidP="00A5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4B4DF5D" w14:textId="72A19A50" w:rsidR="00A55573" w:rsidRPr="001C5724" w:rsidRDefault="00FE5B49" w:rsidP="00A5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</w:rPr>
              <w:t>93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342EBC" w:rsidRPr="001C5724">
              <w:rPr>
                <w:rFonts w:ascii="Browallia New" w:hAnsi="Browallia New" w:cs="Browallia New"/>
                <w:sz w:val="28"/>
                <w:szCs w:val="28"/>
              </w:rPr>
              <w:t>898,041</w:t>
            </w:r>
          </w:p>
        </w:tc>
        <w:tc>
          <w:tcPr>
            <w:tcW w:w="133" w:type="pct"/>
            <w:vAlign w:val="bottom"/>
          </w:tcPr>
          <w:p w14:paraId="64B4DF5E" w14:textId="77777777" w:rsidR="00A55573" w:rsidRPr="001C5724" w:rsidRDefault="00A55573" w:rsidP="00A5557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12" w:type="pct"/>
          </w:tcPr>
          <w:p w14:paraId="3072848F" w14:textId="77777777" w:rsidR="00A55573" w:rsidRPr="001C5724" w:rsidRDefault="00A55573" w:rsidP="00A5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4B4DF60" w14:textId="4AEDDC02" w:rsidR="00A55573" w:rsidRPr="001C5724" w:rsidRDefault="00FE5B49" w:rsidP="00A5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</w:rPr>
              <w:t>93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109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198</w:t>
            </w:r>
          </w:p>
        </w:tc>
        <w:tc>
          <w:tcPr>
            <w:tcW w:w="132" w:type="pct"/>
            <w:vAlign w:val="bottom"/>
          </w:tcPr>
          <w:p w14:paraId="64B4DF61" w14:textId="77777777" w:rsidR="00A55573" w:rsidRPr="001C5724" w:rsidRDefault="00A55573" w:rsidP="00A5557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1" w:type="pct"/>
          </w:tcPr>
          <w:p w14:paraId="45D9F682" w14:textId="77777777" w:rsidR="00A55573" w:rsidRPr="001C5724" w:rsidRDefault="00A55573" w:rsidP="00A5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4B4DF63" w14:textId="762E3CAE" w:rsidR="00A55573" w:rsidRPr="001C5724" w:rsidRDefault="00FE5B49" w:rsidP="00A5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</w:rPr>
              <w:t>93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342EBC" w:rsidRPr="001C5724">
              <w:rPr>
                <w:rFonts w:ascii="Browallia New" w:hAnsi="Browallia New" w:cs="Browallia New"/>
                <w:sz w:val="28"/>
                <w:szCs w:val="28"/>
              </w:rPr>
              <w:t>898,041</w:t>
            </w:r>
          </w:p>
        </w:tc>
        <w:tc>
          <w:tcPr>
            <w:tcW w:w="131" w:type="pct"/>
            <w:vAlign w:val="bottom"/>
          </w:tcPr>
          <w:p w14:paraId="64B4DF64" w14:textId="77777777" w:rsidR="00A55573" w:rsidRPr="001C5724" w:rsidRDefault="00A55573" w:rsidP="00A5557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5" w:type="pct"/>
          </w:tcPr>
          <w:p w14:paraId="6BDE8F4B" w14:textId="77777777" w:rsidR="00A55573" w:rsidRPr="001C5724" w:rsidRDefault="00A55573" w:rsidP="00A5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4B4DF66" w14:textId="6E2F43DA" w:rsidR="00A55573" w:rsidRPr="001C5724" w:rsidRDefault="00FE5B49" w:rsidP="00A5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</w:rPr>
              <w:t>93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109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198</w:t>
            </w:r>
          </w:p>
        </w:tc>
      </w:tr>
      <w:tr w:rsidR="00A55573" w:rsidRPr="001C5724" w14:paraId="64B4DF70" w14:textId="77777777" w:rsidTr="00E15E87">
        <w:trPr>
          <w:trHeight w:val="113"/>
        </w:trPr>
        <w:tc>
          <w:tcPr>
            <w:tcW w:w="1748" w:type="pct"/>
          </w:tcPr>
          <w:p w14:paraId="64B4DF68" w14:textId="026CBDCC" w:rsidR="00A55573" w:rsidRPr="001C5724" w:rsidRDefault="00A55573" w:rsidP="00A55573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1C5724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718" w:type="pct"/>
            <w:vAlign w:val="bottom"/>
          </w:tcPr>
          <w:p w14:paraId="64B4DF69" w14:textId="7D47ECF5" w:rsidR="00A55573" w:rsidRPr="001C5724" w:rsidRDefault="00FE5B49" w:rsidP="00A5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507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B62F04" w:rsidRPr="001C5724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</w:p>
        </w:tc>
        <w:tc>
          <w:tcPr>
            <w:tcW w:w="133" w:type="pct"/>
            <w:vAlign w:val="bottom"/>
          </w:tcPr>
          <w:p w14:paraId="64B4DF6A" w14:textId="77777777" w:rsidR="00A55573" w:rsidRPr="001C5724" w:rsidRDefault="00A55573" w:rsidP="00A5557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14:paraId="64B4DF6B" w14:textId="1E52A7FC" w:rsidR="00A55573" w:rsidRPr="001C5724" w:rsidRDefault="00FE5B49" w:rsidP="00A5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939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59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32" w:type="pct"/>
            <w:vAlign w:val="bottom"/>
          </w:tcPr>
          <w:p w14:paraId="64B4DF6C" w14:textId="77777777" w:rsidR="00A55573" w:rsidRPr="001C5724" w:rsidRDefault="00A55573" w:rsidP="00A5557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14:paraId="64B4DF6D" w14:textId="68E39ED7" w:rsidR="00A55573" w:rsidRPr="001C5724" w:rsidRDefault="00FE5B49" w:rsidP="00A5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F3026F" w:rsidRPr="001C5724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</w:p>
        </w:tc>
        <w:tc>
          <w:tcPr>
            <w:tcW w:w="131" w:type="pct"/>
            <w:vAlign w:val="bottom"/>
          </w:tcPr>
          <w:p w14:paraId="64B4DF6E" w14:textId="77777777" w:rsidR="00A55573" w:rsidRPr="001C5724" w:rsidRDefault="00A55573" w:rsidP="00A5557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64B4DF6F" w14:textId="7495A385" w:rsidR="00A55573" w:rsidRPr="001C5724" w:rsidRDefault="00FE5B49" w:rsidP="00A5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938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A55573" w:rsidRPr="001C5724" w14:paraId="64B4DF79" w14:textId="77777777" w:rsidTr="00E15E87">
        <w:trPr>
          <w:trHeight w:val="113"/>
        </w:trPr>
        <w:tc>
          <w:tcPr>
            <w:tcW w:w="1748" w:type="pct"/>
          </w:tcPr>
          <w:p w14:paraId="64B4DF71" w14:textId="0D0B5332" w:rsidR="00A55573" w:rsidRPr="001C5724" w:rsidRDefault="00A55573" w:rsidP="00A55573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1C5724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ค่าจ้างบริการติดตั้ง</w:t>
            </w:r>
          </w:p>
        </w:tc>
        <w:tc>
          <w:tcPr>
            <w:tcW w:w="718" w:type="pct"/>
          </w:tcPr>
          <w:p w14:paraId="64B4DF72" w14:textId="54F227EC" w:rsidR="00A55573" w:rsidRPr="001C5724" w:rsidRDefault="00FE5B49" w:rsidP="00A5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821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342</w:t>
            </w:r>
          </w:p>
        </w:tc>
        <w:tc>
          <w:tcPr>
            <w:tcW w:w="133" w:type="pct"/>
            <w:vAlign w:val="bottom"/>
          </w:tcPr>
          <w:p w14:paraId="64B4DF73" w14:textId="77777777" w:rsidR="00A55573" w:rsidRPr="001C5724" w:rsidRDefault="00A55573" w:rsidP="00A5557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12" w:type="pct"/>
          </w:tcPr>
          <w:p w14:paraId="64B4DF74" w14:textId="0A44D7D7" w:rsidR="00A55573" w:rsidRPr="001C5724" w:rsidRDefault="00FE5B49" w:rsidP="00A5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719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965</w:t>
            </w:r>
          </w:p>
        </w:tc>
        <w:tc>
          <w:tcPr>
            <w:tcW w:w="132" w:type="pct"/>
            <w:vAlign w:val="bottom"/>
          </w:tcPr>
          <w:p w14:paraId="64B4DF75" w14:textId="77777777" w:rsidR="00A55573" w:rsidRPr="001C5724" w:rsidRDefault="00A55573" w:rsidP="00A5557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1" w:type="pct"/>
          </w:tcPr>
          <w:p w14:paraId="64B4DF76" w14:textId="368889E5" w:rsidR="00A55573" w:rsidRPr="001C5724" w:rsidRDefault="00FE5B49" w:rsidP="00A5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821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342</w:t>
            </w:r>
          </w:p>
        </w:tc>
        <w:tc>
          <w:tcPr>
            <w:tcW w:w="131" w:type="pct"/>
            <w:vAlign w:val="bottom"/>
          </w:tcPr>
          <w:p w14:paraId="64B4DF77" w14:textId="77777777" w:rsidR="00A55573" w:rsidRPr="001C5724" w:rsidRDefault="00A55573" w:rsidP="00A5557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5" w:type="pct"/>
          </w:tcPr>
          <w:p w14:paraId="64B4DF78" w14:textId="30215DAC" w:rsidR="00A55573" w:rsidRPr="001C5724" w:rsidRDefault="00FE5B49" w:rsidP="00A5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719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965</w:t>
            </w:r>
          </w:p>
        </w:tc>
      </w:tr>
      <w:tr w:rsidR="00A55573" w:rsidRPr="001C5724" w14:paraId="64B4DF82" w14:textId="77777777" w:rsidTr="00E15E87">
        <w:trPr>
          <w:trHeight w:val="113"/>
        </w:trPr>
        <w:tc>
          <w:tcPr>
            <w:tcW w:w="1748" w:type="pct"/>
          </w:tcPr>
          <w:p w14:paraId="64B4DF7A" w14:textId="06835559" w:rsidR="00A55573" w:rsidRPr="001C5724" w:rsidRDefault="00A55573" w:rsidP="00A55573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1C5724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718" w:type="pct"/>
          </w:tcPr>
          <w:p w14:paraId="64B4DF7B" w14:textId="02B986F5" w:rsidR="00A55573" w:rsidRPr="001C5724" w:rsidRDefault="00FE5B49" w:rsidP="00A5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105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615</w:t>
            </w:r>
          </w:p>
        </w:tc>
        <w:tc>
          <w:tcPr>
            <w:tcW w:w="133" w:type="pct"/>
            <w:vAlign w:val="bottom"/>
          </w:tcPr>
          <w:p w14:paraId="64B4DF7C" w14:textId="77777777" w:rsidR="00A55573" w:rsidRPr="001C5724" w:rsidRDefault="00A55573" w:rsidP="00A5557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12" w:type="pct"/>
          </w:tcPr>
          <w:p w14:paraId="64B4DF7D" w14:textId="4423A03C" w:rsidR="00A55573" w:rsidRPr="001C5724" w:rsidRDefault="00FE5B49" w:rsidP="00A5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848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904</w:t>
            </w:r>
          </w:p>
        </w:tc>
        <w:tc>
          <w:tcPr>
            <w:tcW w:w="132" w:type="pct"/>
            <w:vAlign w:val="bottom"/>
          </w:tcPr>
          <w:p w14:paraId="64B4DF7E" w14:textId="77777777" w:rsidR="00A55573" w:rsidRPr="001C5724" w:rsidRDefault="00A55573" w:rsidP="00A5557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1" w:type="pct"/>
          </w:tcPr>
          <w:p w14:paraId="64B4DF7F" w14:textId="5DFCEF8A" w:rsidR="00A55573" w:rsidRPr="001C5724" w:rsidRDefault="00FE5B49" w:rsidP="00A5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105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615</w:t>
            </w:r>
          </w:p>
        </w:tc>
        <w:tc>
          <w:tcPr>
            <w:tcW w:w="131" w:type="pct"/>
            <w:vAlign w:val="bottom"/>
          </w:tcPr>
          <w:p w14:paraId="64B4DF80" w14:textId="77777777" w:rsidR="00A55573" w:rsidRPr="001C5724" w:rsidRDefault="00A55573" w:rsidP="00A5557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5" w:type="pct"/>
          </w:tcPr>
          <w:p w14:paraId="64B4DF81" w14:textId="4829D36C" w:rsidR="00A55573" w:rsidRPr="001C5724" w:rsidRDefault="00FE5B49" w:rsidP="00A5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848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904</w:t>
            </w:r>
          </w:p>
        </w:tc>
      </w:tr>
      <w:tr w:rsidR="00A55573" w:rsidRPr="001C5724" w14:paraId="64B4DF8B" w14:textId="77777777" w:rsidTr="00E15E87">
        <w:trPr>
          <w:trHeight w:val="113"/>
        </w:trPr>
        <w:tc>
          <w:tcPr>
            <w:tcW w:w="1748" w:type="pct"/>
          </w:tcPr>
          <w:p w14:paraId="64B4DF83" w14:textId="776DE2F0" w:rsidR="00A55573" w:rsidRPr="001C5724" w:rsidRDefault="00A55573" w:rsidP="00A55573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1C5724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ค่าเดินทาง</w:t>
            </w:r>
          </w:p>
        </w:tc>
        <w:tc>
          <w:tcPr>
            <w:tcW w:w="718" w:type="pct"/>
            <w:vAlign w:val="bottom"/>
          </w:tcPr>
          <w:p w14:paraId="64B4DF84" w14:textId="0D16DE34" w:rsidR="00A55573" w:rsidRPr="001C5724" w:rsidRDefault="00FE5B49" w:rsidP="00A5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233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571</w:t>
            </w:r>
          </w:p>
        </w:tc>
        <w:tc>
          <w:tcPr>
            <w:tcW w:w="133" w:type="pct"/>
            <w:vAlign w:val="bottom"/>
          </w:tcPr>
          <w:p w14:paraId="64B4DF85" w14:textId="77777777" w:rsidR="00A55573" w:rsidRPr="001C5724" w:rsidRDefault="00A55573" w:rsidP="00A5557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14:paraId="64B4DF86" w14:textId="5F54191F" w:rsidR="00A55573" w:rsidRPr="001C5724" w:rsidRDefault="00FE5B49" w:rsidP="00A5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128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005</w:t>
            </w:r>
          </w:p>
        </w:tc>
        <w:tc>
          <w:tcPr>
            <w:tcW w:w="132" w:type="pct"/>
            <w:vAlign w:val="bottom"/>
          </w:tcPr>
          <w:p w14:paraId="64B4DF87" w14:textId="77777777" w:rsidR="00A55573" w:rsidRPr="001C5724" w:rsidRDefault="00A55573" w:rsidP="00A5557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14:paraId="64B4DF88" w14:textId="45F5C903" w:rsidR="00A55573" w:rsidRPr="001C5724" w:rsidRDefault="00FE5B49" w:rsidP="00A5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233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571</w:t>
            </w:r>
          </w:p>
        </w:tc>
        <w:tc>
          <w:tcPr>
            <w:tcW w:w="131" w:type="pct"/>
            <w:vAlign w:val="bottom"/>
          </w:tcPr>
          <w:p w14:paraId="64B4DF89" w14:textId="77777777" w:rsidR="00A55573" w:rsidRPr="001C5724" w:rsidRDefault="00A55573" w:rsidP="00A5557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64B4DF8A" w14:textId="2251DDA2" w:rsidR="00A55573" w:rsidRPr="001C5724" w:rsidRDefault="00FE5B49" w:rsidP="00A5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128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005</w:t>
            </w:r>
          </w:p>
        </w:tc>
      </w:tr>
      <w:tr w:rsidR="00A55573" w:rsidRPr="001C5724" w14:paraId="64B4DF94" w14:textId="77777777" w:rsidTr="00E15E87">
        <w:trPr>
          <w:trHeight w:val="113"/>
        </w:trPr>
        <w:tc>
          <w:tcPr>
            <w:tcW w:w="1748" w:type="pct"/>
          </w:tcPr>
          <w:p w14:paraId="64B4DF8C" w14:textId="0C03248C" w:rsidR="00A55573" w:rsidRPr="001C5724" w:rsidRDefault="00A55573" w:rsidP="00A55573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1C5724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718" w:type="pct"/>
            <w:vAlign w:val="bottom"/>
          </w:tcPr>
          <w:p w14:paraId="64B4DF8D" w14:textId="213EED4D" w:rsidR="00A55573" w:rsidRPr="001C5724" w:rsidRDefault="00FE5B49" w:rsidP="00A5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900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189</w:t>
            </w:r>
          </w:p>
        </w:tc>
        <w:tc>
          <w:tcPr>
            <w:tcW w:w="133" w:type="pct"/>
            <w:vAlign w:val="bottom"/>
          </w:tcPr>
          <w:p w14:paraId="64B4DF8E" w14:textId="77777777" w:rsidR="00A55573" w:rsidRPr="001C5724" w:rsidRDefault="00A55573" w:rsidP="00A5557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14:paraId="64B4DF8F" w14:textId="70B7074B" w:rsidR="00A55573" w:rsidRPr="001C5724" w:rsidRDefault="00FE5B49" w:rsidP="00A5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482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059</w:t>
            </w:r>
          </w:p>
        </w:tc>
        <w:tc>
          <w:tcPr>
            <w:tcW w:w="132" w:type="pct"/>
            <w:vAlign w:val="bottom"/>
          </w:tcPr>
          <w:p w14:paraId="64B4DF90" w14:textId="77777777" w:rsidR="00A55573" w:rsidRPr="001C5724" w:rsidRDefault="00A55573" w:rsidP="00A5557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14:paraId="64B4DF91" w14:textId="6B1E6DE2" w:rsidR="00A55573" w:rsidRPr="001C5724" w:rsidRDefault="00FE5B49" w:rsidP="00A5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900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189</w:t>
            </w:r>
          </w:p>
        </w:tc>
        <w:tc>
          <w:tcPr>
            <w:tcW w:w="131" w:type="pct"/>
            <w:vAlign w:val="bottom"/>
          </w:tcPr>
          <w:p w14:paraId="64B4DF92" w14:textId="77777777" w:rsidR="00A55573" w:rsidRPr="001C5724" w:rsidRDefault="00A55573" w:rsidP="00A5557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64B4DF93" w14:textId="51EEB9D9" w:rsidR="00A55573" w:rsidRPr="001C5724" w:rsidRDefault="00FE5B49" w:rsidP="00A5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5724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482</w:t>
            </w:r>
            <w:r w:rsidR="00A55573" w:rsidRPr="001C57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C5724">
              <w:rPr>
                <w:rFonts w:ascii="Browallia New" w:hAnsi="Browallia New" w:cs="Browallia New"/>
                <w:sz w:val="28"/>
                <w:szCs w:val="28"/>
              </w:rPr>
              <w:t>059</w:t>
            </w:r>
          </w:p>
        </w:tc>
      </w:tr>
    </w:tbl>
    <w:p w14:paraId="6A048020" w14:textId="77777777" w:rsidR="00943866" w:rsidRPr="001C5724" w:rsidRDefault="00943866" w:rsidP="00FA135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64B4DF96" w14:textId="55400AB0" w:rsidR="008C7D07" w:rsidRPr="001C5724" w:rsidRDefault="008C7D07" w:rsidP="00BF3294">
      <w:pPr>
        <w:pStyle w:val="ListParagraph"/>
        <w:numPr>
          <w:ilvl w:val="0"/>
          <w:numId w:val="36"/>
        </w:numPr>
        <w:tabs>
          <w:tab w:val="clear" w:pos="227"/>
          <w:tab w:val="left" w:pos="540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C5724">
        <w:rPr>
          <w:rFonts w:ascii="Browallia New" w:hAnsi="Browallia New" w:cs="Browallia New"/>
          <w:b/>
          <w:bCs/>
          <w:sz w:val="28"/>
          <w:szCs w:val="28"/>
          <w:cs/>
        </w:rPr>
        <w:t>ส่วนงานดำเนินงาน</w:t>
      </w:r>
    </w:p>
    <w:p w14:paraId="64B4DF97" w14:textId="77777777" w:rsidR="008C7D07" w:rsidRPr="001C5724" w:rsidRDefault="008C7D07" w:rsidP="00594C66">
      <w:pPr>
        <w:spacing w:line="240" w:lineRule="auto"/>
        <w:ind w:left="426"/>
        <w:rPr>
          <w:rFonts w:ascii="Browallia New" w:hAnsi="Browallia New" w:cs="Browallia New"/>
          <w:sz w:val="28"/>
          <w:szCs w:val="28"/>
          <w:lang w:val="en-GB"/>
        </w:rPr>
      </w:pPr>
    </w:p>
    <w:p w14:paraId="64B4DF9A" w14:textId="6FCEBDFA" w:rsidR="00FF2446" w:rsidRPr="001C5724" w:rsidRDefault="007D6051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1C5724">
        <w:rPr>
          <w:rFonts w:ascii="Browallia New" w:hAnsi="Browallia New" w:cs="Browalli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คือส่วนงานธุรกิจตัวแทนจำหน่ายเครื่องมือและอุปกรณ์ทางการแพทย์ ดำเนินธุรกิจในเขตภูมิศาสตร์ในประเทศไทย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215AB7BA" w14:textId="198A5705" w:rsidR="003652E4" w:rsidRPr="001C5724" w:rsidRDefault="003652E4" w:rsidP="00594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6B39242B" w14:textId="0A2D7F29" w:rsidR="002051FB" w:rsidRPr="001C5724" w:rsidRDefault="002051FB" w:rsidP="00594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0E73ECFD" w14:textId="10575604" w:rsidR="002051FB" w:rsidRPr="001C5724" w:rsidRDefault="002051FB" w:rsidP="00594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018BA276" w14:textId="1576C72A" w:rsidR="002051FB" w:rsidRDefault="002051FB" w:rsidP="00594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08C34731" w14:textId="77777777" w:rsidR="00994D43" w:rsidRPr="001C5724" w:rsidRDefault="00994D43" w:rsidP="00594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31AE79B9" w14:textId="3ADA2394" w:rsidR="00DC3A7C" w:rsidRPr="006D0C1D" w:rsidRDefault="00DC3A7C" w:rsidP="00BF3294">
      <w:pPr>
        <w:pStyle w:val="ListParagraph"/>
        <w:numPr>
          <w:ilvl w:val="0"/>
          <w:numId w:val="36"/>
        </w:numPr>
        <w:tabs>
          <w:tab w:val="clear" w:pos="227"/>
          <w:tab w:val="left" w:pos="540"/>
        </w:tabs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6D0C1D">
        <w:rPr>
          <w:rFonts w:ascii="Browallia New" w:hAnsi="Browallia New" w:cs="Browallia New" w:hint="cs"/>
          <w:b/>
          <w:bCs/>
          <w:sz w:val="28"/>
          <w:szCs w:val="28"/>
          <w:cs/>
        </w:rPr>
        <w:t>การปรับกระทบยอดหนี้สินที่เกิดขึ้นจากกิจกรรมจัดหาเงิน</w:t>
      </w:r>
    </w:p>
    <w:p w14:paraId="0D8087D3" w14:textId="77777777" w:rsidR="00DC3A7C" w:rsidRPr="001C5724" w:rsidRDefault="00DC3A7C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BF8533A" w14:textId="76C3B3AF" w:rsidR="00DC3A7C" w:rsidRPr="001C5724" w:rsidRDefault="00DC3A7C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1C5724">
        <w:rPr>
          <w:rFonts w:ascii="Browallia New" w:hAnsi="Browallia New" w:cs="Browallia New" w:hint="cs"/>
          <w:sz w:val="28"/>
          <w:szCs w:val="28"/>
          <w:cs/>
        </w:rPr>
        <w:t>การเปลี่ยนแปลงต่อหนี้สินที่เกิดขึ้นจากกิจกรรมจัดหาเงินของบริษัท</w:t>
      </w:r>
      <w:r w:rsidR="00C9212E" w:rsidRPr="001C5724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="00C532C2" w:rsidRPr="001C572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1C5724">
        <w:rPr>
          <w:rFonts w:ascii="Browallia New" w:hAnsi="Browallia New" w:cs="Browallia New" w:hint="cs"/>
          <w:sz w:val="28"/>
          <w:szCs w:val="28"/>
          <w:cs/>
        </w:rPr>
        <w:t xml:space="preserve">มีดังนี้ </w:t>
      </w:r>
    </w:p>
    <w:p w14:paraId="4CD13816" w14:textId="5524BCDE" w:rsidR="00FE351D" w:rsidRPr="001C5724" w:rsidRDefault="00FE351D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0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5"/>
        <w:gridCol w:w="1179"/>
        <w:gridCol w:w="1258"/>
        <w:gridCol w:w="1051"/>
        <w:gridCol w:w="1128"/>
        <w:gridCol w:w="1194"/>
        <w:gridCol w:w="1176"/>
      </w:tblGrid>
      <w:tr w:rsidR="00FE351D" w:rsidRPr="00E72888" w14:paraId="6CE2F443" w14:textId="77777777" w:rsidTr="00276428">
        <w:tc>
          <w:tcPr>
            <w:tcW w:w="2065" w:type="dxa"/>
          </w:tcPr>
          <w:p w14:paraId="5E87F824" w14:textId="77777777" w:rsidR="00FE351D" w:rsidRPr="00E72888" w:rsidRDefault="00FE351D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79" w:type="dxa"/>
          </w:tcPr>
          <w:p w14:paraId="2147660E" w14:textId="77777777" w:rsidR="00FE351D" w:rsidRPr="00E72888" w:rsidRDefault="00FE351D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58" w:type="dxa"/>
          </w:tcPr>
          <w:p w14:paraId="4B22ECEB" w14:textId="77777777" w:rsidR="00FE351D" w:rsidRPr="00E72888" w:rsidRDefault="00FE351D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51" w:type="dxa"/>
          </w:tcPr>
          <w:p w14:paraId="15E7D84D" w14:textId="77777777" w:rsidR="00FE351D" w:rsidRPr="00E72888" w:rsidRDefault="00FE351D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28" w:type="dxa"/>
          </w:tcPr>
          <w:p w14:paraId="7A61CF25" w14:textId="77777777" w:rsidR="00FE351D" w:rsidRPr="00E72888" w:rsidRDefault="00FE351D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94" w:type="dxa"/>
          </w:tcPr>
          <w:p w14:paraId="1554C218" w14:textId="77777777" w:rsidR="00FE351D" w:rsidRPr="00E72888" w:rsidRDefault="00FE351D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6FA6CBBD" w14:textId="3B95DE69" w:rsidR="00FE351D" w:rsidRPr="00E72888" w:rsidRDefault="00FE351D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>(</w:t>
            </w:r>
            <w:proofErr w:type="gramStart"/>
            <w:r w:rsidRPr="00E72888">
              <w:rPr>
                <w:rFonts w:ascii="Browallia New" w:hAnsi="Browallia New" w:cs="Browallia New"/>
                <w:sz w:val="23"/>
                <w:szCs w:val="23"/>
                <w:cs/>
              </w:rPr>
              <w:t>หน่วย :</w:t>
            </w:r>
            <w:proofErr w:type="gramEnd"/>
            <w:r w:rsidRPr="00E72888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บาท)</w:t>
            </w:r>
          </w:p>
        </w:tc>
      </w:tr>
      <w:tr w:rsidR="00FE351D" w:rsidRPr="00E72888" w14:paraId="465008D1" w14:textId="77777777" w:rsidTr="00276428">
        <w:tc>
          <w:tcPr>
            <w:tcW w:w="2065" w:type="dxa"/>
          </w:tcPr>
          <w:p w14:paraId="59C1B00A" w14:textId="77777777" w:rsidR="00FE351D" w:rsidRPr="00E72888" w:rsidRDefault="00FE351D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6986" w:type="dxa"/>
            <w:gridSpan w:val="6"/>
          </w:tcPr>
          <w:p w14:paraId="2C68AA0A" w14:textId="03D121B0" w:rsidR="00FE351D" w:rsidRPr="0067326B" w:rsidRDefault="00FE351D" w:rsidP="001248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7326B">
              <w:rPr>
                <w:rFonts w:ascii="Browallia New" w:hAnsi="Browallia New" w:cs="Browallia New"/>
                <w:sz w:val="23"/>
                <w:szCs w:val="23"/>
                <w:cs/>
              </w:rPr>
              <w:t>งบการเงินรวม</w:t>
            </w:r>
          </w:p>
        </w:tc>
      </w:tr>
      <w:tr w:rsidR="00FE351D" w:rsidRPr="00E72888" w14:paraId="3F4F9FDD" w14:textId="77777777" w:rsidTr="00276428">
        <w:tc>
          <w:tcPr>
            <w:tcW w:w="2065" w:type="dxa"/>
          </w:tcPr>
          <w:p w14:paraId="076F02D6" w14:textId="77777777" w:rsidR="00FE351D" w:rsidRPr="00E72888" w:rsidRDefault="00FE351D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79" w:type="dxa"/>
            <w:vAlign w:val="bottom"/>
          </w:tcPr>
          <w:p w14:paraId="71748DA6" w14:textId="77777777" w:rsidR="00F5526F" w:rsidRPr="00E72888" w:rsidRDefault="00F5526F" w:rsidP="000F35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48CC751A" w14:textId="3453C809" w:rsidR="0027403A" w:rsidRPr="00E72888" w:rsidRDefault="00FE351D" w:rsidP="000F35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cs/>
              </w:rPr>
              <w:t>เงินกู้ยืมระยะสั้นจากธนาคาร</w:t>
            </w:r>
          </w:p>
        </w:tc>
        <w:tc>
          <w:tcPr>
            <w:tcW w:w="1258" w:type="dxa"/>
            <w:vAlign w:val="bottom"/>
          </w:tcPr>
          <w:p w14:paraId="66B54A79" w14:textId="17A4DB9C" w:rsidR="0027403A" w:rsidRPr="00E72888" w:rsidRDefault="00FE351D" w:rsidP="000F35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cs/>
              </w:rPr>
              <w:t>เงินกู้ยืมระยะยาวจาก</w:t>
            </w:r>
            <w:r w:rsidR="0029305B">
              <w:rPr>
                <w:rFonts w:ascii="Browallia New" w:hAnsi="Browallia New" w:cs="Browallia New" w:hint="cs"/>
                <w:sz w:val="23"/>
                <w:szCs w:val="23"/>
                <w:cs/>
              </w:rPr>
              <w:t>ธ</w:t>
            </w:r>
            <w:r w:rsidRPr="00E72888">
              <w:rPr>
                <w:rFonts w:ascii="Browallia New" w:hAnsi="Browallia New" w:cs="Browallia New"/>
                <w:sz w:val="23"/>
                <w:szCs w:val="23"/>
                <w:cs/>
              </w:rPr>
              <w:t>นาคาร</w:t>
            </w:r>
          </w:p>
        </w:tc>
        <w:tc>
          <w:tcPr>
            <w:tcW w:w="1051" w:type="dxa"/>
            <w:vAlign w:val="bottom"/>
          </w:tcPr>
          <w:p w14:paraId="53F6F09A" w14:textId="719EC0AF" w:rsidR="0027403A" w:rsidRPr="00E72888" w:rsidRDefault="00FE351D" w:rsidP="000F35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cs/>
              </w:rPr>
              <w:t>หนี้สินตาม         สัญญาเช่า</w:t>
            </w:r>
          </w:p>
        </w:tc>
        <w:tc>
          <w:tcPr>
            <w:tcW w:w="1128" w:type="dxa"/>
            <w:vAlign w:val="bottom"/>
          </w:tcPr>
          <w:p w14:paraId="7DD698A6" w14:textId="10C75A07" w:rsidR="00FE351D" w:rsidRPr="00E72888" w:rsidRDefault="0027403A" w:rsidP="000F35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เงินกู้ยืมจาก</w:t>
            </w:r>
          </w:p>
          <w:p w14:paraId="43792C52" w14:textId="1438DDA4" w:rsidR="00FE351D" w:rsidRPr="00E72888" w:rsidRDefault="00015B62" w:rsidP="000F35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บริษัท</w:t>
            </w:r>
            <w:r w:rsidR="00F5526F">
              <w:rPr>
                <w:rFonts w:ascii="Browallia New" w:hAnsi="Browallia New" w:cs="Browallia New" w:hint="cs"/>
                <w:sz w:val="23"/>
                <w:szCs w:val="23"/>
                <w:cs/>
              </w:rPr>
              <w:t>ย่อย</w:t>
            </w:r>
            <w:r w:rsidR="0027403A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แล</w:t>
            </w:r>
            <w:r w:rsidR="0029305B">
              <w:rPr>
                <w:rFonts w:ascii="Browallia New" w:hAnsi="Browallia New" w:cs="Browallia New" w:hint="cs"/>
                <w:sz w:val="23"/>
                <w:szCs w:val="23"/>
                <w:cs/>
              </w:rPr>
              <w:t>ะ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บุคคล</w:t>
            </w:r>
            <w:r w:rsidR="0027403A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ที่เกี่ยวข้องกัน</w:t>
            </w:r>
          </w:p>
        </w:tc>
        <w:tc>
          <w:tcPr>
            <w:tcW w:w="1194" w:type="dxa"/>
            <w:vAlign w:val="bottom"/>
          </w:tcPr>
          <w:p w14:paraId="60DFBE4E" w14:textId="77777777" w:rsidR="00F5526F" w:rsidRPr="00E72888" w:rsidRDefault="00F5526F" w:rsidP="000F35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17F60A5B" w14:textId="5ED952C5" w:rsidR="00FE351D" w:rsidRPr="00E72888" w:rsidRDefault="0027403A" w:rsidP="000F35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เงินกู้ยืมจาก</w:t>
            </w:r>
          </w:p>
          <w:p w14:paraId="1AA6209B" w14:textId="3E550623" w:rsidR="00FE351D" w:rsidRPr="00E72888" w:rsidRDefault="0027403A" w:rsidP="000F35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บุคคลภายนอก</w:t>
            </w:r>
          </w:p>
        </w:tc>
        <w:tc>
          <w:tcPr>
            <w:tcW w:w="1176" w:type="dxa"/>
            <w:vAlign w:val="bottom"/>
          </w:tcPr>
          <w:p w14:paraId="1B79BCD8" w14:textId="77777777" w:rsidR="00F5526F" w:rsidRPr="00E72888" w:rsidRDefault="00F5526F" w:rsidP="000F35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7356CDCE" w14:textId="77777777" w:rsidR="00C53460" w:rsidRDefault="00C53460" w:rsidP="000F35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723D937A" w14:textId="642243A8" w:rsidR="0027403A" w:rsidRPr="00E72888" w:rsidRDefault="00FE351D" w:rsidP="000F35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cs/>
              </w:rPr>
              <w:t>รวม</w:t>
            </w:r>
          </w:p>
        </w:tc>
      </w:tr>
      <w:tr w:rsidR="00935051" w:rsidRPr="00E72888" w14:paraId="7A38CD71" w14:textId="77777777" w:rsidTr="00276428">
        <w:trPr>
          <w:trHeight w:val="183"/>
        </w:trPr>
        <w:tc>
          <w:tcPr>
            <w:tcW w:w="2065" w:type="dxa"/>
          </w:tcPr>
          <w:p w14:paraId="6241FAB2" w14:textId="77777777" w:rsidR="00935051" w:rsidRPr="00935051" w:rsidRDefault="00935051" w:rsidP="0093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</w:tcPr>
          <w:p w14:paraId="183B6086" w14:textId="77777777" w:rsidR="00935051" w:rsidRPr="00F4017F" w:rsidRDefault="00935051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58" w:type="dxa"/>
          </w:tcPr>
          <w:p w14:paraId="38F2B0B3" w14:textId="77777777" w:rsidR="00935051" w:rsidRPr="00F4017F" w:rsidRDefault="00935051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51" w:type="dxa"/>
          </w:tcPr>
          <w:p w14:paraId="51718976" w14:textId="77777777" w:rsidR="00935051" w:rsidRPr="00F4017F" w:rsidRDefault="00935051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28" w:type="dxa"/>
          </w:tcPr>
          <w:p w14:paraId="0BB343D2" w14:textId="77777777" w:rsidR="00935051" w:rsidRPr="00F4017F" w:rsidRDefault="00935051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94" w:type="dxa"/>
          </w:tcPr>
          <w:p w14:paraId="773D7B7E" w14:textId="77777777" w:rsidR="00935051" w:rsidRPr="00F4017F" w:rsidRDefault="00935051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76" w:type="dxa"/>
          </w:tcPr>
          <w:p w14:paraId="0CB7976C" w14:textId="77777777" w:rsidR="00935051" w:rsidRPr="00F4017F" w:rsidRDefault="00935051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F6565" w:rsidRPr="00E72888" w14:paraId="0D7703CC" w14:textId="77777777" w:rsidTr="00276428">
        <w:tc>
          <w:tcPr>
            <w:tcW w:w="2065" w:type="dxa"/>
          </w:tcPr>
          <w:p w14:paraId="1CF90FED" w14:textId="7303DC89" w:rsidR="00CF6565" w:rsidRPr="00E72888" w:rsidRDefault="00CF6565" w:rsidP="00CF6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1 </w:t>
            </w:r>
            <w:r w:rsidRPr="00E72888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มกราคม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>256</w:t>
            </w:r>
            <w:r>
              <w:rPr>
                <w:rFonts w:ascii="Browallia New" w:hAnsi="Browallia New" w:cs="Browallia New"/>
                <w:sz w:val="23"/>
                <w:szCs w:val="23"/>
              </w:rPr>
              <w:t>3</w:t>
            </w:r>
          </w:p>
        </w:tc>
        <w:tc>
          <w:tcPr>
            <w:tcW w:w="1179" w:type="dxa"/>
          </w:tcPr>
          <w:p w14:paraId="19E4C660" w14:textId="47A675BE" w:rsidR="00CF6565" w:rsidRPr="00E72888" w:rsidRDefault="00FE5B49" w:rsidP="00227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122</w:t>
            </w:r>
            <w:r w:rsidR="00CF6565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167</w:t>
            </w:r>
            <w:r w:rsidR="00CF6565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137</w:t>
            </w:r>
          </w:p>
        </w:tc>
        <w:tc>
          <w:tcPr>
            <w:tcW w:w="1258" w:type="dxa"/>
          </w:tcPr>
          <w:p w14:paraId="789B0B17" w14:textId="0D13BE9B" w:rsidR="00CF6565" w:rsidRPr="00E72888" w:rsidRDefault="00FE5B49" w:rsidP="00227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8</w:t>
            </w:r>
            <w:r w:rsidR="00CF6565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441</w:t>
            </w:r>
            <w:r w:rsidR="00CF6565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452</w:t>
            </w:r>
          </w:p>
        </w:tc>
        <w:tc>
          <w:tcPr>
            <w:tcW w:w="1051" w:type="dxa"/>
          </w:tcPr>
          <w:p w14:paraId="6F0576BA" w14:textId="374AC0D1" w:rsidR="00CF6565" w:rsidRPr="00494671" w:rsidRDefault="005C02A3" w:rsidP="005C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-</w:t>
            </w:r>
          </w:p>
        </w:tc>
        <w:tc>
          <w:tcPr>
            <w:tcW w:w="1128" w:type="dxa"/>
          </w:tcPr>
          <w:p w14:paraId="3FA8A3B3" w14:textId="6DAD1F7E" w:rsidR="00CF6565" w:rsidRPr="00E72888" w:rsidRDefault="00CF6565" w:rsidP="00227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</w:tcPr>
          <w:p w14:paraId="439CD3AF" w14:textId="259E20B5" w:rsidR="00CF6565" w:rsidRPr="00E72888" w:rsidRDefault="00CF6565" w:rsidP="00227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</w:tcPr>
          <w:p w14:paraId="7271A940" w14:textId="5CBB77BA" w:rsidR="00CF6565" w:rsidRPr="00E72888" w:rsidRDefault="00FE5B49" w:rsidP="00227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13</w:t>
            </w:r>
            <w:r w:rsidR="003E0F67">
              <w:rPr>
                <w:rFonts w:ascii="Browallia New" w:hAnsi="Browallia New" w:cs="Browallia New"/>
                <w:sz w:val="23"/>
                <w:szCs w:val="23"/>
              </w:rPr>
              <w:t>0</w:t>
            </w:r>
            <w:r w:rsidR="00CF6565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6</w:t>
            </w:r>
            <w:r w:rsidR="003E0F67">
              <w:rPr>
                <w:rFonts w:ascii="Browallia New" w:hAnsi="Browallia New" w:cs="Browallia New"/>
                <w:sz w:val="23"/>
                <w:szCs w:val="23"/>
              </w:rPr>
              <w:t>08</w:t>
            </w:r>
            <w:r w:rsidR="00CF6565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3E0F67">
              <w:rPr>
                <w:rFonts w:ascii="Browallia New" w:hAnsi="Browallia New" w:cs="Browallia New"/>
                <w:sz w:val="23"/>
                <w:szCs w:val="23"/>
              </w:rPr>
              <w:t>589</w:t>
            </w:r>
          </w:p>
        </w:tc>
      </w:tr>
      <w:tr w:rsidR="006F16F9" w:rsidRPr="00E72888" w14:paraId="6322A6F8" w14:textId="77777777" w:rsidTr="00276428">
        <w:tc>
          <w:tcPr>
            <w:tcW w:w="2065" w:type="dxa"/>
          </w:tcPr>
          <w:p w14:paraId="663F6866" w14:textId="77777777" w:rsidR="00227144" w:rsidRDefault="00E15940" w:rsidP="00CF6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รายการปรับปรุงตาม</w:t>
            </w:r>
            <w:r w:rsidR="00227144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</w:p>
          <w:p w14:paraId="3FD620B4" w14:textId="77777777" w:rsidR="00227144" w:rsidRDefault="00227144" w:rsidP="00CF6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="00E15940">
              <w:rPr>
                <w:rFonts w:ascii="Browallia New" w:hAnsi="Browallia New" w:cs="Browallia New" w:hint="cs"/>
                <w:sz w:val="23"/>
                <w:szCs w:val="23"/>
                <w:cs/>
              </w:rPr>
              <w:t>มาตรฐานการรายงาน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</w:p>
          <w:p w14:paraId="3A7D2926" w14:textId="01D498A9" w:rsidR="006F16F9" w:rsidRPr="00227144" w:rsidRDefault="00227144" w:rsidP="00CF6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="00E15940">
              <w:rPr>
                <w:rFonts w:ascii="Browallia New" w:hAnsi="Browallia New" w:cs="Browallia New" w:hint="cs"/>
                <w:sz w:val="23"/>
                <w:szCs w:val="23"/>
                <w:cs/>
              </w:rPr>
              <w:t>ทางการเงิน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ฉบับที่</w:t>
            </w: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16</w:t>
            </w:r>
          </w:p>
        </w:tc>
        <w:tc>
          <w:tcPr>
            <w:tcW w:w="1179" w:type="dxa"/>
          </w:tcPr>
          <w:p w14:paraId="7C247841" w14:textId="77777777" w:rsidR="006F16F9" w:rsidRDefault="006F16F9" w:rsidP="005C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1B77DD9D" w14:textId="77777777" w:rsidR="00494671" w:rsidRDefault="00494671" w:rsidP="005C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</w:t>
            </w:r>
          </w:p>
          <w:p w14:paraId="6EA0610E" w14:textId="70D32326" w:rsidR="00227144" w:rsidRPr="00E72888" w:rsidRDefault="00494671" w:rsidP="0034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="003473F0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="00BD76A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58" w:type="dxa"/>
          </w:tcPr>
          <w:p w14:paraId="3F7207C7" w14:textId="77777777" w:rsidR="006F16F9" w:rsidRDefault="006F16F9" w:rsidP="005C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065A15B6" w14:textId="77777777" w:rsidR="00227144" w:rsidRDefault="00227144" w:rsidP="005C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19B85684" w14:textId="51F89B2A" w:rsidR="00227144" w:rsidRPr="00E72888" w:rsidRDefault="00494671" w:rsidP="0034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</w:t>
            </w:r>
            <w:r w:rsidR="00BD76A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1" w:type="dxa"/>
          </w:tcPr>
          <w:p w14:paraId="0FF7751C" w14:textId="77777777" w:rsidR="006F16F9" w:rsidRPr="00494671" w:rsidRDefault="006F16F9" w:rsidP="005C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54F58B50" w14:textId="77777777" w:rsidR="00494671" w:rsidRDefault="00494671" w:rsidP="005C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  <w:p w14:paraId="4FDBC651" w14:textId="295B901F" w:rsidR="00227144" w:rsidRPr="00494671" w:rsidRDefault="00295653" w:rsidP="005C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494671">
              <w:rPr>
                <w:rFonts w:ascii="Browallia New" w:hAnsi="Browallia New" w:cs="Browallia New"/>
                <w:sz w:val="23"/>
                <w:szCs w:val="23"/>
                <w:lang w:val="en-GB"/>
              </w:rPr>
              <w:t>24</w:t>
            </w:r>
            <w:r w:rsidR="00E9090A" w:rsidRPr="00494671">
              <w:rPr>
                <w:rFonts w:ascii="Browallia New" w:hAnsi="Browallia New" w:cs="Browallia New"/>
                <w:sz w:val="23"/>
                <w:szCs w:val="23"/>
                <w:lang w:val="en-GB"/>
              </w:rPr>
              <w:t>,195,</w:t>
            </w:r>
            <w:r w:rsidR="00E37258" w:rsidRPr="00494671">
              <w:rPr>
                <w:rFonts w:ascii="Browallia New" w:hAnsi="Browallia New" w:cs="Browallia New"/>
                <w:sz w:val="23"/>
                <w:szCs w:val="23"/>
                <w:lang w:val="en-GB"/>
              </w:rPr>
              <w:t>351</w:t>
            </w:r>
          </w:p>
        </w:tc>
        <w:tc>
          <w:tcPr>
            <w:tcW w:w="1128" w:type="dxa"/>
          </w:tcPr>
          <w:p w14:paraId="50FAAAFD" w14:textId="77777777" w:rsidR="006F16F9" w:rsidRDefault="006F16F9" w:rsidP="005C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093DE3DB" w14:textId="77777777" w:rsidR="00494671" w:rsidRDefault="00494671" w:rsidP="005C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3D53EC64" w14:textId="3877FB55" w:rsidR="00227144" w:rsidRDefault="00494671" w:rsidP="005C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</w:t>
            </w:r>
            <w:r w:rsidR="003473F0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BD76A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94" w:type="dxa"/>
          </w:tcPr>
          <w:p w14:paraId="002E4EA9" w14:textId="77777777" w:rsidR="006F16F9" w:rsidRDefault="006F16F9" w:rsidP="005C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21DF53AE" w14:textId="77777777" w:rsidR="00227144" w:rsidRDefault="00227144" w:rsidP="005C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57A07F6F" w14:textId="402158E1" w:rsidR="00227144" w:rsidRDefault="00494671" w:rsidP="005C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</w:t>
            </w:r>
            <w:r w:rsidR="00BD76A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6" w:type="dxa"/>
          </w:tcPr>
          <w:p w14:paraId="22172DEB" w14:textId="77777777" w:rsidR="006F16F9" w:rsidRDefault="006F16F9" w:rsidP="005C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45DB4DFB" w14:textId="77777777" w:rsidR="00494671" w:rsidRDefault="00494671" w:rsidP="005C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4345ADA0" w14:textId="7C82ED6C" w:rsidR="00227144" w:rsidRPr="00E72888" w:rsidRDefault="00C2102C" w:rsidP="005C0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24,195,351</w:t>
            </w:r>
          </w:p>
        </w:tc>
      </w:tr>
      <w:tr w:rsidR="00843010" w:rsidRPr="00E72888" w14:paraId="5FAC90E4" w14:textId="77777777" w:rsidTr="00D11A7B">
        <w:tc>
          <w:tcPr>
            <w:tcW w:w="2065" w:type="dxa"/>
          </w:tcPr>
          <w:p w14:paraId="55DF87CE" w14:textId="77777777" w:rsidR="008F7F05" w:rsidRDefault="005C02A3" w:rsidP="00CF6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จัดประเภทใหม่จากหนี้สิน</w:t>
            </w:r>
            <w:r w:rsidR="008F7F05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</w:p>
          <w:p w14:paraId="4DC6F019" w14:textId="0741104D" w:rsidR="00843010" w:rsidRDefault="008F7F05" w:rsidP="00CF6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="005C02A3">
              <w:rPr>
                <w:rFonts w:ascii="Browallia New" w:hAnsi="Browallia New" w:cs="Browallia New" w:hint="cs"/>
                <w:sz w:val="23"/>
                <w:szCs w:val="23"/>
                <w:cs/>
              </w:rPr>
              <w:t>ตามสัญญาเช่าการเงิน</w:t>
            </w:r>
          </w:p>
        </w:tc>
        <w:tc>
          <w:tcPr>
            <w:tcW w:w="1179" w:type="dxa"/>
          </w:tcPr>
          <w:p w14:paraId="60136917" w14:textId="77777777" w:rsidR="00843010" w:rsidRDefault="00843010" w:rsidP="003473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63F5DD3A" w14:textId="6EF85ED0" w:rsidR="005C02A3" w:rsidRDefault="003473F0" w:rsidP="003473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</w:t>
            </w:r>
            <w:r w:rsidRPr="003473F0">
              <w:rPr>
                <w:rFonts w:ascii="Browallia New" w:hAnsi="Browallia New" w:cs="Browallia New"/>
                <w:sz w:val="23"/>
                <w:szCs w:val="23"/>
              </w:rPr>
              <w:t xml:space="preserve">  -</w:t>
            </w:r>
          </w:p>
        </w:tc>
        <w:tc>
          <w:tcPr>
            <w:tcW w:w="1258" w:type="dxa"/>
          </w:tcPr>
          <w:p w14:paraId="7893FF9B" w14:textId="77777777" w:rsidR="00843010" w:rsidRDefault="00843010" w:rsidP="00CF65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6A34D45B" w14:textId="3635BE17" w:rsidR="005C02A3" w:rsidRDefault="003473F0" w:rsidP="003473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  </w:t>
            </w:r>
            <w:r w:rsidRPr="003473F0">
              <w:rPr>
                <w:rFonts w:ascii="Browallia New" w:hAnsi="Browallia New" w:cs="Browallia New"/>
                <w:sz w:val="23"/>
                <w:szCs w:val="23"/>
              </w:rPr>
              <w:t xml:space="preserve">    -</w:t>
            </w:r>
          </w:p>
        </w:tc>
        <w:tc>
          <w:tcPr>
            <w:tcW w:w="1051" w:type="dxa"/>
          </w:tcPr>
          <w:p w14:paraId="06B24F7B" w14:textId="77777777" w:rsidR="005C02A3" w:rsidRDefault="005C02A3" w:rsidP="00CF65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07C3A28B" w14:textId="5046A2E8" w:rsidR="00843010" w:rsidRPr="00494671" w:rsidRDefault="00FE5B49" w:rsidP="00CF65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="005C02A3" w:rsidRPr="005C02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E5B49">
              <w:rPr>
                <w:rFonts w:ascii="Browallia New" w:hAnsi="Browallia New" w:cs="Browallia New"/>
                <w:sz w:val="23"/>
                <w:szCs w:val="23"/>
              </w:rPr>
              <w:t>007</w:t>
            </w:r>
            <w:r w:rsidR="005C02A3" w:rsidRPr="005C02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E5B49">
              <w:rPr>
                <w:rFonts w:ascii="Browallia New" w:hAnsi="Browallia New" w:cs="Browallia New"/>
                <w:sz w:val="23"/>
                <w:szCs w:val="23"/>
              </w:rPr>
              <w:t>429</w:t>
            </w:r>
          </w:p>
        </w:tc>
        <w:tc>
          <w:tcPr>
            <w:tcW w:w="1128" w:type="dxa"/>
          </w:tcPr>
          <w:p w14:paraId="6C25F30A" w14:textId="77777777" w:rsidR="00843010" w:rsidRDefault="00843010" w:rsidP="00B2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773F6F28" w14:textId="6DF1D05B" w:rsidR="005C02A3" w:rsidRDefault="003473F0" w:rsidP="00B2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3473F0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3473F0">
              <w:rPr>
                <w:rFonts w:ascii="Browallia New" w:hAnsi="Browallia New" w:cs="Browallia New"/>
                <w:sz w:val="23"/>
                <w:szCs w:val="23"/>
              </w:rPr>
              <w:t xml:space="preserve">  -</w:t>
            </w:r>
          </w:p>
        </w:tc>
        <w:tc>
          <w:tcPr>
            <w:tcW w:w="1194" w:type="dxa"/>
          </w:tcPr>
          <w:p w14:paraId="4D0E7009" w14:textId="77777777" w:rsidR="00843010" w:rsidRDefault="00843010" w:rsidP="00CF65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5798485E" w14:textId="3991D198" w:rsidR="005C02A3" w:rsidRDefault="003473F0" w:rsidP="00CF65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3473F0">
              <w:rPr>
                <w:rFonts w:ascii="Browallia New" w:hAnsi="Browallia New" w:cs="Browallia New"/>
                <w:sz w:val="23"/>
                <w:szCs w:val="23"/>
              </w:rPr>
              <w:t xml:space="preserve">     -</w:t>
            </w:r>
          </w:p>
        </w:tc>
        <w:tc>
          <w:tcPr>
            <w:tcW w:w="1176" w:type="dxa"/>
            <w:vAlign w:val="bottom"/>
          </w:tcPr>
          <w:p w14:paraId="461340D9" w14:textId="77777777" w:rsidR="00843010" w:rsidRDefault="00843010" w:rsidP="00D11A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081D1B4A" w14:textId="5BC47F69" w:rsidR="005C02A3" w:rsidRDefault="00D11A7B" w:rsidP="00D11A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11A7B">
              <w:rPr>
                <w:rFonts w:ascii="Browallia New" w:hAnsi="Browallia New" w:cs="Browallia New"/>
                <w:sz w:val="23"/>
                <w:szCs w:val="23"/>
              </w:rPr>
              <w:t>2,007,429</w:t>
            </w:r>
          </w:p>
        </w:tc>
      </w:tr>
      <w:tr w:rsidR="00582E69" w:rsidRPr="00E72888" w14:paraId="3A15C530" w14:textId="77777777" w:rsidTr="00276428">
        <w:tc>
          <w:tcPr>
            <w:tcW w:w="2065" w:type="dxa"/>
          </w:tcPr>
          <w:p w14:paraId="277E84F2" w14:textId="77777777" w:rsidR="00582E69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1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มกราคม </w:t>
            </w: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2563 –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หลัง</w:t>
            </w:r>
          </w:p>
          <w:p w14:paraId="302AC0A7" w14:textId="1625194D" w:rsidR="00582E69" w:rsidRPr="007418F1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 ปรับปรุง</w:t>
            </w:r>
          </w:p>
        </w:tc>
        <w:tc>
          <w:tcPr>
            <w:tcW w:w="1179" w:type="dxa"/>
          </w:tcPr>
          <w:p w14:paraId="3575241E" w14:textId="77777777" w:rsidR="00582E69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732DA2FA" w14:textId="3C72D366" w:rsidR="00582E69" w:rsidRDefault="00FE5B4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122</w:t>
            </w:r>
            <w:r w:rsidR="00582E69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167</w:t>
            </w:r>
            <w:r w:rsidR="00582E69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137</w:t>
            </w:r>
          </w:p>
        </w:tc>
        <w:tc>
          <w:tcPr>
            <w:tcW w:w="1258" w:type="dxa"/>
          </w:tcPr>
          <w:p w14:paraId="538F2648" w14:textId="77777777" w:rsidR="00582E69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38D248A2" w14:textId="6779A8B0" w:rsidR="00582E69" w:rsidRDefault="00FE5B4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8</w:t>
            </w:r>
            <w:r w:rsidR="00582E69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441</w:t>
            </w:r>
            <w:r w:rsidR="00582E69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452</w:t>
            </w:r>
          </w:p>
        </w:tc>
        <w:tc>
          <w:tcPr>
            <w:tcW w:w="1051" w:type="dxa"/>
          </w:tcPr>
          <w:p w14:paraId="190699F8" w14:textId="77777777" w:rsidR="00582E69" w:rsidRPr="00494671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76393368" w14:textId="35BC6F4C" w:rsidR="00582E69" w:rsidRPr="00494671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94671">
              <w:rPr>
                <w:rFonts w:ascii="Browallia New" w:hAnsi="Browallia New" w:cs="Browallia New"/>
                <w:sz w:val="23"/>
                <w:szCs w:val="23"/>
              </w:rPr>
              <w:t>26,202,780</w:t>
            </w:r>
          </w:p>
        </w:tc>
        <w:tc>
          <w:tcPr>
            <w:tcW w:w="1128" w:type="dxa"/>
          </w:tcPr>
          <w:p w14:paraId="0E5C6649" w14:textId="77777777" w:rsidR="00582E69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  <w:p w14:paraId="0B7624B4" w14:textId="07C1E0EC" w:rsidR="00582E69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</w:t>
            </w:r>
            <w:r w:rsidR="003473F0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</w:tcPr>
          <w:p w14:paraId="55F64061" w14:textId="77777777" w:rsidR="00BE2C3A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</w:p>
          <w:p w14:paraId="4E6AD40C" w14:textId="0EB3188F" w:rsidR="00582E69" w:rsidRDefault="00494671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="00582E69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3473F0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582E69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582E69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</w:tcPr>
          <w:p w14:paraId="1246F12E" w14:textId="77777777" w:rsidR="00BE2C3A" w:rsidRDefault="00BE2C3A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7355B536" w14:textId="6310B043" w:rsidR="00582E69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156,811,369</w:t>
            </w:r>
          </w:p>
        </w:tc>
      </w:tr>
      <w:tr w:rsidR="00582E69" w:rsidRPr="00E72888" w14:paraId="473FA8CC" w14:textId="77777777" w:rsidTr="00276428">
        <w:tc>
          <w:tcPr>
            <w:tcW w:w="2065" w:type="dxa"/>
          </w:tcPr>
          <w:p w14:paraId="44F80B70" w14:textId="77777777" w:rsidR="00582E69" w:rsidRPr="007F23FD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79" w:type="dxa"/>
          </w:tcPr>
          <w:p w14:paraId="7ADBAABD" w14:textId="77777777" w:rsidR="00582E69" w:rsidRPr="007F23FD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58" w:type="dxa"/>
          </w:tcPr>
          <w:p w14:paraId="583219CE" w14:textId="77777777" w:rsidR="00582E69" w:rsidRPr="007F23FD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</w:tcPr>
          <w:p w14:paraId="1514EB80" w14:textId="77777777" w:rsidR="00582E69" w:rsidRPr="007F23FD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28" w:type="dxa"/>
          </w:tcPr>
          <w:p w14:paraId="5E9B440C" w14:textId="77777777" w:rsidR="00582E69" w:rsidRPr="007F23FD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94" w:type="dxa"/>
          </w:tcPr>
          <w:p w14:paraId="058E6332" w14:textId="77777777" w:rsidR="00582E69" w:rsidRPr="007F23FD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76" w:type="dxa"/>
          </w:tcPr>
          <w:p w14:paraId="428018AE" w14:textId="77777777" w:rsidR="00582E69" w:rsidRPr="007F23FD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82E69" w:rsidRPr="00E72888" w14:paraId="6DBCBA8A" w14:textId="77777777" w:rsidTr="00276428">
        <w:tc>
          <w:tcPr>
            <w:tcW w:w="4502" w:type="dxa"/>
            <w:gridSpan w:val="3"/>
          </w:tcPr>
          <w:p w14:paraId="53365D8E" w14:textId="4AB512ED" w:rsidR="00582E69" w:rsidRPr="00BE2227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E72888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รายการที่เกิดขึ้นจา</w:t>
            </w:r>
            <w:r w:rsidR="00F82431">
              <w:rPr>
                <w:rFonts w:ascii="Browallia New" w:hAnsi="Browallia New" w:cs="Browallia New" w:hint="cs"/>
                <w:b/>
                <w:bCs/>
                <w:sz w:val="23"/>
                <w:szCs w:val="23"/>
                <w:cs/>
                <w:lang w:val="en-GB"/>
              </w:rPr>
              <w:t>ก</w:t>
            </w:r>
            <w:r w:rsidRPr="00E72888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กระแสเงินสด</w:t>
            </w:r>
            <w:r w:rsidRPr="00E72888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:</w:t>
            </w:r>
          </w:p>
        </w:tc>
        <w:tc>
          <w:tcPr>
            <w:tcW w:w="1051" w:type="dxa"/>
          </w:tcPr>
          <w:p w14:paraId="67B00087" w14:textId="77777777" w:rsidR="00582E69" w:rsidRPr="00494671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28" w:type="dxa"/>
          </w:tcPr>
          <w:p w14:paraId="6611231E" w14:textId="77777777" w:rsidR="00582E69" w:rsidRPr="00E72888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94" w:type="dxa"/>
          </w:tcPr>
          <w:p w14:paraId="3A7D1B34" w14:textId="33DE6F57" w:rsidR="00582E69" w:rsidRPr="00E72888" w:rsidRDefault="003473F0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76" w:type="dxa"/>
          </w:tcPr>
          <w:p w14:paraId="6C89638B" w14:textId="77777777" w:rsidR="00582E69" w:rsidRPr="00E72888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582E69" w:rsidRPr="00E72888" w14:paraId="6A7E5A07" w14:textId="77777777" w:rsidTr="00276428">
        <w:tc>
          <w:tcPr>
            <w:tcW w:w="2065" w:type="dxa"/>
          </w:tcPr>
          <w:p w14:paraId="2D75BFB8" w14:textId="752CDBD6" w:rsidR="00582E69" w:rsidRPr="00E72888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การจ่ายคืน</w:t>
            </w:r>
          </w:p>
        </w:tc>
        <w:tc>
          <w:tcPr>
            <w:tcW w:w="1179" w:type="dxa"/>
          </w:tcPr>
          <w:p w14:paraId="1948BD1A" w14:textId="480C42C3" w:rsidR="00582E69" w:rsidRPr="00E72888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(</w:t>
            </w:r>
            <w:r>
              <w:rPr>
                <w:rFonts w:ascii="Browallia New" w:hAnsi="Browallia New" w:cs="Browallia New"/>
                <w:sz w:val="23"/>
                <w:szCs w:val="23"/>
              </w:rPr>
              <w:t>340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754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520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  <w:tc>
          <w:tcPr>
            <w:tcW w:w="1258" w:type="dxa"/>
          </w:tcPr>
          <w:p w14:paraId="168B5E52" w14:textId="3E7E65E0" w:rsidR="00582E69" w:rsidRPr="00E72888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25E7C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FE5B49" w:rsidRPr="00FE5B49">
              <w:rPr>
                <w:rFonts w:ascii="Browallia New" w:hAnsi="Browallia New" w:cs="Browallia New"/>
                <w:sz w:val="23"/>
                <w:szCs w:val="23"/>
              </w:rPr>
              <w:t>7</w:t>
            </w:r>
            <w:r w:rsidRPr="00C25E7C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E5B49" w:rsidRPr="00FE5B49">
              <w:rPr>
                <w:rFonts w:ascii="Browallia New" w:hAnsi="Browallia New" w:cs="Browallia New"/>
                <w:sz w:val="23"/>
                <w:szCs w:val="23"/>
              </w:rPr>
              <w:t>926</w:t>
            </w:r>
            <w:r w:rsidRPr="00C25E7C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E5B49" w:rsidRPr="00FE5B49">
              <w:rPr>
                <w:rFonts w:ascii="Browallia New" w:hAnsi="Browallia New" w:cs="Browallia New"/>
                <w:sz w:val="23"/>
                <w:szCs w:val="23"/>
              </w:rPr>
              <w:t>999</w:t>
            </w:r>
            <w:r w:rsidRPr="00C25E7C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051" w:type="dxa"/>
          </w:tcPr>
          <w:p w14:paraId="7BAE3B63" w14:textId="6938831D" w:rsidR="00582E69" w:rsidRPr="00494671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94671">
              <w:rPr>
                <w:rFonts w:ascii="Browallia New" w:hAnsi="Browallia New" w:cs="Browallia New"/>
                <w:sz w:val="23"/>
                <w:szCs w:val="23"/>
              </w:rPr>
              <w:t>(5,594,483)</w:t>
            </w:r>
          </w:p>
        </w:tc>
        <w:tc>
          <w:tcPr>
            <w:tcW w:w="1128" w:type="dxa"/>
          </w:tcPr>
          <w:p w14:paraId="66294FBB" w14:textId="47559AF4" w:rsidR="00582E69" w:rsidRPr="00E72888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10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000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000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  <w:tc>
          <w:tcPr>
            <w:tcW w:w="1194" w:type="dxa"/>
          </w:tcPr>
          <w:p w14:paraId="59E4A20F" w14:textId="604EB428" w:rsidR="00582E69" w:rsidRPr="00E72888" w:rsidRDefault="003473F0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2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="00582E69">
              <w:rPr>
                <w:rFonts w:ascii="Browallia New" w:hAnsi="Browallia New" w:cs="Browallia New"/>
                <w:sz w:val="23"/>
                <w:szCs w:val="23"/>
              </w:rPr>
              <w:t xml:space="preserve">    </w:t>
            </w:r>
            <w:r w:rsidR="00582E69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</w:tcPr>
          <w:p w14:paraId="3329ED38" w14:textId="2B7DB3F1" w:rsidR="00582E69" w:rsidRPr="00E72888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(</w:t>
            </w:r>
            <w:r w:rsidR="004F3F6C">
              <w:rPr>
                <w:rFonts w:ascii="Browallia New" w:hAnsi="Browallia New" w:cs="Browallia New"/>
                <w:sz w:val="23"/>
                <w:szCs w:val="23"/>
              </w:rPr>
              <w:t>364</w:t>
            </w:r>
            <w:r w:rsidR="005373E1">
              <w:rPr>
                <w:rFonts w:ascii="Browallia New" w:hAnsi="Browallia New" w:cs="Browallia New"/>
                <w:sz w:val="23"/>
                <w:szCs w:val="23"/>
              </w:rPr>
              <w:t>,276,002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</w:tr>
      <w:tr w:rsidR="00582E69" w:rsidRPr="00E72888" w14:paraId="07AC5C4F" w14:textId="77777777" w:rsidTr="00276428">
        <w:tc>
          <w:tcPr>
            <w:tcW w:w="2065" w:type="dxa"/>
          </w:tcPr>
          <w:p w14:paraId="27881BDC" w14:textId="54FA8A51" w:rsidR="00582E69" w:rsidRPr="00E72888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เงินสดรับ</w:t>
            </w:r>
          </w:p>
        </w:tc>
        <w:tc>
          <w:tcPr>
            <w:tcW w:w="1179" w:type="dxa"/>
          </w:tcPr>
          <w:p w14:paraId="2BA1997F" w14:textId="35755E0C" w:rsidR="00582E69" w:rsidRPr="00E72888" w:rsidRDefault="00FE5B4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374</w:t>
            </w:r>
            <w:r w:rsidR="00582E69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360</w:t>
            </w:r>
            <w:r w:rsidR="00582E69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483</w:t>
            </w:r>
          </w:p>
        </w:tc>
        <w:tc>
          <w:tcPr>
            <w:tcW w:w="1258" w:type="dxa"/>
          </w:tcPr>
          <w:p w14:paraId="718A570E" w14:textId="5D80933B" w:rsidR="00582E69" w:rsidRPr="00E72888" w:rsidRDefault="00FE5B4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80</w:t>
            </w:r>
            <w:r w:rsidR="00582E69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000</w:t>
            </w:r>
            <w:r w:rsidR="00582E69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000</w:t>
            </w:r>
          </w:p>
        </w:tc>
        <w:tc>
          <w:tcPr>
            <w:tcW w:w="1051" w:type="dxa"/>
          </w:tcPr>
          <w:p w14:paraId="633A9D95" w14:textId="540BC591" w:rsidR="00582E69" w:rsidRPr="00494671" w:rsidRDefault="00582E69" w:rsidP="0034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494671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="003728C6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494671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494671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28" w:type="dxa"/>
          </w:tcPr>
          <w:p w14:paraId="5ABC53BD" w14:textId="6D57A51C" w:rsidR="00582E69" w:rsidRPr="00E72888" w:rsidRDefault="00FE5B4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10</w:t>
            </w:r>
            <w:r w:rsidR="00582E69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000</w:t>
            </w:r>
            <w:r w:rsidR="00582E69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000</w:t>
            </w:r>
          </w:p>
        </w:tc>
        <w:tc>
          <w:tcPr>
            <w:tcW w:w="1194" w:type="dxa"/>
          </w:tcPr>
          <w:p w14:paraId="05E5681C" w14:textId="46624AD5" w:rsidR="00582E69" w:rsidRPr="00E72888" w:rsidRDefault="003473F0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="00582E69">
              <w:rPr>
                <w:rFonts w:ascii="Browallia New" w:hAnsi="Browallia New" w:cs="Browallia New"/>
                <w:sz w:val="23"/>
                <w:szCs w:val="23"/>
              </w:rPr>
              <w:t xml:space="preserve">    </w:t>
            </w:r>
            <w:r w:rsidR="00582E69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</w:tcPr>
          <w:p w14:paraId="4CD7A39B" w14:textId="329E4EB7" w:rsidR="00582E69" w:rsidRPr="00E72888" w:rsidRDefault="00FE5B4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464</w:t>
            </w:r>
            <w:r w:rsidR="00582E69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360</w:t>
            </w:r>
            <w:r w:rsidR="00582E69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483</w:t>
            </w:r>
          </w:p>
        </w:tc>
      </w:tr>
      <w:tr w:rsidR="00582E69" w:rsidRPr="00E72888" w14:paraId="51B71429" w14:textId="77777777" w:rsidTr="00276428">
        <w:tc>
          <w:tcPr>
            <w:tcW w:w="2065" w:type="dxa"/>
          </w:tcPr>
          <w:p w14:paraId="20433EB4" w14:textId="77777777" w:rsidR="00582E69" w:rsidRPr="00C32F27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</w:pPr>
          </w:p>
        </w:tc>
        <w:tc>
          <w:tcPr>
            <w:tcW w:w="1179" w:type="dxa"/>
          </w:tcPr>
          <w:p w14:paraId="4EC94779" w14:textId="77777777" w:rsidR="00582E69" w:rsidRPr="007F23FD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58" w:type="dxa"/>
          </w:tcPr>
          <w:p w14:paraId="1AC7BCC2" w14:textId="77777777" w:rsidR="00582E69" w:rsidRPr="007F23FD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</w:tcPr>
          <w:p w14:paraId="7BA1231C" w14:textId="77777777" w:rsidR="00582E69" w:rsidRPr="007F23FD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28" w:type="dxa"/>
          </w:tcPr>
          <w:p w14:paraId="6FCCD1B2" w14:textId="77777777" w:rsidR="00582E69" w:rsidRPr="007F23FD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94" w:type="dxa"/>
          </w:tcPr>
          <w:p w14:paraId="1F95827E" w14:textId="77777777" w:rsidR="00582E69" w:rsidRPr="007F23FD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76" w:type="dxa"/>
          </w:tcPr>
          <w:p w14:paraId="45BBD3BF" w14:textId="77777777" w:rsidR="00582E69" w:rsidRPr="007F23FD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D76B99" w:rsidRPr="00E72888" w14:paraId="32003E1E" w14:textId="77777777" w:rsidTr="00276428">
        <w:tc>
          <w:tcPr>
            <w:tcW w:w="4502" w:type="dxa"/>
            <w:gridSpan w:val="3"/>
          </w:tcPr>
          <w:p w14:paraId="0071446D" w14:textId="0B3D27DA" w:rsidR="00D76B99" w:rsidRPr="00D76B99" w:rsidRDefault="00D76B99" w:rsidP="00D7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E72888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รายการที่ไม่ใช่กระแสเงินสด</w:t>
            </w:r>
            <w:r w:rsidRPr="00E72888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1051" w:type="dxa"/>
          </w:tcPr>
          <w:p w14:paraId="145AB85B" w14:textId="77777777" w:rsidR="00D76B99" w:rsidRPr="00494671" w:rsidRDefault="00D76B9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28" w:type="dxa"/>
          </w:tcPr>
          <w:p w14:paraId="775F3BB8" w14:textId="77777777" w:rsidR="00D76B99" w:rsidRPr="00E72888" w:rsidRDefault="00D76B9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94" w:type="dxa"/>
          </w:tcPr>
          <w:p w14:paraId="1B83042F" w14:textId="77777777" w:rsidR="00D76B99" w:rsidRPr="00E72888" w:rsidRDefault="00D76B9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0C444463" w14:textId="77777777" w:rsidR="00D76B99" w:rsidRPr="00E72888" w:rsidRDefault="00D76B9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582E69" w:rsidRPr="00E72888" w14:paraId="460EB566" w14:textId="77777777" w:rsidTr="00276428">
        <w:tc>
          <w:tcPr>
            <w:tcW w:w="2065" w:type="dxa"/>
          </w:tcPr>
          <w:p w14:paraId="138DA7F2" w14:textId="77777777" w:rsidR="00582E69" w:rsidRPr="00E72888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  <w:lang w:val="en-GB"/>
              </w:rPr>
              <w:t>กำไรจากอัตราแลกเปลี่ยน</w:t>
            </w:r>
          </w:p>
          <w:p w14:paraId="5281B5A9" w14:textId="3C70B99E" w:rsidR="00582E69" w:rsidRPr="00E72888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  <w:lang w:val="en-GB"/>
              </w:rPr>
              <w:t xml:space="preserve">   ที่ยังไม่ได้เกิดขึ้นจริง</w:t>
            </w:r>
          </w:p>
        </w:tc>
        <w:tc>
          <w:tcPr>
            <w:tcW w:w="1179" w:type="dxa"/>
          </w:tcPr>
          <w:p w14:paraId="3472A528" w14:textId="77777777" w:rsidR="00582E69" w:rsidRPr="00E72888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5522E338" w14:textId="50F96A6D" w:rsidR="00582E69" w:rsidRPr="00E72888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(</w:t>
            </w: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>4,287,930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  <w:tc>
          <w:tcPr>
            <w:tcW w:w="1258" w:type="dxa"/>
          </w:tcPr>
          <w:p w14:paraId="2A64ECD9" w14:textId="77777777" w:rsidR="00582E69" w:rsidRPr="00E72888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3673B87B" w14:textId="19B3357D" w:rsidR="00582E69" w:rsidRPr="00E72888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051" w:type="dxa"/>
          </w:tcPr>
          <w:p w14:paraId="1479BC65" w14:textId="77777777" w:rsidR="00582E69" w:rsidRPr="00494671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1079180F" w14:textId="0BBFB191" w:rsidR="00582E69" w:rsidRPr="00494671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494671">
              <w:rPr>
                <w:rFonts w:ascii="Browallia New" w:hAnsi="Browallia New" w:cs="Browallia New"/>
                <w:sz w:val="23"/>
                <w:szCs w:val="23"/>
              </w:rPr>
              <w:t xml:space="preserve">     </w:t>
            </w:r>
            <w:r w:rsidRPr="00494671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28" w:type="dxa"/>
          </w:tcPr>
          <w:p w14:paraId="4E1DD43D" w14:textId="77777777" w:rsidR="00582E69" w:rsidRPr="00E72888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109CB4F8" w14:textId="696413FB" w:rsidR="00582E69" w:rsidRPr="00E72888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</w:tcPr>
          <w:p w14:paraId="3F5F6CA2" w14:textId="77777777" w:rsidR="00582E69" w:rsidRPr="00E72888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66D74670" w14:textId="43DDA139" w:rsidR="00582E69" w:rsidRPr="00E72888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3473F0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</w:tcPr>
          <w:p w14:paraId="443C7644" w14:textId="77777777" w:rsidR="00582E69" w:rsidRPr="00E72888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6BB6274D" w14:textId="6724911D" w:rsidR="00582E69" w:rsidRPr="00E72888" w:rsidRDefault="00582E69" w:rsidP="00582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(</w:t>
            </w:r>
            <w:r>
              <w:rPr>
                <w:rFonts w:ascii="Browallia New" w:hAnsi="Browallia New" w:cs="Browallia New"/>
                <w:sz w:val="23"/>
                <w:szCs w:val="23"/>
              </w:rPr>
              <w:t>4,287,930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</w:tr>
      <w:tr w:rsidR="001B3524" w:rsidRPr="00E72888" w14:paraId="60EB1DD7" w14:textId="77777777" w:rsidTr="00276428">
        <w:tc>
          <w:tcPr>
            <w:tcW w:w="2065" w:type="dxa"/>
          </w:tcPr>
          <w:p w14:paraId="63C8561B" w14:textId="730E5044" w:rsidR="001B3524" w:rsidRPr="00E72888" w:rsidRDefault="001B3524" w:rsidP="001B3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กา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  <w:lang w:val="en-GB"/>
              </w:rPr>
              <w:t>รได้มา</w:t>
            </w:r>
          </w:p>
        </w:tc>
        <w:tc>
          <w:tcPr>
            <w:tcW w:w="1179" w:type="dxa"/>
          </w:tcPr>
          <w:p w14:paraId="179C3FF9" w14:textId="1C48888E" w:rsidR="001B3524" w:rsidRPr="00E72888" w:rsidRDefault="001B3524" w:rsidP="001B3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258" w:type="dxa"/>
          </w:tcPr>
          <w:p w14:paraId="604EF817" w14:textId="54AA05F4" w:rsidR="001B3524" w:rsidRPr="00E72888" w:rsidRDefault="001B3524" w:rsidP="001B3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051" w:type="dxa"/>
          </w:tcPr>
          <w:p w14:paraId="509072E1" w14:textId="24D86562" w:rsidR="001B3524" w:rsidRPr="00494671" w:rsidRDefault="001B3524" w:rsidP="001B3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04B40">
              <w:rPr>
                <w:rFonts w:ascii="Browallia New" w:hAnsi="Browallia New" w:cs="Browallia New"/>
                <w:sz w:val="23"/>
                <w:szCs w:val="23"/>
              </w:rPr>
              <w:t>36,</w:t>
            </w:r>
            <w:r>
              <w:rPr>
                <w:rFonts w:ascii="Browallia New" w:hAnsi="Browallia New" w:cs="Browallia New"/>
                <w:sz w:val="23"/>
                <w:szCs w:val="23"/>
              </w:rPr>
              <w:t>186,282</w:t>
            </w:r>
          </w:p>
        </w:tc>
        <w:tc>
          <w:tcPr>
            <w:tcW w:w="1128" w:type="dxa"/>
          </w:tcPr>
          <w:p w14:paraId="50940A7D" w14:textId="20B775E8" w:rsidR="001B3524" w:rsidRPr="00E72888" w:rsidRDefault="001B3524" w:rsidP="001B3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</w:tcPr>
          <w:p w14:paraId="5A6334B3" w14:textId="287EEB5D" w:rsidR="001B3524" w:rsidRPr="00E72888" w:rsidRDefault="001B3524" w:rsidP="001B3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="003473F0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</w:tcPr>
          <w:p w14:paraId="2AE9A852" w14:textId="53B87968" w:rsidR="001B3524" w:rsidRPr="00494671" w:rsidRDefault="001B3524" w:rsidP="001B3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04B40">
              <w:rPr>
                <w:rFonts w:ascii="Browallia New" w:hAnsi="Browallia New" w:cs="Browallia New"/>
                <w:sz w:val="23"/>
                <w:szCs w:val="23"/>
              </w:rPr>
              <w:t>36,</w:t>
            </w:r>
            <w:r>
              <w:rPr>
                <w:rFonts w:ascii="Browallia New" w:hAnsi="Browallia New" w:cs="Browallia New"/>
                <w:sz w:val="23"/>
                <w:szCs w:val="23"/>
              </w:rPr>
              <w:t>186,282</w:t>
            </w:r>
          </w:p>
        </w:tc>
      </w:tr>
      <w:tr w:rsidR="001B3524" w:rsidRPr="00E72888" w14:paraId="70526E0E" w14:textId="77777777" w:rsidTr="00276428">
        <w:tc>
          <w:tcPr>
            <w:tcW w:w="2065" w:type="dxa"/>
          </w:tcPr>
          <w:p w14:paraId="004B65A8" w14:textId="63D591F7" w:rsidR="001B3524" w:rsidRPr="00104B40" w:rsidRDefault="001B3524" w:rsidP="001B3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การ</w:t>
            </w:r>
            <w:r w:rsidR="00954970">
              <w:rPr>
                <w:rFonts w:ascii="Browallia New" w:hAnsi="Browallia New" w:cs="Browallia New" w:hint="cs"/>
                <w:sz w:val="23"/>
                <w:szCs w:val="23"/>
                <w:cs/>
              </w:rPr>
              <w:t>ยกเลิกสัญญา</w:t>
            </w:r>
          </w:p>
        </w:tc>
        <w:tc>
          <w:tcPr>
            <w:tcW w:w="1179" w:type="dxa"/>
          </w:tcPr>
          <w:p w14:paraId="67879600" w14:textId="57C1555C" w:rsidR="001B3524" w:rsidRDefault="001B3524" w:rsidP="001B3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258" w:type="dxa"/>
          </w:tcPr>
          <w:p w14:paraId="57927224" w14:textId="2EF4A156" w:rsidR="001B3524" w:rsidRPr="00E72888" w:rsidRDefault="001B3524" w:rsidP="001B3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051" w:type="dxa"/>
          </w:tcPr>
          <w:p w14:paraId="2831A5C6" w14:textId="27227F1D" w:rsidR="001B3524" w:rsidRPr="00494671" w:rsidRDefault="001B3524" w:rsidP="001B3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(1,901,606)</w:t>
            </w:r>
          </w:p>
        </w:tc>
        <w:tc>
          <w:tcPr>
            <w:tcW w:w="1128" w:type="dxa"/>
          </w:tcPr>
          <w:p w14:paraId="13B1567A" w14:textId="46EF2DC9" w:rsidR="001B3524" w:rsidRPr="00E72888" w:rsidRDefault="001B3524" w:rsidP="001B3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</w:tcPr>
          <w:p w14:paraId="154F4CFB" w14:textId="28181897" w:rsidR="001B3524" w:rsidRDefault="003473F0" w:rsidP="001B3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1B3524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="001B3524" w:rsidRPr="00E72888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="001B3524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</w:tcPr>
          <w:p w14:paraId="1E48F7AD" w14:textId="4C5EFC09" w:rsidR="001B3524" w:rsidRPr="00104B40" w:rsidRDefault="001B3524" w:rsidP="001B3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(1,901,606)</w:t>
            </w:r>
          </w:p>
        </w:tc>
      </w:tr>
      <w:tr w:rsidR="001B3524" w:rsidRPr="00E72888" w14:paraId="4AC43938" w14:textId="77777777" w:rsidTr="00276428">
        <w:trPr>
          <w:trHeight w:val="57"/>
        </w:trPr>
        <w:tc>
          <w:tcPr>
            <w:tcW w:w="2065" w:type="dxa"/>
          </w:tcPr>
          <w:p w14:paraId="31971785" w14:textId="38E4E80C" w:rsidR="001B3524" w:rsidRPr="00E72888" w:rsidRDefault="001B3524" w:rsidP="001B3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1179" w:type="dxa"/>
          </w:tcPr>
          <w:p w14:paraId="0C6E1C44" w14:textId="5AAD597E" w:rsidR="001B3524" w:rsidRPr="00E72888" w:rsidRDefault="001B3524" w:rsidP="001B35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258" w:type="dxa"/>
          </w:tcPr>
          <w:p w14:paraId="773F1319" w14:textId="7ABD8BD3" w:rsidR="001B3524" w:rsidRPr="00E72888" w:rsidRDefault="001B3524" w:rsidP="001B35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051" w:type="dxa"/>
          </w:tcPr>
          <w:p w14:paraId="49CCA157" w14:textId="0268E2D9" w:rsidR="001B3524" w:rsidRPr="00494671" w:rsidRDefault="001B3524" w:rsidP="001B35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94671">
              <w:rPr>
                <w:rFonts w:ascii="Browallia New" w:hAnsi="Browallia New" w:cs="Browallia New"/>
                <w:sz w:val="23"/>
                <w:szCs w:val="23"/>
              </w:rPr>
              <w:t>2,0</w:t>
            </w:r>
            <w:r>
              <w:rPr>
                <w:rFonts w:ascii="Browallia New" w:hAnsi="Browallia New" w:cs="Browallia New"/>
                <w:sz w:val="23"/>
                <w:szCs w:val="23"/>
              </w:rPr>
              <w:t>86,127</w:t>
            </w:r>
          </w:p>
        </w:tc>
        <w:tc>
          <w:tcPr>
            <w:tcW w:w="1128" w:type="dxa"/>
          </w:tcPr>
          <w:p w14:paraId="4A5658CD" w14:textId="58D4AF98" w:rsidR="001B3524" w:rsidRPr="00E72888" w:rsidRDefault="001B3524" w:rsidP="001B35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94" w:type="dxa"/>
          </w:tcPr>
          <w:p w14:paraId="6D999446" w14:textId="3F742F79" w:rsidR="001B3524" w:rsidRPr="00E72888" w:rsidRDefault="003473F0" w:rsidP="001B35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1B3524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="001B3524" w:rsidRPr="00E72888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="001B3524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</w:tcPr>
          <w:p w14:paraId="37DA3F89" w14:textId="69387748" w:rsidR="001B3524" w:rsidRPr="00494671" w:rsidRDefault="001B3524" w:rsidP="001B35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94671">
              <w:rPr>
                <w:rFonts w:ascii="Browallia New" w:hAnsi="Browallia New" w:cs="Browallia New"/>
                <w:sz w:val="23"/>
                <w:szCs w:val="23"/>
              </w:rPr>
              <w:t>2,0</w:t>
            </w:r>
            <w:r>
              <w:rPr>
                <w:rFonts w:ascii="Browallia New" w:hAnsi="Browallia New" w:cs="Browallia New"/>
                <w:sz w:val="23"/>
                <w:szCs w:val="23"/>
              </w:rPr>
              <w:t>86,127</w:t>
            </w:r>
          </w:p>
        </w:tc>
      </w:tr>
      <w:tr w:rsidR="001B3524" w:rsidRPr="00E72888" w14:paraId="5ECD1696" w14:textId="77777777" w:rsidTr="00276428">
        <w:tc>
          <w:tcPr>
            <w:tcW w:w="2065" w:type="dxa"/>
          </w:tcPr>
          <w:p w14:paraId="0029767B" w14:textId="3A261D11" w:rsidR="001B3524" w:rsidRPr="00E72888" w:rsidRDefault="001B3524" w:rsidP="001B3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31 </w:t>
            </w:r>
            <w:r w:rsidRPr="00E72888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 xml:space="preserve">ธันวาคม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>256</w:t>
            </w:r>
            <w:r>
              <w:rPr>
                <w:rFonts w:ascii="Browallia New" w:hAnsi="Browallia New" w:cs="Browallia New"/>
                <w:sz w:val="23"/>
                <w:szCs w:val="23"/>
              </w:rPr>
              <w:t>3</w:t>
            </w:r>
          </w:p>
        </w:tc>
        <w:tc>
          <w:tcPr>
            <w:tcW w:w="1179" w:type="dxa"/>
          </w:tcPr>
          <w:p w14:paraId="51B2FA17" w14:textId="43DFFD60" w:rsidR="001B3524" w:rsidRPr="00E72888" w:rsidRDefault="00FE5B49" w:rsidP="001B352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151</w:t>
            </w:r>
            <w:r w:rsidR="001B3524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485</w:t>
            </w:r>
            <w:r w:rsidR="001B3524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170</w:t>
            </w:r>
          </w:p>
        </w:tc>
        <w:tc>
          <w:tcPr>
            <w:tcW w:w="1258" w:type="dxa"/>
          </w:tcPr>
          <w:p w14:paraId="5A31210B" w14:textId="685CC904" w:rsidR="001B3524" w:rsidRPr="00E72888" w:rsidRDefault="00FE5B49" w:rsidP="001B352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80</w:t>
            </w:r>
            <w:r w:rsidR="001B3524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514</w:t>
            </w:r>
            <w:r w:rsidR="001B3524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453</w:t>
            </w:r>
          </w:p>
        </w:tc>
        <w:tc>
          <w:tcPr>
            <w:tcW w:w="1051" w:type="dxa"/>
          </w:tcPr>
          <w:p w14:paraId="29CD7F4F" w14:textId="67340AB1" w:rsidR="001B3524" w:rsidRPr="00494671" w:rsidRDefault="001B3524" w:rsidP="001B352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94671">
              <w:rPr>
                <w:rFonts w:ascii="Browallia New" w:hAnsi="Browallia New" w:cs="Browallia New"/>
                <w:sz w:val="23"/>
                <w:szCs w:val="23"/>
              </w:rPr>
              <w:t xml:space="preserve">56,979,100 </w:t>
            </w:r>
          </w:p>
        </w:tc>
        <w:tc>
          <w:tcPr>
            <w:tcW w:w="1128" w:type="dxa"/>
          </w:tcPr>
          <w:p w14:paraId="4B99CB25" w14:textId="318E3666" w:rsidR="001B3524" w:rsidRPr="00E72888" w:rsidRDefault="001B3524" w:rsidP="001B352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FC5082">
              <w:rPr>
                <w:rFonts w:ascii="Browallia New" w:hAnsi="Browallia New" w:cs="Browallia New"/>
                <w:sz w:val="23"/>
                <w:szCs w:val="23"/>
              </w:rPr>
              <w:t xml:space="preserve">       -</w:t>
            </w:r>
          </w:p>
        </w:tc>
        <w:tc>
          <w:tcPr>
            <w:tcW w:w="1194" w:type="dxa"/>
          </w:tcPr>
          <w:p w14:paraId="6613354A" w14:textId="674E0DE5" w:rsidR="001B3524" w:rsidRPr="00E72888" w:rsidRDefault="003473F0" w:rsidP="001B352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1B3524">
              <w:rPr>
                <w:rFonts w:ascii="Browallia New" w:hAnsi="Browallia New" w:cs="Browallia New"/>
                <w:sz w:val="23"/>
                <w:szCs w:val="23"/>
              </w:rPr>
              <w:t xml:space="preserve">    </w:t>
            </w:r>
            <w:r w:rsidR="001B3524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</w:tcPr>
          <w:p w14:paraId="09F0327A" w14:textId="251CDD2A" w:rsidR="001B3524" w:rsidRPr="00E72888" w:rsidRDefault="001B3524" w:rsidP="001B352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288,978,723</w:t>
            </w:r>
          </w:p>
        </w:tc>
      </w:tr>
    </w:tbl>
    <w:p w14:paraId="5FDE6196" w14:textId="134DA339" w:rsidR="00935051" w:rsidRPr="001C5724" w:rsidRDefault="00935051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247B8A2A" w14:textId="32703989" w:rsidR="00954970" w:rsidRPr="001C5724" w:rsidRDefault="00954970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165C132A" w14:textId="6557F64A" w:rsidR="00954970" w:rsidRPr="001C5724" w:rsidRDefault="00954970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A907262" w14:textId="12812353" w:rsidR="00954970" w:rsidRPr="001C5724" w:rsidRDefault="00954970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F34D53B" w14:textId="28E52D79" w:rsidR="00954970" w:rsidRPr="001C5724" w:rsidRDefault="00954970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B0E4A4E" w14:textId="6E4579E2" w:rsidR="00954970" w:rsidRPr="001C5724" w:rsidRDefault="00954970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AC15D3F" w14:textId="408889A0" w:rsidR="00954970" w:rsidRPr="001C5724" w:rsidRDefault="00954970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511492AB" w14:textId="1D4B9845" w:rsidR="007A3064" w:rsidRPr="001C5724" w:rsidRDefault="007A3064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81D42FD" w14:textId="159FDF65" w:rsidR="007A3064" w:rsidRPr="001C5724" w:rsidRDefault="007A3064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3149E65B" w14:textId="7B170187" w:rsidR="007A3064" w:rsidRPr="001C5724" w:rsidRDefault="007A3064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3CA29B65" w14:textId="45303534" w:rsidR="007A3064" w:rsidRPr="001C5724" w:rsidRDefault="007A3064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575D89E" w14:textId="7503FF3C" w:rsidR="007A3064" w:rsidRPr="001C5724" w:rsidRDefault="007A3064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356398D5" w14:textId="48EAFCEB" w:rsidR="007A3064" w:rsidRPr="001C5724" w:rsidRDefault="007A3064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9F59F88" w14:textId="77777777" w:rsidR="007A3064" w:rsidRPr="001C5724" w:rsidRDefault="007A3064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Style w:val="TableGrid"/>
        <w:tblW w:w="909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1281"/>
        <w:gridCol w:w="1072"/>
        <w:gridCol w:w="61"/>
        <w:gridCol w:w="991"/>
        <w:gridCol w:w="51"/>
        <w:gridCol w:w="1080"/>
        <w:gridCol w:w="104"/>
        <w:gridCol w:w="1173"/>
        <w:gridCol w:w="1129"/>
        <w:gridCol w:w="25"/>
      </w:tblGrid>
      <w:tr w:rsidR="00935051" w:rsidRPr="00E72888" w14:paraId="449EC43F" w14:textId="77777777" w:rsidTr="00954970">
        <w:tc>
          <w:tcPr>
            <w:tcW w:w="2126" w:type="dxa"/>
          </w:tcPr>
          <w:p w14:paraId="4878DC5F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81" w:type="dxa"/>
          </w:tcPr>
          <w:p w14:paraId="5FAB1275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72" w:type="dxa"/>
          </w:tcPr>
          <w:p w14:paraId="40F00C90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03" w:type="dxa"/>
            <w:gridSpan w:val="3"/>
          </w:tcPr>
          <w:p w14:paraId="541EC608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84" w:type="dxa"/>
            <w:gridSpan w:val="2"/>
          </w:tcPr>
          <w:p w14:paraId="3B9FF2F4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73" w:type="dxa"/>
          </w:tcPr>
          <w:p w14:paraId="02385083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4" w:type="dxa"/>
            <w:gridSpan w:val="2"/>
          </w:tcPr>
          <w:p w14:paraId="45756B36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>(</w:t>
            </w:r>
            <w:proofErr w:type="gramStart"/>
            <w:r w:rsidRPr="00E72888">
              <w:rPr>
                <w:rFonts w:ascii="Browallia New" w:hAnsi="Browallia New" w:cs="Browallia New"/>
                <w:sz w:val="23"/>
                <w:szCs w:val="23"/>
                <w:cs/>
              </w:rPr>
              <w:t>หน่วย :</w:t>
            </w:r>
            <w:proofErr w:type="gramEnd"/>
            <w:r w:rsidRPr="00E72888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บาท)</w:t>
            </w:r>
          </w:p>
        </w:tc>
      </w:tr>
      <w:tr w:rsidR="00935051" w:rsidRPr="00E72888" w14:paraId="316BA145" w14:textId="77777777" w:rsidTr="00954970">
        <w:tc>
          <w:tcPr>
            <w:tcW w:w="2126" w:type="dxa"/>
          </w:tcPr>
          <w:p w14:paraId="19DB7643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6967" w:type="dxa"/>
            <w:gridSpan w:val="10"/>
          </w:tcPr>
          <w:p w14:paraId="1354A5DC" w14:textId="77777777" w:rsidR="00935051" w:rsidRPr="0067326B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67326B">
              <w:rPr>
                <w:rFonts w:ascii="Browallia New" w:hAnsi="Browallia New" w:cs="Browallia New"/>
                <w:sz w:val="23"/>
                <w:szCs w:val="23"/>
                <w:cs/>
              </w:rPr>
              <w:t>งบการเงินรวม</w:t>
            </w:r>
          </w:p>
        </w:tc>
      </w:tr>
      <w:tr w:rsidR="00935051" w:rsidRPr="00E72888" w14:paraId="34E79A09" w14:textId="77777777" w:rsidTr="00954970">
        <w:tc>
          <w:tcPr>
            <w:tcW w:w="2126" w:type="dxa"/>
          </w:tcPr>
          <w:p w14:paraId="09169E53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81" w:type="dxa"/>
            <w:vAlign w:val="bottom"/>
          </w:tcPr>
          <w:p w14:paraId="43C489DA" w14:textId="77777777" w:rsidR="00935051" w:rsidRPr="00E72888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65E956C5" w14:textId="77777777" w:rsidR="00935051" w:rsidRPr="00E72888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cs/>
              </w:rPr>
              <w:t>เงินกู้ยืมระยะสั้นจากธนาคาร</w:t>
            </w:r>
          </w:p>
        </w:tc>
        <w:tc>
          <w:tcPr>
            <w:tcW w:w="1072" w:type="dxa"/>
            <w:vAlign w:val="bottom"/>
          </w:tcPr>
          <w:p w14:paraId="43B2B6F5" w14:textId="77777777" w:rsidR="00935051" w:rsidRPr="00E72888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cs/>
              </w:rPr>
              <w:t>เงินกู้ยืมระยะยาวจาก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ธ</w:t>
            </w:r>
            <w:r w:rsidRPr="00E72888">
              <w:rPr>
                <w:rFonts w:ascii="Browallia New" w:hAnsi="Browallia New" w:cs="Browallia New"/>
                <w:sz w:val="23"/>
                <w:szCs w:val="23"/>
                <w:cs/>
              </w:rPr>
              <w:t>นาคาร</w:t>
            </w:r>
          </w:p>
        </w:tc>
        <w:tc>
          <w:tcPr>
            <w:tcW w:w="1103" w:type="dxa"/>
            <w:gridSpan w:val="3"/>
            <w:vAlign w:val="bottom"/>
          </w:tcPr>
          <w:p w14:paraId="3A21A45B" w14:textId="77777777" w:rsidR="00935051" w:rsidRPr="00E72888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cs/>
              </w:rPr>
              <w:t>หนี้สินตาม         สัญญาเช่า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ก</w:t>
            </w:r>
            <w:r w:rsidRPr="00E72888">
              <w:rPr>
                <w:rFonts w:ascii="Browallia New" w:hAnsi="Browallia New" w:cs="Browallia New"/>
                <w:sz w:val="23"/>
                <w:szCs w:val="23"/>
                <w:cs/>
              </w:rPr>
              <w:t>ารเงิน</w:t>
            </w:r>
          </w:p>
        </w:tc>
        <w:tc>
          <w:tcPr>
            <w:tcW w:w="1184" w:type="dxa"/>
            <w:gridSpan w:val="2"/>
            <w:vAlign w:val="bottom"/>
          </w:tcPr>
          <w:p w14:paraId="37AAF83F" w14:textId="77777777" w:rsidR="00935051" w:rsidRPr="00E72888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เงินกู้ยืมจาก</w:t>
            </w:r>
          </w:p>
          <w:p w14:paraId="350263C7" w14:textId="77777777" w:rsidR="00935051" w:rsidRPr="00E72888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ย่อย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แล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ะ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บุคคลที่เกี่ยวข้องกัน</w:t>
            </w:r>
          </w:p>
        </w:tc>
        <w:tc>
          <w:tcPr>
            <w:tcW w:w="1173" w:type="dxa"/>
            <w:vAlign w:val="bottom"/>
          </w:tcPr>
          <w:p w14:paraId="37BA896F" w14:textId="77777777" w:rsidR="00935051" w:rsidRPr="00E72888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0A372D63" w14:textId="77777777" w:rsidR="00935051" w:rsidRPr="00E72888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เงินกู้ยืมจาก</w:t>
            </w:r>
          </w:p>
          <w:p w14:paraId="01D4DC13" w14:textId="77777777" w:rsidR="00935051" w:rsidRPr="00E72888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บุคคลภายนอก</w:t>
            </w:r>
          </w:p>
        </w:tc>
        <w:tc>
          <w:tcPr>
            <w:tcW w:w="1154" w:type="dxa"/>
            <w:gridSpan w:val="2"/>
            <w:vAlign w:val="bottom"/>
          </w:tcPr>
          <w:p w14:paraId="5E0B85B7" w14:textId="77777777" w:rsidR="00935051" w:rsidRPr="00E72888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7B159BE4" w14:textId="77777777" w:rsidR="00935051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070A6594" w14:textId="77777777" w:rsidR="00935051" w:rsidRPr="00E72888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cs/>
              </w:rPr>
              <w:t>รวม</w:t>
            </w:r>
          </w:p>
        </w:tc>
      </w:tr>
      <w:tr w:rsidR="00935051" w:rsidRPr="00E72888" w14:paraId="2E64B405" w14:textId="77777777" w:rsidTr="00954970">
        <w:trPr>
          <w:trHeight w:val="159"/>
        </w:trPr>
        <w:tc>
          <w:tcPr>
            <w:tcW w:w="2126" w:type="dxa"/>
          </w:tcPr>
          <w:p w14:paraId="18FFBB90" w14:textId="77777777" w:rsidR="00935051" w:rsidRPr="0027642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81" w:type="dxa"/>
          </w:tcPr>
          <w:p w14:paraId="25CB4F11" w14:textId="77777777" w:rsidR="00935051" w:rsidRPr="0027642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72" w:type="dxa"/>
          </w:tcPr>
          <w:p w14:paraId="03A50B28" w14:textId="77777777" w:rsidR="00935051" w:rsidRPr="0027642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03" w:type="dxa"/>
            <w:gridSpan w:val="3"/>
          </w:tcPr>
          <w:p w14:paraId="6DA9B80C" w14:textId="77777777" w:rsidR="00935051" w:rsidRPr="0027642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23069F3E" w14:textId="77777777" w:rsidR="00935051" w:rsidRPr="0027642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73" w:type="dxa"/>
          </w:tcPr>
          <w:p w14:paraId="5017E32A" w14:textId="77777777" w:rsidR="00935051" w:rsidRPr="0027642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4" w:type="dxa"/>
            <w:gridSpan w:val="2"/>
          </w:tcPr>
          <w:p w14:paraId="3F72B3B3" w14:textId="77777777" w:rsidR="00935051" w:rsidRPr="0027642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935051" w:rsidRPr="00E72888" w14:paraId="312FA08F" w14:textId="77777777" w:rsidTr="00954970">
        <w:tc>
          <w:tcPr>
            <w:tcW w:w="2126" w:type="dxa"/>
          </w:tcPr>
          <w:p w14:paraId="685ADD0F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1 </w:t>
            </w:r>
            <w:r w:rsidRPr="00E72888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มกราคม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>2562</w:t>
            </w:r>
          </w:p>
        </w:tc>
        <w:tc>
          <w:tcPr>
            <w:tcW w:w="1281" w:type="dxa"/>
          </w:tcPr>
          <w:p w14:paraId="00DF7FF7" w14:textId="77777777" w:rsidR="00935051" w:rsidRPr="00E72888" w:rsidRDefault="00935051" w:rsidP="00954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>136,239,747</w:t>
            </w:r>
          </w:p>
        </w:tc>
        <w:tc>
          <w:tcPr>
            <w:tcW w:w="1072" w:type="dxa"/>
          </w:tcPr>
          <w:p w14:paraId="193CCF58" w14:textId="77777777" w:rsidR="00935051" w:rsidRPr="00E72888" w:rsidRDefault="00935051" w:rsidP="00954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>20,033,973</w:t>
            </w:r>
          </w:p>
        </w:tc>
        <w:tc>
          <w:tcPr>
            <w:tcW w:w="1103" w:type="dxa"/>
            <w:gridSpan w:val="3"/>
          </w:tcPr>
          <w:p w14:paraId="4CEB27AE" w14:textId="77777777" w:rsidR="00935051" w:rsidRPr="00E72888" w:rsidRDefault="00935051" w:rsidP="00954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>2,111,782</w:t>
            </w:r>
          </w:p>
        </w:tc>
        <w:tc>
          <w:tcPr>
            <w:tcW w:w="1184" w:type="dxa"/>
            <w:gridSpan w:val="2"/>
          </w:tcPr>
          <w:p w14:paraId="745E12D7" w14:textId="77777777" w:rsidR="00935051" w:rsidRPr="00E72888" w:rsidRDefault="00935051" w:rsidP="00954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>60,200,000</w:t>
            </w:r>
          </w:p>
        </w:tc>
        <w:tc>
          <w:tcPr>
            <w:tcW w:w="1173" w:type="dxa"/>
          </w:tcPr>
          <w:p w14:paraId="5805B558" w14:textId="77777777" w:rsidR="00935051" w:rsidRPr="00E72888" w:rsidRDefault="00935051" w:rsidP="00954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>3,000,000</w:t>
            </w:r>
          </w:p>
        </w:tc>
        <w:tc>
          <w:tcPr>
            <w:tcW w:w="1154" w:type="dxa"/>
            <w:gridSpan w:val="2"/>
          </w:tcPr>
          <w:p w14:paraId="6E0AD8E4" w14:textId="77777777" w:rsidR="00935051" w:rsidRPr="00E72888" w:rsidRDefault="00935051" w:rsidP="00954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>221,585,502</w:t>
            </w:r>
          </w:p>
        </w:tc>
      </w:tr>
      <w:tr w:rsidR="00935051" w:rsidRPr="00E72888" w14:paraId="268286CB" w14:textId="77777777" w:rsidTr="00954970">
        <w:trPr>
          <w:trHeight w:val="72"/>
        </w:trPr>
        <w:tc>
          <w:tcPr>
            <w:tcW w:w="2126" w:type="dxa"/>
          </w:tcPr>
          <w:p w14:paraId="0B2F6000" w14:textId="77777777" w:rsidR="00935051" w:rsidRPr="0027642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81" w:type="dxa"/>
          </w:tcPr>
          <w:p w14:paraId="33828F81" w14:textId="77777777" w:rsidR="00935051" w:rsidRPr="0027642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72" w:type="dxa"/>
          </w:tcPr>
          <w:p w14:paraId="32C827D9" w14:textId="77777777" w:rsidR="00935051" w:rsidRPr="0027642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03" w:type="dxa"/>
            <w:gridSpan w:val="3"/>
          </w:tcPr>
          <w:p w14:paraId="43AD7D75" w14:textId="77777777" w:rsidR="00935051" w:rsidRPr="0027642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71B2D23C" w14:textId="77777777" w:rsidR="00935051" w:rsidRPr="0027642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73" w:type="dxa"/>
          </w:tcPr>
          <w:p w14:paraId="743834BD" w14:textId="77777777" w:rsidR="00935051" w:rsidRPr="0027642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4" w:type="dxa"/>
            <w:gridSpan w:val="2"/>
          </w:tcPr>
          <w:p w14:paraId="2B4C3B0F" w14:textId="77777777" w:rsidR="00935051" w:rsidRPr="0027642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35051" w:rsidRPr="00E72888" w14:paraId="17B42E7B" w14:textId="77777777" w:rsidTr="00954970">
        <w:tc>
          <w:tcPr>
            <w:tcW w:w="4479" w:type="dxa"/>
            <w:gridSpan w:val="3"/>
          </w:tcPr>
          <w:p w14:paraId="7879D323" w14:textId="77777777" w:rsidR="00935051" w:rsidRPr="0035389A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E72888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รายการที่เกิดขึ้นจากกระแสเงินสด</w:t>
            </w:r>
            <w:r w:rsidRPr="00E72888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:</w:t>
            </w:r>
          </w:p>
        </w:tc>
        <w:tc>
          <w:tcPr>
            <w:tcW w:w="1103" w:type="dxa"/>
            <w:gridSpan w:val="3"/>
          </w:tcPr>
          <w:p w14:paraId="74A5EB29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84" w:type="dxa"/>
            <w:gridSpan w:val="2"/>
          </w:tcPr>
          <w:p w14:paraId="1C3B7111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73" w:type="dxa"/>
          </w:tcPr>
          <w:p w14:paraId="2F6D65AE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4" w:type="dxa"/>
            <w:gridSpan w:val="2"/>
          </w:tcPr>
          <w:p w14:paraId="12E28926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935051" w:rsidRPr="00E72888" w14:paraId="61C6A34A" w14:textId="77777777" w:rsidTr="00954970">
        <w:tc>
          <w:tcPr>
            <w:tcW w:w="2126" w:type="dxa"/>
          </w:tcPr>
          <w:p w14:paraId="7667D695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การจ่ายคืน</w:t>
            </w:r>
          </w:p>
        </w:tc>
        <w:tc>
          <w:tcPr>
            <w:tcW w:w="1281" w:type="dxa"/>
          </w:tcPr>
          <w:p w14:paraId="08A01149" w14:textId="2755A2A6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291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473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967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  <w:tc>
          <w:tcPr>
            <w:tcW w:w="1072" w:type="dxa"/>
          </w:tcPr>
          <w:p w14:paraId="7FC3DA6F" w14:textId="07310409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11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592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>
              <w:rPr>
                <w:rFonts w:ascii="Browallia New" w:hAnsi="Browallia New" w:cs="Browallia New"/>
                <w:sz w:val="23"/>
                <w:szCs w:val="23"/>
              </w:rPr>
              <w:t>521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  <w:tc>
          <w:tcPr>
            <w:tcW w:w="1103" w:type="dxa"/>
            <w:gridSpan w:val="3"/>
          </w:tcPr>
          <w:p w14:paraId="179FC804" w14:textId="56707193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967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262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  <w:tc>
          <w:tcPr>
            <w:tcW w:w="1184" w:type="dxa"/>
            <w:gridSpan w:val="2"/>
          </w:tcPr>
          <w:p w14:paraId="67C9064F" w14:textId="2409B7EB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60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200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000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  <w:tc>
          <w:tcPr>
            <w:tcW w:w="1173" w:type="dxa"/>
          </w:tcPr>
          <w:p w14:paraId="26040222" w14:textId="29EC68A9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3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000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000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  <w:tc>
          <w:tcPr>
            <w:tcW w:w="1154" w:type="dxa"/>
            <w:gridSpan w:val="2"/>
          </w:tcPr>
          <w:p w14:paraId="02D28861" w14:textId="2E13A1D8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367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233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750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</w:tr>
      <w:tr w:rsidR="00935051" w:rsidRPr="00E72888" w14:paraId="3E8F24C6" w14:textId="77777777" w:rsidTr="00954970">
        <w:tc>
          <w:tcPr>
            <w:tcW w:w="2126" w:type="dxa"/>
          </w:tcPr>
          <w:p w14:paraId="1C73349D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เงินสดรับ</w:t>
            </w:r>
          </w:p>
        </w:tc>
        <w:tc>
          <w:tcPr>
            <w:tcW w:w="1281" w:type="dxa"/>
          </w:tcPr>
          <w:p w14:paraId="0AB636A4" w14:textId="574A7643" w:rsidR="00935051" w:rsidRPr="00E72888" w:rsidRDefault="00FE5B49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278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981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306</w:t>
            </w:r>
          </w:p>
        </w:tc>
        <w:tc>
          <w:tcPr>
            <w:tcW w:w="1072" w:type="dxa"/>
          </w:tcPr>
          <w:p w14:paraId="0B5AEF9F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gridSpan w:val="3"/>
          </w:tcPr>
          <w:p w14:paraId="3AA76986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84" w:type="dxa"/>
            <w:gridSpan w:val="2"/>
          </w:tcPr>
          <w:p w14:paraId="43880D73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 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73" w:type="dxa"/>
          </w:tcPr>
          <w:p w14:paraId="5578D176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4" w:type="dxa"/>
            <w:gridSpan w:val="2"/>
          </w:tcPr>
          <w:p w14:paraId="17089029" w14:textId="6394FE9B" w:rsidR="00935051" w:rsidRPr="00E72888" w:rsidRDefault="00FE5B49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278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981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306</w:t>
            </w:r>
          </w:p>
        </w:tc>
      </w:tr>
      <w:tr w:rsidR="00935051" w:rsidRPr="00E72888" w14:paraId="4730364F" w14:textId="77777777" w:rsidTr="00954970">
        <w:tc>
          <w:tcPr>
            <w:tcW w:w="2126" w:type="dxa"/>
          </w:tcPr>
          <w:p w14:paraId="14829C65" w14:textId="77777777" w:rsidR="00935051" w:rsidRPr="0027642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81" w:type="dxa"/>
          </w:tcPr>
          <w:p w14:paraId="71B687B6" w14:textId="77777777" w:rsidR="00935051" w:rsidRPr="0027642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72" w:type="dxa"/>
          </w:tcPr>
          <w:p w14:paraId="028133BA" w14:textId="77777777" w:rsidR="00935051" w:rsidRPr="0027642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03" w:type="dxa"/>
            <w:gridSpan w:val="3"/>
          </w:tcPr>
          <w:p w14:paraId="31AA1B8C" w14:textId="77777777" w:rsidR="00935051" w:rsidRPr="0027642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84" w:type="dxa"/>
            <w:gridSpan w:val="2"/>
          </w:tcPr>
          <w:p w14:paraId="65EF8D72" w14:textId="77777777" w:rsidR="00935051" w:rsidRPr="0027642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73" w:type="dxa"/>
          </w:tcPr>
          <w:p w14:paraId="3212391D" w14:textId="77777777" w:rsidR="00935051" w:rsidRPr="0027642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4" w:type="dxa"/>
            <w:gridSpan w:val="2"/>
          </w:tcPr>
          <w:p w14:paraId="0025DA31" w14:textId="77777777" w:rsidR="00935051" w:rsidRPr="0027642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935051" w:rsidRPr="00E72888" w14:paraId="7D4D6CA9" w14:textId="77777777" w:rsidTr="00954970">
        <w:tc>
          <w:tcPr>
            <w:tcW w:w="4479" w:type="dxa"/>
            <w:gridSpan w:val="3"/>
          </w:tcPr>
          <w:p w14:paraId="1FA04A7F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รายการที่เกิดขึ้นจากกระแสเงินสด</w:t>
            </w:r>
            <w:r w:rsidRPr="00E72888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:</w:t>
            </w:r>
          </w:p>
        </w:tc>
        <w:tc>
          <w:tcPr>
            <w:tcW w:w="1103" w:type="dxa"/>
            <w:gridSpan w:val="3"/>
          </w:tcPr>
          <w:p w14:paraId="6356AB2C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84" w:type="dxa"/>
            <w:gridSpan w:val="2"/>
          </w:tcPr>
          <w:p w14:paraId="0EF1AA4D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73" w:type="dxa"/>
          </w:tcPr>
          <w:p w14:paraId="681F145A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4" w:type="dxa"/>
            <w:gridSpan w:val="2"/>
          </w:tcPr>
          <w:p w14:paraId="0B5CAC5F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935051" w:rsidRPr="00E72888" w14:paraId="1615A59A" w14:textId="77777777" w:rsidTr="00954970">
        <w:tc>
          <w:tcPr>
            <w:tcW w:w="2126" w:type="dxa"/>
          </w:tcPr>
          <w:p w14:paraId="1E4E796C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  <w:lang w:val="en-GB"/>
              </w:rPr>
              <w:t>กำไรจากอัตราแลกเปลี่ยน</w:t>
            </w:r>
          </w:p>
          <w:p w14:paraId="4394D89C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  <w:lang w:val="en-GB"/>
              </w:rPr>
              <w:t xml:space="preserve">   ที่ยังไม่ได้เกิดขึ้นจริง</w:t>
            </w:r>
          </w:p>
        </w:tc>
        <w:tc>
          <w:tcPr>
            <w:tcW w:w="1281" w:type="dxa"/>
          </w:tcPr>
          <w:p w14:paraId="4046B13D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730A3F75" w14:textId="16E2FFA4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1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579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949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  <w:tc>
          <w:tcPr>
            <w:tcW w:w="1072" w:type="dxa"/>
          </w:tcPr>
          <w:p w14:paraId="6B316496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60ECBCB6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gridSpan w:val="3"/>
          </w:tcPr>
          <w:p w14:paraId="75107372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1329DABF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84" w:type="dxa"/>
            <w:gridSpan w:val="2"/>
          </w:tcPr>
          <w:p w14:paraId="47B98E74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349AD368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73" w:type="dxa"/>
          </w:tcPr>
          <w:p w14:paraId="32ACF966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30E895DF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4" w:type="dxa"/>
            <w:gridSpan w:val="2"/>
          </w:tcPr>
          <w:p w14:paraId="65CA615A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2005B5A1" w14:textId="6C702B8E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1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579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949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</w:tr>
      <w:tr w:rsidR="00935051" w:rsidRPr="00E72888" w14:paraId="5ABC22E1" w14:textId="77777777" w:rsidTr="00954970">
        <w:tc>
          <w:tcPr>
            <w:tcW w:w="2126" w:type="dxa"/>
          </w:tcPr>
          <w:p w14:paraId="577EBCB1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กา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  <w:lang w:val="en-GB"/>
              </w:rPr>
              <w:t>รได้มา</w:t>
            </w:r>
          </w:p>
        </w:tc>
        <w:tc>
          <w:tcPr>
            <w:tcW w:w="1281" w:type="dxa"/>
          </w:tcPr>
          <w:p w14:paraId="3419B189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072" w:type="dxa"/>
          </w:tcPr>
          <w:p w14:paraId="58BCA970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gridSpan w:val="3"/>
          </w:tcPr>
          <w:p w14:paraId="58BD1144" w14:textId="1444B8CA" w:rsidR="00935051" w:rsidRPr="00E72888" w:rsidRDefault="00FE5B49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801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869</w:t>
            </w:r>
          </w:p>
        </w:tc>
        <w:tc>
          <w:tcPr>
            <w:tcW w:w="1184" w:type="dxa"/>
            <w:gridSpan w:val="2"/>
          </w:tcPr>
          <w:p w14:paraId="684C46E6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73" w:type="dxa"/>
          </w:tcPr>
          <w:p w14:paraId="5148E6A8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4" w:type="dxa"/>
            <w:gridSpan w:val="2"/>
          </w:tcPr>
          <w:p w14:paraId="74C59398" w14:textId="4B43589E" w:rsidR="00935051" w:rsidRPr="00E72888" w:rsidRDefault="00FE5B49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801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869</w:t>
            </w:r>
          </w:p>
        </w:tc>
      </w:tr>
      <w:tr w:rsidR="00935051" w:rsidRPr="00E72888" w14:paraId="20489D69" w14:textId="77777777" w:rsidTr="00954970">
        <w:trPr>
          <w:trHeight w:val="57"/>
        </w:trPr>
        <w:tc>
          <w:tcPr>
            <w:tcW w:w="2126" w:type="dxa"/>
          </w:tcPr>
          <w:p w14:paraId="7E930AE5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1281" w:type="dxa"/>
          </w:tcPr>
          <w:p w14:paraId="6A15E861" w14:textId="77777777" w:rsidR="00935051" w:rsidRPr="00E72888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072" w:type="dxa"/>
          </w:tcPr>
          <w:p w14:paraId="6580AE5F" w14:textId="77777777" w:rsidR="00935051" w:rsidRPr="00E72888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gridSpan w:val="3"/>
          </w:tcPr>
          <w:p w14:paraId="14AE6A40" w14:textId="1818EE7D" w:rsidR="00935051" w:rsidRPr="00E72888" w:rsidRDefault="00FE5B49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61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040</w:t>
            </w:r>
          </w:p>
        </w:tc>
        <w:tc>
          <w:tcPr>
            <w:tcW w:w="1184" w:type="dxa"/>
            <w:gridSpan w:val="2"/>
          </w:tcPr>
          <w:p w14:paraId="022ED6C5" w14:textId="77777777" w:rsidR="00935051" w:rsidRPr="00E72888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73" w:type="dxa"/>
          </w:tcPr>
          <w:p w14:paraId="59F1FBE9" w14:textId="77777777" w:rsidR="00935051" w:rsidRPr="00E72888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4" w:type="dxa"/>
            <w:gridSpan w:val="2"/>
          </w:tcPr>
          <w:p w14:paraId="335A0A44" w14:textId="098C3838" w:rsidR="00935051" w:rsidRPr="00E72888" w:rsidRDefault="00FE5B49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61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040</w:t>
            </w:r>
          </w:p>
        </w:tc>
      </w:tr>
      <w:tr w:rsidR="00935051" w:rsidRPr="00E72888" w14:paraId="255A3CAF" w14:textId="77777777" w:rsidTr="00954970">
        <w:tc>
          <w:tcPr>
            <w:tcW w:w="2126" w:type="dxa"/>
          </w:tcPr>
          <w:p w14:paraId="1CCB7C4B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31 </w:t>
            </w:r>
            <w:r w:rsidRPr="00E72888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 xml:space="preserve">ธันวาคม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>2562</w:t>
            </w:r>
          </w:p>
        </w:tc>
        <w:tc>
          <w:tcPr>
            <w:tcW w:w="1281" w:type="dxa"/>
          </w:tcPr>
          <w:p w14:paraId="456C1719" w14:textId="5A181247" w:rsidR="00935051" w:rsidRPr="00E72888" w:rsidRDefault="00FE5B49" w:rsidP="007B11D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122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167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137</w:t>
            </w:r>
          </w:p>
        </w:tc>
        <w:tc>
          <w:tcPr>
            <w:tcW w:w="1072" w:type="dxa"/>
          </w:tcPr>
          <w:p w14:paraId="5EBEE95B" w14:textId="4C9B9065" w:rsidR="00935051" w:rsidRPr="00E72888" w:rsidRDefault="00FE5B49" w:rsidP="007B11D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8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441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452</w:t>
            </w:r>
          </w:p>
        </w:tc>
        <w:tc>
          <w:tcPr>
            <w:tcW w:w="1103" w:type="dxa"/>
            <w:gridSpan w:val="3"/>
          </w:tcPr>
          <w:p w14:paraId="5D0B28A4" w14:textId="58EA139A" w:rsidR="00935051" w:rsidRPr="00E72888" w:rsidRDefault="00FE5B49" w:rsidP="007B11D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2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007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429</w:t>
            </w:r>
          </w:p>
        </w:tc>
        <w:tc>
          <w:tcPr>
            <w:tcW w:w="1184" w:type="dxa"/>
            <w:gridSpan w:val="2"/>
          </w:tcPr>
          <w:p w14:paraId="1022FA97" w14:textId="77777777" w:rsidR="00935051" w:rsidRPr="00E72888" w:rsidRDefault="00935051" w:rsidP="007B11D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 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73" w:type="dxa"/>
          </w:tcPr>
          <w:p w14:paraId="28F4329F" w14:textId="77777777" w:rsidR="00935051" w:rsidRPr="00E72888" w:rsidRDefault="00935051" w:rsidP="007B11D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54" w:type="dxa"/>
            <w:gridSpan w:val="2"/>
          </w:tcPr>
          <w:p w14:paraId="3B46C758" w14:textId="08FD080B" w:rsidR="00935051" w:rsidRPr="00E72888" w:rsidRDefault="00FE5B49" w:rsidP="007B11D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132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616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018</w:t>
            </w:r>
          </w:p>
        </w:tc>
      </w:tr>
      <w:tr w:rsidR="00954970" w:rsidRPr="00E72888" w14:paraId="78C1D1F7" w14:textId="77777777" w:rsidTr="00954970">
        <w:tc>
          <w:tcPr>
            <w:tcW w:w="2126" w:type="dxa"/>
          </w:tcPr>
          <w:p w14:paraId="09FC2AE5" w14:textId="77777777" w:rsidR="00954970" w:rsidRPr="00E72888" w:rsidRDefault="00954970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281" w:type="dxa"/>
          </w:tcPr>
          <w:p w14:paraId="2A064FF6" w14:textId="77777777" w:rsidR="00954970" w:rsidRPr="00E72888" w:rsidRDefault="00954970" w:rsidP="00954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072" w:type="dxa"/>
          </w:tcPr>
          <w:p w14:paraId="4F364FC2" w14:textId="77777777" w:rsidR="00954970" w:rsidRPr="00E72888" w:rsidRDefault="00954970" w:rsidP="00954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03" w:type="dxa"/>
            <w:gridSpan w:val="3"/>
          </w:tcPr>
          <w:p w14:paraId="719E9293" w14:textId="77777777" w:rsidR="00954970" w:rsidRPr="00E72888" w:rsidRDefault="00954970" w:rsidP="00954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84" w:type="dxa"/>
            <w:gridSpan w:val="2"/>
          </w:tcPr>
          <w:p w14:paraId="6B6A0E15" w14:textId="77777777" w:rsidR="00954970" w:rsidRPr="00E72888" w:rsidRDefault="00954970" w:rsidP="00954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73" w:type="dxa"/>
          </w:tcPr>
          <w:p w14:paraId="5EAB1F0F" w14:textId="77777777" w:rsidR="00954970" w:rsidRPr="00E72888" w:rsidRDefault="00954970" w:rsidP="00954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54" w:type="dxa"/>
            <w:gridSpan w:val="2"/>
          </w:tcPr>
          <w:p w14:paraId="65D35DC9" w14:textId="77777777" w:rsidR="00954970" w:rsidRPr="00E72888" w:rsidRDefault="00954970" w:rsidP="00954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</w:tr>
      <w:tr w:rsidR="00935051" w:rsidRPr="00E72888" w14:paraId="6EC13BEF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251A3A95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942" w:type="dxa"/>
            <w:gridSpan w:val="9"/>
          </w:tcPr>
          <w:p w14:paraId="7A461C86" w14:textId="77777777" w:rsidR="00935051" w:rsidRPr="00B635C9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>(</w:t>
            </w:r>
            <w:proofErr w:type="gramStart"/>
            <w:r w:rsidRPr="00E72888">
              <w:rPr>
                <w:rFonts w:ascii="Browallia New" w:hAnsi="Browallia New" w:cs="Browallia New"/>
                <w:sz w:val="23"/>
                <w:szCs w:val="23"/>
                <w:cs/>
              </w:rPr>
              <w:t>หน่วย :</w:t>
            </w:r>
            <w:proofErr w:type="gramEnd"/>
            <w:r w:rsidRPr="00E72888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บาท)</w:t>
            </w:r>
          </w:p>
        </w:tc>
      </w:tr>
      <w:tr w:rsidR="00935051" w:rsidRPr="00E72888" w14:paraId="2186AC65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06253863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942" w:type="dxa"/>
            <w:gridSpan w:val="9"/>
          </w:tcPr>
          <w:p w14:paraId="5CF0EB7B" w14:textId="77777777" w:rsidR="00935051" w:rsidRPr="00B635C9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635C9">
              <w:rPr>
                <w:rFonts w:ascii="Browallia New" w:hAnsi="Browallia New" w:cs="Browallia New"/>
                <w:sz w:val="23"/>
                <w:szCs w:val="23"/>
                <w:cs/>
              </w:rPr>
              <w:t>งบการเงินเฉพาะของบริษัท</w:t>
            </w:r>
          </w:p>
        </w:tc>
      </w:tr>
      <w:tr w:rsidR="00935051" w:rsidRPr="00E72888" w14:paraId="1459E828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469068F2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81" w:type="dxa"/>
          </w:tcPr>
          <w:p w14:paraId="62818E65" w14:textId="225D8C7D" w:rsidR="00935051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79E34A5C" w14:textId="77777777" w:rsidR="00605004" w:rsidRPr="00E72888" w:rsidRDefault="00605004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1F40AC15" w14:textId="77777777" w:rsidR="00935051" w:rsidRPr="00E72888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cs/>
              </w:rPr>
              <w:t>เงินกู้ยืมระยะสั้นจากธนาคาร</w:t>
            </w:r>
          </w:p>
        </w:tc>
        <w:tc>
          <w:tcPr>
            <w:tcW w:w="1133" w:type="dxa"/>
            <w:gridSpan w:val="2"/>
          </w:tcPr>
          <w:p w14:paraId="6AF90E5E" w14:textId="4BCA6917" w:rsidR="00935051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2F2E6821" w14:textId="77777777" w:rsidR="00605004" w:rsidRDefault="00605004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6FA92D66" w14:textId="7C2D566B" w:rsidR="00935051" w:rsidRPr="00E72888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cs/>
              </w:rPr>
              <w:t>เงินกู้ยืมระยะยาวจากนาคาร</w:t>
            </w:r>
          </w:p>
        </w:tc>
        <w:tc>
          <w:tcPr>
            <w:tcW w:w="991" w:type="dxa"/>
          </w:tcPr>
          <w:p w14:paraId="483F88A2" w14:textId="77777777" w:rsidR="00935051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37F29DDC" w14:textId="77777777" w:rsidR="00AC7172" w:rsidRDefault="00AC7172" w:rsidP="00AC7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48697BF4" w14:textId="723009BD" w:rsidR="00AC7172" w:rsidRPr="00AC7172" w:rsidRDefault="00935051" w:rsidP="00AC7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cs/>
              </w:rPr>
              <w:t>หนี้สินตาม         สัญญาเช่า</w:t>
            </w:r>
          </w:p>
        </w:tc>
        <w:tc>
          <w:tcPr>
            <w:tcW w:w="1131" w:type="dxa"/>
            <w:gridSpan w:val="2"/>
          </w:tcPr>
          <w:p w14:paraId="11C515F6" w14:textId="77777777" w:rsidR="00935051" w:rsidRPr="00E72888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เงินกู้ยืมจาก</w:t>
            </w:r>
          </w:p>
          <w:p w14:paraId="50E83B6F" w14:textId="77777777" w:rsidR="00935051" w:rsidRPr="00E72888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ย่อย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แล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ะ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บุคคลที่เกี่ยวข้องกัน</w:t>
            </w:r>
          </w:p>
        </w:tc>
        <w:tc>
          <w:tcPr>
            <w:tcW w:w="1277" w:type="dxa"/>
            <w:gridSpan w:val="2"/>
          </w:tcPr>
          <w:p w14:paraId="783CEC95" w14:textId="77777777" w:rsidR="00935051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544D1979" w14:textId="77777777" w:rsidR="00935051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2CD70ED9" w14:textId="77777777" w:rsidR="00935051" w:rsidRPr="00E72888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เงินกู้ยืมจาก</w:t>
            </w:r>
          </w:p>
          <w:p w14:paraId="51617725" w14:textId="77777777" w:rsidR="00935051" w:rsidRPr="00E72888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บุคคลภายนอก</w:t>
            </w:r>
          </w:p>
        </w:tc>
        <w:tc>
          <w:tcPr>
            <w:tcW w:w="1129" w:type="dxa"/>
          </w:tcPr>
          <w:p w14:paraId="232497E4" w14:textId="77777777" w:rsidR="00935051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4DE3CA50" w14:textId="77777777" w:rsidR="00935051" w:rsidRPr="00E72888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36D539A7" w14:textId="77777777" w:rsidR="00935051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2D11864C" w14:textId="77777777" w:rsidR="00935051" w:rsidRPr="00C53460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cs/>
              </w:rPr>
              <w:t>รวม</w:t>
            </w:r>
          </w:p>
        </w:tc>
      </w:tr>
      <w:tr w:rsidR="00935051" w:rsidRPr="00E72888" w14:paraId="314460A5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582BF223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81" w:type="dxa"/>
          </w:tcPr>
          <w:p w14:paraId="28F51DFB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33" w:type="dxa"/>
            <w:gridSpan w:val="2"/>
          </w:tcPr>
          <w:p w14:paraId="5E8BE3EC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91" w:type="dxa"/>
          </w:tcPr>
          <w:p w14:paraId="37B3C859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31" w:type="dxa"/>
            <w:gridSpan w:val="2"/>
          </w:tcPr>
          <w:p w14:paraId="0719E297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277" w:type="dxa"/>
            <w:gridSpan w:val="2"/>
          </w:tcPr>
          <w:p w14:paraId="07166FAF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29" w:type="dxa"/>
          </w:tcPr>
          <w:p w14:paraId="02C7423A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935051" w:rsidRPr="00E72888" w14:paraId="3087EC3B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273C6EEA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1 </w:t>
            </w:r>
            <w:r w:rsidRPr="00E72888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 xml:space="preserve">มกราคม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>256</w:t>
            </w:r>
            <w:r>
              <w:rPr>
                <w:rFonts w:ascii="Browallia New" w:hAnsi="Browallia New" w:cs="Browallia New"/>
                <w:sz w:val="23"/>
                <w:szCs w:val="23"/>
              </w:rPr>
              <w:t>3</w:t>
            </w:r>
          </w:p>
        </w:tc>
        <w:tc>
          <w:tcPr>
            <w:tcW w:w="1281" w:type="dxa"/>
          </w:tcPr>
          <w:p w14:paraId="5477D0BD" w14:textId="0374AF74" w:rsidR="00935051" w:rsidRPr="00E72888" w:rsidRDefault="00FE5B49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122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167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137</w:t>
            </w:r>
          </w:p>
        </w:tc>
        <w:tc>
          <w:tcPr>
            <w:tcW w:w="1133" w:type="dxa"/>
            <w:gridSpan w:val="2"/>
          </w:tcPr>
          <w:p w14:paraId="138FB250" w14:textId="6483831F" w:rsidR="00935051" w:rsidRPr="00E72888" w:rsidRDefault="00FE5B49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8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441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452</w:t>
            </w:r>
          </w:p>
        </w:tc>
        <w:tc>
          <w:tcPr>
            <w:tcW w:w="991" w:type="dxa"/>
          </w:tcPr>
          <w:p w14:paraId="0AB85DC4" w14:textId="32914EAA" w:rsidR="00935051" w:rsidRPr="007C6BB3" w:rsidRDefault="004342A0" w:rsidP="0043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 -</w:t>
            </w:r>
          </w:p>
        </w:tc>
        <w:tc>
          <w:tcPr>
            <w:tcW w:w="1131" w:type="dxa"/>
            <w:gridSpan w:val="2"/>
          </w:tcPr>
          <w:p w14:paraId="5DF1CC3E" w14:textId="4177B707" w:rsidR="00935051" w:rsidRPr="00E72888" w:rsidRDefault="00FE5B49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10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000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000</w:t>
            </w:r>
          </w:p>
        </w:tc>
        <w:tc>
          <w:tcPr>
            <w:tcW w:w="1277" w:type="dxa"/>
            <w:gridSpan w:val="2"/>
          </w:tcPr>
          <w:p w14:paraId="20354E87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29" w:type="dxa"/>
          </w:tcPr>
          <w:p w14:paraId="38124904" w14:textId="677B84FE" w:rsidR="00935051" w:rsidRPr="00E72888" w:rsidRDefault="00FE5B49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14</w:t>
            </w:r>
            <w:r w:rsidR="00AD7390">
              <w:rPr>
                <w:rFonts w:ascii="Browallia New" w:hAnsi="Browallia New" w:cs="Browallia New"/>
                <w:sz w:val="23"/>
                <w:szCs w:val="23"/>
              </w:rPr>
              <w:t>0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6</w:t>
            </w:r>
            <w:r w:rsidR="009044A0">
              <w:rPr>
                <w:rFonts w:ascii="Browallia New" w:hAnsi="Browallia New" w:cs="Browallia New"/>
                <w:sz w:val="23"/>
                <w:szCs w:val="23"/>
              </w:rPr>
              <w:t>08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9044A0">
              <w:rPr>
                <w:rFonts w:ascii="Browallia New" w:hAnsi="Browallia New" w:cs="Browallia New"/>
                <w:sz w:val="23"/>
                <w:szCs w:val="23"/>
              </w:rPr>
              <w:t>589</w:t>
            </w:r>
          </w:p>
        </w:tc>
      </w:tr>
      <w:tr w:rsidR="00935051" w:rsidRPr="00E72888" w14:paraId="008C1F8E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697E5BBD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รายการปรับปรุงตาม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</w:p>
          <w:p w14:paraId="2F92465D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มาตรฐานการรายงาน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</w:p>
          <w:p w14:paraId="19A23C6C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ทางการเงินฉบับที่</w:t>
            </w: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16</w:t>
            </w:r>
          </w:p>
        </w:tc>
        <w:tc>
          <w:tcPr>
            <w:tcW w:w="1281" w:type="dxa"/>
          </w:tcPr>
          <w:p w14:paraId="7FF4BE84" w14:textId="77777777" w:rsidR="00935051" w:rsidRDefault="00935051" w:rsidP="0043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6B3DD280" w14:textId="77777777" w:rsidR="00935051" w:rsidRDefault="00935051" w:rsidP="0043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</w:t>
            </w:r>
          </w:p>
          <w:p w14:paraId="3DC15EC7" w14:textId="77777777" w:rsidR="00935051" w:rsidRPr="00E72888" w:rsidRDefault="00935051" w:rsidP="0043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-</w:t>
            </w:r>
          </w:p>
        </w:tc>
        <w:tc>
          <w:tcPr>
            <w:tcW w:w="1133" w:type="dxa"/>
            <w:gridSpan w:val="2"/>
          </w:tcPr>
          <w:p w14:paraId="3E5DCFE2" w14:textId="77777777" w:rsidR="00935051" w:rsidRDefault="00935051" w:rsidP="0043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2FFCF7E8" w14:textId="77777777" w:rsidR="00935051" w:rsidRDefault="00935051" w:rsidP="0043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16BF3ADA" w14:textId="77777777" w:rsidR="00935051" w:rsidRPr="00E72888" w:rsidRDefault="00935051" w:rsidP="0043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  -</w:t>
            </w:r>
          </w:p>
        </w:tc>
        <w:tc>
          <w:tcPr>
            <w:tcW w:w="991" w:type="dxa"/>
          </w:tcPr>
          <w:p w14:paraId="4141802E" w14:textId="77777777" w:rsidR="00935051" w:rsidRPr="007C6BB3" w:rsidRDefault="00935051" w:rsidP="0043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08DF4D64" w14:textId="77777777" w:rsidR="00935051" w:rsidRPr="007C6BB3" w:rsidRDefault="00935051" w:rsidP="0043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  <w:p w14:paraId="79A89F49" w14:textId="77777777" w:rsidR="00935051" w:rsidRPr="007C6BB3" w:rsidRDefault="00935051" w:rsidP="0043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7C6BB3">
              <w:rPr>
                <w:rFonts w:ascii="Browallia New" w:hAnsi="Browallia New" w:cs="Browallia New"/>
                <w:sz w:val="23"/>
                <w:szCs w:val="23"/>
                <w:lang w:val="en-GB"/>
              </w:rPr>
              <w:t>24,195,351</w:t>
            </w:r>
          </w:p>
        </w:tc>
        <w:tc>
          <w:tcPr>
            <w:tcW w:w="1131" w:type="dxa"/>
            <w:gridSpan w:val="2"/>
          </w:tcPr>
          <w:p w14:paraId="54F3A8EE" w14:textId="77777777" w:rsidR="00935051" w:rsidRDefault="00935051" w:rsidP="0043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22A4A494" w14:textId="77777777" w:rsidR="00935051" w:rsidRDefault="00935051" w:rsidP="0043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214A8DBF" w14:textId="77777777" w:rsidR="00935051" w:rsidRPr="00E72888" w:rsidRDefault="00935051" w:rsidP="0043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-</w:t>
            </w:r>
          </w:p>
        </w:tc>
        <w:tc>
          <w:tcPr>
            <w:tcW w:w="1277" w:type="dxa"/>
            <w:gridSpan w:val="2"/>
          </w:tcPr>
          <w:p w14:paraId="442C92E8" w14:textId="77777777" w:rsidR="00935051" w:rsidRDefault="00935051" w:rsidP="0043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7D0CA2CC" w14:textId="77777777" w:rsidR="00935051" w:rsidRDefault="00935051" w:rsidP="0043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68CE681D" w14:textId="77777777" w:rsidR="00935051" w:rsidRDefault="00935051" w:rsidP="0043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-</w:t>
            </w:r>
          </w:p>
        </w:tc>
        <w:tc>
          <w:tcPr>
            <w:tcW w:w="1129" w:type="dxa"/>
          </w:tcPr>
          <w:p w14:paraId="517D120D" w14:textId="77777777" w:rsidR="00935051" w:rsidRDefault="00935051" w:rsidP="0043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462A5DAE" w14:textId="77777777" w:rsidR="00935051" w:rsidRDefault="00935051" w:rsidP="0043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6258B7B2" w14:textId="77777777" w:rsidR="00935051" w:rsidRPr="00E72888" w:rsidRDefault="00935051" w:rsidP="0043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24,195,351</w:t>
            </w:r>
          </w:p>
        </w:tc>
      </w:tr>
      <w:tr w:rsidR="005B25B1" w:rsidRPr="00E72888" w14:paraId="1C2043F1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3637FA4C" w14:textId="73CB70CF" w:rsidR="005B25B1" w:rsidRDefault="004342A0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342A0">
              <w:rPr>
                <w:rFonts w:ascii="Browallia New" w:hAnsi="Browallia New" w:cs="Browallia New"/>
                <w:sz w:val="23"/>
                <w:szCs w:val="23"/>
                <w:cs/>
              </w:rPr>
              <w:t>จัดประเภทใหม่จากหนี้สินตามสัญญาเช่า</w:t>
            </w:r>
          </w:p>
        </w:tc>
        <w:tc>
          <w:tcPr>
            <w:tcW w:w="1281" w:type="dxa"/>
          </w:tcPr>
          <w:p w14:paraId="7048095C" w14:textId="77777777" w:rsidR="005B25B1" w:rsidRDefault="005B25B1" w:rsidP="00AC7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1C89FEBE" w14:textId="01B84F1E" w:rsidR="004342A0" w:rsidRDefault="00AC7172" w:rsidP="00AC7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</w:t>
            </w:r>
            <w:r w:rsidRPr="00AC7172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33" w:type="dxa"/>
            <w:gridSpan w:val="2"/>
          </w:tcPr>
          <w:p w14:paraId="7BC483A0" w14:textId="77777777" w:rsidR="005B25B1" w:rsidRDefault="005B25B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74FE7D49" w14:textId="6872A077" w:rsidR="004342A0" w:rsidRDefault="00AC7172" w:rsidP="00AC7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  </w:t>
            </w:r>
            <w:r w:rsidRPr="00AC7172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1" w:type="dxa"/>
          </w:tcPr>
          <w:p w14:paraId="72334605" w14:textId="77777777" w:rsidR="004342A0" w:rsidRDefault="004342A0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6219578C" w14:textId="1A8365B1" w:rsidR="005B25B1" w:rsidRPr="007C6BB3" w:rsidRDefault="00FE5B49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="004342A0" w:rsidRPr="004342A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E5B49">
              <w:rPr>
                <w:rFonts w:ascii="Browallia New" w:hAnsi="Browallia New" w:cs="Browallia New"/>
                <w:sz w:val="23"/>
                <w:szCs w:val="23"/>
              </w:rPr>
              <w:t>007</w:t>
            </w:r>
            <w:r w:rsidR="004342A0" w:rsidRPr="004342A0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E5B49">
              <w:rPr>
                <w:rFonts w:ascii="Browallia New" w:hAnsi="Browallia New" w:cs="Browallia New"/>
                <w:sz w:val="23"/>
                <w:szCs w:val="23"/>
              </w:rPr>
              <w:t>429</w:t>
            </w:r>
          </w:p>
        </w:tc>
        <w:tc>
          <w:tcPr>
            <w:tcW w:w="1131" w:type="dxa"/>
            <w:gridSpan w:val="2"/>
          </w:tcPr>
          <w:p w14:paraId="33F01C04" w14:textId="77777777" w:rsidR="005B25B1" w:rsidRDefault="005B25B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014083C9" w14:textId="7BBA0B27" w:rsidR="004342A0" w:rsidRDefault="00AC7172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</w:t>
            </w:r>
            <w:r w:rsidRPr="00AC7172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77" w:type="dxa"/>
            <w:gridSpan w:val="2"/>
          </w:tcPr>
          <w:p w14:paraId="5D6CFB5B" w14:textId="77777777" w:rsidR="005B25B1" w:rsidRDefault="005B25B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230C550B" w14:textId="60B20646" w:rsidR="004342A0" w:rsidRDefault="00AC7172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</w:t>
            </w:r>
            <w:r w:rsidRPr="00AC7172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29" w:type="dxa"/>
          </w:tcPr>
          <w:p w14:paraId="7BDC1142" w14:textId="77777777" w:rsidR="005B25B1" w:rsidRDefault="005B25B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2B27421E" w14:textId="414600C7" w:rsidR="004342A0" w:rsidRDefault="00AC7172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C7172">
              <w:rPr>
                <w:rFonts w:ascii="Browallia New" w:hAnsi="Browallia New" w:cs="Browallia New"/>
                <w:sz w:val="23"/>
                <w:szCs w:val="23"/>
              </w:rPr>
              <w:t>2,007,429</w:t>
            </w:r>
          </w:p>
        </w:tc>
      </w:tr>
      <w:tr w:rsidR="00935051" w:rsidRPr="00E72888" w14:paraId="1AA1163F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1AA32FAE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1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มกราคม </w:t>
            </w:r>
            <w:r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2563 -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หลัง</w:t>
            </w:r>
          </w:p>
          <w:p w14:paraId="0168D652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 ปรับปรุง</w:t>
            </w:r>
          </w:p>
        </w:tc>
        <w:tc>
          <w:tcPr>
            <w:tcW w:w="1281" w:type="dxa"/>
          </w:tcPr>
          <w:p w14:paraId="2DF2B7EF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53870721" w14:textId="2AACFD2E" w:rsidR="00935051" w:rsidRPr="00E72888" w:rsidRDefault="00FE5B49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122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167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137</w:t>
            </w:r>
          </w:p>
        </w:tc>
        <w:tc>
          <w:tcPr>
            <w:tcW w:w="1133" w:type="dxa"/>
            <w:gridSpan w:val="2"/>
          </w:tcPr>
          <w:p w14:paraId="7E296CA1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16394F0E" w14:textId="4B441DD7" w:rsidR="00935051" w:rsidRPr="00E72888" w:rsidRDefault="00FE5B49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8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441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452</w:t>
            </w:r>
          </w:p>
        </w:tc>
        <w:tc>
          <w:tcPr>
            <w:tcW w:w="991" w:type="dxa"/>
          </w:tcPr>
          <w:p w14:paraId="2F9A9B96" w14:textId="77777777" w:rsidR="00935051" w:rsidRPr="007C6BB3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594F989E" w14:textId="77777777" w:rsidR="00935051" w:rsidRPr="007C6BB3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7C6BB3">
              <w:rPr>
                <w:rFonts w:ascii="Browallia New" w:hAnsi="Browallia New" w:cs="Browallia New"/>
                <w:sz w:val="23"/>
                <w:szCs w:val="23"/>
              </w:rPr>
              <w:t>26,202,780</w:t>
            </w:r>
          </w:p>
        </w:tc>
        <w:tc>
          <w:tcPr>
            <w:tcW w:w="1131" w:type="dxa"/>
            <w:gridSpan w:val="2"/>
          </w:tcPr>
          <w:p w14:paraId="5D9EB80B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2D076540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10,000,000</w:t>
            </w:r>
          </w:p>
        </w:tc>
        <w:tc>
          <w:tcPr>
            <w:tcW w:w="1277" w:type="dxa"/>
            <w:gridSpan w:val="2"/>
          </w:tcPr>
          <w:p w14:paraId="0FC40745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6E578C53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-</w:t>
            </w:r>
          </w:p>
        </w:tc>
        <w:tc>
          <w:tcPr>
            <w:tcW w:w="1129" w:type="dxa"/>
          </w:tcPr>
          <w:p w14:paraId="2FAF3714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6FE0B588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166,811,369</w:t>
            </w:r>
          </w:p>
        </w:tc>
      </w:tr>
      <w:tr w:rsidR="00935051" w:rsidRPr="00E72888" w14:paraId="7A4237F8" w14:textId="77777777" w:rsidTr="00954970">
        <w:trPr>
          <w:gridAfter w:val="1"/>
          <w:wAfter w:w="25" w:type="dxa"/>
        </w:trPr>
        <w:tc>
          <w:tcPr>
            <w:tcW w:w="3407" w:type="dxa"/>
            <w:gridSpan w:val="2"/>
          </w:tcPr>
          <w:p w14:paraId="65821EE8" w14:textId="77777777" w:rsidR="00935051" w:rsidRPr="00610DCE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E72888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รายการที่เกิดขึ้นจากกระแสเงินสด</w:t>
            </w:r>
            <w:r w:rsidRPr="00E72888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:</w:t>
            </w:r>
          </w:p>
        </w:tc>
        <w:tc>
          <w:tcPr>
            <w:tcW w:w="1133" w:type="dxa"/>
            <w:gridSpan w:val="2"/>
          </w:tcPr>
          <w:p w14:paraId="4BE88BEA" w14:textId="77777777" w:rsidR="00935051" w:rsidRPr="007C6BB3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1" w:type="dxa"/>
          </w:tcPr>
          <w:p w14:paraId="334C5D7C" w14:textId="77777777" w:rsidR="00935051" w:rsidRPr="007C6BB3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1" w:type="dxa"/>
            <w:gridSpan w:val="2"/>
          </w:tcPr>
          <w:p w14:paraId="13AB30D8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77" w:type="dxa"/>
            <w:gridSpan w:val="2"/>
          </w:tcPr>
          <w:p w14:paraId="297D9D4C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29" w:type="dxa"/>
          </w:tcPr>
          <w:p w14:paraId="53082362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935051" w:rsidRPr="00E72888" w14:paraId="7A03AE95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596A2F56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การจ่ายคืน</w:t>
            </w:r>
          </w:p>
        </w:tc>
        <w:tc>
          <w:tcPr>
            <w:tcW w:w="1281" w:type="dxa"/>
          </w:tcPr>
          <w:p w14:paraId="59A6D506" w14:textId="5937D3C0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(</w:t>
            </w:r>
            <w:r>
              <w:rPr>
                <w:rFonts w:ascii="Browallia New" w:hAnsi="Browallia New" w:cs="Browallia New"/>
                <w:sz w:val="23"/>
                <w:szCs w:val="23"/>
              </w:rPr>
              <w:t>340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754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520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  <w:tc>
          <w:tcPr>
            <w:tcW w:w="1133" w:type="dxa"/>
            <w:gridSpan w:val="2"/>
          </w:tcPr>
          <w:p w14:paraId="70473EC3" w14:textId="49801156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C25E7C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FE5B49" w:rsidRPr="00FE5B49">
              <w:rPr>
                <w:rFonts w:ascii="Browallia New" w:hAnsi="Browallia New" w:cs="Browallia New"/>
                <w:sz w:val="23"/>
                <w:szCs w:val="23"/>
              </w:rPr>
              <w:t>7</w:t>
            </w:r>
            <w:r w:rsidRPr="00C25E7C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E5B49" w:rsidRPr="00FE5B49">
              <w:rPr>
                <w:rFonts w:ascii="Browallia New" w:hAnsi="Browallia New" w:cs="Browallia New"/>
                <w:sz w:val="23"/>
                <w:szCs w:val="23"/>
              </w:rPr>
              <w:t>926</w:t>
            </w:r>
            <w:r w:rsidRPr="00C25E7C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E5B49" w:rsidRPr="00FE5B49">
              <w:rPr>
                <w:rFonts w:ascii="Browallia New" w:hAnsi="Browallia New" w:cs="Browallia New"/>
                <w:sz w:val="23"/>
                <w:szCs w:val="23"/>
              </w:rPr>
              <w:t>999</w:t>
            </w:r>
            <w:r w:rsidRPr="00C25E7C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991" w:type="dxa"/>
          </w:tcPr>
          <w:p w14:paraId="783FBB25" w14:textId="77777777" w:rsidR="00935051" w:rsidRPr="007C6BB3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7C6BB3">
              <w:rPr>
                <w:rFonts w:ascii="Browallia New" w:hAnsi="Browallia New" w:cs="Browallia New"/>
                <w:sz w:val="23"/>
                <w:szCs w:val="23"/>
              </w:rPr>
              <w:t>(5,594,483)</w:t>
            </w:r>
          </w:p>
        </w:tc>
        <w:tc>
          <w:tcPr>
            <w:tcW w:w="1131" w:type="dxa"/>
            <w:gridSpan w:val="2"/>
          </w:tcPr>
          <w:p w14:paraId="3FFB6178" w14:textId="3CEAA9DF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10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000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000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  <w:tc>
          <w:tcPr>
            <w:tcW w:w="1277" w:type="dxa"/>
            <w:gridSpan w:val="2"/>
          </w:tcPr>
          <w:p w14:paraId="29D70925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29" w:type="dxa"/>
          </w:tcPr>
          <w:p w14:paraId="39868E08" w14:textId="5A326D4B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3</w:t>
            </w:r>
            <w:r>
              <w:rPr>
                <w:rFonts w:ascii="Browallia New" w:hAnsi="Browallia New" w:cs="Browallia New"/>
                <w:sz w:val="23"/>
                <w:szCs w:val="23"/>
              </w:rPr>
              <w:t>64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>
              <w:rPr>
                <w:rFonts w:ascii="Browallia New" w:hAnsi="Browallia New" w:cs="Browallia New"/>
                <w:sz w:val="23"/>
                <w:szCs w:val="23"/>
              </w:rPr>
              <w:t>276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>
              <w:rPr>
                <w:rFonts w:ascii="Browallia New" w:hAnsi="Browallia New" w:cs="Browallia New"/>
                <w:sz w:val="23"/>
                <w:szCs w:val="23"/>
              </w:rPr>
              <w:t>002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</w:tr>
      <w:tr w:rsidR="00935051" w:rsidRPr="00E72888" w14:paraId="42C85D82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7A4D769F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เงินสดรับ</w:t>
            </w:r>
          </w:p>
        </w:tc>
        <w:tc>
          <w:tcPr>
            <w:tcW w:w="1281" w:type="dxa"/>
          </w:tcPr>
          <w:p w14:paraId="08CCB291" w14:textId="2DFA5E9B" w:rsidR="00935051" w:rsidRPr="00E72888" w:rsidRDefault="00FE5B49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374</w:t>
            </w:r>
            <w:r w:rsidR="00935051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360</w:t>
            </w:r>
            <w:r w:rsidR="00935051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483</w:t>
            </w:r>
          </w:p>
        </w:tc>
        <w:tc>
          <w:tcPr>
            <w:tcW w:w="1133" w:type="dxa"/>
            <w:gridSpan w:val="2"/>
          </w:tcPr>
          <w:p w14:paraId="2FEB2172" w14:textId="65C08E3B" w:rsidR="00935051" w:rsidRPr="00E72888" w:rsidRDefault="00FE5B49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80</w:t>
            </w:r>
            <w:r w:rsidR="00935051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000</w:t>
            </w:r>
            <w:r w:rsidR="00935051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000</w:t>
            </w:r>
          </w:p>
        </w:tc>
        <w:tc>
          <w:tcPr>
            <w:tcW w:w="991" w:type="dxa"/>
          </w:tcPr>
          <w:p w14:paraId="6A6ED1CD" w14:textId="77777777" w:rsidR="00935051" w:rsidRPr="007C6BB3" w:rsidRDefault="00935051" w:rsidP="0043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7C6BB3">
              <w:rPr>
                <w:rFonts w:ascii="Browallia New" w:hAnsi="Browallia New" w:cs="Browallia New"/>
                <w:sz w:val="23"/>
                <w:szCs w:val="23"/>
              </w:rPr>
              <w:t xml:space="preserve">  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7C6BB3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7C6BB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7C6BB3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31" w:type="dxa"/>
            <w:gridSpan w:val="2"/>
          </w:tcPr>
          <w:p w14:paraId="387398F0" w14:textId="035CDEC4" w:rsidR="00935051" w:rsidRPr="00E72888" w:rsidRDefault="00FE5B49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10</w:t>
            </w:r>
            <w:r w:rsidR="00935051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000</w:t>
            </w:r>
            <w:r w:rsidR="00935051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000</w:t>
            </w:r>
          </w:p>
        </w:tc>
        <w:tc>
          <w:tcPr>
            <w:tcW w:w="1277" w:type="dxa"/>
            <w:gridSpan w:val="2"/>
          </w:tcPr>
          <w:p w14:paraId="45BF0581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29" w:type="dxa"/>
          </w:tcPr>
          <w:p w14:paraId="4C43094B" w14:textId="2EE15971" w:rsidR="00935051" w:rsidRPr="00E72888" w:rsidRDefault="00FE5B49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464</w:t>
            </w:r>
            <w:r w:rsidR="00935051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360</w:t>
            </w:r>
            <w:r w:rsidR="00935051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483</w:t>
            </w:r>
          </w:p>
        </w:tc>
      </w:tr>
      <w:tr w:rsidR="00935051" w:rsidRPr="00E72888" w14:paraId="6CCE7AAB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1BB82736" w14:textId="77777777" w:rsidR="00935051" w:rsidRPr="007F23FD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81" w:type="dxa"/>
          </w:tcPr>
          <w:p w14:paraId="02C4F413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3" w:type="dxa"/>
            <w:gridSpan w:val="2"/>
          </w:tcPr>
          <w:p w14:paraId="58D42BE2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991" w:type="dxa"/>
          </w:tcPr>
          <w:p w14:paraId="5EA452AC" w14:textId="77777777" w:rsidR="00935051" w:rsidRPr="007C6BB3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1" w:type="dxa"/>
            <w:gridSpan w:val="2"/>
          </w:tcPr>
          <w:p w14:paraId="61046B98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277" w:type="dxa"/>
            <w:gridSpan w:val="2"/>
          </w:tcPr>
          <w:p w14:paraId="01A0A1A1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29" w:type="dxa"/>
          </w:tcPr>
          <w:p w14:paraId="0A655730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</w:tr>
      <w:tr w:rsidR="00935051" w:rsidRPr="00E72888" w14:paraId="5A34F225" w14:textId="77777777" w:rsidTr="00954970">
        <w:trPr>
          <w:gridAfter w:val="1"/>
          <w:wAfter w:w="25" w:type="dxa"/>
        </w:trPr>
        <w:tc>
          <w:tcPr>
            <w:tcW w:w="3407" w:type="dxa"/>
            <w:gridSpan w:val="2"/>
          </w:tcPr>
          <w:p w14:paraId="4844DA3C" w14:textId="77777777" w:rsidR="00935051" w:rsidRPr="00294016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E72888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รายการที่ไม่ใช่กระแสเงินสด</w:t>
            </w:r>
            <w:r w:rsidRPr="00E72888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1133" w:type="dxa"/>
            <w:gridSpan w:val="2"/>
          </w:tcPr>
          <w:p w14:paraId="14750571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1" w:type="dxa"/>
          </w:tcPr>
          <w:p w14:paraId="685E8B20" w14:textId="77777777" w:rsidR="00935051" w:rsidRPr="007C6BB3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1" w:type="dxa"/>
            <w:gridSpan w:val="2"/>
          </w:tcPr>
          <w:p w14:paraId="0E0C4AFB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77" w:type="dxa"/>
            <w:gridSpan w:val="2"/>
          </w:tcPr>
          <w:p w14:paraId="08A5386F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29" w:type="dxa"/>
          </w:tcPr>
          <w:p w14:paraId="4572A51C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</w:tr>
      <w:tr w:rsidR="00935051" w:rsidRPr="00E72888" w14:paraId="42EE665B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3C3A6084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  <w:lang w:val="en-GB"/>
              </w:rPr>
              <w:t>กำไรจากอัตราแลกเปลี่ยน</w:t>
            </w:r>
          </w:p>
          <w:p w14:paraId="26957116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  <w:lang w:val="en-GB"/>
              </w:rPr>
              <w:t xml:space="preserve">   ที่ยังไม่ได้เกิดขึ้นจริง</w:t>
            </w:r>
          </w:p>
        </w:tc>
        <w:tc>
          <w:tcPr>
            <w:tcW w:w="1281" w:type="dxa"/>
          </w:tcPr>
          <w:p w14:paraId="4E201742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402916A5" w14:textId="380A885C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4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287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930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  <w:tc>
          <w:tcPr>
            <w:tcW w:w="1133" w:type="dxa"/>
            <w:gridSpan w:val="2"/>
          </w:tcPr>
          <w:p w14:paraId="03567F5A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</w:p>
          <w:p w14:paraId="28605725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991" w:type="dxa"/>
          </w:tcPr>
          <w:p w14:paraId="12FBE9CE" w14:textId="77777777" w:rsidR="00935051" w:rsidRPr="007C6BB3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654542A0" w14:textId="77777777" w:rsidR="00935051" w:rsidRPr="007C6BB3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7C6BB3">
              <w:rPr>
                <w:rFonts w:ascii="Browallia New" w:hAnsi="Browallia New" w:cs="Browallia New"/>
                <w:sz w:val="23"/>
                <w:szCs w:val="23"/>
              </w:rPr>
              <w:t xml:space="preserve">    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7C6BB3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7C6BB3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31" w:type="dxa"/>
            <w:gridSpan w:val="2"/>
          </w:tcPr>
          <w:p w14:paraId="2D19D635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533B802D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277" w:type="dxa"/>
            <w:gridSpan w:val="2"/>
          </w:tcPr>
          <w:p w14:paraId="2CB11EC8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</w:p>
          <w:p w14:paraId="21F6AFBB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29" w:type="dxa"/>
          </w:tcPr>
          <w:p w14:paraId="0FC060F1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6253C661" w14:textId="26274093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4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287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930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</w:tr>
      <w:tr w:rsidR="00130F80" w:rsidRPr="00E72888" w14:paraId="3D579096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4ED99935" w14:textId="77777777" w:rsidR="00130F80" w:rsidRPr="00E72888" w:rsidRDefault="00130F80" w:rsidP="001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กา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  <w:lang w:val="en-GB"/>
              </w:rPr>
              <w:t>รได้มา</w:t>
            </w:r>
          </w:p>
        </w:tc>
        <w:tc>
          <w:tcPr>
            <w:tcW w:w="1281" w:type="dxa"/>
          </w:tcPr>
          <w:p w14:paraId="0CD77287" w14:textId="77777777" w:rsidR="00130F80" w:rsidRPr="00E72888" w:rsidRDefault="00130F80" w:rsidP="001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33" w:type="dxa"/>
            <w:gridSpan w:val="2"/>
          </w:tcPr>
          <w:p w14:paraId="40516A94" w14:textId="77777777" w:rsidR="00130F80" w:rsidRPr="00E72888" w:rsidRDefault="00130F80" w:rsidP="001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991" w:type="dxa"/>
          </w:tcPr>
          <w:p w14:paraId="0E7278D3" w14:textId="0C2BAB2C" w:rsidR="00130F80" w:rsidRPr="007C6BB3" w:rsidRDefault="00130F80" w:rsidP="001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104B40">
              <w:rPr>
                <w:rFonts w:ascii="Browallia New" w:hAnsi="Browallia New" w:cs="Browallia New"/>
                <w:sz w:val="23"/>
                <w:szCs w:val="23"/>
              </w:rPr>
              <w:t>36,</w:t>
            </w:r>
            <w:r w:rsidR="00445E72">
              <w:rPr>
                <w:rFonts w:ascii="Browallia New" w:hAnsi="Browallia New" w:cs="Browallia New"/>
                <w:sz w:val="23"/>
                <w:szCs w:val="23"/>
              </w:rPr>
              <w:t>186,282</w:t>
            </w:r>
          </w:p>
        </w:tc>
        <w:tc>
          <w:tcPr>
            <w:tcW w:w="1131" w:type="dxa"/>
            <w:gridSpan w:val="2"/>
          </w:tcPr>
          <w:p w14:paraId="5891EDF3" w14:textId="77777777" w:rsidR="00130F80" w:rsidRPr="00E72888" w:rsidRDefault="00130F80" w:rsidP="001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277" w:type="dxa"/>
            <w:gridSpan w:val="2"/>
          </w:tcPr>
          <w:p w14:paraId="71625F10" w14:textId="77777777" w:rsidR="00130F80" w:rsidRPr="00E72888" w:rsidRDefault="00130F80" w:rsidP="001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29" w:type="dxa"/>
          </w:tcPr>
          <w:p w14:paraId="65E5D635" w14:textId="62491797" w:rsidR="00130F80" w:rsidRPr="007C6BB3" w:rsidRDefault="00445E72" w:rsidP="001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104B40">
              <w:rPr>
                <w:rFonts w:ascii="Browallia New" w:hAnsi="Browallia New" w:cs="Browallia New"/>
                <w:sz w:val="23"/>
                <w:szCs w:val="23"/>
              </w:rPr>
              <w:t>36,</w:t>
            </w:r>
            <w:r>
              <w:rPr>
                <w:rFonts w:ascii="Browallia New" w:hAnsi="Browallia New" w:cs="Browallia New"/>
                <w:sz w:val="23"/>
                <w:szCs w:val="23"/>
              </w:rPr>
              <w:t>186,282</w:t>
            </w:r>
          </w:p>
        </w:tc>
      </w:tr>
      <w:tr w:rsidR="00130F80" w:rsidRPr="00E72888" w14:paraId="48DBB6A4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425839BA" w14:textId="53CD5B6E" w:rsidR="00130F80" w:rsidRPr="003043A9" w:rsidRDefault="00130F80" w:rsidP="001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  <w:lang w:val="en-GB"/>
              </w:rPr>
              <w:t>การ</w:t>
            </w:r>
            <w:r w:rsidR="003043A9">
              <w:rPr>
                <w:rFonts w:ascii="Browallia New" w:hAnsi="Browallia New" w:cs="Browallia New" w:hint="cs"/>
                <w:sz w:val="23"/>
                <w:szCs w:val="23"/>
                <w:cs/>
              </w:rPr>
              <w:t>ยกเลิกสัญญา</w:t>
            </w:r>
          </w:p>
        </w:tc>
        <w:tc>
          <w:tcPr>
            <w:tcW w:w="1281" w:type="dxa"/>
          </w:tcPr>
          <w:p w14:paraId="4DAB5A1A" w14:textId="48EEEC38" w:rsidR="00130F80" w:rsidRDefault="00130F80" w:rsidP="001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33" w:type="dxa"/>
            <w:gridSpan w:val="2"/>
          </w:tcPr>
          <w:p w14:paraId="41AC86DD" w14:textId="10E90341" w:rsidR="00130F80" w:rsidRDefault="00130F80" w:rsidP="001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991" w:type="dxa"/>
          </w:tcPr>
          <w:p w14:paraId="12BEA9F3" w14:textId="6E75DE70" w:rsidR="00130F80" w:rsidRPr="007C6BB3" w:rsidRDefault="00130F80" w:rsidP="001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445E72">
              <w:rPr>
                <w:rFonts w:ascii="Browallia New" w:hAnsi="Browallia New" w:cs="Browallia New"/>
                <w:sz w:val="23"/>
                <w:szCs w:val="23"/>
              </w:rPr>
              <w:t>1,901,606</w:t>
            </w:r>
            <w:r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31" w:type="dxa"/>
            <w:gridSpan w:val="2"/>
          </w:tcPr>
          <w:p w14:paraId="378A84B4" w14:textId="16872D71" w:rsidR="00130F80" w:rsidRDefault="00130F80" w:rsidP="001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277" w:type="dxa"/>
            <w:gridSpan w:val="2"/>
          </w:tcPr>
          <w:p w14:paraId="5811B46C" w14:textId="5AE704BE" w:rsidR="00130F80" w:rsidRDefault="00130F80" w:rsidP="001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29" w:type="dxa"/>
          </w:tcPr>
          <w:p w14:paraId="3A437491" w14:textId="21013F52" w:rsidR="00130F80" w:rsidRPr="007C6BB3" w:rsidRDefault="00445E72" w:rsidP="001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(1,901,606)</w:t>
            </w:r>
          </w:p>
        </w:tc>
      </w:tr>
      <w:tr w:rsidR="00130F80" w:rsidRPr="00E72888" w14:paraId="4FF5B3F4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6352A275" w14:textId="77777777" w:rsidR="00130F80" w:rsidRPr="00E72888" w:rsidRDefault="00130F80" w:rsidP="001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1281" w:type="dxa"/>
          </w:tcPr>
          <w:p w14:paraId="742F45C8" w14:textId="77777777" w:rsidR="00130F80" w:rsidRPr="00E72888" w:rsidRDefault="00130F80" w:rsidP="00130F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33" w:type="dxa"/>
            <w:gridSpan w:val="2"/>
          </w:tcPr>
          <w:p w14:paraId="5494FD58" w14:textId="77777777" w:rsidR="00130F80" w:rsidRPr="00E72888" w:rsidRDefault="00130F80" w:rsidP="00130F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991" w:type="dxa"/>
          </w:tcPr>
          <w:p w14:paraId="72C80430" w14:textId="25C761D5" w:rsidR="00130F80" w:rsidRPr="007C6BB3" w:rsidRDefault="00130F80" w:rsidP="00130F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94671">
              <w:rPr>
                <w:rFonts w:ascii="Browallia New" w:hAnsi="Browallia New" w:cs="Browallia New"/>
                <w:sz w:val="23"/>
                <w:szCs w:val="23"/>
              </w:rPr>
              <w:t>2,0</w:t>
            </w:r>
            <w:r>
              <w:rPr>
                <w:rFonts w:ascii="Browallia New" w:hAnsi="Browallia New" w:cs="Browallia New"/>
                <w:sz w:val="23"/>
                <w:szCs w:val="23"/>
              </w:rPr>
              <w:t>86,127</w:t>
            </w:r>
          </w:p>
        </w:tc>
        <w:tc>
          <w:tcPr>
            <w:tcW w:w="1131" w:type="dxa"/>
            <w:gridSpan w:val="2"/>
          </w:tcPr>
          <w:p w14:paraId="7E55A2DD" w14:textId="77777777" w:rsidR="00130F80" w:rsidRPr="00E72888" w:rsidRDefault="00130F80" w:rsidP="00130F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277" w:type="dxa"/>
            <w:gridSpan w:val="2"/>
          </w:tcPr>
          <w:p w14:paraId="3655FB30" w14:textId="77777777" w:rsidR="00130F80" w:rsidRPr="00E72888" w:rsidRDefault="00130F80" w:rsidP="00130F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29" w:type="dxa"/>
          </w:tcPr>
          <w:p w14:paraId="1B922081" w14:textId="3B878C3F" w:rsidR="00130F80" w:rsidRPr="007C6BB3" w:rsidRDefault="00130F80" w:rsidP="00130F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94671">
              <w:rPr>
                <w:rFonts w:ascii="Browallia New" w:hAnsi="Browallia New" w:cs="Browallia New"/>
                <w:sz w:val="23"/>
                <w:szCs w:val="23"/>
              </w:rPr>
              <w:t>2,0</w:t>
            </w:r>
            <w:r>
              <w:rPr>
                <w:rFonts w:ascii="Browallia New" w:hAnsi="Browallia New" w:cs="Browallia New"/>
                <w:sz w:val="23"/>
                <w:szCs w:val="23"/>
              </w:rPr>
              <w:t>86,127</w:t>
            </w:r>
          </w:p>
        </w:tc>
      </w:tr>
      <w:tr w:rsidR="00130F80" w:rsidRPr="00E72888" w14:paraId="4D112DCD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20056F3C" w14:textId="77777777" w:rsidR="00130F80" w:rsidRPr="00E72888" w:rsidRDefault="00130F80" w:rsidP="001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31 </w:t>
            </w:r>
            <w:r w:rsidRPr="00E72888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 xml:space="preserve">ธันวาคม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>256</w:t>
            </w:r>
            <w:r>
              <w:rPr>
                <w:rFonts w:ascii="Browallia New" w:hAnsi="Browallia New" w:cs="Browallia New"/>
                <w:sz w:val="23"/>
                <w:szCs w:val="23"/>
              </w:rPr>
              <w:t>3</w:t>
            </w:r>
          </w:p>
        </w:tc>
        <w:tc>
          <w:tcPr>
            <w:tcW w:w="1281" w:type="dxa"/>
          </w:tcPr>
          <w:p w14:paraId="0B89113D" w14:textId="7A39C796" w:rsidR="00130F80" w:rsidRPr="00E72888" w:rsidRDefault="00FE5B49" w:rsidP="00130F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151</w:t>
            </w:r>
            <w:r w:rsidR="00130F80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485</w:t>
            </w:r>
            <w:r w:rsidR="00130F80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170</w:t>
            </w:r>
          </w:p>
        </w:tc>
        <w:tc>
          <w:tcPr>
            <w:tcW w:w="1133" w:type="dxa"/>
            <w:gridSpan w:val="2"/>
          </w:tcPr>
          <w:p w14:paraId="24670CBB" w14:textId="542CC6E0" w:rsidR="00130F80" w:rsidRPr="00E72888" w:rsidRDefault="00FE5B49" w:rsidP="00130F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80</w:t>
            </w:r>
            <w:r w:rsidR="00130F80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514</w:t>
            </w:r>
            <w:r w:rsidR="00130F80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453</w:t>
            </w:r>
          </w:p>
        </w:tc>
        <w:tc>
          <w:tcPr>
            <w:tcW w:w="991" w:type="dxa"/>
          </w:tcPr>
          <w:p w14:paraId="206024EC" w14:textId="58B9874B" w:rsidR="00130F80" w:rsidRPr="007C6BB3" w:rsidRDefault="00130F80" w:rsidP="00130F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94671">
              <w:rPr>
                <w:rFonts w:ascii="Browallia New" w:hAnsi="Browallia New" w:cs="Browallia New"/>
                <w:sz w:val="23"/>
                <w:szCs w:val="23"/>
              </w:rPr>
              <w:t xml:space="preserve">56,979,100 </w:t>
            </w:r>
          </w:p>
        </w:tc>
        <w:tc>
          <w:tcPr>
            <w:tcW w:w="1131" w:type="dxa"/>
            <w:gridSpan w:val="2"/>
          </w:tcPr>
          <w:p w14:paraId="2375340C" w14:textId="3CD98D8C" w:rsidR="00130F80" w:rsidRPr="00E72888" w:rsidRDefault="00FE5B49" w:rsidP="00130F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10</w:t>
            </w:r>
            <w:r w:rsidR="00130F80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000</w:t>
            </w:r>
            <w:r w:rsidR="00130F80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000</w:t>
            </w:r>
          </w:p>
        </w:tc>
        <w:tc>
          <w:tcPr>
            <w:tcW w:w="1277" w:type="dxa"/>
            <w:gridSpan w:val="2"/>
          </w:tcPr>
          <w:p w14:paraId="625A80AE" w14:textId="77777777" w:rsidR="00130F80" w:rsidRPr="00E72888" w:rsidRDefault="00130F80" w:rsidP="00130F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29" w:type="dxa"/>
          </w:tcPr>
          <w:p w14:paraId="450788A0" w14:textId="00307721" w:rsidR="00130F80" w:rsidRPr="00E72888" w:rsidRDefault="00130F80" w:rsidP="00130F8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2</w:t>
            </w:r>
            <w:r w:rsidR="00445E72">
              <w:rPr>
                <w:rFonts w:ascii="Browallia New" w:hAnsi="Browallia New" w:cs="Browallia New"/>
                <w:sz w:val="23"/>
                <w:szCs w:val="23"/>
              </w:rPr>
              <w:t>9</w:t>
            </w:r>
            <w:r>
              <w:rPr>
                <w:rFonts w:ascii="Browallia New" w:hAnsi="Browallia New" w:cs="Browallia New"/>
                <w:sz w:val="23"/>
                <w:szCs w:val="23"/>
              </w:rPr>
              <w:t>8,978,723</w:t>
            </w:r>
          </w:p>
        </w:tc>
      </w:tr>
      <w:tr w:rsidR="00130F80" w:rsidRPr="00E72888" w14:paraId="24D6CBF6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0B693522" w14:textId="77777777" w:rsidR="00130F80" w:rsidRPr="00E72888" w:rsidRDefault="00130F80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281" w:type="dxa"/>
          </w:tcPr>
          <w:p w14:paraId="5E280E40" w14:textId="77777777" w:rsidR="00130F80" w:rsidRDefault="00130F80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3" w:type="dxa"/>
            <w:gridSpan w:val="2"/>
          </w:tcPr>
          <w:p w14:paraId="41B7903B" w14:textId="77777777" w:rsidR="00130F80" w:rsidRDefault="00130F80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991" w:type="dxa"/>
          </w:tcPr>
          <w:p w14:paraId="3A24FF40" w14:textId="77777777" w:rsidR="00130F80" w:rsidRPr="007C6BB3" w:rsidRDefault="00130F80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1" w:type="dxa"/>
            <w:gridSpan w:val="2"/>
          </w:tcPr>
          <w:p w14:paraId="38610F98" w14:textId="77777777" w:rsidR="00130F80" w:rsidRDefault="00130F80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277" w:type="dxa"/>
            <w:gridSpan w:val="2"/>
          </w:tcPr>
          <w:p w14:paraId="7EA00FC9" w14:textId="77777777" w:rsidR="00130F80" w:rsidRDefault="00130F80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29" w:type="dxa"/>
          </w:tcPr>
          <w:p w14:paraId="5D8A7C7E" w14:textId="77777777" w:rsidR="00130F80" w:rsidRDefault="00130F80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</w:tr>
      <w:tr w:rsidR="00C02207" w:rsidRPr="00E72888" w14:paraId="5EF4750E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3DCDC9BD" w14:textId="77777777" w:rsidR="00C02207" w:rsidRPr="00E72888" w:rsidRDefault="00C02207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281" w:type="dxa"/>
          </w:tcPr>
          <w:p w14:paraId="1AC13E8A" w14:textId="77777777" w:rsidR="00C02207" w:rsidRDefault="00C02207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3" w:type="dxa"/>
            <w:gridSpan w:val="2"/>
          </w:tcPr>
          <w:p w14:paraId="0288F6AC" w14:textId="77777777" w:rsidR="00C02207" w:rsidRDefault="00C02207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991" w:type="dxa"/>
          </w:tcPr>
          <w:p w14:paraId="5B6BE359" w14:textId="77777777" w:rsidR="00C02207" w:rsidRPr="007C6BB3" w:rsidRDefault="00C02207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1" w:type="dxa"/>
            <w:gridSpan w:val="2"/>
          </w:tcPr>
          <w:p w14:paraId="54FDB662" w14:textId="77777777" w:rsidR="00C02207" w:rsidRDefault="00C02207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277" w:type="dxa"/>
            <w:gridSpan w:val="2"/>
          </w:tcPr>
          <w:p w14:paraId="244AB168" w14:textId="77777777" w:rsidR="00C02207" w:rsidRDefault="00C02207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29" w:type="dxa"/>
          </w:tcPr>
          <w:p w14:paraId="6084BA85" w14:textId="77777777" w:rsidR="00C02207" w:rsidRDefault="00C02207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</w:tr>
      <w:tr w:rsidR="00C02207" w:rsidRPr="00E72888" w14:paraId="2E29248F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79E4F869" w14:textId="77777777" w:rsidR="00C02207" w:rsidRPr="00E72888" w:rsidRDefault="00C02207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281" w:type="dxa"/>
          </w:tcPr>
          <w:p w14:paraId="601ACC54" w14:textId="77777777" w:rsidR="00C02207" w:rsidRDefault="00C02207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3" w:type="dxa"/>
            <w:gridSpan w:val="2"/>
          </w:tcPr>
          <w:p w14:paraId="7F1D99D7" w14:textId="77777777" w:rsidR="00C02207" w:rsidRDefault="00C02207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991" w:type="dxa"/>
          </w:tcPr>
          <w:p w14:paraId="2DA3B974" w14:textId="77777777" w:rsidR="00C02207" w:rsidRPr="007C6BB3" w:rsidRDefault="00C02207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1" w:type="dxa"/>
            <w:gridSpan w:val="2"/>
          </w:tcPr>
          <w:p w14:paraId="7D0E63CA" w14:textId="77777777" w:rsidR="00C02207" w:rsidRDefault="00C02207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277" w:type="dxa"/>
            <w:gridSpan w:val="2"/>
          </w:tcPr>
          <w:p w14:paraId="2C17359E" w14:textId="77777777" w:rsidR="00C02207" w:rsidRDefault="00C02207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29" w:type="dxa"/>
          </w:tcPr>
          <w:p w14:paraId="1170C458" w14:textId="77777777" w:rsidR="00C02207" w:rsidRDefault="00C02207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</w:tr>
      <w:tr w:rsidR="00935051" w:rsidRPr="00E72888" w14:paraId="204B1FB1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16498D50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942" w:type="dxa"/>
            <w:gridSpan w:val="9"/>
          </w:tcPr>
          <w:p w14:paraId="1EBEFF0C" w14:textId="77777777" w:rsidR="00935051" w:rsidRPr="00B635C9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>(</w:t>
            </w:r>
            <w:proofErr w:type="gramStart"/>
            <w:r w:rsidRPr="00E72888">
              <w:rPr>
                <w:rFonts w:ascii="Browallia New" w:hAnsi="Browallia New" w:cs="Browallia New"/>
                <w:sz w:val="23"/>
                <w:szCs w:val="23"/>
                <w:cs/>
              </w:rPr>
              <w:t>หน่วย :</w:t>
            </w:r>
            <w:proofErr w:type="gramEnd"/>
            <w:r w:rsidRPr="00E72888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บาท)</w:t>
            </w:r>
          </w:p>
        </w:tc>
      </w:tr>
      <w:tr w:rsidR="00935051" w:rsidRPr="00E72888" w14:paraId="5EB8F156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7D0B82D8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942" w:type="dxa"/>
            <w:gridSpan w:val="9"/>
          </w:tcPr>
          <w:p w14:paraId="3DA7857D" w14:textId="77777777" w:rsidR="00935051" w:rsidRPr="00B635C9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635C9">
              <w:rPr>
                <w:rFonts w:ascii="Browallia New" w:hAnsi="Browallia New" w:cs="Browallia New"/>
                <w:sz w:val="23"/>
                <w:szCs w:val="23"/>
                <w:cs/>
              </w:rPr>
              <w:t>งบการเงินเฉพาะของบริษัท</w:t>
            </w:r>
          </w:p>
        </w:tc>
      </w:tr>
      <w:tr w:rsidR="00935051" w:rsidRPr="00E72888" w14:paraId="60153829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780F63C7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81" w:type="dxa"/>
          </w:tcPr>
          <w:p w14:paraId="0173CCF2" w14:textId="77777777" w:rsidR="00935051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528A18EF" w14:textId="77777777" w:rsidR="00935051" w:rsidRPr="00E72888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16EB6B6F" w14:textId="77777777" w:rsidR="00935051" w:rsidRPr="00E72888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cs/>
              </w:rPr>
              <w:t>เงินกู้ยืมระยะสั้นจากธนาคาร</w:t>
            </w:r>
          </w:p>
        </w:tc>
        <w:tc>
          <w:tcPr>
            <w:tcW w:w="1133" w:type="dxa"/>
            <w:gridSpan w:val="2"/>
          </w:tcPr>
          <w:p w14:paraId="608541C3" w14:textId="77777777" w:rsidR="00935051" w:rsidRPr="00E72888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61EEE9EA" w14:textId="77777777" w:rsidR="00935051" w:rsidRPr="00E72888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cs/>
              </w:rPr>
              <w:t>เงินกู้ยืมระยะยาวจาก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ธ</w:t>
            </w:r>
            <w:r w:rsidRPr="00E72888">
              <w:rPr>
                <w:rFonts w:ascii="Browallia New" w:hAnsi="Browallia New" w:cs="Browallia New"/>
                <w:sz w:val="23"/>
                <w:szCs w:val="23"/>
                <w:cs/>
              </w:rPr>
              <w:t>นาคาร</w:t>
            </w:r>
          </w:p>
        </w:tc>
        <w:tc>
          <w:tcPr>
            <w:tcW w:w="991" w:type="dxa"/>
          </w:tcPr>
          <w:p w14:paraId="25909ED6" w14:textId="77777777" w:rsidR="00935051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382A2FA4" w14:textId="77777777" w:rsidR="00935051" w:rsidRPr="00E72888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cs/>
              </w:rPr>
              <w:t>หนี้สินตาม         สัญญาเช่า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ก</w:t>
            </w:r>
            <w:r w:rsidRPr="00E72888">
              <w:rPr>
                <w:rFonts w:ascii="Browallia New" w:hAnsi="Browallia New" w:cs="Browallia New"/>
                <w:sz w:val="23"/>
                <w:szCs w:val="23"/>
                <w:cs/>
              </w:rPr>
              <w:t>ารเงิน</w:t>
            </w:r>
          </w:p>
        </w:tc>
        <w:tc>
          <w:tcPr>
            <w:tcW w:w="1131" w:type="dxa"/>
            <w:gridSpan w:val="2"/>
          </w:tcPr>
          <w:p w14:paraId="45726D63" w14:textId="77777777" w:rsidR="00935051" w:rsidRPr="00E72888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เงินกู้ยืมจาก</w:t>
            </w:r>
          </w:p>
          <w:p w14:paraId="51DB3B64" w14:textId="77777777" w:rsidR="00935051" w:rsidRPr="00E72888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ย่อย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แล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ะ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บุคคลที่เกี่ยวข้องกัน</w:t>
            </w:r>
          </w:p>
        </w:tc>
        <w:tc>
          <w:tcPr>
            <w:tcW w:w="1277" w:type="dxa"/>
            <w:gridSpan w:val="2"/>
          </w:tcPr>
          <w:p w14:paraId="62824FA8" w14:textId="77777777" w:rsidR="00935051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3C36C230" w14:textId="77777777" w:rsidR="00935051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1BC48355" w14:textId="77777777" w:rsidR="00935051" w:rsidRPr="00E72888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เงินกู้ยืมจาก</w:t>
            </w:r>
          </w:p>
          <w:p w14:paraId="5CEF09D3" w14:textId="77777777" w:rsidR="00935051" w:rsidRPr="00E72888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บุคคลภายนอก</w:t>
            </w:r>
          </w:p>
        </w:tc>
        <w:tc>
          <w:tcPr>
            <w:tcW w:w="1129" w:type="dxa"/>
          </w:tcPr>
          <w:p w14:paraId="5958DB76" w14:textId="77777777" w:rsidR="00935051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40E828B7" w14:textId="77777777" w:rsidR="00935051" w:rsidRPr="00E72888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256ECF12" w14:textId="77777777" w:rsidR="00935051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270AB02B" w14:textId="77777777" w:rsidR="00935051" w:rsidRPr="00C53460" w:rsidRDefault="00935051" w:rsidP="007B11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cs/>
              </w:rPr>
              <w:t>รวม</w:t>
            </w:r>
          </w:p>
        </w:tc>
      </w:tr>
      <w:tr w:rsidR="00935051" w:rsidRPr="00E72888" w14:paraId="0B9F3A89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2918753B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81" w:type="dxa"/>
          </w:tcPr>
          <w:p w14:paraId="2A562756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33" w:type="dxa"/>
            <w:gridSpan w:val="2"/>
          </w:tcPr>
          <w:p w14:paraId="462FCBFC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91" w:type="dxa"/>
          </w:tcPr>
          <w:p w14:paraId="32B14FCD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31" w:type="dxa"/>
            <w:gridSpan w:val="2"/>
          </w:tcPr>
          <w:p w14:paraId="574F295D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277" w:type="dxa"/>
            <w:gridSpan w:val="2"/>
          </w:tcPr>
          <w:p w14:paraId="12F2AFFA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29" w:type="dxa"/>
          </w:tcPr>
          <w:p w14:paraId="0355BF79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935051" w:rsidRPr="00E72888" w14:paraId="4E6FC020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6E2F325D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1 </w:t>
            </w:r>
            <w:r w:rsidRPr="00E72888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 xml:space="preserve">มกราคม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>2562</w:t>
            </w:r>
          </w:p>
        </w:tc>
        <w:tc>
          <w:tcPr>
            <w:tcW w:w="1281" w:type="dxa"/>
          </w:tcPr>
          <w:p w14:paraId="23AC0995" w14:textId="77777777" w:rsidR="00935051" w:rsidRDefault="00935051" w:rsidP="0074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>136,239,747</w:t>
            </w:r>
          </w:p>
        </w:tc>
        <w:tc>
          <w:tcPr>
            <w:tcW w:w="1133" w:type="dxa"/>
            <w:gridSpan w:val="2"/>
          </w:tcPr>
          <w:p w14:paraId="19F84CE8" w14:textId="77777777" w:rsidR="00935051" w:rsidRDefault="00935051" w:rsidP="0074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>20,033,973</w:t>
            </w:r>
          </w:p>
        </w:tc>
        <w:tc>
          <w:tcPr>
            <w:tcW w:w="991" w:type="dxa"/>
          </w:tcPr>
          <w:p w14:paraId="65AB2776" w14:textId="77777777" w:rsidR="00935051" w:rsidRPr="007C6BB3" w:rsidRDefault="00935051" w:rsidP="0074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>2,111,782</w:t>
            </w:r>
          </w:p>
        </w:tc>
        <w:tc>
          <w:tcPr>
            <w:tcW w:w="1131" w:type="dxa"/>
            <w:gridSpan w:val="2"/>
          </w:tcPr>
          <w:p w14:paraId="7215C922" w14:textId="77777777" w:rsidR="00935051" w:rsidRDefault="00935051" w:rsidP="0074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>70,200,000</w:t>
            </w:r>
          </w:p>
        </w:tc>
        <w:tc>
          <w:tcPr>
            <w:tcW w:w="1277" w:type="dxa"/>
            <w:gridSpan w:val="2"/>
          </w:tcPr>
          <w:p w14:paraId="48D21370" w14:textId="77777777" w:rsidR="00935051" w:rsidRDefault="00935051" w:rsidP="0074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>3,000,000</w:t>
            </w:r>
          </w:p>
        </w:tc>
        <w:tc>
          <w:tcPr>
            <w:tcW w:w="1129" w:type="dxa"/>
          </w:tcPr>
          <w:p w14:paraId="3E4093B8" w14:textId="77777777" w:rsidR="00935051" w:rsidRDefault="00935051" w:rsidP="0074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>231,585,502</w:t>
            </w:r>
          </w:p>
        </w:tc>
      </w:tr>
      <w:tr w:rsidR="00935051" w:rsidRPr="00E72888" w14:paraId="0F1B4441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302A7400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281" w:type="dxa"/>
          </w:tcPr>
          <w:p w14:paraId="67B0FED0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3" w:type="dxa"/>
            <w:gridSpan w:val="2"/>
          </w:tcPr>
          <w:p w14:paraId="0C2C5119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991" w:type="dxa"/>
          </w:tcPr>
          <w:p w14:paraId="1B2FF643" w14:textId="77777777" w:rsidR="00935051" w:rsidRPr="007C6BB3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1" w:type="dxa"/>
            <w:gridSpan w:val="2"/>
          </w:tcPr>
          <w:p w14:paraId="1A073B70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277" w:type="dxa"/>
            <w:gridSpan w:val="2"/>
          </w:tcPr>
          <w:p w14:paraId="227FFC06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29" w:type="dxa"/>
          </w:tcPr>
          <w:p w14:paraId="22F43ED5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</w:tr>
      <w:tr w:rsidR="00935051" w:rsidRPr="00E72888" w14:paraId="55FE1F6D" w14:textId="77777777" w:rsidTr="00954970">
        <w:trPr>
          <w:gridAfter w:val="1"/>
          <w:wAfter w:w="25" w:type="dxa"/>
        </w:trPr>
        <w:tc>
          <w:tcPr>
            <w:tcW w:w="3407" w:type="dxa"/>
            <w:gridSpan w:val="2"/>
          </w:tcPr>
          <w:p w14:paraId="2416210C" w14:textId="77777777" w:rsidR="00935051" w:rsidRPr="0060367C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72888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รายการที่เกิดขึ้นจากกระแสเงินสด</w:t>
            </w:r>
            <w:r w:rsidRPr="00E72888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:</w:t>
            </w:r>
          </w:p>
        </w:tc>
        <w:tc>
          <w:tcPr>
            <w:tcW w:w="1133" w:type="dxa"/>
            <w:gridSpan w:val="2"/>
          </w:tcPr>
          <w:p w14:paraId="7FFE7C02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991" w:type="dxa"/>
          </w:tcPr>
          <w:p w14:paraId="60E850D6" w14:textId="77777777" w:rsidR="00935051" w:rsidRPr="007C6BB3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1" w:type="dxa"/>
            <w:gridSpan w:val="2"/>
          </w:tcPr>
          <w:p w14:paraId="4B72022D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277" w:type="dxa"/>
            <w:gridSpan w:val="2"/>
          </w:tcPr>
          <w:p w14:paraId="6FCA496B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29" w:type="dxa"/>
          </w:tcPr>
          <w:p w14:paraId="3E6F7C3E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</w:tr>
      <w:tr w:rsidR="00935051" w:rsidRPr="00E72888" w14:paraId="0D07C89B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11088EB0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การจ่ายคืน</w:t>
            </w:r>
          </w:p>
        </w:tc>
        <w:tc>
          <w:tcPr>
            <w:tcW w:w="1281" w:type="dxa"/>
          </w:tcPr>
          <w:p w14:paraId="1056B39B" w14:textId="05CE590F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291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473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967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  <w:tc>
          <w:tcPr>
            <w:tcW w:w="1133" w:type="dxa"/>
            <w:gridSpan w:val="2"/>
          </w:tcPr>
          <w:p w14:paraId="69350797" w14:textId="75BEBB35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11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592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521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  <w:tc>
          <w:tcPr>
            <w:tcW w:w="991" w:type="dxa"/>
          </w:tcPr>
          <w:p w14:paraId="3271143B" w14:textId="51AF43F2" w:rsidR="00935051" w:rsidRPr="007C6BB3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967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262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  <w:tc>
          <w:tcPr>
            <w:tcW w:w="1131" w:type="dxa"/>
            <w:gridSpan w:val="2"/>
          </w:tcPr>
          <w:p w14:paraId="3721F63F" w14:textId="1836044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60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200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000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  <w:tc>
          <w:tcPr>
            <w:tcW w:w="1277" w:type="dxa"/>
            <w:gridSpan w:val="2"/>
          </w:tcPr>
          <w:p w14:paraId="2CF0AE6C" w14:textId="17697931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3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000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000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  <w:tc>
          <w:tcPr>
            <w:tcW w:w="1129" w:type="dxa"/>
          </w:tcPr>
          <w:p w14:paraId="28602F6A" w14:textId="4C89AC0B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367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233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750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</w:tr>
      <w:tr w:rsidR="00935051" w:rsidRPr="00E72888" w14:paraId="094A4BED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7EA7A6A4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เงินสดรับ</w:t>
            </w:r>
          </w:p>
        </w:tc>
        <w:tc>
          <w:tcPr>
            <w:tcW w:w="1281" w:type="dxa"/>
          </w:tcPr>
          <w:p w14:paraId="00B0D499" w14:textId="4E52D464" w:rsidR="00935051" w:rsidRDefault="00FE5B49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278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981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306</w:t>
            </w:r>
          </w:p>
        </w:tc>
        <w:tc>
          <w:tcPr>
            <w:tcW w:w="1133" w:type="dxa"/>
            <w:gridSpan w:val="2"/>
          </w:tcPr>
          <w:p w14:paraId="1AD89E2B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991" w:type="dxa"/>
          </w:tcPr>
          <w:p w14:paraId="03388E06" w14:textId="77777777" w:rsidR="00935051" w:rsidRPr="007C6BB3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31" w:type="dxa"/>
            <w:gridSpan w:val="2"/>
          </w:tcPr>
          <w:p w14:paraId="2BAD3637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277" w:type="dxa"/>
            <w:gridSpan w:val="2"/>
          </w:tcPr>
          <w:p w14:paraId="2F059664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29" w:type="dxa"/>
          </w:tcPr>
          <w:p w14:paraId="04674838" w14:textId="6921428A" w:rsidR="00935051" w:rsidRDefault="00FE5B49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278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981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306</w:t>
            </w:r>
          </w:p>
        </w:tc>
      </w:tr>
      <w:tr w:rsidR="00935051" w:rsidRPr="00E72888" w14:paraId="57C4EA71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024F6814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281" w:type="dxa"/>
          </w:tcPr>
          <w:p w14:paraId="3B588019" w14:textId="77777777" w:rsidR="00935051" w:rsidRPr="0073475A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133" w:type="dxa"/>
            <w:gridSpan w:val="2"/>
          </w:tcPr>
          <w:p w14:paraId="4D372373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1" w:type="dxa"/>
          </w:tcPr>
          <w:p w14:paraId="5757DC33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1" w:type="dxa"/>
            <w:gridSpan w:val="2"/>
          </w:tcPr>
          <w:p w14:paraId="60A7802B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77" w:type="dxa"/>
            <w:gridSpan w:val="2"/>
          </w:tcPr>
          <w:p w14:paraId="14ECE430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29" w:type="dxa"/>
          </w:tcPr>
          <w:p w14:paraId="5EFAD4DC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</w:tr>
      <w:tr w:rsidR="00935051" w:rsidRPr="00E72888" w14:paraId="54735DAE" w14:textId="77777777" w:rsidTr="00954970">
        <w:trPr>
          <w:gridAfter w:val="1"/>
          <w:wAfter w:w="25" w:type="dxa"/>
        </w:trPr>
        <w:tc>
          <w:tcPr>
            <w:tcW w:w="3407" w:type="dxa"/>
            <w:gridSpan w:val="2"/>
          </w:tcPr>
          <w:p w14:paraId="3862C7D2" w14:textId="77777777" w:rsidR="00935051" w:rsidRPr="0060367C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72888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รายการที่ไม่ใช่กระแสเงินสด</w:t>
            </w:r>
            <w:r w:rsidRPr="00E72888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1133" w:type="dxa"/>
            <w:gridSpan w:val="2"/>
          </w:tcPr>
          <w:p w14:paraId="409883CD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991" w:type="dxa"/>
          </w:tcPr>
          <w:p w14:paraId="36053860" w14:textId="77777777" w:rsidR="00935051" w:rsidRPr="007C6BB3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1" w:type="dxa"/>
            <w:gridSpan w:val="2"/>
          </w:tcPr>
          <w:p w14:paraId="015079BE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277" w:type="dxa"/>
            <w:gridSpan w:val="2"/>
          </w:tcPr>
          <w:p w14:paraId="075B30B7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29" w:type="dxa"/>
          </w:tcPr>
          <w:p w14:paraId="506882EB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</w:tr>
      <w:tr w:rsidR="00935051" w:rsidRPr="00E72888" w14:paraId="7D49F671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68DDB85F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  <w:lang w:val="en-GB"/>
              </w:rPr>
              <w:t>กำไรจากอัตราแลกเปลี่ยน</w:t>
            </w:r>
          </w:p>
          <w:p w14:paraId="1CF6FE63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  <w:lang w:val="en-GB"/>
              </w:rPr>
              <w:t xml:space="preserve">   ที่ยังไม่ได้เกิดขึ้นจริง</w:t>
            </w:r>
          </w:p>
        </w:tc>
        <w:tc>
          <w:tcPr>
            <w:tcW w:w="1281" w:type="dxa"/>
          </w:tcPr>
          <w:p w14:paraId="4A89E8B1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27B0A824" w14:textId="7FA849EE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1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579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949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  <w:tc>
          <w:tcPr>
            <w:tcW w:w="1133" w:type="dxa"/>
            <w:gridSpan w:val="2"/>
          </w:tcPr>
          <w:p w14:paraId="3F2F3EC0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12872524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991" w:type="dxa"/>
          </w:tcPr>
          <w:p w14:paraId="65A8A44D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11B41017" w14:textId="77777777" w:rsidR="00935051" w:rsidRPr="007C6BB3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31" w:type="dxa"/>
            <w:gridSpan w:val="2"/>
          </w:tcPr>
          <w:p w14:paraId="43DA0E55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1F64B3C3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277" w:type="dxa"/>
            <w:gridSpan w:val="2"/>
          </w:tcPr>
          <w:p w14:paraId="7551145B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4286E311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29" w:type="dxa"/>
          </w:tcPr>
          <w:p w14:paraId="4BC1CE54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65154D79" w14:textId="59D5CC9B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(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1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579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FE5B49" w:rsidRPr="00FE5B49">
              <w:rPr>
                <w:rFonts w:ascii="Browallia New" w:hAnsi="Browallia New" w:cs="Browallia New" w:hint="cs"/>
                <w:sz w:val="23"/>
                <w:szCs w:val="23"/>
              </w:rPr>
              <w:t>949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</w:tr>
      <w:tr w:rsidR="00935051" w:rsidRPr="00E72888" w14:paraId="07019847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198044F0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กา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  <w:lang w:val="en-GB"/>
              </w:rPr>
              <w:t>รได้มา</w:t>
            </w:r>
          </w:p>
        </w:tc>
        <w:tc>
          <w:tcPr>
            <w:tcW w:w="1281" w:type="dxa"/>
          </w:tcPr>
          <w:p w14:paraId="68E176A3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33" w:type="dxa"/>
            <w:gridSpan w:val="2"/>
          </w:tcPr>
          <w:p w14:paraId="2C91480C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991" w:type="dxa"/>
          </w:tcPr>
          <w:p w14:paraId="5C85BF5C" w14:textId="6925B660" w:rsidR="00935051" w:rsidRPr="007C6BB3" w:rsidRDefault="00FE5B49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801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869</w:t>
            </w:r>
          </w:p>
        </w:tc>
        <w:tc>
          <w:tcPr>
            <w:tcW w:w="1131" w:type="dxa"/>
            <w:gridSpan w:val="2"/>
          </w:tcPr>
          <w:p w14:paraId="120B25CF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277" w:type="dxa"/>
            <w:gridSpan w:val="2"/>
          </w:tcPr>
          <w:p w14:paraId="50B63391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29" w:type="dxa"/>
          </w:tcPr>
          <w:p w14:paraId="78E51272" w14:textId="33A639D6" w:rsidR="00935051" w:rsidRDefault="00FE5B49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801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869</w:t>
            </w:r>
          </w:p>
        </w:tc>
      </w:tr>
      <w:tr w:rsidR="00935051" w:rsidRPr="00E72888" w14:paraId="52CEE2C4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633B8ED1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1281" w:type="dxa"/>
          </w:tcPr>
          <w:p w14:paraId="7EE2DC83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33" w:type="dxa"/>
            <w:gridSpan w:val="2"/>
          </w:tcPr>
          <w:p w14:paraId="60327FB4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991" w:type="dxa"/>
          </w:tcPr>
          <w:p w14:paraId="0C5A0ECF" w14:textId="238590DD" w:rsidR="00935051" w:rsidRPr="007C6BB3" w:rsidRDefault="00FE5B49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61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040</w:t>
            </w:r>
          </w:p>
        </w:tc>
        <w:tc>
          <w:tcPr>
            <w:tcW w:w="1131" w:type="dxa"/>
            <w:gridSpan w:val="2"/>
          </w:tcPr>
          <w:p w14:paraId="75F6DCAF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 xml:space="preserve">      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277" w:type="dxa"/>
            <w:gridSpan w:val="2"/>
          </w:tcPr>
          <w:p w14:paraId="1A7D1C57" w14:textId="77777777" w:rsidR="00935051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29" w:type="dxa"/>
          </w:tcPr>
          <w:p w14:paraId="4CB4E556" w14:textId="394A8D42" w:rsidR="00935051" w:rsidRDefault="00FE5B49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61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040</w:t>
            </w:r>
          </w:p>
        </w:tc>
      </w:tr>
      <w:tr w:rsidR="00935051" w:rsidRPr="00E72888" w14:paraId="0C976BE7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65DE60D4" w14:textId="77777777" w:rsidR="00935051" w:rsidRPr="00E72888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31 </w:t>
            </w:r>
            <w:r w:rsidRPr="00E72888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 xml:space="preserve">ธันวาคม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>2562</w:t>
            </w:r>
          </w:p>
        </w:tc>
        <w:tc>
          <w:tcPr>
            <w:tcW w:w="1281" w:type="dxa"/>
          </w:tcPr>
          <w:p w14:paraId="1F3586E0" w14:textId="521BE337" w:rsidR="00935051" w:rsidRDefault="00FE5B49" w:rsidP="007B11D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122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167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137</w:t>
            </w:r>
          </w:p>
        </w:tc>
        <w:tc>
          <w:tcPr>
            <w:tcW w:w="1133" w:type="dxa"/>
            <w:gridSpan w:val="2"/>
          </w:tcPr>
          <w:p w14:paraId="6383FB64" w14:textId="103D2F37" w:rsidR="00935051" w:rsidRDefault="00FE5B49" w:rsidP="007B11D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8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441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452</w:t>
            </w:r>
          </w:p>
        </w:tc>
        <w:tc>
          <w:tcPr>
            <w:tcW w:w="991" w:type="dxa"/>
          </w:tcPr>
          <w:p w14:paraId="5950181F" w14:textId="71308E55" w:rsidR="00935051" w:rsidRPr="007C6BB3" w:rsidRDefault="00FE5B49" w:rsidP="007B11D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2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007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429</w:t>
            </w:r>
          </w:p>
        </w:tc>
        <w:tc>
          <w:tcPr>
            <w:tcW w:w="1131" w:type="dxa"/>
            <w:gridSpan w:val="2"/>
          </w:tcPr>
          <w:p w14:paraId="70BA5392" w14:textId="0050A94F" w:rsidR="00935051" w:rsidRDefault="00FE5B49" w:rsidP="007B11D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10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000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000</w:t>
            </w:r>
          </w:p>
        </w:tc>
        <w:tc>
          <w:tcPr>
            <w:tcW w:w="1277" w:type="dxa"/>
            <w:gridSpan w:val="2"/>
          </w:tcPr>
          <w:p w14:paraId="372500F9" w14:textId="77777777" w:rsidR="00935051" w:rsidRDefault="00935051" w:rsidP="007B11D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E72888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29" w:type="dxa"/>
          </w:tcPr>
          <w:p w14:paraId="21A330E4" w14:textId="0A4E2468" w:rsidR="00935051" w:rsidRDefault="00FE5B49" w:rsidP="007B11D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142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616</w:t>
            </w:r>
            <w:r w:rsidR="00935051" w:rsidRPr="00E72888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3"/>
                <w:szCs w:val="23"/>
              </w:rPr>
              <w:t>018</w:t>
            </w:r>
          </w:p>
        </w:tc>
      </w:tr>
      <w:tr w:rsidR="00935051" w:rsidRPr="007F129E" w14:paraId="45B9659F" w14:textId="77777777" w:rsidTr="00954970">
        <w:trPr>
          <w:gridAfter w:val="1"/>
          <w:wAfter w:w="25" w:type="dxa"/>
        </w:trPr>
        <w:tc>
          <w:tcPr>
            <w:tcW w:w="2126" w:type="dxa"/>
          </w:tcPr>
          <w:p w14:paraId="281344ED" w14:textId="77777777" w:rsidR="00935051" w:rsidRPr="007F129E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 New" w:hAnsi="Browallia New" w:cs="Browallia New"/>
                <w:sz w:val="2"/>
                <w:szCs w:val="2"/>
                <w:lang w:val="en-GB"/>
              </w:rPr>
            </w:pPr>
          </w:p>
        </w:tc>
        <w:tc>
          <w:tcPr>
            <w:tcW w:w="1281" w:type="dxa"/>
          </w:tcPr>
          <w:p w14:paraId="064800EF" w14:textId="77777777" w:rsidR="00935051" w:rsidRPr="007F129E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133" w:type="dxa"/>
            <w:gridSpan w:val="2"/>
          </w:tcPr>
          <w:p w14:paraId="13587338" w14:textId="77777777" w:rsidR="00935051" w:rsidRPr="007F129E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991" w:type="dxa"/>
          </w:tcPr>
          <w:p w14:paraId="4348ED22" w14:textId="77777777" w:rsidR="00935051" w:rsidRPr="007F129E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1" w:type="dxa"/>
            <w:gridSpan w:val="2"/>
          </w:tcPr>
          <w:p w14:paraId="5FBDF742" w14:textId="77777777" w:rsidR="00935051" w:rsidRPr="007F129E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277" w:type="dxa"/>
            <w:gridSpan w:val="2"/>
          </w:tcPr>
          <w:p w14:paraId="15C38AE0" w14:textId="77777777" w:rsidR="00935051" w:rsidRPr="007F129E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29" w:type="dxa"/>
          </w:tcPr>
          <w:p w14:paraId="09B37C6F" w14:textId="77777777" w:rsidR="00935051" w:rsidRPr="007F129E" w:rsidRDefault="00935051" w:rsidP="007B1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</w:tr>
    </w:tbl>
    <w:p w14:paraId="22B7A908" w14:textId="77777777" w:rsidR="00315EDC" w:rsidRPr="007F129E" w:rsidRDefault="00315EDC" w:rsidP="007F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</w:rPr>
      </w:pPr>
    </w:p>
    <w:p w14:paraId="767E728A" w14:textId="45EBB8B4" w:rsidR="00855ED4" w:rsidRPr="007F129E" w:rsidRDefault="00BA09DB" w:rsidP="007F129E">
      <w:pPr>
        <w:pStyle w:val="ListParagraph"/>
        <w:numPr>
          <w:ilvl w:val="0"/>
          <w:numId w:val="36"/>
        </w:numPr>
        <w:tabs>
          <w:tab w:val="clear" w:pos="227"/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F129E">
        <w:rPr>
          <w:rFonts w:ascii="Browallia New" w:hAnsi="Browallia New" w:cs="Browallia New"/>
          <w:b/>
          <w:bCs/>
          <w:sz w:val="28"/>
          <w:szCs w:val="28"/>
          <w:cs/>
        </w:rPr>
        <w:t>เครื่องมือทางการเงิน</w:t>
      </w:r>
    </w:p>
    <w:p w14:paraId="7F19AC93" w14:textId="77777777" w:rsidR="00984582" w:rsidRPr="007F129E" w:rsidRDefault="00984582" w:rsidP="007F129E">
      <w:pPr>
        <w:pStyle w:val="ListParagraph"/>
        <w:tabs>
          <w:tab w:val="clear" w:pos="227"/>
          <w:tab w:val="left" w:pos="540"/>
        </w:tabs>
        <w:spacing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950D6F2" w14:textId="7FD57417" w:rsidR="008E6BC2" w:rsidRDefault="00855ED4" w:rsidP="007F129E">
      <w:pPr>
        <w:pStyle w:val="ListParagraph"/>
        <w:numPr>
          <w:ilvl w:val="1"/>
          <w:numId w:val="41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 w:hanging="459"/>
        <w:jc w:val="thaiDistribute"/>
        <w:rPr>
          <w:rFonts w:ascii="Browallia New" w:hAnsi="Browallia New" w:cs="Browallia New"/>
          <w:sz w:val="28"/>
          <w:szCs w:val="28"/>
        </w:rPr>
      </w:pPr>
      <w:r w:rsidRPr="007F129E">
        <w:rPr>
          <w:rFonts w:ascii="Browallia New" w:hAnsi="Browallia New" w:cs="Browallia New"/>
          <w:sz w:val="28"/>
          <w:szCs w:val="28"/>
          <w:cs/>
        </w:rPr>
        <w:t>การจัดประเภท</w:t>
      </w:r>
    </w:p>
    <w:p w14:paraId="3AD386E6" w14:textId="77777777" w:rsidR="007F129E" w:rsidRPr="007F129E" w:rsidRDefault="007F129E" w:rsidP="007F129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61D32561" w14:textId="3A05A6DE" w:rsidR="00E7752E" w:rsidRPr="007F129E" w:rsidRDefault="00E7752E" w:rsidP="007F129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7F129E">
        <w:rPr>
          <w:rFonts w:ascii="Browallia New" w:hAnsi="Browallia New" w:cs="Browallia New"/>
          <w:sz w:val="28"/>
          <w:szCs w:val="28"/>
          <w:cs/>
        </w:rPr>
        <w:t>ผู้บริหารของ</w:t>
      </w:r>
      <w:r w:rsidR="00A81CD1" w:rsidRPr="007F129E">
        <w:rPr>
          <w:rFonts w:ascii="Browallia New" w:hAnsi="Browallia New" w:cs="Browallia New"/>
          <w:sz w:val="28"/>
          <w:szCs w:val="28"/>
          <w:cs/>
        </w:rPr>
        <w:t>บริษัทและบริษัทย่อย</w:t>
      </w:r>
      <w:r w:rsidRPr="007F129E">
        <w:rPr>
          <w:rFonts w:ascii="Browallia New" w:hAnsi="Browallia New" w:cs="Browallia New"/>
          <w:sz w:val="28"/>
          <w:szCs w:val="28"/>
          <w:cs/>
        </w:rPr>
        <w:t>ได้ประเมินโมเดลธุรกิจที่ใช้จัดการสินทรัพย์และหนี้สินทางการเงินของ</w:t>
      </w:r>
      <w:r w:rsidR="00A81CD1" w:rsidRPr="007F129E">
        <w:rPr>
          <w:rFonts w:ascii="Browallia New" w:hAnsi="Browallia New" w:cs="Browallia New"/>
          <w:sz w:val="28"/>
          <w:szCs w:val="28"/>
          <w:cs/>
        </w:rPr>
        <w:t>บริษัทและบริษัทย่อย</w:t>
      </w:r>
      <w:r w:rsidRPr="007F129E">
        <w:rPr>
          <w:rFonts w:ascii="Browallia New" w:hAnsi="Browallia New" w:cs="Browallia New"/>
          <w:sz w:val="28"/>
          <w:szCs w:val="28"/>
          <w:cs/>
        </w:rPr>
        <w:t xml:space="preserve"> และจัดประเภทรายการสินทรัพย์และหนี้สินทางการเงิน</w:t>
      </w:r>
      <w:r w:rsidR="007037C4" w:rsidRPr="007F129E">
        <w:rPr>
          <w:rFonts w:ascii="Browallia New" w:hAnsi="Browallia New" w:cs="Browallia New"/>
          <w:sz w:val="28"/>
          <w:szCs w:val="28"/>
        </w:rPr>
        <w:t xml:space="preserve"> </w:t>
      </w:r>
      <w:r w:rsidR="007037C4" w:rsidRPr="007F129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7037C4" w:rsidRPr="007F129E">
        <w:rPr>
          <w:rFonts w:ascii="Browallia New" w:hAnsi="Browallia New" w:cs="Browallia New"/>
          <w:sz w:val="28"/>
          <w:szCs w:val="28"/>
        </w:rPr>
        <w:t xml:space="preserve">31 </w:t>
      </w:r>
      <w:r w:rsidR="007037C4" w:rsidRPr="007F129E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7037C4" w:rsidRPr="007F129E">
        <w:rPr>
          <w:rFonts w:ascii="Browallia New" w:hAnsi="Browallia New" w:cs="Browallia New"/>
          <w:sz w:val="28"/>
          <w:szCs w:val="28"/>
        </w:rPr>
        <w:t xml:space="preserve">2563 </w:t>
      </w:r>
      <w:r w:rsidRPr="007F129E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64B4DF9C" w14:textId="7C4861B5" w:rsidR="00BA09DB" w:rsidRPr="007F129E" w:rsidRDefault="00BA09DB" w:rsidP="007F129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54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118"/>
        <w:gridCol w:w="1890"/>
        <w:gridCol w:w="283"/>
        <w:gridCol w:w="1418"/>
        <w:gridCol w:w="283"/>
        <w:gridCol w:w="1562"/>
      </w:tblGrid>
      <w:tr w:rsidR="00905D06" w:rsidRPr="00BA2803" w14:paraId="15376AE3" w14:textId="44525A67" w:rsidTr="00214CE9">
        <w:trPr>
          <w:cantSplit/>
          <w:trHeight w:val="385"/>
          <w:tblHeader/>
        </w:trPr>
        <w:tc>
          <w:tcPr>
            <w:tcW w:w="3118" w:type="dxa"/>
          </w:tcPr>
          <w:p w14:paraId="062621D0" w14:textId="77777777" w:rsidR="00905D06" w:rsidRPr="00BA2803" w:rsidRDefault="00905D06" w:rsidP="008A33FD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5436" w:type="dxa"/>
            <w:gridSpan w:val="5"/>
          </w:tcPr>
          <w:p w14:paraId="2662FF15" w14:textId="54FDF475" w:rsidR="00905D06" w:rsidRPr="00553B43" w:rsidRDefault="00905D06" w:rsidP="008A33FD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3B43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บาท)</w:t>
            </w:r>
          </w:p>
        </w:tc>
      </w:tr>
      <w:tr w:rsidR="00905D06" w:rsidRPr="00BA2803" w14:paraId="21F90D03" w14:textId="4201AE3B" w:rsidTr="00214CE9">
        <w:trPr>
          <w:cantSplit/>
          <w:trHeight w:val="385"/>
          <w:tblHeader/>
        </w:trPr>
        <w:tc>
          <w:tcPr>
            <w:tcW w:w="3118" w:type="dxa"/>
          </w:tcPr>
          <w:p w14:paraId="0A0C4449" w14:textId="77777777" w:rsidR="00905D06" w:rsidRPr="00BA2803" w:rsidRDefault="00905D06" w:rsidP="008A33FD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5436" w:type="dxa"/>
            <w:gridSpan w:val="5"/>
            <w:tcBorders>
              <w:bottom w:val="single" w:sz="4" w:space="0" w:color="auto"/>
            </w:tcBorders>
          </w:tcPr>
          <w:p w14:paraId="5585E566" w14:textId="307777BF" w:rsidR="00905D06" w:rsidRPr="00BA2803" w:rsidRDefault="00905D06" w:rsidP="00553B43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2803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05D06" w:rsidRPr="00BA2803" w14:paraId="7AC5848F" w14:textId="32B79AE6" w:rsidTr="00214CE9">
        <w:trPr>
          <w:cantSplit/>
          <w:tblHeader/>
        </w:trPr>
        <w:tc>
          <w:tcPr>
            <w:tcW w:w="3118" w:type="dxa"/>
            <w:vAlign w:val="bottom"/>
          </w:tcPr>
          <w:p w14:paraId="6A74E149" w14:textId="77777777" w:rsidR="00905D06" w:rsidRPr="00BA2803" w:rsidRDefault="00905D06" w:rsidP="008A33FD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7786C" w14:textId="77777777" w:rsidR="00905D06" w:rsidRPr="0020395C" w:rsidRDefault="00905D06" w:rsidP="0020395C">
            <w:pPr>
              <w:ind w:right="20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20395C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มูลค่ายุติธรรม</w:t>
            </w:r>
          </w:p>
          <w:p w14:paraId="20F3AC60" w14:textId="1113B89B" w:rsidR="00905D06" w:rsidRPr="00BA2803" w:rsidRDefault="00905D06" w:rsidP="0020395C">
            <w:pPr>
              <w:ind w:right="20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20395C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F28A635" w14:textId="77777777" w:rsidR="00905D06" w:rsidRPr="00905D06" w:rsidRDefault="00905D06" w:rsidP="008A33FD">
            <w:pPr>
              <w:pStyle w:val="BodyTextIndent3"/>
              <w:spacing w:line="240" w:lineRule="atLeast"/>
              <w:ind w:left="0" w:firstLine="0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F54C8" w14:textId="77777777" w:rsidR="00905D06" w:rsidRPr="0068583B" w:rsidRDefault="00905D06" w:rsidP="0068583B">
            <w:pPr>
              <w:ind w:right="-89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68583B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ราคาทุน</w:t>
            </w:r>
          </w:p>
          <w:p w14:paraId="157D1619" w14:textId="5D35B2C6" w:rsidR="00905D06" w:rsidRPr="00BA2803" w:rsidRDefault="00905D06" w:rsidP="0068583B">
            <w:pPr>
              <w:ind w:right="-89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68583B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8BC8186" w14:textId="77777777" w:rsidR="00905D06" w:rsidRDefault="00905D06" w:rsidP="0068583B">
            <w:pPr>
              <w:ind w:right="-89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B07A0E1" w14:textId="259D25B6" w:rsidR="00905D06" w:rsidRDefault="00905D06" w:rsidP="0068583B">
            <w:pPr>
              <w:ind w:right="-89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  <w:p w14:paraId="48BE40B2" w14:textId="24CD822C" w:rsidR="00905D06" w:rsidRPr="0068583B" w:rsidRDefault="00905D06" w:rsidP="0068583B">
            <w:pPr>
              <w:ind w:right="-89"/>
              <w:jc w:val="center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รวม</w:t>
            </w:r>
          </w:p>
        </w:tc>
      </w:tr>
      <w:tr w:rsidR="00905D06" w:rsidRPr="00BA2803" w14:paraId="5AF4459D" w14:textId="380F2D46" w:rsidTr="00214CE9">
        <w:trPr>
          <w:cantSplit/>
          <w:trHeight w:val="67"/>
          <w:tblHeader/>
        </w:trPr>
        <w:tc>
          <w:tcPr>
            <w:tcW w:w="3118" w:type="dxa"/>
            <w:vAlign w:val="bottom"/>
          </w:tcPr>
          <w:p w14:paraId="067B6D18" w14:textId="77777777" w:rsidR="00905D06" w:rsidRPr="009F5FCB" w:rsidRDefault="00905D06" w:rsidP="008A33FD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814F108" w14:textId="77777777" w:rsidR="00905D06" w:rsidRPr="009F5FCB" w:rsidRDefault="00905D06" w:rsidP="008A33FD">
            <w:pPr>
              <w:ind w:right="-1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666FAC67" w14:textId="77777777" w:rsidR="00905D06" w:rsidRPr="009F5FCB" w:rsidRDefault="00905D06" w:rsidP="008A33FD">
            <w:pPr>
              <w:ind w:right="-13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535C5DB" w14:textId="77777777" w:rsidR="00905D06" w:rsidRPr="009F5FCB" w:rsidRDefault="00905D06" w:rsidP="008A33FD">
            <w:pPr>
              <w:ind w:right="-1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C4BEBB4" w14:textId="77777777" w:rsidR="00905D06" w:rsidRPr="009F5FCB" w:rsidRDefault="00905D06" w:rsidP="008A33FD">
            <w:pPr>
              <w:ind w:right="-1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948ADDF" w14:textId="71A1EE9D" w:rsidR="00905D06" w:rsidRPr="009F5FCB" w:rsidRDefault="00905D06" w:rsidP="008A33FD">
            <w:pPr>
              <w:ind w:right="-1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</w:tr>
      <w:tr w:rsidR="00905D06" w:rsidRPr="00BA2803" w14:paraId="2A48ECEE" w14:textId="59A38E75" w:rsidTr="00214CE9">
        <w:trPr>
          <w:cantSplit/>
          <w:trHeight w:val="155"/>
        </w:trPr>
        <w:tc>
          <w:tcPr>
            <w:tcW w:w="3118" w:type="dxa"/>
          </w:tcPr>
          <w:p w14:paraId="681F76D1" w14:textId="4BAE5A6E" w:rsidR="00905D06" w:rsidRPr="0002344F" w:rsidRDefault="00905D06" w:rsidP="005B2EF3">
            <w:pPr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02344F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90" w:type="dxa"/>
            <w:shd w:val="clear" w:color="auto" w:fill="auto"/>
          </w:tcPr>
          <w:p w14:paraId="1A1E2784" w14:textId="15E471F4" w:rsidR="00905D06" w:rsidRPr="00BA2803" w:rsidRDefault="00905D06" w:rsidP="008A33FD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14:paraId="11DEA289" w14:textId="77777777" w:rsidR="00905D06" w:rsidRPr="00BA2803" w:rsidRDefault="00905D06" w:rsidP="008A33FD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50E225C" w14:textId="1CE8887A" w:rsidR="00905D06" w:rsidRPr="00BA2803" w:rsidRDefault="00905D06" w:rsidP="008A33FD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DEF763E" w14:textId="77777777" w:rsidR="00905D06" w:rsidRPr="00BA2803" w:rsidRDefault="00905D06" w:rsidP="008A33FD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29D0E38" w14:textId="514FD01B" w:rsidR="00905D06" w:rsidRPr="00BA2803" w:rsidRDefault="00905D06" w:rsidP="008A33FD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</w:tr>
      <w:tr w:rsidR="00F17FD1" w:rsidRPr="00BA2803" w14:paraId="4456E900" w14:textId="48DC1045" w:rsidTr="00214CE9">
        <w:trPr>
          <w:cantSplit/>
          <w:trHeight w:val="155"/>
        </w:trPr>
        <w:tc>
          <w:tcPr>
            <w:tcW w:w="3118" w:type="dxa"/>
          </w:tcPr>
          <w:p w14:paraId="7309E437" w14:textId="0BF9A6A5" w:rsidR="00F17FD1" w:rsidRPr="00BA2803" w:rsidRDefault="00F17FD1" w:rsidP="00F17FD1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0B0608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shd w:val="clear" w:color="auto" w:fill="auto"/>
          </w:tcPr>
          <w:p w14:paraId="5D850C7D" w14:textId="2A1E53D1" w:rsidR="00F17FD1" w:rsidRPr="00BA2803" w:rsidRDefault="00F17FD1" w:rsidP="00F17FD1">
            <w:pPr>
              <w:jc w:val="center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 xml:space="preserve">                 -</w:t>
            </w:r>
          </w:p>
        </w:tc>
        <w:tc>
          <w:tcPr>
            <w:tcW w:w="283" w:type="dxa"/>
            <w:vAlign w:val="center"/>
          </w:tcPr>
          <w:p w14:paraId="543CF0A6" w14:textId="77777777" w:rsidR="00F17FD1" w:rsidRPr="00BA2803" w:rsidRDefault="00F17FD1" w:rsidP="00F17FD1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0E8F6F5" w14:textId="4BBF9789" w:rsidR="00F17FD1" w:rsidRPr="00BA2803" w:rsidRDefault="00FE5B49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FE5B49">
              <w:rPr>
                <w:rFonts w:ascii="Browallia New" w:eastAsia="Calibri" w:hAnsi="Browallia New" w:cs="Browallia New"/>
                <w:sz w:val="28"/>
                <w:szCs w:val="28"/>
              </w:rPr>
              <w:t>36</w:t>
            </w:r>
            <w:r w:rsidR="00F17FD1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FE5B49">
              <w:rPr>
                <w:rFonts w:ascii="Browallia New" w:eastAsia="Calibri" w:hAnsi="Browallia New" w:cs="Browallia New"/>
                <w:sz w:val="28"/>
                <w:szCs w:val="28"/>
              </w:rPr>
              <w:t>623</w:t>
            </w:r>
            <w:r w:rsidR="00F17FD1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FE5B49">
              <w:rPr>
                <w:rFonts w:ascii="Browallia New" w:eastAsia="Calibri" w:hAnsi="Browallia New" w:cs="Browallia New"/>
                <w:sz w:val="28"/>
                <w:szCs w:val="28"/>
              </w:rPr>
              <w:t>085</w:t>
            </w:r>
          </w:p>
        </w:tc>
        <w:tc>
          <w:tcPr>
            <w:tcW w:w="283" w:type="dxa"/>
          </w:tcPr>
          <w:p w14:paraId="727CB41A" w14:textId="77777777" w:rsidR="00F17FD1" w:rsidRPr="00CD4419" w:rsidRDefault="00F17FD1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14:paraId="3D68F212" w14:textId="0C863905" w:rsidR="00F17FD1" w:rsidRPr="00CD4419" w:rsidRDefault="00F17FD1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20184D">
              <w:t>36,623,085</w:t>
            </w:r>
          </w:p>
        </w:tc>
      </w:tr>
      <w:tr w:rsidR="00F17FD1" w:rsidRPr="00BA2803" w14:paraId="22814B99" w14:textId="58F0E311" w:rsidTr="00214CE9">
        <w:trPr>
          <w:cantSplit/>
          <w:trHeight w:val="155"/>
        </w:trPr>
        <w:tc>
          <w:tcPr>
            <w:tcW w:w="3118" w:type="dxa"/>
          </w:tcPr>
          <w:p w14:paraId="14189140" w14:textId="11FE18D0" w:rsidR="00F17FD1" w:rsidRPr="00BA2803" w:rsidRDefault="00F17FD1" w:rsidP="00F17FD1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D631F7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890" w:type="dxa"/>
            <w:shd w:val="clear" w:color="auto" w:fill="auto"/>
          </w:tcPr>
          <w:p w14:paraId="0D890704" w14:textId="5A228AA0" w:rsidR="00F17FD1" w:rsidRPr="00BA2803" w:rsidRDefault="00F17FD1" w:rsidP="00F17FD1">
            <w:pPr>
              <w:jc w:val="center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 xml:space="preserve">                 -</w:t>
            </w:r>
          </w:p>
        </w:tc>
        <w:tc>
          <w:tcPr>
            <w:tcW w:w="283" w:type="dxa"/>
            <w:vAlign w:val="center"/>
          </w:tcPr>
          <w:p w14:paraId="5CDED1DC" w14:textId="77777777" w:rsidR="00F17FD1" w:rsidRPr="00BA2803" w:rsidRDefault="00F17FD1" w:rsidP="00F17FD1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B25C19B" w14:textId="28FBFC3B" w:rsidR="00F17FD1" w:rsidRPr="00BA2803" w:rsidRDefault="00F17FD1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D4419">
              <w:rPr>
                <w:rFonts w:ascii="Browallia New" w:eastAsia="Calibri" w:hAnsi="Browallia New" w:cs="Browallia New"/>
                <w:sz w:val="28"/>
                <w:szCs w:val="28"/>
              </w:rPr>
              <w:t>175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CD4419">
              <w:rPr>
                <w:rFonts w:ascii="Browallia New" w:eastAsia="Calibri" w:hAnsi="Browallia New" w:cs="Browallia New"/>
                <w:sz w:val="28"/>
                <w:szCs w:val="28"/>
              </w:rPr>
              <w:t>096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CD4419">
              <w:rPr>
                <w:rFonts w:ascii="Browallia New" w:eastAsia="Calibri" w:hAnsi="Browallia New" w:cs="Browallia New"/>
                <w:sz w:val="28"/>
                <w:szCs w:val="28"/>
              </w:rPr>
              <w:t>533</w:t>
            </w:r>
          </w:p>
        </w:tc>
        <w:tc>
          <w:tcPr>
            <w:tcW w:w="283" w:type="dxa"/>
          </w:tcPr>
          <w:p w14:paraId="507D0308" w14:textId="77777777" w:rsidR="00F17FD1" w:rsidRPr="00CD4419" w:rsidRDefault="00F17FD1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C43D7EC" w14:textId="14462227" w:rsidR="00F17FD1" w:rsidRPr="00CD4419" w:rsidRDefault="00F17FD1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20184D">
              <w:t>175,096,533</w:t>
            </w:r>
          </w:p>
        </w:tc>
      </w:tr>
      <w:tr w:rsidR="00F17FD1" w:rsidRPr="00BA2803" w14:paraId="3CBDE5C5" w14:textId="32325EE4" w:rsidTr="00214CE9">
        <w:trPr>
          <w:cantSplit/>
          <w:trHeight w:val="155"/>
        </w:trPr>
        <w:tc>
          <w:tcPr>
            <w:tcW w:w="3118" w:type="dxa"/>
          </w:tcPr>
          <w:p w14:paraId="3EAAEFAA" w14:textId="619EE2CA" w:rsidR="00F17FD1" w:rsidRPr="00BA2803" w:rsidRDefault="00F17FD1" w:rsidP="00F17FD1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D631F7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890" w:type="dxa"/>
            <w:shd w:val="clear" w:color="auto" w:fill="auto"/>
          </w:tcPr>
          <w:p w14:paraId="3EB91B35" w14:textId="1F721194" w:rsidR="00F17FD1" w:rsidRPr="00BA2803" w:rsidRDefault="00F17FD1" w:rsidP="00F17FD1">
            <w:pPr>
              <w:jc w:val="center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 xml:space="preserve">                 -</w:t>
            </w:r>
          </w:p>
        </w:tc>
        <w:tc>
          <w:tcPr>
            <w:tcW w:w="283" w:type="dxa"/>
            <w:vAlign w:val="center"/>
          </w:tcPr>
          <w:p w14:paraId="5E55A0E9" w14:textId="77777777" w:rsidR="00F17FD1" w:rsidRPr="00BA2803" w:rsidRDefault="00F17FD1" w:rsidP="00F17FD1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60AF0A0" w14:textId="4CED1379" w:rsidR="00F17FD1" w:rsidRPr="00BA2803" w:rsidRDefault="00F17FD1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D4419">
              <w:rPr>
                <w:rFonts w:ascii="Browallia New" w:eastAsia="Calibri" w:hAnsi="Browallia New" w:cs="Browallia New"/>
                <w:sz w:val="28"/>
                <w:szCs w:val="28"/>
              </w:rPr>
              <w:t>15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CD4419">
              <w:rPr>
                <w:rFonts w:ascii="Browallia New" w:eastAsia="Calibri" w:hAnsi="Browallia New" w:cs="Browallia New"/>
                <w:sz w:val="28"/>
                <w:szCs w:val="28"/>
              </w:rPr>
              <w:t>000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CD4419">
              <w:rPr>
                <w:rFonts w:ascii="Browallia New" w:eastAsia="Calibri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283" w:type="dxa"/>
          </w:tcPr>
          <w:p w14:paraId="20520461" w14:textId="77777777" w:rsidR="00F17FD1" w:rsidRPr="00CD4419" w:rsidRDefault="00F17FD1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516F25DF" w14:textId="6198E185" w:rsidR="00F17FD1" w:rsidRPr="00CD4419" w:rsidRDefault="00F17FD1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20184D">
              <w:t>15,000,000</w:t>
            </w:r>
          </w:p>
        </w:tc>
      </w:tr>
      <w:tr w:rsidR="00F17FD1" w:rsidRPr="00BA2803" w14:paraId="33EA0CBE" w14:textId="228B9BF7" w:rsidTr="00214CE9">
        <w:trPr>
          <w:cantSplit/>
          <w:trHeight w:val="155"/>
        </w:trPr>
        <w:tc>
          <w:tcPr>
            <w:tcW w:w="3118" w:type="dxa"/>
          </w:tcPr>
          <w:p w14:paraId="6CFCAA90" w14:textId="54D343E8" w:rsidR="00F17FD1" w:rsidRPr="00BA2803" w:rsidRDefault="00F17FD1" w:rsidP="00F17FD1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D631F7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890" w:type="dxa"/>
            <w:shd w:val="clear" w:color="auto" w:fill="auto"/>
          </w:tcPr>
          <w:p w14:paraId="34285312" w14:textId="53AF6D88" w:rsidR="00F17FD1" w:rsidRPr="00BA2803" w:rsidRDefault="00F17FD1" w:rsidP="00F17FD1">
            <w:pPr>
              <w:jc w:val="center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 xml:space="preserve">                 -</w:t>
            </w:r>
          </w:p>
        </w:tc>
        <w:tc>
          <w:tcPr>
            <w:tcW w:w="283" w:type="dxa"/>
            <w:vAlign w:val="center"/>
          </w:tcPr>
          <w:p w14:paraId="0A079DA7" w14:textId="77777777" w:rsidR="00F17FD1" w:rsidRPr="00BA2803" w:rsidRDefault="00F17FD1" w:rsidP="00F17FD1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137C76A" w14:textId="063594FC" w:rsidR="00F17FD1" w:rsidRPr="00BA2803" w:rsidRDefault="00F17FD1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2,076,382</w:t>
            </w:r>
          </w:p>
        </w:tc>
        <w:tc>
          <w:tcPr>
            <w:tcW w:w="283" w:type="dxa"/>
          </w:tcPr>
          <w:p w14:paraId="3B69BF9E" w14:textId="77777777" w:rsidR="00F17FD1" w:rsidRDefault="00F17FD1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0EB19B0" w14:textId="4110A3BA" w:rsidR="00F17FD1" w:rsidRDefault="00F17FD1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20184D">
              <w:t>2,076,382</w:t>
            </w:r>
          </w:p>
        </w:tc>
      </w:tr>
      <w:tr w:rsidR="00F17FD1" w:rsidRPr="00BA2803" w14:paraId="74D93AA1" w14:textId="4ACE375B" w:rsidTr="00214CE9">
        <w:trPr>
          <w:cantSplit/>
          <w:trHeight w:val="155"/>
        </w:trPr>
        <w:tc>
          <w:tcPr>
            <w:tcW w:w="3118" w:type="dxa"/>
          </w:tcPr>
          <w:p w14:paraId="60F41D1F" w14:textId="5974C947" w:rsidR="00F17FD1" w:rsidRPr="00BA2803" w:rsidRDefault="00F17FD1" w:rsidP="00F17FD1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D631F7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00E1657" w14:textId="6341CE98" w:rsidR="00F17FD1" w:rsidRPr="00BA2803" w:rsidRDefault="00F17FD1" w:rsidP="00F17FD1">
            <w:pPr>
              <w:jc w:val="center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 xml:space="preserve">                 -</w:t>
            </w:r>
          </w:p>
        </w:tc>
        <w:tc>
          <w:tcPr>
            <w:tcW w:w="283" w:type="dxa"/>
            <w:vAlign w:val="center"/>
          </w:tcPr>
          <w:p w14:paraId="077BC68D" w14:textId="77777777" w:rsidR="00F17FD1" w:rsidRPr="00BA2803" w:rsidRDefault="00F17FD1" w:rsidP="00F17FD1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27CB284" w14:textId="51C464FC" w:rsidR="00F17FD1" w:rsidRPr="00BA2803" w:rsidRDefault="00F17FD1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441B7B">
              <w:rPr>
                <w:rFonts w:ascii="Browallia New" w:eastAsia="Calibri" w:hAnsi="Browallia New" w:cs="Browallia New"/>
                <w:sz w:val="28"/>
                <w:szCs w:val="28"/>
              </w:rPr>
              <w:t>1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441B7B">
              <w:rPr>
                <w:rFonts w:ascii="Browallia New" w:eastAsia="Calibri" w:hAnsi="Browallia New" w:cs="Browallia New"/>
                <w:sz w:val="28"/>
                <w:szCs w:val="28"/>
              </w:rPr>
              <w:t>761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441B7B">
              <w:rPr>
                <w:rFonts w:ascii="Browallia New" w:eastAsia="Calibri" w:hAnsi="Browallia New" w:cs="Browallia New"/>
                <w:sz w:val="28"/>
                <w:szCs w:val="28"/>
              </w:rPr>
              <w:t>161</w:t>
            </w:r>
          </w:p>
        </w:tc>
        <w:tc>
          <w:tcPr>
            <w:tcW w:w="283" w:type="dxa"/>
          </w:tcPr>
          <w:p w14:paraId="1A03C569" w14:textId="77777777" w:rsidR="00F17FD1" w:rsidRPr="00441B7B" w:rsidRDefault="00F17FD1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42E6EE8" w14:textId="3665EC70" w:rsidR="00F17FD1" w:rsidRPr="00441B7B" w:rsidRDefault="00F17FD1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20184D">
              <w:t>1,761,161</w:t>
            </w:r>
          </w:p>
        </w:tc>
      </w:tr>
      <w:tr w:rsidR="00F17FD1" w:rsidRPr="00BA2803" w14:paraId="6007F8FA" w14:textId="278DAAC3" w:rsidTr="00214CE9">
        <w:trPr>
          <w:cantSplit/>
          <w:trHeight w:val="195"/>
        </w:trPr>
        <w:tc>
          <w:tcPr>
            <w:tcW w:w="3118" w:type="dxa"/>
          </w:tcPr>
          <w:p w14:paraId="42DD921E" w14:textId="77777777" w:rsidR="00F17FD1" w:rsidRPr="00BA2803" w:rsidRDefault="00F17FD1" w:rsidP="00F17FD1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 xml:space="preserve"> </w:t>
            </w:r>
            <w:r w:rsidRPr="00BA280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93B5FAA" w14:textId="69BEED80" w:rsidR="00F17FD1" w:rsidRPr="00BA2803" w:rsidRDefault="00F17FD1" w:rsidP="00F17FD1">
            <w:pPr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 xml:space="preserve">                 -</w:t>
            </w:r>
          </w:p>
        </w:tc>
        <w:tc>
          <w:tcPr>
            <w:tcW w:w="283" w:type="dxa"/>
            <w:vAlign w:val="center"/>
          </w:tcPr>
          <w:p w14:paraId="05D1E3A3" w14:textId="77777777" w:rsidR="00F17FD1" w:rsidRPr="00BA2803" w:rsidRDefault="00F17FD1" w:rsidP="00F17FD1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6016A6C0" w14:textId="52A57516" w:rsidR="00F17FD1" w:rsidRPr="00BA2803" w:rsidRDefault="00F17FD1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230,557,161</w:t>
            </w:r>
          </w:p>
        </w:tc>
        <w:tc>
          <w:tcPr>
            <w:tcW w:w="283" w:type="dxa"/>
          </w:tcPr>
          <w:p w14:paraId="7380A935" w14:textId="77777777" w:rsidR="00F17FD1" w:rsidRDefault="00F17FD1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12" w:space="0" w:color="auto"/>
            </w:tcBorders>
          </w:tcPr>
          <w:p w14:paraId="00DCC732" w14:textId="7F2C64AB" w:rsidR="00F17FD1" w:rsidRDefault="00F17FD1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20184D">
              <w:t>230,557,161</w:t>
            </w:r>
          </w:p>
        </w:tc>
      </w:tr>
      <w:tr w:rsidR="00905D06" w:rsidRPr="00BA2803" w14:paraId="03AFD64B" w14:textId="0266FA02" w:rsidTr="00214CE9">
        <w:trPr>
          <w:cantSplit/>
          <w:trHeight w:val="195"/>
        </w:trPr>
        <w:tc>
          <w:tcPr>
            <w:tcW w:w="3118" w:type="dxa"/>
          </w:tcPr>
          <w:p w14:paraId="3079A9BD" w14:textId="77777777" w:rsidR="00905D06" w:rsidRPr="00A9352E" w:rsidRDefault="00905D06" w:rsidP="008A33FD">
            <w:pPr>
              <w:rPr>
                <w:rFonts w:ascii="Browallia New" w:eastAsia="Calibri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90" w:type="dxa"/>
            <w:tcBorders>
              <w:top w:val="single" w:sz="12" w:space="0" w:color="auto"/>
            </w:tcBorders>
            <w:shd w:val="clear" w:color="auto" w:fill="auto"/>
          </w:tcPr>
          <w:p w14:paraId="467180F1" w14:textId="77777777" w:rsidR="00905D06" w:rsidRPr="00A9352E" w:rsidRDefault="00905D06" w:rsidP="008A33FD">
            <w:pPr>
              <w:jc w:val="right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0B6C69C2" w14:textId="77777777" w:rsidR="00905D06" w:rsidRPr="00A9352E" w:rsidRDefault="00905D06" w:rsidP="008A33FD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14:paraId="5921E089" w14:textId="77777777" w:rsidR="00905D06" w:rsidRPr="00A9352E" w:rsidRDefault="00905D06" w:rsidP="008A33FD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2DE31BB6" w14:textId="77777777" w:rsidR="00905D06" w:rsidRPr="00A9352E" w:rsidRDefault="00905D06" w:rsidP="008A33FD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</w:tcPr>
          <w:p w14:paraId="4391C07B" w14:textId="312D31FA" w:rsidR="00905D06" w:rsidRPr="00A9352E" w:rsidRDefault="00905D06" w:rsidP="008A33FD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</w:tr>
      <w:tr w:rsidR="009F7C20" w:rsidRPr="00BA2803" w14:paraId="55B8D1E2" w14:textId="77777777" w:rsidTr="00214CE9">
        <w:trPr>
          <w:cantSplit/>
          <w:trHeight w:val="195"/>
        </w:trPr>
        <w:tc>
          <w:tcPr>
            <w:tcW w:w="3118" w:type="dxa"/>
          </w:tcPr>
          <w:p w14:paraId="715A32BA" w14:textId="77777777" w:rsidR="009F7C20" w:rsidRPr="009F7C20" w:rsidRDefault="009F7C20" w:rsidP="008A33FD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2C5910D1" w14:textId="77777777" w:rsidR="009F7C20" w:rsidRPr="009F7C20" w:rsidRDefault="009F7C20" w:rsidP="008A33FD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6FE6F684" w14:textId="77777777" w:rsidR="009F7C20" w:rsidRPr="009F7C20" w:rsidRDefault="009F7C20" w:rsidP="008A33FD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A8C28EE" w14:textId="77777777" w:rsidR="009F7C20" w:rsidRPr="009F7C20" w:rsidRDefault="009F7C20" w:rsidP="008A33FD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E0AF96B" w14:textId="77777777" w:rsidR="009F7C20" w:rsidRPr="009F7C20" w:rsidRDefault="009F7C20" w:rsidP="008A33FD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460F583C" w14:textId="77777777" w:rsidR="009F7C20" w:rsidRPr="009F7C20" w:rsidRDefault="009F7C20" w:rsidP="008A33FD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</w:tr>
      <w:tr w:rsidR="009F7C20" w:rsidRPr="00BA2803" w14:paraId="29895A3C" w14:textId="77777777" w:rsidTr="00214CE9">
        <w:trPr>
          <w:cantSplit/>
          <w:trHeight w:val="195"/>
        </w:trPr>
        <w:tc>
          <w:tcPr>
            <w:tcW w:w="3118" w:type="dxa"/>
          </w:tcPr>
          <w:p w14:paraId="5C7EDC61" w14:textId="77777777" w:rsidR="009F7C20" w:rsidRPr="009F7C20" w:rsidRDefault="009F7C20" w:rsidP="008A33FD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9D9645D" w14:textId="77777777" w:rsidR="009F7C20" w:rsidRPr="009F7C20" w:rsidRDefault="009F7C20" w:rsidP="008A33FD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73EBF636" w14:textId="77777777" w:rsidR="009F7C20" w:rsidRPr="009F7C20" w:rsidRDefault="009F7C20" w:rsidP="008A33FD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E5158D3" w14:textId="77777777" w:rsidR="009F7C20" w:rsidRPr="009F7C20" w:rsidRDefault="009F7C20" w:rsidP="008A33FD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1C95D02" w14:textId="77777777" w:rsidR="009F7C20" w:rsidRPr="009F7C20" w:rsidRDefault="009F7C20" w:rsidP="008A33FD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5020512" w14:textId="77777777" w:rsidR="009F7C20" w:rsidRPr="009F7C20" w:rsidRDefault="009F7C20" w:rsidP="008A33FD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</w:tr>
      <w:tr w:rsidR="009F7C20" w:rsidRPr="00BA2803" w14:paraId="3EF027CD" w14:textId="77777777" w:rsidTr="00214CE9">
        <w:trPr>
          <w:cantSplit/>
          <w:trHeight w:val="195"/>
        </w:trPr>
        <w:tc>
          <w:tcPr>
            <w:tcW w:w="3118" w:type="dxa"/>
          </w:tcPr>
          <w:p w14:paraId="10404E84" w14:textId="77777777" w:rsidR="009F7C20" w:rsidRPr="009F7C20" w:rsidRDefault="009F7C20" w:rsidP="008A33FD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E10E716" w14:textId="77777777" w:rsidR="009F7C20" w:rsidRPr="009F7C20" w:rsidRDefault="009F7C20" w:rsidP="008A33FD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397DF542" w14:textId="77777777" w:rsidR="009F7C20" w:rsidRPr="009F7C20" w:rsidRDefault="009F7C20" w:rsidP="008A33FD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036BCA5" w14:textId="77777777" w:rsidR="009F7C20" w:rsidRPr="009F7C20" w:rsidRDefault="009F7C20" w:rsidP="008A33FD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EEFCD59" w14:textId="77777777" w:rsidR="009F7C20" w:rsidRPr="009F7C20" w:rsidRDefault="009F7C20" w:rsidP="008A33FD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0A5AD25" w14:textId="77777777" w:rsidR="009F7C20" w:rsidRPr="009F7C20" w:rsidRDefault="009F7C20" w:rsidP="008A33FD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</w:tr>
      <w:tr w:rsidR="00905D06" w:rsidRPr="00BA2803" w14:paraId="59FC601F" w14:textId="7C8BE705" w:rsidTr="00214CE9">
        <w:trPr>
          <w:cantSplit/>
          <w:trHeight w:val="195"/>
        </w:trPr>
        <w:tc>
          <w:tcPr>
            <w:tcW w:w="3118" w:type="dxa"/>
          </w:tcPr>
          <w:p w14:paraId="44514D7C" w14:textId="627E6D28" w:rsidR="00905D06" w:rsidRPr="0002344F" w:rsidRDefault="00905D06" w:rsidP="001D3D49">
            <w:pPr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02344F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890" w:type="dxa"/>
            <w:shd w:val="clear" w:color="auto" w:fill="auto"/>
          </w:tcPr>
          <w:p w14:paraId="7E165813" w14:textId="05C56BCF" w:rsidR="00905D06" w:rsidRPr="00BA2803" w:rsidRDefault="00905D06" w:rsidP="001D3D49">
            <w:pPr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3A3DBC6D" w14:textId="77777777" w:rsidR="00905D06" w:rsidRPr="00BA2803" w:rsidRDefault="00905D06" w:rsidP="001D3D49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D726E3F" w14:textId="3A450B0B" w:rsidR="00905D06" w:rsidRPr="00BA2803" w:rsidRDefault="00905D06" w:rsidP="00B80A7A">
            <w:pPr>
              <w:tabs>
                <w:tab w:val="left" w:pos="988"/>
              </w:tabs>
              <w:ind w:right="-33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CFB84F3" w14:textId="77777777" w:rsidR="00905D06" w:rsidRPr="00BA2803" w:rsidRDefault="00905D06" w:rsidP="00B80A7A">
            <w:pPr>
              <w:tabs>
                <w:tab w:val="left" w:pos="988"/>
              </w:tabs>
              <w:ind w:right="-33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E2AA7E0" w14:textId="3353B2B4" w:rsidR="00905D06" w:rsidRPr="00BA2803" w:rsidRDefault="00905D06" w:rsidP="00B80A7A">
            <w:pPr>
              <w:tabs>
                <w:tab w:val="left" w:pos="988"/>
              </w:tabs>
              <w:ind w:right="-33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</w:tr>
      <w:tr w:rsidR="00F17FD1" w:rsidRPr="00BA2803" w14:paraId="5798B8A4" w14:textId="577EBC12" w:rsidTr="00214CE9">
        <w:trPr>
          <w:cantSplit/>
          <w:trHeight w:val="195"/>
        </w:trPr>
        <w:tc>
          <w:tcPr>
            <w:tcW w:w="3118" w:type="dxa"/>
          </w:tcPr>
          <w:p w14:paraId="14CAD2FA" w14:textId="272E836E" w:rsidR="00F17FD1" w:rsidRDefault="00F17FD1" w:rsidP="00F17FD1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607076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90" w:type="dxa"/>
            <w:shd w:val="clear" w:color="auto" w:fill="auto"/>
          </w:tcPr>
          <w:p w14:paraId="440C88D4" w14:textId="38C35B38" w:rsidR="00F17FD1" w:rsidRPr="00BA2803" w:rsidRDefault="00F17FD1" w:rsidP="00F17FD1">
            <w:pPr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 xml:space="preserve">                 -</w:t>
            </w:r>
          </w:p>
        </w:tc>
        <w:tc>
          <w:tcPr>
            <w:tcW w:w="283" w:type="dxa"/>
            <w:vAlign w:val="center"/>
          </w:tcPr>
          <w:p w14:paraId="2FE9F5D9" w14:textId="77777777" w:rsidR="00F17FD1" w:rsidRPr="00BA2803" w:rsidRDefault="00F17FD1" w:rsidP="00F17FD1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D894E96" w14:textId="5D3F8ECD" w:rsidR="00F17FD1" w:rsidRPr="00BA2803" w:rsidRDefault="00F17FD1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 xml:space="preserve"> </w:t>
            </w:r>
            <w:r w:rsidRPr="00BF6C8F">
              <w:rPr>
                <w:rFonts w:ascii="Browallia New" w:eastAsia="Calibri" w:hAnsi="Browallia New" w:cs="Browallia New"/>
                <w:sz w:val="28"/>
                <w:szCs w:val="28"/>
              </w:rPr>
              <w:t>151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BF6C8F">
              <w:rPr>
                <w:rFonts w:ascii="Browallia New" w:eastAsia="Calibri" w:hAnsi="Browallia New" w:cs="Browallia New"/>
                <w:sz w:val="28"/>
                <w:szCs w:val="28"/>
              </w:rPr>
              <w:t>485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BF6C8F">
              <w:rPr>
                <w:rFonts w:ascii="Browallia New" w:eastAsia="Calibri" w:hAnsi="Browallia New" w:cs="Browallia New"/>
                <w:sz w:val="28"/>
                <w:szCs w:val="28"/>
              </w:rPr>
              <w:t>170</w:t>
            </w:r>
          </w:p>
        </w:tc>
        <w:tc>
          <w:tcPr>
            <w:tcW w:w="283" w:type="dxa"/>
          </w:tcPr>
          <w:p w14:paraId="009EEFE0" w14:textId="77777777" w:rsidR="00F17FD1" w:rsidRDefault="00F17FD1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401EB7C" w14:textId="5834105C" w:rsidR="00F17FD1" w:rsidRDefault="00F17FD1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250C4B">
              <w:t xml:space="preserve"> 151,485,170</w:t>
            </w:r>
          </w:p>
        </w:tc>
      </w:tr>
      <w:tr w:rsidR="00F17FD1" w:rsidRPr="00BA2803" w14:paraId="659FC4FF" w14:textId="78392132" w:rsidTr="00214CE9">
        <w:trPr>
          <w:cantSplit/>
          <w:trHeight w:val="195"/>
        </w:trPr>
        <w:tc>
          <w:tcPr>
            <w:tcW w:w="3118" w:type="dxa"/>
          </w:tcPr>
          <w:p w14:paraId="6862B956" w14:textId="3E74DC04" w:rsidR="00F17FD1" w:rsidRDefault="00F17FD1" w:rsidP="00F17FD1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607076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890" w:type="dxa"/>
            <w:shd w:val="clear" w:color="auto" w:fill="auto"/>
          </w:tcPr>
          <w:p w14:paraId="2E6D123A" w14:textId="7010C6A6" w:rsidR="00F17FD1" w:rsidRPr="00BA2803" w:rsidRDefault="00F17FD1" w:rsidP="00F17FD1">
            <w:pPr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 xml:space="preserve">                 -</w:t>
            </w:r>
          </w:p>
        </w:tc>
        <w:tc>
          <w:tcPr>
            <w:tcW w:w="283" w:type="dxa"/>
            <w:vAlign w:val="center"/>
          </w:tcPr>
          <w:p w14:paraId="296109D2" w14:textId="77777777" w:rsidR="00F17FD1" w:rsidRPr="00BA2803" w:rsidRDefault="00F17FD1" w:rsidP="00F17FD1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AC29376" w14:textId="0FDBE86A" w:rsidR="00F17FD1" w:rsidRPr="00BA2803" w:rsidRDefault="00F17FD1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BF6C8F">
              <w:rPr>
                <w:rFonts w:ascii="Browallia New" w:eastAsia="Calibri" w:hAnsi="Browallia New" w:cs="Browallia New"/>
                <w:sz w:val="28"/>
                <w:szCs w:val="28"/>
              </w:rPr>
              <w:t>54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BF6C8F">
              <w:rPr>
                <w:rFonts w:ascii="Browallia New" w:eastAsia="Calibri" w:hAnsi="Browallia New" w:cs="Browallia New"/>
                <w:sz w:val="28"/>
                <w:szCs w:val="28"/>
              </w:rPr>
              <w:t>414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BF6C8F">
              <w:rPr>
                <w:rFonts w:ascii="Browallia New" w:eastAsia="Calibri" w:hAnsi="Browallia New" w:cs="Browallia New"/>
                <w:sz w:val="28"/>
                <w:szCs w:val="28"/>
              </w:rPr>
              <w:t>166</w:t>
            </w:r>
          </w:p>
        </w:tc>
        <w:tc>
          <w:tcPr>
            <w:tcW w:w="283" w:type="dxa"/>
          </w:tcPr>
          <w:p w14:paraId="07A2C8D6" w14:textId="77777777" w:rsidR="00F17FD1" w:rsidRPr="00BF6C8F" w:rsidRDefault="00F17FD1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42BB83FC" w14:textId="60647475" w:rsidR="00F17FD1" w:rsidRPr="00BF6C8F" w:rsidRDefault="00F17FD1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250C4B">
              <w:t>54,414,166</w:t>
            </w:r>
          </w:p>
        </w:tc>
      </w:tr>
      <w:tr w:rsidR="00F17FD1" w:rsidRPr="00BA2803" w14:paraId="4E143E1E" w14:textId="0A86EF8A" w:rsidTr="00214CE9">
        <w:trPr>
          <w:cantSplit/>
          <w:trHeight w:val="195"/>
        </w:trPr>
        <w:tc>
          <w:tcPr>
            <w:tcW w:w="3118" w:type="dxa"/>
          </w:tcPr>
          <w:p w14:paraId="663D70BE" w14:textId="2429631E" w:rsidR="00F17FD1" w:rsidRDefault="00F17FD1" w:rsidP="00F17FD1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890" w:type="dxa"/>
            <w:shd w:val="clear" w:color="auto" w:fill="auto"/>
          </w:tcPr>
          <w:p w14:paraId="5E1B1332" w14:textId="66010400" w:rsidR="00F17FD1" w:rsidRPr="00BA2803" w:rsidRDefault="00F17FD1" w:rsidP="00F17FD1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1,693,970</w:t>
            </w:r>
          </w:p>
        </w:tc>
        <w:tc>
          <w:tcPr>
            <w:tcW w:w="283" w:type="dxa"/>
            <w:vAlign w:val="center"/>
          </w:tcPr>
          <w:p w14:paraId="4FBC4DC3" w14:textId="77777777" w:rsidR="00F17FD1" w:rsidRPr="00BA2803" w:rsidRDefault="00F17FD1" w:rsidP="00F17FD1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6002190" w14:textId="48079438" w:rsidR="00F17FD1" w:rsidRPr="00BA2803" w:rsidRDefault="00F17FD1" w:rsidP="00F17FD1">
            <w:pPr>
              <w:tabs>
                <w:tab w:val="left" w:pos="988"/>
              </w:tabs>
              <w:ind w:right="-33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 xml:space="preserve">          -</w:t>
            </w:r>
          </w:p>
        </w:tc>
        <w:tc>
          <w:tcPr>
            <w:tcW w:w="283" w:type="dxa"/>
          </w:tcPr>
          <w:p w14:paraId="4F8376CD" w14:textId="77777777" w:rsidR="00F17FD1" w:rsidRDefault="00F17FD1" w:rsidP="00F17FD1">
            <w:pPr>
              <w:tabs>
                <w:tab w:val="left" w:pos="988"/>
              </w:tabs>
              <w:ind w:right="-33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5A03847" w14:textId="75EFADCF" w:rsidR="00F17FD1" w:rsidRPr="00B71DC4" w:rsidRDefault="00F17FD1" w:rsidP="00B71DC4">
            <w:pPr>
              <w:tabs>
                <w:tab w:val="left" w:pos="988"/>
              </w:tabs>
              <w:ind w:right="-33"/>
              <w:jc w:val="right"/>
            </w:pPr>
            <w:r w:rsidRPr="00F17FD1">
              <w:t>1,693,970</w:t>
            </w:r>
          </w:p>
        </w:tc>
      </w:tr>
      <w:tr w:rsidR="00F17FD1" w:rsidRPr="00BA2803" w14:paraId="2E614649" w14:textId="199A5C75" w:rsidTr="00214CE9">
        <w:trPr>
          <w:cantSplit/>
          <w:trHeight w:val="195"/>
        </w:trPr>
        <w:tc>
          <w:tcPr>
            <w:tcW w:w="3118" w:type="dxa"/>
          </w:tcPr>
          <w:p w14:paraId="4190F110" w14:textId="62CC2B52" w:rsidR="00F17FD1" w:rsidRDefault="00F17FD1" w:rsidP="00F17FD1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5762BF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shd w:val="clear" w:color="auto" w:fill="auto"/>
          </w:tcPr>
          <w:p w14:paraId="707CBD84" w14:textId="4BB89F21" w:rsidR="00F17FD1" w:rsidRPr="00BA2803" w:rsidRDefault="00F17FD1" w:rsidP="00F17FD1">
            <w:pPr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 xml:space="preserve">                 -</w:t>
            </w:r>
          </w:p>
        </w:tc>
        <w:tc>
          <w:tcPr>
            <w:tcW w:w="283" w:type="dxa"/>
            <w:vAlign w:val="center"/>
          </w:tcPr>
          <w:p w14:paraId="7C7F6577" w14:textId="77777777" w:rsidR="00F17FD1" w:rsidRPr="00BA2803" w:rsidRDefault="00F17FD1" w:rsidP="00F17FD1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E647174" w14:textId="5EB788E1" w:rsidR="00F17FD1" w:rsidRPr="00BA2803" w:rsidRDefault="00F17FD1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80,514,453</w:t>
            </w:r>
          </w:p>
        </w:tc>
        <w:tc>
          <w:tcPr>
            <w:tcW w:w="283" w:type="dxa"/>
          </w:tcPr>
          <w:p w14:paraId="361C1FA2" w14:textId="77777777" w:rsidR="00F17FD1" w:rsidRDefault="00F17FD1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51D9A907" w14:textId="602F21BA" w:rsidR="00F17FD1" w:rsidRDefault="00F17FD1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250C4B">
              <w:t>80,514,453</w:t>
            </w:r>
          </w:p>
        </w:tc>
      </w:tr>
      <w:tr w:rsidR="00F17FD1" w:rsidRPr="00BA2803" w14:paraId="59B282FE" w14:textId="60B6FE57" w:rsidTr="00214CE9">
        <w:trPr>
          <w:cantSplit/>
          <w:trHeight w:val="195"/>
        </w:trPr>
        <w:tc>
          <w:tcPr>
            <w:tcW w:w="3118" w:type="dxa"/>
          </w:tcPr>
          <w:p w14:paraId="21B2AB53" w14:textId="4DA6D62F" w:rsidR="00F17FD1" w:rsidRDefault="00F17FD1" w:rsidP="00F17FD1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5762BF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E63495F" w14:textId="598F7432" w:rsidR="00F17FD1" w:rsidRPr="00BA2803" w:rsidRDefault="00F17FD1" w:rsidP="00F17FD1">
            <w:pPr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 xml:space="preserve">                 -</w:t>
            </w:r>
          </w:p>
        </w:tc>
        <w:tc>
          <w:tcPr>
            <w:tcW w:w="283" w:type="dxa"/>
            <w:vAlign w:val="center"/>
          </w:tcPr>
          <w:p w14:paraId="2202A086" w14:textId="77777777" w:rsidR="00F17FD1" w:rsidRPr="00BA2803" w:rsidRDefault="00F17FD1" w:rsidP="00F17FD1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9D4F471" w14:textId="4204C3B7" w:rsidR="00F17FD1" w:rsidRPr="00BA2803" w:rsidRDefault="00F17FD1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56,979,100</w:t>
            </w:r>
          </w:p>
        </w:tc>
        <w:tc>
          <w:tcPr>
            <w:tcW w:w="283" w:type="dxa"/>
          </w:tcPr>
          <w:p w14:paraId="19B49792" w14:textId="77777777" w:rsidR="00F17FD1" w:rsidRDefault="00F17FD1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74836C8" w14:textId="0B2DD728" w:rsidR="00F17FD1" w:rsidRDefault="00F17FD1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250C4B">
              <w:t>56,979,100</w:t>
            </w:r>
          </w:p>
        </w:tc>
      </w:tr>
      <w:tr w:rsidR="00F17FD1" w:rsidRPr="00BA2803" w14:paraId="79237B83" w14:textId="06FCDEEC" w:rsidTr="00214CE9">
        <w:trPr>
          <w:cantSplit/>
          <w:trHeight w:val="195"/>
        </w:trPr>
        <w:tc>
          <w:tcPr>
            <w:tcW w:w="3118" w:type="dxa"/>
          </w:tcPr>
          <w:p w14:paraId="0A2B786E" w14:textId="1473AA69" w:rsidR="00F17FD1" w:rsidRDefault="00F17FD1" w:rsidP="00F17FD1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 xml:space="preserve"> </w:t>
            </w:r>
            <w:r w:rsidRPr="00BA280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0B7C57D" w14:textId="6F5C861F" w:rsidR="00F17FD1" w:rsidRPr="00BA2803" w:rsidRDefault="00F17FD1" w:rsidP="00F17FD1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1,693,970</w:t>
            </w:r>
          </w:p>
        </w:tc>
        <w:tc>
          <w:tcPr>
            <w:tcW w:w="283" w:type="dxa"/>
            <w:vAlign w:val="center"/>
          </w:tcPr>
          <w:p w14:paraId="652028B8" w14:textId="77777777" w:rsidR="00F17FD1" w:rsidRPr="00BA2803" w:rsidRDefault="00F17FD1" w:rsidP="00F17FD1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1DC712A8" w14:textId="04E1E339" w:rsidR="00F17FD1" w:rsidRPr="00BA2803" w:rsidRDefault="00F17FD1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343,392,889</w:t>
            </w:r>
          </w:p>
        </w:tc>
        <w:tc>
          <w:tcPr>
            <w:tcW w:w="283" w:type="dxa"/>
          </w:tcPr>
          <w:p w14:paraId="0E240125" w14:textId="77777777" w:rsidR="00F17FD1" w:rsidRDefault="00F17FD1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12" w:space="0" w:color="auto"/>
            </w:tcBorders>
          </w:tcPr>
          <w:p w14:paraId="2E00C273" w14:textId="0453D6F6" w:rsidR="00F17FD1" w:rsidRDefault="00F17FD1" w:rsidP="00F17FD1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250C4B">
              <w:t>34</w:t>
            </w:r>
            <w:r>
              <w:t>5</w:t>
            </w:r>
            <w:r w:rsidRPr="00250C4B">
              <w:t>,</w:t>
            </w:r>
            <w:r>
              <w:t>086</w:t>
            </w:r>
            <w:r w:rsidRPr="00250C4B">
              <w:t>,8</w:t>
            </w:r>
            <w:r>
              <w:t>5</w:t>
            </w:r>
            <w:r w:rsidRPr="00250C4B">
              <w:t>9</w:t>
            </w:r>
          </w:p>
        </w:tc>
      </w:tr>
    </w:tbl>
    <w:p w14:paraId="615D2ACC" w14:textId="77777777" w:rsidR="00025AF2" w:rsidRPr="007F129E" w:rsidRDefault="00025AF2" w:rsidP="007F129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700" w:type="dxa"/>
        <w:tblInd w:w="798" w:type="dxa"/>
        <w:tblLayout w:type="fixed"/>
        <w:tblLook w:val="0000" w:firstRow="0" w:lastRow="0" w:firstColumn="0" w:lastColumn="0" w:noHBand="0" w:noVBand="0"/>
      </w:tblPr>
      <w:tblGrid>
        <w:gridCol w:w="3171"/>
        <w:gridCol w:w="1965"/>
        <w:gridCol w:w="303"/>
        <w:gridCol w:w="1418"/>
        <w:gridCol w:w="249"/>
        <w:gridCol w:w="1594"/>
      </w:tblGrid>
      <w:tr w:rsidR="00D832E3" w:rsidRPr="00BA2803" w14:paraId="5126BD02" w14:textId="76B057ED" w:rsidTr="00B71DC4">
        <w:trPr>
          <w:cantSplit/>
          <w:trHeight w:val="385"/>
        </w:trPr>
        <w:tc>
          <w:tcPr>
            <w:tcW w:w="3171" w:type="dxa"/>
          </w:tcPr>
          <w:p w14:paraId="752C2470" w14:textId="77777777" w:rsidR="00D832E3" w:rsidRPr="00BA2803" w:rsidRDefault="00D832E3" w:rsidP="008A33FD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5529" w:type="dxa"/>
            <w:gridSpan w:val="5"/>
          </w:tcPr>
          <w:p w14:paraId="662A0D04" w14:textId="2557E80A" w:rsidR="00D832E3" w:rsidRPr="00553B43" w:rsidRDefault="00D832E3" w:rsidP="008A33FD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3B43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บาท)</w:t>
            </w:r>
          </w:p>
        </w:tc>
      </w:tr>
      <w:tr w:rsidR="00D832E3" w:rsidRPr="00BA2803" w14:paraId="764DC4BD" w14:textId="6F74F8AB" w:rsidTr="00B71DC4">
        <w:trPr>
          <w:cantSplit/>
          <w:trHeight w:val="385"/>
        </w:trPr>
        <w:tc>
          <w:tcPr>
            <w:tcW w:w="3171" w:type="dxa"/>
          </w:tcPr>
          <w:p w14:paraId="562DD509" w14:textId="77777777" w:rsidR="00D832E3" w:rsidRPr="00BA2803" w:rsidRDefault="00D832E3" w:rsidP="008A33FD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5529" w:type="dxa"/>
            <w:gridSpan w:val="5"/>
            <w:tcBorders>
              <w:bottom w:val="single" w:sz="4" w:space="0" w:color="auto"/>
            </w:tcBorders>
          </w:tcPr>
          <w:p w14:paraId="7574A178" w14:textId="7A016823" w:rsidR="00D832E3" w:rsidRPr="00E72888" w:rsidRDefault="00D832E3" w:rsidP="008A33FD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7288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งบการเงิน</w:t>
            </w:r>
            <w:r w:rsidRPr="00E7288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เฉพาะของบริษัท</w:t>
            </w:r>
          </w:p>
        </w:tc>
      </w:tr>
      <w:tr w:rsidR="00D832E3" w:rsidRPr="00BA2803" w14:paraId="58C95829" w14:textId="1082D308" w:rsidTr="00E82829">
        <w:trPr>
          <w:cantSplit/>
        </w:trPr>
        <w:tc>
          <w:tcPr>
            <w:tcW w:w="3171" w:type="dxa"/>
            <w:vAlign w:val="bottom"/>
          </w:tcPr>
          <w:p w14:paraId="2081703D" w14:textId="77777777" w:rsidR="00D832E3" w:rsidRPr="00BA2803" w:rsidRDefault="00D832E3" w:rsidP="008A33FD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B8517" w14:textId="77777777" w:rsidR="00D832E3" w:rsidRPr="0020395C" w:rsidRDefault="00D832E3" w:rsidP="008A33FD">
            <w:pPr>
              <w:ind w:right="20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20395C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มูลค่ายุติธรรม</w:t>
            </w:r>
          </w:p>
          <w:p w14:paraId="54ED8E48" w14:textId="77777777" w:rsidR="00D832E3" w:rsidRPr="00BA2803" w:rsidRDefault="00D832E3" w:rsidP="008A33FD">
            <w:pPr>
              <w:ind w:right="20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20395C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303" w:type="dxa"/>
            <w:tcBorders>
              <w:top w:val="single" w:sz="4" w:space="0" w:color="auto"/>
            </w:tcBorders>
          </w:tcPr>
          <w:p w14:paraId="38785293" w14:textId="77777777" w:rsidR="00D832E3" w:rsidRPr="00BA2803" w:rsidRDefault="00D832E3" w:rsidP="008A33FD">
            <w:pPr>
              <w:pStyle w:val="BodyTextIndent3"/>
              <w:spacing w:line="240" w:lineRule="atLeast"/>
              <w:ind w:left="0" w:firstLine="0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1D904" w14:textId="77777777" w:rsidR="00D832E3" w:rsidRPr="0068583B" w:rsidRDefault="00D832E3" w:rsidP="0068583B">
            <w:pPr>
              <w:ind w:right="-89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68583B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ราคาทุน</w:t>
            </w:r>
          </w:p>
          <w:p w14:paraId="79840539" w14:textId="3CC0CB19" w:rsidR="00D832E3" w:rsidRPr="00BA2803" w:rsidRDefault="00D832E3" w:rsidP="0068583B">
            <w:pPr>
              <w:ind w:right="-89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68583B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ตัดจำหน่าย 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7C8CC981" w14:textId="77777777" w:rsidR="00D832E3" w:rsidRPr="0068583B" w:rsidRDefault="00D832E3" w:rsidP="0068583B">
            <w:pPr>
              <w:ind w:right="-89"/>
              <w:jc w:val="center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14:paraId="579FEC20" w14:textId="77777777" w:rsidR="008878E8" w:rsidRDefault="008878E8" w:rsidP="0068583B">
            <w:pPr>
              <w:ind w:right="-89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  <w:p w14:paraId="05E6A25E" w14:textId="211FAF97" w:rsidR="00D832E3" w:rsidRPr="0068583B" w:rsidRDefault="008878E8" w:rsidP="0068583B">
            <w:pPr>
              <w:ind w:right="-89"/>
              <w:jc w:val="center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รวม</w:t>
            </w:r>
          </w:p>
        </w:tc>
      </w:tr>
      <w:tr w:rsidR="00D832E3" w:rsidRPr="00BA2803" w14:paraId="734AEDC1" w14:textId="4D60475D" w:rsidTr="00E82829">
        <w:trPr>
          <w:cantSplit/>
          <w:trHeight w:val="67"/>
        </w:trPr>
        <w:tc>
          <w:tcPr>
            <w:tcW w:w="3171" w:type="dxa"/>
            <w:vAlign w:val="bottom"/>
          </w:tcPr>
          <w:p w14:paraId="3F4811DC" w14:textId="77777777" w:rsidR="00D832E3" w:rsidRPr="00AB4E6D" w:rsidRDefault="00D832E3" w:rsidP="008A33FD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vAlign w:val="bottom"/>
          </w:tcPr>
          <w:p w14:paraId="4AE1ED27" w14:textId="77777777" w:rsidR="00D832E3" w:rsidRPr="00BA2803" w:rsidRDefault="00D832E3" w:rsidP="008A33FD">
            <w:pPr>
              <w:ind w:right="-1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303" w:type="dxa"/>
            <w:vAlign w:val="center"/>
          </w:tcPr>
          <w:p w14:paraId="5853CEE7" w14:textId="77777777" w:rsidR="00D832E3" w:rsidRPr="00BA2803" w:rsidRDefault="00D832E3" w:rsidP="008A33FD">
            <w:pPr>
              <w:ind w:right="-13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23556AD" w14:textId="77777777" w:rsidR="00D832E3" w:rsidRPr="00BA2803" w:rsidRDefault="00D832E3" w:rsidP="008A33FD">
            <w:pPr>
              <w:ind w:right="-1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47B575A6" w14:textId="77777777" w:rsidR="00D832E3" w:rsidRPr="00BA2803" w:rsidRDefault="00D832E3" w:rsidP="008A33FD">
            <w:pPr>
              <w:ind w:right="-1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</w:tcPr>
          <w:p w14:paraId="019E98E6" w14:textId="77777777" w:rsidR="00D832E3" w:rsidRPr="00BA2803" w:rsidRDefault="00D832E3" w:rsidP="008A33FD">
            <w:pPr>
              <w:ind w:right="-1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</w:tr>
      <w:tr w:rsidR="00D832E3" w:rsidRPr="00BA2803" w14:paraId="06A49293" w14:textId="7E4109BE" w:rsidTr="00B71DC4">
        <w:trPr>
          <w:cantSplit/>
          <w:trHeight w:val="155"/>
        </w:trPr>
        <w:tc>
          <w:tcPr>
            <w:tcW w:w="3171" w:type="dxa"/>
          </w:tcPr>
          <w:p w14:paraId="1C900D2F" w14:textId="77777777" w:rsidR="00D832E3" w:rsidRPr="0002344F" w:rsidRDefault="00D832E3" w:rsidP="008A33FD">
            <w:pPr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02344F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965" w:type="dxa"/>
            <w:shd w:val="clear" w:color="auto" w:fill="auto"/>
          </w:tcPr>
          <w:p w14:paraId="5D569884" w14:textId="77777777" w:rsidR="00D832E3" w:rsidRPr="00BA2803" w:rsidRDefault="00D832E3" w:rsidP="008A33FD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03" w:type="dxa"/>
            <w:vAlign w:val="center"/>
          </w:tcPr>
          <w:p w14:paraId="5E25F4FD" w14:textId="77777777" w:rsidR="00D832E3" w:rsidRPr="00BA2803" w:rsidRDefault="00D832E3" w:rsidP="008A33FD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1348378" w14:textId="77777777" w:rsidR="00D832E3" w:rsidRPr="00BA2803" w:rsidRDefault="00D832E3" w:rsidP="008A33FD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0FD378BF" w14:textId="77777777" w:rsidR="00D832E3" w:rsidRPr="00BA2803" w:rsidRDefault="00D832E3" w:rsidP="008A33FD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201FC592" w14:textId="77777777" w:rsidR="00D832E3" w:rsidRPr="00BA2803" w:rsidRDefault="00D832E3" w:rsidP="008A33FD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</w:tr>
      <w:tr w:rsidR="00B71DC4" w:rsidRPr="00BA2803" w14:paraId="7587B6EC" w14:textId="76B4607E" w:rsidTr="00B71DC4">
        <w:trPr>
          <w:cantSplit/>
          <w:trHeight w:val="155"/>
        </w:trPr>
        <w:tc>
          <w:tcPr>
            <w:tcW w:w="3171" w:type="dxa"/>
          </w:tcPr>
          <w:p w14:paraId="7297CE2B" w14:textId="77777777" w:rsidR="00B71DC4" w:rsidRPr="00BA2803" w:rsidRDefault="00B71DC4" w:rsidP="00B71DC4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0B0608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65" w:type="dxa"/>
            <w:shd w:val="clear" w:color="auto" w:fill="auto"/>
          </w:tcPr>
          <w:p w14:paraId="44CD2D60" w14:textId="76CA74DF" w:rsidR="00B71DC4" w:rsidRPr="00BA2803" w:rsidRDefault="00B71DC4" w:rsidP="00B71DC4">
            <w:pPr>
              <w:jc w:val="center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 xml:space="preserve">                  -</w:t>
            </w:r>
          </w:p>
        </w:tc>
        <w:tc>
          <w:tcPr>
            <w:tcW w:w="303" w:type="dxa"/>
            <w:vAlign w:val="center"/>
          </w:tcPr>
          <w:p w14:paraId="0E528921" w14:textId="77777777" w:rsidR="00B71DC4" w:rsidRPr="00BA2803" w:rsidRDefault="00B71DC4" w:rsidP="00B71DC4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F6374E2" w14:textId="3A6FF822" w:rsidR="00B71DC4" w:rsidRPr="00BA2803" w:rsidRDefault="00B71DC4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9A604B">
              <w:rPr>
                <w:rFonts w:ascii="Browallia New" w:eastAsia="Calibri" w:hAnsi="Browallia New" w:cs="Browallia New"/>
                <w:sz w:val="28"/>
                <w:szCs w:val="28"/>
              </w:rPr>
              <w:t>33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9A604B">
              <w:rPr>
                <w:rFonts w:ascii="Browallia New" w:eastAsia="Calibri" w:hAnsi="Browallia New" w:cs="Browallia New"/>
                <w:sz w:val="28"/>
                <w:szCs w:val="28"/>
              </w:rPr>
              <w:t>432</w:t>
            </w:r>
            <w:r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Pr="009A604B">
              <w:rPr>
                <w:rFonts w:ascii="Browallia New" w:eastAsia="Calibri" w:hAnsi="Browallia New" w:cs="Browallia New"/>
                <w:sz w:val="28"/>
                <w:szCs w:val="28"/>
              </w:rPr>
              <w:t>917</w:t>
            </w:r>
          </w:p>
        </w:tc>
        <w:tc>
          <w:tcPr>
            <w:tcW w:w="249" w:type="dxa"/>
          </w:tcPr>
          <w:p w14:paraId="4687C137" w14:textId="77777777" w:rsidR="00B71DC4" w:rsidRPr="009A604B" w:rsidRDefault="00B71DC4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00E6B46B" w14:textId="6D241367" w:rsidR="00B71DC4" w:rsidRPr="009A604B" w:rsidRDefault="00B71DC4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17608C">
              <w:t>33,432,917</w:t>
            </w:r>
          </w:p>
        </w:tc>
      </w:tr>
      <w:tr w:rsidR="00B71DC4" w:rsidRPr="00BA2803" w14:paraId="5969BD2C" w14:textId="42E08011" w:rsidTr="00B71DC4">
        <w:trPr>
          <w:cantSplit/>
          <w:trHeight w:val="155"/>
        </w:trPr>
        <w:tc>
          <w:tcPr>
            <w:tcW w:w="3171" w:type="dxa"/>
          </w:tcPr>
          <w:p w14:paraId="72817E1B" w14:textId="77777777" w:rsidR="00B71DC4" w:rsidRPr="00BA2803" w:rsidRDefault="00B71DC4" w:rsidP="00B71DC4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D631F7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965" w:type="dxa"/>
            <w:shd w:val="clear" w:color="auto" w:fill="auto"/>
          </w:tcPr>
          <w:p w14:paraId="6CCFD41B" w14:textId="32E57066" w:rsidR="00B71DC4" w:rsidRPr="00BA2803" w:rsidRDefault="00B71DC4" w:rsidP="00B71DC4">
            <w:pPr>
              <w:jc w:val="center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 xml:space="preserve">                  -</w:t>
            </w:r>
          </w:p>
        </w:tc>
        <w:tc>
          <w:tcPr>
            <w:tcW w:w="303" w:type="dxa"/>
            <w:vAlign w:val="center"/>
          </w:tcPr>
          <w:p w14:paraId="7C090B36" w14:textId="77777777" w:rsidR="00B71DC4" w:rsidRPr="00BA2803" w:rsidRDefault="00B71DC4" w:rsidP="00B71DC4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2001D1E" w14:textId="6FE01933" w:rsidR="00B71DC4" w:rsidRPr="00BA2803" w:rsidRDefault="00FE5B49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FE5B49">
              <w:rPr>
                <w:rFonts w:ascii="Browallia New" w:eastAsia="Calibri" w:hAnsi="Browallia New" w:cs="Browallia New"/>
                <w:sz w:val="28"/>
                <w:szCs w:val="28"/>
              </w:rPr>
              <w:t>175</w:t>
            </w:r>
            <w:r w:rsidR="00B71DC4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FE5B49">
              <w:rPr>
                <w:rFonts w:ascii="Browallia New" w:eastAsia="Calibri" w:hAnsi="Browallia New" w:cs="Browallia New"/>
                <w:sz w:val="28"/>
                <w:szCs w:val="28"/>
              </w:rPr>
              <w:t>096</w:t>
            </w:r>
            <w:r w:rsidR="00B71DC4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FE5B49">
              <w:rPr>
                <w:rFonts w:ascii="Browallia New" w:eastAsia="Calibri" w:hAnsi="Browallia New" w:cs="Browallia New"/>
                <w:sz w:val="28"/>
                <w:szCs w:val="28"/>
              </w:rPr>
              <w:t>533</w:t>
            </w:r>
          </w:p>
        </w:tc>
        <w:tc>
          <w:tcPr>
            <w:tcW w:w="249" w:type="dxa"/>
          </w:tcPr>
          <w:p w14:paraId="4FD8F5C4" w14:textId="77777777" w:rsidR="00B71DC4" w:rsidRPr="00EC10B0" w:rsidRDefault="00B71DC4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94" w:type="dxa"/>
          </w:tcPr>
          <w:p w14:paraId="399DD891" w14:textId="1C094BE8" w:rsidR="00B71DC4" w:rsidRPr="00EC10B0" w:rsidRDefault="00B71DC4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17608C">
              <w:t>175,096,533</w:t>
            </w:r>
          </w:p>
        </w:tc>
      </w:tr>
      <w:tr w:rsidR="00B71DC4" w:rsidRPr="00BA2803" w14:paraId="43336109" w14:textId="501C6869" w:rsidTr="00B71DC4">
        <w:trPr>
          <w:cantSplit/>
          <w:trHeight w:val="155"/>
        </w:trPr>
        <w:tc>
          <w:tcPr>
            <w:tcW w:w="3171" w:type="dxa"/>
          </w:tcPr>
          <w:p w14:paraId="488B2072" w14:textId="77777777" w:rsidR="00B71DC4" w:rsidRPr="00BA2803" w:rsidRDefault="00B71DC4" w:rsidP="00B71DC4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D631F7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965" w:type="dxa"/>
            <w:shd w:val="clear" w:color="auto" w:fill="auto"/>
          </w:tcPr>
          <w:p w14:paraId="1C688FA1" w14:textId="3711BDB5" w:rsidR="00B71DC4" w:rsidRPr="00BA2803" w:rsidRDefault="00B71DC4" w:rsidP="00B71DC4">
            <w:pPr>
              <w:jc w:val="center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 xml:space="preserve">                  -</w:t>
            </w:r>
          </w:p>
        </w:tc>
        <w:tc>
          <w:tcPr>
            <w:tcW w:w="303" w:type="dxa"/>
            <w:vAlign w:val="center"/>
          </w:tcPr>
          <w:p w14:paraId="725AE1A3" w14:textId="77777777" w:rsidR="00B71DC4" w:rsidRPr="00BA2803" w:rsidRDefault="00B71DC4" w:rsidP="00B71DC4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38F155D" w14:textId="4E7664D9" w:rsidR="00B71DC4" w:rsidRPr="00BA2803" w:rsidRDefault="00FE5B49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FE5B49">
              <w:rPr>
                <w:rFonts w:ascii="Browallia New" w:eastAsia="Calibri" w:hAnsi="Browallia New" w:cs="Browallia New"/>
                <w:sz w:val="28"/>
                <w:szCs w:val="28"/>
              </w:rPr>
              <w:t>15</w:t>
            </w:r>
            <w:r w:rsidR="00B71DC4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FE5B49">
              <w:rPr>
                <w:rFonts w:ascii="Browallia New" w:eastAsia="Calibri" w:hAnsi="Browallia New" w:cs="Browallia New"/>
                <w:sz w:val="28"/>
                <w:szCs w:val="28"/>
              </w:rPr>
              <w:t>000</w:t>
            </w:r>
            <w:r w:rsidR="00B71DC4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FE5B49">
              <w:rPr>
                <w:rFonts w:ascii="Browallia New" w:eastAsia="Calibri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249" w:type="dxa"/>
          </w:tcPr>
          <w:p w14:paraId="6186CBB6" w14:textId="77777777" w:rsidR="00B71DC4" w:rsidRPr="00EC10B0" w:rsidRDefault="00B71DC4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94" w:type="dxa"/>
          </w:tcPr>
          <w:p w14:paraId="6CDE68FF" w14:textId="2BB1D5EE" w:rsidR="00B71DC4" w:rsidRPr="00EC10B0" w:rsidRDefault="00B71DC4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17608C">
              <w:t>15,000,000</w:t>
            </w:r>
          </w:p>
        </w:tc>
      </w:tr>
      <w:tr w:rsidR="00B71DC4" w:rsidRPr="00BA2803" w14:paraId="3BE1B71B" w14:textId="5B7ADF33" w:rsidTr="00E82829">
        <w:trPr>
          <w:cantSplit/>
          <w:trHeight w:val="155"/>
        </w:trPr>
        <w:tc>
          <w:tcPr>
            <w:tcW w:w="3171" w:type="dxa"/>
          </w:tcPr>
          <w:p w14:paraId="251E5E5A" w14:textId="77777777" w:rsidR="00B71DC4" w:rsidRPr="00BA2803" w:rsidRDefault="00B71DC4" w:rsidP="00B71DC4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D631F7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965" w:type="dxa"/>
            <w:shd w:val="clear" w:color="auto" w:fill="auto"/>
          </w:tcPr>
          <w:p w14:paraId="1916727F" w14:textId="3B96B512" w:rsidR="00B71DC4" w:rsidRPr="00BA2803" w:rsidRDefault="00B71DC4" w:rsidP="00B71DC4">
            <w:pPr>
              <w:jc w:val="center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 xml:space="preserve">                  -</w:t>
            </w:r>
          </w:p>
        </w:tc>
        <w:tc>
          <w:tcPr>
            <w:tcW w:w="303" w:type="dxa"/>
            <w:vAlign w:val="center"/>
          </w:tcPr>
          <w:p w14:paraId="0D3336C6" w14:textId="77777777" w:rsidR="00B71DC4" w:rsidRPr="00BA2803" w:rsidRDefault="00B71DC4" w:rsidP="00B71DC4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0C90C18" w14:textId="5F67062B" w:rsidR="00B71DC4" w:rsidRPr="00BA2803" w:rsidRDefault="00B71DC4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2,076,382</w:t>
            </w:r>
          </w:p>
        </w:tc>
        <w:tc>
          <w:tcPr>
            <w:tcW w:w="249" w:type="dxa"/>
          </w:tcPr>
          <w:p w14:paraId="02484915" w14:textId="77777777" w:rsidR="00B71DC4" w:rsidRDefault="00B71DC4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13D18291" w14:textId="6068CC59" w:rsidR="00B71DC4" w:rsidRDefault="00B71DC4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17608C">
              <w:t>2,076,382</w:t>
            </w:r>
          </w:p>
        </w:tc>
      </w:tr>
      <w:tr w:rsidR="00B71DC4" w:rsidRPr="00BA2803" w14:paraId="48DF54B3" w14:textId="239535AF" w:rsidTr="00E82829">
        <w:trPr>
          <w:cantSplit/>
          <w:trHeight w:val="155"/>
        </w:trPr>
        <w:tc>
          <w:tcPr>
            <w:tcW w:w="3171" w:type="dxa"/>
          </w:tcPr>
          <w:p w14:paraId="5D3A5E1A" w14:textId="77777777" w:rsidR="00B71DC4" w:rsidRPr="00BA2803" w:rsidRDefault="00B71DC4" w:rsidP="00B71DC4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D631F7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auto"/>
          </w:tcPr>
          <w:p w14:paraId="2338E1D7" w14:textId="799BB969" w:rsidR="00B71DC4" w:rsidRPr="00BA2803" w:rsidRDefault="00B71DC4" w:rsidP="00B71DC4">
            <w:pPr>
              <w:jc w:val="center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 xml:space="preserve">                  -</w:t>
            </w:r>
          </w:p>
        </w:tc>
        <w:tc>
          <w:tcPr>
            <w:tcW w:w="303" w:type="dxa"/>
            <w:vAlign w:val="center"/>
          </w:tcPr>
          <w:p w14:paraId="583CB924" w14:textId="77777777" w:rsidR="00B71DC4" w:rsidRPr="00BA2803" w:rsidRDefault="00B71DC4" w:rsidP="00B71DC4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C977139" w14:textId="7B1AD861" w:rsidR="00B71DC4" w:rsidRPr="00BA2803" w:rsidRDefault="00FE5B49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FE5B49">
              <w:rPr>
                <w:rFonts w:ascii="Browallia New" w:eastAsia="Calibri" w:hAnsi="Browallia New" w:cs="Browallia New"/>
                <w:sz w:val="28"/>
                <w:szCs w:val="28"/>
              </w:rPr>
              <w:t>1</w:t>
            </w:r>
            <w:r w:rsidR="00B71DC4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FE5B49">
              <w:rPr>
                <w:rFonts w:ascii="Browallia New" w:eastAsia="Calibri" w:hAnsi="Browallia New" w:cs="Browallia New"/>
                <w:sz w:val="28"/>
                <w:szCs w:val="28"/>
              </w:rPr>
              <w:t>760</w:t>
            </w:r>
            <w:r w:rsidR="00B71DC4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FE5B49">
              <w:rPr>
                <w:rFonts w:ascii="Browallia New" w:eastAsia="Calibri" w:hAnsi="Browallia New" w:cs="Browallia New"/>
                <w:sz w:val="28"/>
                <w:szCs w:val="28"/>
              </w:rPr>
              <w:t>143</w:t>
            </w:r>
          </w:p>
        </w:tc>
        <w:tc>
          <w:tcPr>
            <w:tcW w:w="249" w:type="dxa"/>
          </w:tcPr>
          <w:p w14:paraId="458D4613" w14:textId="77777777" w:rsidR="00B71DC4" w:rsidRPr="00377232" w:rsidRDefault="00B71DC4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2E393458" w14:textId="2F7457B6" w:rsidR="00B71DC4" w:rsidRPr="00377232" w:rsidRDefault="00B71DC4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17608C">
              <w:t>1,760,143</w:t>
            </w:r>
          </w:p>
        </w:tc>
      </w:tr>
      <w:tr w:rsidR="00B71DC4" w:rsidRPr="00BA2803" w14:paraId="42F844A2" w14:textId="0F069AE4" w:rsidTr="00E82829">
        <w:trPr>
          <w:cantSplit/>
          <w:trHeight w:val="195"/>
        </w:trPr>
        <w:tc>
          <w:tcPr>
            <w:tcW w:w="3171" w:type="dxa"/>
          </w:tcPr>
          <w:p w14:paraId="3AC12B53" w14:textId="77777777" w:rsidR="00B71DC4" w:rsidRPr="00BA2803" w:rsidRDefault="00B71DC4" w:rsidP="00B71DC4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 xml:space="preserve"> </w:t>
            </w:r>
            <w:r w:rsidRPr="00BA280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FA7CFE5" w14:textId="0B599F67" w:rsidR="00B71DC4" w:rsidRPr="00BA2803" w:rsidRDefault="00B71DC4" w:rsidP="00B71DC4">
            <w:pPr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 xml:space="preserve">                  -</w:t>
            </w:r>
          </w:p>
        </w:tc>
        <w:tc>
          <w:tcPr>
            <w:tcW w:w="303" w:type="dxa"/>
            <w:vAlign w:val="center"/>
          </w:tcPr>
          <w:p w14:paraId="03DF3546" w14:textId="77777777" w:rsidR="00B71DC4" w:rsidRPr="00BA2803" w:rsidRDefault="00B71DC4" w:rsidP="00B71DC4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250B70EF" w14:textId="27B0F961" w:rsidR="00B71DC4" w:rsidRPr="00BA2803" w:rsidRDefault="00B71DC4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227,365,975</w:t>
            </w:r>
          </w:p>
        </w:tc>
        <w:tc>
          <w:tcPr>
            <w:tcW w:w="249" w:type="dxa"/>
          </w:tcPr>
          <w:p w14:paraId="3E869F84" w14:textId="77777777" w:rsidR="00B71DC4" w:rsidRDefault="00B71DC4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12" w:space="0" w:color="auto"/>
            </w:tcBorders>
          </w:tcPr>
          <w:p w14:paraId="0B70CD4F" w14:textId="1D55B1BE" w:rsidR="00B71DC4" w:rsidRDefault="00B71DC4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17608C">
              <w:t>227,365,975</w:t>
            </w:r>
          </w:p>
        </w:tc>
      </w:tr>
      <w:tr w:rsidR="00D832E3" w:rsidRPr="00BA2803" w14:paraId="63F7E5E4" w14:textId="067BB505" w:rsidTr="00E82829">
        <w:trPr>
          <w:cantSplit/>
          <w:trHeight w:val="195"/>
        </w:trPr>
        <w:tc>
          <w:tcPr>
            <w:tcW w:w="3171" w:type="dxa"/>
          </w:tcPr>
          <w:p w14:paraId="496DE374" w14:textId="77777777" w:rsidR="00D832E3" w:rsidRDefault="00D832E3" w:rsidP="008A33FD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65" w:type="dxa"/>
            <w:tcBorders>
              <w:top w:val="single" w:sz="12" w:space="0" w:color="auto"/>
            </w:tcBorders>
            <w:shd w:val="clear" w:color="auto" w:fill="auto"/>
          </w:tcPr>
          <w:p w14:paraId="17BBA280" w14:textId="77777777" w:rsidR="00D832E3" w:rsidRPr="00BA2803" w:rsidRDefault="00D832E3" w:rsidP="008A33FD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303" w:type="dxa"/>
            <w:vAlign w:val="center"/>
          </w:tcPr>
          <w:p w14:paraId="1455B54F" w14:textId="77777777" w:rsidR="00D832E3" w:rsidRPr="00BA2803" w:rsidRDefault="00D832E3" w:rsidP="008A33FD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14:paraId="37196301" w14:textId="77777777" w:rsidR="00D832E3" w:rsidRPr="00BA2803" w:rsidRDefault="00D832E3" w:rsidP="008A33FD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495B2BEA" w14:textId="77777777" w:rsidR="00D832E3" w:rsidRPr="00BA2803" w:rsidRDefault="00D832E3" w:rsidP="008A33FD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12" w:space="0" w:color="auto"/>
            </w:tcBorders>
          </w:tcPr>
          <w:p w14:paraId="52DC2515" w14:textId="77777777" w:rsidR="00D832E3" w:rsidRPr="00BA2803" w:rsidRDefault="00D832E3" w:rsidP="008A33FD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</w:tr>
      <w:tr w:rsidR="00D832E3" w:rsidRPr="00BA2803" w14:paraId="6887A0C1" w14:textId="7DA23FE6" w:rsidTr="00B71DC4">
        <w:trPr>
          <w:cantSplit/>
          <w:trHeight w:val="195"/>
        </w:trPr>
        <w:tc>
          <w:tcPr>
            <w:tcW w:w="3171" w:type="dxa"/>
          </w:tcPr>
          <w:p w14:paraId="383B5570" w14:textId="77777777" w:rsidR="00D832E3" w:rsidRPr="0002344F" w:rsidRDefault="00D832E3" w:rsidP="008A33FD">
            <w:pPr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</w:pPr>
            <w:r w:rsidRPr="0002344F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965" w:type="dxa"/>
            <w:shd w:val="clear" w:color="auto" w:fill="auto"/>
          </w:tcPr>
          <w:p w14:paraId="57497BF5" w14:textId="77777777" w:rsidR="00D832E3" w:rsidRPr="00BA2803" w:rsidRDefault="00D832E3" w:rsidP="008A33FD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303" w:type="dxa"/>
            <w:vAlign w:val="center"/>
          </w:tcPr>
          <w:p w14:paraId="392550C7" w14:textId="77777777" w:rsidR="00D832E3" w:rsidRPr="00BA2803" w:rsidRDefault="00D832E3" w:rsidP="008A33FD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798B5E9" w14:textId="77777777" w:rsidR="00D832E3" w:rsidRPr="00BA2803" w:rsidRDefault="00D832E3" w:rsidP="008A33FD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56795A21" w14:textId="77777777" w:rsidR="00D832E3" w:rsidRPr="00BA2803" w:rsidRDefault="00D832E3" w:rsidP="008A33FD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547A6506" w14:textId="77777777" w:rsidR="00D832E3" w:rsidRPr="00BA2803" w:rsidRDefault="00D832E3" w:rsidP="008A33FD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</w:tr>
      <w:tr w:rsidR="00B71DC4" w:rsidRPr="00BA2803" w14:paraId="5088BABF" w14:textId="13913055" w:rsidTr="00B71DC4">
        <w:trPr>
          <w:cantSplit/>
          <w:trHeight w:val="195"/>
        </w:trPr>
        <w:tc>
          <w:tcPr>
            <w:tcW w:w="3171" w:type="dxa"/>
          </w:tcPr>
          <w:p w14:paraId="362F08A5" w14:textId="77777777" w:rsidR="00B71DC4" w:rsidRDefault="00B71DC4" w:rsidP="00B71DC4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607076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65" w:type="dxa"/>
            <w:shd w:val="clear" w:color="auto" w:fill="auto"/>
          </w:tcPr>
          <w:p w14:paraId="456B776F" w14:textId="5F53872C" w:rsidR="00B71DC4" w:rsidRPr="00BA2803" w:rsidRDefault="00B71DC4" w:rsidP="00B71DC4">
            <w:pPr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 xml:space="preserve">                  -</w:t>
            </w:r>
          </w:p>
        </w:tc>
        <w:tc>
          <w:tcPr>
            <w:tcW w:w="303" w:type="dxa"/>
            <w:vAlign w:val="center"/>
          </w:tcPr>
          <w:p w14:paraId="46D1C0D4" w14:textId="77777777" w:rsidR="00B71DC4" w:rsidRPr="00BA2803" w:rsidRDefault="00B71DC4" w:rsidP="00B71DC4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7DF673E" w14:textId="2A5EA12A" w:rsidR="00B71DC4" w:rsidRPr="00BA2803" w:rsidRDefault="00B71DC4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F91BEE">
              <w:rPr>
                <w:rFonts w:ascii="Browallia New" w:eastAsia="Calibri" w:hAnsi="Browallia New" w:cs="Browallia New"/>
                <w:sz w:val="28"/>
                <w:szCs w:val="28"/>
              </w:rPr>
              <w:t>151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F91BEE">
              <w:rPr>
                <w:rFonts w:ascii="Browallia New" w:eastAsia="Calibri" w:hAnsi="Browallia New" w:cs="Browallia New"/>
                <w:sz w:val="28"/>
                <w:szCs w:val="28"/>
              </w:rPr>
              <w:t>485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F91BEE">
              <w:rPr>
                <w:rFonts w:ascii="Browallia New" w:eastAsia="Calibri" w:hAnsi="Browallia New" w:cs="Browallia New"/>
                <w:sz w:val="28"/>
                <w:szCs w:val="28"/>
              </w:rPr>
              <w:t>170</w:t>
            </w:r>
          </w:p>
        </w:tc>
        <w:tc>
          <w:tcPr>
            <w:tcW w:w="249" w:type="dxa"/>
          </w:tcPr>
          <w:p w14:paraId="56E36022" w14:textId="77777777" w:rsidR="00B71DC4" w:rsidRPr="00F91BEE" w:rsidRDefault="00B71DC4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43F7F5DC" w14:textId="24E87A67" w:rsidR="00B71DC4" w:rsidRPr="00F91BEE" w:rsidRDefault="00B71DC4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5479EC">
              <w:t>151,485,170</w:t>
            </w:r>
          </w:p>
        </w:tc>
      </w:tr>
      <w:tr w:rsidR="00B71DC4" w:rsidRPr="00BA2803" w14:paraId="0FD1FBAC" w14:textId="32DA9F93" w:rsidTr="00B71DC4">
        <w:trPr>
          <w:cantSplit/>
          <w:trHeight w:val="195"/>
        </w:trPr>
        <w:tc>
          <w:tcPr>
            <w:tcW w:w="3171" w:type="dxa"/>
          </w:tcPr>
          <w:p w14:paraId="287109BB" w14:textId="77777777" w:rsidR="00B71DC4" w:rsidRDefault="00B71DC4" w:rsidP="00B71DC4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607076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965" w:type="dxa"/>
            <w:shd w:val="clear" w:color="auto" w:fill="auto"/>
          </w:tcPr>
          <w:p w14:paraId="138F0455" w14:textId="16F82F54" w:rsidR="00B71DC4" w:rsidRPr="00BA2803" w:rsidRDefault="00B71DC4" w:rsidP="00B71DC4">
            <w:pPr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 xml:space="preserve">                  -</w:t>
            </w:r>
          </w:p>
        </w:tc>
        <w:tc>
          <w:tcPr>
            <w:tcW w:w="303" w:type="dxa"/>
            <w:vAlign w:val="center"/>
          </w:tcPr>
          <w:p w14:paraId="70A5E999" w14:textId="77777777" w:rsidR="00B71DC4" w:rsidRPr="00BA2803" w:rsidRDefault="00B71DC4" w:rsidP="00B71DC4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7FF7FAE" w14:textId="2BC290F0" w:rsidR="00B71DC4" w:rsidRPr="00BA2803" w:rsidRDefault="00B71DC4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F91BEE">
              <w:rPr>
                <w:rFonts w:ascii="Browallia New" w:eastAsia="Calibri" w:hAnsi="Browallia New" w:cs="Browallia New"/>
                <w:sz w:val="28"/>
                <w:szCs w:val="28"/>
              </w:rPr>
              <w:t>54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F91BEE">
              <w:rPr>
                <w:rFonts w:ascii="Browallia New" w:eastAsia="Calibri" w:hAnsi="Browallia New" w:cs="Browallia New"/>
                <w:sz w:val="28"/>
                <w:szCs w:val="28"/>
              </w:rPr>
              <w:t>391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F91BEE">
              <w:rPr>
                <w:rFonts w:ascii="Browallia New" w:eastAsia="Calibri" w:hAnsi="Browallia New" w:cs="Browallia New"/>
                <w:sz w:val="28"/>
                <w:szCs w:val="28"/>
              </w:rPr>
              <w:t>406</w:t>
            </w:r>
          </w:p>
        </w:tc>
        <w:tc>
          <w:tcPr>
            <w:tcW w:w="249" w:type="dxa"/>
          </w:tcPr>
          <w:p w14:paraId="1D61C4E6" w14:textId="77777777" w:rsidR="00B71DC4" w:rsidRPr="00F91BEE" w:rsidRDefault="00B71DC4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082888F9" w14:textId="05AC9ABD" w:rsidR="00B71DC4" w:rsidRPr="00F91BEE" w:rsidRDefault="00B71DC4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5479EC">
              <w:t>54,391,406</w:t>
            </w:r>
          </w:p>
        </w:tc>
      </w:tr>
      <w:tr w:rsidR="00B71DC4" w:rsidRPr="00BA2803" w14:paraId="0FCD467E" w14:textId="55E0D701" w:rsidTr="00B71DC4">
        <w:trPr>
          <w:cantSplit/>
          <w:trHeight w:val="195"/>
        </w:trPr>
        <w:tc>
          <w:tcPr>
            <w:tcW w:w="3171" w:type="dxa"/>
          </w:tcPr>
          <w:p w14:paraId="05B0B793" w14:textId="77777777" w:rsidR="00B71DC4" w:rsidRDefault="00B71DC4" w:rsidP="00B71DC4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965" w:type="dxa"/>
            <w:shd w:val="clear" w:color="auto" w:fill="auto"/>
          </w:tcPr>
          <w:p w14:paraId="677F3DD2" w14:textId="25CFBE74" w:rsidR="00B71DC4" w:rsidRPr="00BA2803" w:rsidRDefault="00B71DC4" w:rsidP="00B71DC4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1,693,970</w:t>
            </w:r>
          </w:p>
        </w:tc>
        <w:tc>
          <w:tcPr>
            <w:tcW w:w="303" w:type="dxa"/>
            <w:vAlign w:val="center"/>
          </w:tcPr>
          <w:p w14:paraId="17737CB4" w14:textId="77777777" w:rsidR="00B71DC4" w:rsidRPr="00BA2803" w:rsidRDefault="00B71DC4" w:rsidP="00B71DC4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483CFF2" w14:textId="3F5DD280" w:rsidR="00B71DC4" w:rsidRPr="00BA2803" w:rsidRDefault="00B71DC4" w:rsidP="00B71DC4">
            <w:pPr>
              <w:tabs>
                <w:tab w:val="left" w:pos="988"/>
              </w:tabs>
              <w:ind w:right="-33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 xml:space="preserve">          -</w:t>
            </w:r>
          </w:p>
        </w:tc>
        <w:tc>
          <w:tcPr>
            <w:tcW w:w="249" w:type="dxa"/>
          </w:tcPr>
          <w:p w14:paraId="6C2B0E05" w14:textId="77777777" w:rsidR="00B71DC4" w:rsidRDefault="00B71DC4" w:rsidP="00B71DC4">
            <w:pPr>
              <w:tabs>
                <w:tab w:val="left" w:pos="988"/>
              </w:tabs>
              <w:ind w:right="-33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2DA51D01" w14:textId="5A08B876" w:rsidR="00B71DC4" w:rsidRPr="00486DA2" w:rsidRDefault="00B71DC4" w:rsidP="00486DA2">
            <w:pPr>
              <w:tabs>
                <w:tab w:val="left" w:pos="988"/>
              </w:tabs>
              <w:ind w:right="-33"/>
              <w:jc w:val="right"/>
            </w:pPr>
            <w:r w:rsidRPr="00B71DC4">
              <w:t>1,693,970</w:t>
            </w:r>
          </w:p>
        </w:tc>
      </w:tr>
      <w:tr w:rsidR="00B71DC4" w:rsidRPr="00BA2803" w14:paraId="6B31A57F" w14:textId="62AAE87B" w:rsidTr="00B71DC4">
        <w:trPr>
          <w:cantSplit/>
          <w:trHeight w:val="195"/>
        </w:trPr>
        <w:tc>
          <w:tcPr>
            <w:tcW w:w="3171" w:type="dxa"/>
          </w:tcPr>
          <w:p w14:paraId="5115FF81" w14:textId="77777777" w:rsidR="00B71DC4" w:rsidRDefault="00B71DC4" w:rsidP="00B71DC4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5762BF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965" w:type="dxa"/>
            <w:shd w:val="clear" w:color="auto" w:fill="auto"/>
          </w:tcPr>
          <w:p w14:paraId="53F7C663" w14:textId="7D69DBA3" w:rsidR="00B71DC4" w:rsidRPr="00BA2803" w:rsidRDefault="00B71DC4" w:rsidP="00B71DC4">
            <w:pPr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 xml:space="preserve">                  -</w:t>
            </w:r>
          </w:p>
        </w:tc>
        <w:tc>
          <w:tcPr>
            <w:tcW w:w="303" w:type="dxa"/>
            <w:vAlign w:val="center"/>
          </w:tcPr>
          <w:p w14:paraId="6382AB97" w14:textId="77777777" w:rsidR="00B71DC4" w:rsidRPr="00BA2803" w:rsidRDefault="00B71DC4" w:rsidP="00B71DC4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6FDA1B7" w14:textId="0157C6F8" w:rsidR="00B71DC4" w:rsidRPr="00BA2803" w:rsidRDefault="00B71DC4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80,514,453</w:t>
            </w:r>
          </w:p>
        </w:tc>
        <w:tc>
          <w:tcPr>
            <w:tcW w:w="249" w:type="dxa"/>
          </w:tcPr>
          <w:p w14:paraId="177A7776" w14:textId="77777777" w:rsidR="00B71DC4" w:rsidRDefault="00B71DC4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51A5A102" w14:textId="554B4875" w:rsidR="00B71DC4" w:rsidRDefault="00B71DC4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5479EC">
              <w:t>80,514,453</w:t>
            </w:r>
          </w:p>
        </w:tc>
      </w:tr>
      <w:tr w:rsidR="00B71DC4" w:rsidRPr="00BA2803" w14:paraId="2A9DFB29" w14:textId="0358AAD4" w:rsidTr="00E82829">
        <w:trPr>
          <w:cantSplit/>
          <w:trHeight w:val="195"/>
        </w:trPr>
        <w:tc>
          <w:tcPr>
            <w:tcW w:w="3171" w:type="dxa"/>
          </w:tcPr>
          <w:p w14:paraId="6AA6E5EE" w14:textId="77777777" w:rsidR="00B71DC4" w:rsidRDefault="00B71DC4" w:rsidP="00B71DC4">
            <w:pPr>
              <w:tabs>
                <w:tab w:val="clear" w:pos="227"/>
                <w:tab w:val="left" w:pos="91"/>
              </w:tabs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5762BF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auto"/>
          </w:tcPr>
          <w:p w14:paraId="1FCFD1C6" w14:textId="62AACA31" w:rsidR="00B71DC4" w:rsidRPr="00BA2803" w:rsidRDefault="00B71DC4" w:rsidP="00B71DC4">
            <w:pPr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 xml:space="preserve">                  -</w:t>
            </w:r>
          </w:p>
        </w:tc>
        <w:tc>
          <w:tcPr>
            <w:tcW w:w="303" w:type="dxa"/>
            <w:vAlign w:val="center"/>
          </w:tcPr>
          <w:p w14:paraId="02AF6B81" w14:textId="77777777" w:rsidR="00B71DC4" w:rsidRPr="00BA2803" w:rsidRDefault="00B71DC4" w:rsidP="00B71DC4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EBBEDC9" w14:textId="182BCC78" w:rsidR="00B71DC4" w:rsidRPr="00BA2803" w:rsidRDefault="00B71DC4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56,979,100</w:t>
            </w:r>
          </w:p>
        </w:tc>
        <w:tc>
          <w:tcPr>
            <w:tcW w:w="249" w:type="dxa"/>
          </w:tcPr>
          <w:p w14:paraId="4F3810CF" w14:textId="77777777" w:rsidR="00B71DC4" w:rsidRDefault="00B71DC4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7B9E4B46" w14:textId="4427A278" w:rsidR="00B71DC4" w:rsidRDefault="00B71DC4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5479EC">
              <w:t>56,979,100</w:t>
            </w:r>
          </w:p>
        </w:tc>
      </w:tr>
      <w:tr w:rsidR="00B71DC4" w:rsidRPr="00BA2803" w14:paraId="2831234F" w14:textId="5E9CBD39" w:rsidTr="00E82829">
        <w:trPr>
          <w:cantSplit/>
          <w:trHeight w:val="195"/>
        </w:trPr>
        <w:tc>
          <w:tcPr>
            <w:tcW w:w="3171" w:type="dxa"/>
          </w:tcPr>
          <w:p w14:paraId="09B914C9" w14:textId="77777777" w:rsidR="00B71DC4" w:rsidRDefault="00B71DC4" w:rsidP="00B71DC4">
            <w:pPr>
              <w:ind w:left="-51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 xml:space="preserve"> </w:t>
            </w:r>
            <w:r w:rsidRPr="00BA280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C5F2209" w14:textId="08F4EF3D" w:rsidR="00B71DC4" w:rsidRPr="00BA2803" w:rsidRDefault="00B71DC4" w:rsidP="00B71DC4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 xml:space="preserve">            1,693,970</w:t>
            </w:r>
          </w:p>
        </w:tc>
        <w:tc>
          <w:tcPr>
            <w:tcW w:w="303" w:type="dxa"/>
            <w:vAlign w:val="center"/>
          </w:tcPr>
          <w:p w14:paraId="08A983E5" w14:textId="77777777" w:rsidR="00B71DC4" w:rsidRPr="00BA2803" w:rsidRDefault="00B71DC4" w:rsidP="00B71DC4">
            <w:pPr>
              <w:tabs>
                <w:tab w:val="left" w:pos="988"/>
              </w:tabs>
              <w:ind w:right="34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6A35ACC0" w14:textId="5897DB21" w:rsidR="00B71DC4" w:rsidRPr="00BA2803" w:rsidRDefault="00B71DC4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343,370,129</w:t>
            </w:r>
          </w:p>
        </w:tc>
        <w:tc>
          <w:tcPr>
            <w:tcW w:w="249" w:type="dxa"/>
          </w:tcPr>
          <w:p w14:paraId="31736F7B" w14:textId="77777777" w:rsidR="00B71DC4" w:rsidRDefault="00B71DC4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12" w:space="0" w:color="auto"/>
            </w:tcBorders>
          </w:tcPr>
          <w:p w14:paraId="3E141F01" w14:textId="01BC978C" w:rsidR="00B71DC4" w:rsidRDefault="00B71DC4" w:rsidP="00B71DC4">
            <w:pPr>
              <w:tabs>
                <w:tab w:val="left" w:pos="988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5479EC">
              <w:t>34</w:t>
            </w:r>
            <w:r w:rsidR="00486DA2">
              <w:t>5</w:t>
            </w:r>
            <w:r w:rsidRPr="005479EC">
              <w:t>,</w:t>
            </w:r>
            <w:r w:rsidR="00486DA2">
              <w:t>064</w:t>
            </w:r>
            <w:r w:rsidRPr="005479EC">
              <w:t>,</w:t>
            </w:r>
            <w:r w:rsidR="00486DA2">
              <w:t>099</w:t>
            </w:r>
          </w:p>
        </w:tc>
      </w:tr>
    </w:tbl>
    <w:p w14:paraId="2E689735" w14:textId="4BC44605" w:rsidR="00FF2AE9" w:rsidRPr="00E732A6" w:rsidRDefault="00FF2AE9" w:rsidP="007F129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75D37C28" w14:textId="23B9FE03" w:rsidR="00E732A6" w:rsidRDefault="00E732A6" w:rsidP="007F129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E732A6">
        <w:rPr>
          <w:rFonts w:ascii="Browallia New" w:hAnsi="Browallia New" w:cs="Browallia New"/>
          <w:sz w:val="28"/>
          <w:szCs w:val="28"/>
          <w:cs/>
        </w:rPr>
        <w:t xml:space="preserve">ยอดคงเหลือ ณ วันที่ </w:t>
      </w:r>
      <w:r>
        <w:rPr>
          <w:rFonts w:ascii="Browallia New" w:hAnsi="Browallia New" w:cs="Browallia New"/>
          <w:sz w:val="28"/>
          <w:szCs w:val="28"/>
        </w:rPr>
        <w:t>1</w:t>
      </w:r>
      <w:r w:rsidRPr="00E732A6">
        <w:rPr>
          <w:rFonts w:ascii="Browallia New" w:hAnsi="Browallia New" w:cs="Browallia New"/>
          <w:sz w:val="28"/>
          <w:szCs w:val="28"/>
        </w:rPr>
        <w:t xml:space="preserve"> </w:t>
      </w:r>
      <w:r w:rsidRPr="00E732A6">
        <w:rPr>
          <w:rFonts w:ascii="Browallia New" w:hAnsi="Browallia New" w:cs="Browallia New"/>
          <w:sz w:val="28"/>
          <w:szCs w:val="28"/>
          <w:cs/>
        </w:rPr>
        <w:t xml:space="preserve">มกราคม </w:t>
      </w:r>
      <w:r>
        <w:rPr>
          <w:rFonts w:ascii="Browallia New" w:hAnsi="Browallia New" w:cs="Browallia New"/>
          <w:sz w:val="28"/>
          <w:szCs w:val="28"/>
        </w:rPr>
        <w:t>2563</w:t>
      </w:r>
      <w:r w:rsidRPr="00E732A6">
        <w:rPr>
          <w:rFonts w:ascii="Browallia New" w:hAnsi="Browallia New" w:cs="Browallia New"/>
          <w:sz w:val="28"/>
          <w:szCs w:val="28"/>
        </w:rPr>
        <w:t xml:space="preserve"> </w:t>
      </w:r>
      <w:r w:rsidRPr="00E732A6">
        <w:rPr>
          <w:rFonts w:ascii="Browallia New" w:hAnsi="Browallia New" w:cs="Browallia New"/>
          <w:sz w:val="28"/>
          <w:szCs w:val="28"/>
          <w:cs/>
        </w:rPr>
        <w:t xml:space="preserve">ได้เปิดเผยไว้ในหมายเหตุประกอบงบการเงินข้อ </w:t>
      </w:r>
      <w:r>
        <w:rPr>
          <w:rFonts w:ascii="Browallia New" w:hAnsi="Browallia New" w:cs="Browallia New"/>
          <w:sz w:val="28"/>
          <w:szCs w:val="28"/>
        </w:rPr>
        <w:t>2</w:t>
      </w:r>
    </w:p>
    <w:p w14:paraId="12842DDC" w14:textId="72835468" w:rsidR="004B5DDD" w:rsidRDefault="004B5DDD" w:rsidP="007F129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334A0F32" w14:textId="08F9EA38" w:rsidR="001666A0" w:rsidRDefault="001666A0" w:rsidP="007F129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769B147F" w14:textId="4B3C41F7" w:rsidR="001666A0" w:rsidRDefault="001666A0" w:rsidP="007F129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61BB904C" w14:textId="77777777" w:rsidR="00244358" w:rsidRPr="00E732A6" w:rsidRDefault="00244358" w:rsidP="000E4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jc w:val="both"/>
        <w:rPr>
          <w:rFonts w:ascii="Browallia New" w:hAnsi="Browallia New" w:cs="Browallia New"/>
          <w:sz w:val="28"/>
          <w:szCs w:val="28"/>
        </w:rPr>
      </w:pPr>
    </w:p>
    <w:p w14:paraId="54CC402D" w14:textId="4C3206E1" w:rsidR="005B44F6" w:rsidRDefault="000122EF" w:rsidP="004E4113">
      <w:pPr>
        <w:pStyle w:val="ListParagraph"/>
        <w:numPr>
          <w:ilvl w:val="1"/>
          <w:numId w:val="41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 w:hanging="459"/>
        <w:jc w:val="thaiDistribute"/>
        <w:rPr>
          <w:rFonts w:ascii="Browallia New" w:hAnsi="Browallia New" w:cs="Browallia New"/>
          <w:sz w:val="28"/>
          <w:szCs w:val="28"/>
        </w:rPr>
      </w:pPr>
      <w:r w:rsidRPr="00E66E2C">
        <w:rPr>
          <w:rFonts w:ascii="Browallia New" w:hAnsi="Browallia New" w:cs="Browallia New" w:hint="cs"/>
          <w:sz w:val="28"/>
          <w:szCs w:val="28"/>
          <w:cs/>
        </w:rPr>
        <w:t>ตราสารอนุพันธ์ทางการเงิน</w:t>
      </w:r>
    </w:p>
    <w:p w14:paraId="363ECA98" w14:textId="77777777" w:rsidR="00E66E2C" w:rsidRPr="00E66E2C" w:rsidRDefault="00E66E2C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19712DD6" w14:textId="53EF7B26" w:rsidR="00E66E2C" w:rsidRDefault="00E66E2C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E66E2C">
        <w:rPr>
          <w:rFonts w:ascii="Browallia New" w:hAnsi="Browallia New" w:cs="Browallia New"/>
          <w:sz w:val="28"/>
          <w:szCs w:val="28"/>
          <w:cs/>
        </w:rPr>
        <w:t>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 สัญญาซื้อขายเงินตราต่างประเทศล่วงหน้ามีไว้เพื่อช่วยในการบริหารความเสี่ยงที่เกิดจากการผันผวนของอัตราแลกเปลี่ยนเงินตราต่างประเทศ อย่างไรก็ตาม สัญญาอนุพันธ์ดังกล่าวไม่เข้าเงื่อนไขการป้องกันความเสี่ยงจึงถูกจัดประเภทเป็นสินทรัพย์/หนี้สินตราสารอนุพันธ์ และวัดมูลค่าด้วยมูลค่ายุติธรรมผ่านกำไรหรือขาดทุน</w:t>
      </w:r>
    </w:p>
    <w:p w14:paraId="25543387" w14:textId="2A4989E7" w:rsidR="00BA3F6D" w:rsidRDefault="00BA3F6D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623C1DCF" w14:textId="67FE4152" w:rsidR="00BA3F6D" w:rsidRDefault="00BA3F6D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BA3F6D">
        <w:rPr>
          <w:rFonts w:ascii="Browallia New" w:hAnsi="Browallia New" w:cs="Browallia New"/>
          <w:sz w:val="28"/>
          <w:szCs w:val="28"/>
          <w:cs/>
        </w:rPr>
        <w:t>ตราสารอนุพันธ์ทางการเงินของ</w:t>
      </w:r>
      <w:r w:rsidR="00A81CD1" w:rsidRPr="00CE7CC3">
        <w:rPr>
          <w:rFonts w:ascii="Browallia New" w:hAnsi="Browallia New" w:cs="Browallia New"/>
          <w:sz w:val="28"/>
          <w:szCs w:val="28"/>
          <w:cs/>
        </w:rPr>
        <w:t>บริษัทและบริษัทย่อย</w:t>
      </w:r>
      <w:r w:rsidRPr="00BA3F6D">
        <w:rPr>
          <w:rFonts w:ascii="Browallia New" w:hAnsi="Browallia New" w:cs="Browallia New"/>
          <w:sz w:val="28"/>
          <w:szCs w:val="28"/>
          <w:cs/>
        </w:rPr>
        <w:t>วัดมูลค่ายุติธรรมด้วยวิธีมูลค่ายุติธรรมผ่านกำไรหรือขาดทุน มีรายละเอียดดังนี้</w:t>
      </w:r>
    </w:p>
    <w:p w14:paraId="526C6435" w14:textId="234D27C9" w:rsidR="00CB214B" w:rsidRDefault="00CB214B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63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4819"/>
        <w:gridCol w:w="1721"/>
        <w:gridCol w:w="1823"/>
      </w:tblGrid>
      <w:tr w:rsidR="00AF769F" w:rsidRPr="002B5539" w14:paraId="0B4A4F13" w14:textId="77777777" w:rsidTr="007C4E32">
        <w:tc>
          <w:tcPr>
            <w:tcW w:w="4819" w:type="dxa"/>
          </w:tcPr>
          <w:p w14:paraId="0BDE56F9" w14:textId="77777777" w:rsidR="00AF769F" w:rsidRPr="00AF769F" w:rsidRDefault="00AF769F" w:rsidP="008A33FD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6BBB4B72" w14:textId="77777777" w:rsidR="00AF769F" w:rsidRPr="00AF769F" w:rsidRDefault="00AF769F" w:rsidP="008A33FD">
            <w:pPr>
              <w:ind w:right="-2"/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AF769F">
              <w:rPr>
                <w:rFonts w:ascii="Browallia New" w:eastAsia="Calibri" w:hAnsi="Browallia New" w:cs="Browallia New"/>
                <w:sz w:val="28"/>
                <w:szCs w:val="28"/>
              </w:rPr>
              <w:t xml:space="preserve">  (</w:t>
            </w:r>
            <w:proofErr w:type="gramStart"/>
            <w:r w:rsidRPr="00AF769F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หน่วย :</w:t>
            </w:r>
            <w:proofErr w:type="gramEnd"/>
            <w:r w:rsidRPr="00AF769F">
              <w:rPr>
                <w:rFonts w:ascii="Browallia New" w:eastAsia="Calibri" w:hAnsi="Browallia New" w:cs="Browallia New"/>
                <w:sz w:val="28"/>
                <w:szCs w:val="28"/>
              </w:rPr>
              <w:t xml:space="preserve"> </w:t>
            </w:r>
            <w:r w:rsidRPr="00AF769F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บาท</w:t>
            </w:r>
            <w:r w:rsidRPr="00AF769F">
              <w:rPr>
                <w:rFonts w:ascii="Browallia New" w:eastAsia="Calibri" w:hAnsi="Browallia New" w:cs="Browallia New"/>
                <w:sz w:val="28"/>
                <w:szCs w:val="28"/>
              </w:rPr>
              <w:t>)</w:t>
            </w:r>
          </w:p>
        </w:tc>
      </w:tr>
      <w:tr w:rsidR="00AF769F" w:rsidRPr="002B5539" w14:paraId="412D8D93" w14:textId="77777777" w:rsidTr="007C4E32">
        <w:tc>
          <w:tcPr>
            <w:tcW w:w="4819" w:type="dxa"/>
          </w:tcPr>
          <w:p w14:paraId="3CC84CB7" w14:textId="77777777" w:rsidR="00AF769F" w:rsidRPr="00AF769F" w:rsidRDefault="00AF769F" w:rsidP="008A33FD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6B33E6E3" w14:textId="77777777" w:rsidR="00AF769F" w:rsidRPr="00AF769F" w:rsidRDefault="00AF769F" w:rsidP="008A33FD">
            <w:pPr>
              <w:pBdr>
                <w:bottom w:val="single" w:sz="4" w:space="1" w:color="auto"/>
              </w:pBdr>
              <w:ind w:right="-2"/>
              <w:jc w:val="center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AF769F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งบการเงินรวมงบการเงินเฉพาะของบริษัท</w:t>
            </w:r>
          </w:p>
        </w:tc>
      </w:tr>
      <w:tr w:rsidR="00AF769F" w:rsidRPr="002B5539" w14:paraId="1FFEF46B" w14:textId="77777777" w:rsidTr="00DC78BB">
        <w:trPr>
          <w:trHeight w:val="345"/>
        </w:trPr>
        <w:tc>
          <w:tcPr>
            <w:tcW w:w="4819" w:type="dxa"/>
            <w:vAlign w:val="bottom"/>
          </w:tcPr>
          <w:p w14:paraId="0B9D04AA" w14:textId="77777777" w:rsidR="00AF769F" w:rsidRPr="00AF769F" w:rsidRDefault="00AF769F" w:rsidP="004B5DDD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AF769F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ตราสารอนุพันธ์ทางการเงิน</w:t>
            </w:r>
          </w:p>
        </w:tc>
        <w:tc>
          <w:tcPr>
            <w:tcW w:w="1721" w:type="dxa"/>
            <w:vAlign w:val="bottom"/>
          </w:tcPr>
          <w:p w14:paraId="21C8B371" w14:textId="77777777" w:rsidR="00AF769F" w:rsidRPr="00AF769F" w:rsidRDefault="00AF769F" w:rsidP="004B5DD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AF769F">
              <w:rPr>
                <w:rFonts w:ascii="Browallia New" w:eastAsia="Calibri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823" w:type="dxa"/>
            <w:vAlign w:val="bottom"/>
          </w:tcPr>
          <w:p w14:paraId="2B98CD0B" w14:textId="77777777" w:rsidR="00AF769F" w:rsidRPr="00AF769F" w:rsidRDefault="00AF769F" w:rsidP="004B5DD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AF769F">
              <w:rPr>
                <w:rFonts w:ascii="Browallia New" w:eastAsia="Calibri" w:hAnsi="Browallia New" w:cs="Browallia New"/>
                <w:sz w:val="28"/>
                <w:szCs w:val="28"/>
              </w:rPr>
              <w:t>2562</w:t>
            </w:r>
          </w:p>
        </w:tc>
      </w:tr>
      <w:tr w:rsidR="00AF769F" w:rsidRPr="002B5539" w14:paraId="6449ECA3" w14:textId="77777777" w:rsidTr="00DC78BB">
        <w:trPr>
          <w:trHeight w:hRule="exact" w:val="323"/>
        </w:trPr>
        <w:tc>
          <w:tcPr>
            <w:tcW w:w="4819" w:type="dxa"/>
          </w:tcPr>
          <w:p w14:paraId="12F3630C" w14:textId="77777777" w:rsidR="00AF769F" w:rsidRPr="00AF769F" w:rsidRDefault="00AF769F" w:rsidP="00AF769F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1" w:type="dxa"/>
          </w:tcPr>
          <w:p w14:paraId="1E2B835A" w14:textId="77777777" w:rsidR="00AF769F" w:rsidRPr="00AF769F" w:rsidRDefault="00AF769F" w:rsidP="00AF769F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823" w:type="dxa"/>
          </w:tcPr>
          <w:p w14:paraId="065ACBD2" w14:textId="77777777" w:rsidR="00AF769F" w:rsidRPr="00AF769F" w:rsidRDefault="00AF769F" w:rsidP="00AF769F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</w:tr>
      <w:tr w:rsidR="00AF769F" w:rsidRPr="00176AC2" w14:paraId="7E56F3F0" w14:textId="77777777" w:rsidTr="00DC78BB">
        <w:tc>
          <w:tcPr>
            <w:tcW w:w="4819" w:type="dxa"/>
          </w:tcPr>
          <w:p w14:paraId="03080FA5" w14:textId="77777777" w:rsidR="00AF769F" w:rsidRPr="00AF769F" w:rsidRDefault="00AF769F" w:rsidP="00AF769F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AF769F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674CEC07" w14:textId="6D30AA4F" w:rsidR="00AF769F" w:rsidRPr="00AF769F" w:rsidRDefault="00B760F2" w:rsidP="00B760F2">
            <w:pPr>
              <w:pBdr>
                <w:bottom w:val="single" w:sz="12" w:space="1" w:color="auto"/>
              </w:pBd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1,693,970</w:t>
            </w:r>
          </w:p>
        </w:tc>
        <w:tc>
          <w:tcPr>
            <w:tcW w:w="1823" w:type="dxa"/>
            <w:shd w:val="clear" w:color="auto" w:fill="auto"/>
            <w:vAlign w:val="bottom"/>
          </w:tcPr>
          <w:p w14:paraId="0D07C681" w14:textId="0A3D76B0" w:rsidR="00AF769F" w:rsidRPr="00AF769F" w:rsidRDefault="00B760F2" w:rsidP="00B760F2">
            <w:pPr>
              <w:pBdr>
                <w:bottom w:val="single" w:sz="12" w:space="1" w:color="auto"/>
              </w:pBd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771,116</w:t>
            </w:r>
          </w:p>
        </w:tc>
      </w:tr>
    </w:tbl>
    <w:p w14:paraId="159A0733" w14:textId="77777777" w:rsidR="00617715" w:rsidRDefault="00617715" w:rsidP="007C4E3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896"/>
        </w:tabs>
        <w:ind w:right="-2"/>
        <w:rPr>
          <w:rFonts w:ascii="Browallia New" w:hAnsi="Browallia New" w:cs="Browallia New"/>
          <w:sz w:val="28"/>
          <w:szCs w:val="28"/>
          <w:u w:val="single"/>
        </w:rPr>
      </w:pPr>
    </w:p>
    <w:p w14:paraId="64B4DF9D" w14:textId="03D9FE0B" w:rsidR="00BA09DB" w:rsidRPr="000122EF" w:rsidRDefault="00BA09DB" w:rsidP="004E4113">
      <w:pPr>
        <w:pStyle w:val="ListParagraph"/>
        <w:numPr>
          <w:ilvl w:val="1"/>
          <w:numId w:val="41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 w:hanging="459"/>
        <w:jc w:val="thaiDistribute"/>
        <w:rPr>
          <w:rFonts w:ascii="Browallia New" w:hAnsi="Browallia New" w:cs="Browallia New"/>
          <w:sz w:val="28"/>
          <w:szCs w:val="28"/>
        </w:rPr>
      </w:pPr>
      <w:r w:rsidRPr="000122EF">
        <w:rPr>
          <w:rFonts w:ascii="Browallia New" w:hAnsi="Browallia New" w:cs="Browallia New"/>
          <w:sz w:val="28"/>
          <w:szCs w:val="28"/>
          <w:cs/>
        </w:rPr>
        <w:t>การบริหารความเสี่ยงทางการเงิน</w:t>
      </w:r>
    </w:p>
    <w:p w14:paraId="37982FE3" w14:textId="77777777" w:rsidR="007C5CEA" w:rsidRPr="004E4113" w:rsidRDefault="007C5CEA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64B4DF9E" w14:textId="5563DF63" w:rsidR="00BA09DB" w:rsidRPr="00D31DA5" w:rsidRDefault="00BA09DB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D31DA5">
        <w:rPr>
          <w:rFonts w:ascii="Browallia New" w:hAnsi="Browallia New" w:cs="Browallia New"/>
          <w:sz w:val="28"/>
          <w:szCs w:val="28"/>
          <w:cs/>
        </w:rPr>
        <w:t>บริษัทและบริษัทย่อย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บริษัทและบริษัทย่อยไม่มีการออกหรือถือเครื่องมือทางการเงินที่เป็นตราสารอนุพันธ์ เพื่อการเก็งกำไรหรือการค้า</w:t>
      </w:r>
    </w:p>
    <w:p w14:paraId="533418F7" w14:textId="77777777" w:rsidR="004924F1" w:rsidRPr="00D31DA5" w:rsidRDefault="004924F1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64B4DFA0" w14:textId="77777777" w:rsidR="00BA09DB" w:rsidRPr="004E4113" w:rsidRDefault="00BA09DB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4E4113">
        <w:rPr>
          <w:rFonts w:ascii="Browallia New" w:hAnsi="Browallia New" w:cs="Browallia New"/>
          <w:sz w:val="28"/>
          <w:szCs w:val="28"/>
          <w:u w:val="single"/>
          <w:cs/>
        </w:rPr>
        <w:t>ความเสี่ยงด้านสภาพคล่อง</w:t>
      </w:r>
    </w:p>
    <w:p w14:paraId="64B4DFA1" w14:textId="77777777" w:rsidR="00B86007" w:rsidRPr="004E4113" w:rsidRDefault="00BA09DB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D31DA5">
        <w:rPr>
          <w:rFonts w:ascii="Browallia New" w:hAnsi="Browallia New" w:cs="Browallia New"/>
          <w:sz w:val="28"/>
          <w:szCs w:val="28"/>
          <w:cs/>
        </w:rPr>
        <w:t>บริษัทและบริษัทย่อย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ิจการและเพื่อทำให้ผลกระทบจากความผันผวนของกระแสเงินสดลดลง</w:t>
      </w:r>
    </w:p>
    <w:p w14:paraId="5DE804E5" w14:textId="77777777" w:rsidR="00FE351D" w:rsidRPr="004E4113" w:rsidRDefault="00FE351D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4B4DFA3" w14:textId="77777777" w:rsidR="00BA09DB" w:rsidRPr="004E4113" w:rsidRDefault="00BA09DB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4E4113">
        <w:rPr>
          <w:rFonts w:ascii="Browallia New" w:hAnsi="Browallia New" w:cs="Browallia New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193A9EF4" w14:textId="148A594C" w:rsidR="004C093F" w:rsidRDefault="00BA09DB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D31DA5">
        <w:rPr>
          <w:rFonts w:ascii="Browallia New" w:hAnsi="Browallia New" w:cs="Browallia New"/>
          <w:sz w:val="28"/>
          <w:szCs w:val="28"/>
          <w:cs/>
        </w:rPr>
        <w:t>บริษัทและบริษัทย่อยไม่มีการกระจุกตัวของลูกหนี้ที่เป็นสาระสำคัญ เนื่องจาก</w:t>
      </w:r>
      <w:r w:rsidR="002441D3" w:rsidRPr="00D31DA5">
        <w:rPr>
          <w:rFonts w:ascii="Browallia New" w:hAnsi="Browallia New" w:cs="Browallia New"/>
          <w:sz w:val="28"/>
          <w:szCs w:val="28"/>
          <w:cs/>
        </w:rPr>
        <w:t>ลูกหนี้ส่วนใหญ่เป็นหน่วยงานที่เกี่ยวข้องกับรัฐบาล</w:t>
      </w:r>
      <w:r w:rsidR="009439F8">
        <w:rPr>
          <w:rFonts w:ascii="Browallia New" w:hAnsi="Browallia New" w:cs="Browallia New" w:hint="cs"/>
          <w:sz w:val="28"/>
          <w:szCs w:val="28"/>
          <w:cs/>
        </w:rPr>
        <w:t>หลายหน่วยงาน</w:t>
      </w:r>
      <w:r w:rsidRPr="00D31DA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441D3" w:rsidRPr="00D31DA5">
        <w:rPr>
          <w:rFonts w:ascii="Browallia New" w:hAnsi="Browallia New" w:cs="Browallia New"/>
          <w:sz w:val="28"/>
          <w:szCs w:val="28"/>
          <w:cs/>
        </w:rPr>
        <w:t>ซึ่ง</w:t>
      </w:r>
      <w:r w:rsidRPr="00D31DA5">
        <w:rPr>
          <w:rFonts w:ascii="Browallia New" w:hAnsi="Browallia New" w:cs="Browallia New"/>
          <w:sz w:val="28"/>
          <w:szCs w:val="28"/>
          <w:cs/>
        </w:rPr>
        <w:t>ผู้บริหารของกิจการมีนโยบายที่จะบันทึกค่าเผื่อหนี้สงสัยจะสูญให้เพียงพอกับโอกาสที่จะเกิดความสูญเสียดังกล่าว</w:t>
      </w:r>
    </w:p>
    <w:p w14:paraId="1A90717C" w14:textId="77777777" w:rsidR="00CC7692" w:rsidRPr="009439F8" w:rsidRDefault="00CC7692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64B4DFA6" w14:textId="77777777" w:rsidR="00BA09DB" w:rsidRPr="004E4113" w:rsidRDefault="00BA09DB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4E4113">
        <w:rPr>
          <w:rFonts w:ascii="Browallia New" w:hAnsi="Browallia New" w:cs="Browallia New"/>
          <w:sz w:val="28"/>
          <w:szCs w:val="28"/>
          <w:u w:val="single"/>
          <w:cs/>
        </w:rPr>
        <w:t>ความเสี่ยงของอัตราแลกเปลี่ยน</w:t>
      </w:r>
    </w:p>
    <w:p w14:paraId="64B4DFA7" w14:textId="294740BA" w:rsidR="00484A5B" w:rsidRPr="004E4113" w:rsidRDefault="00BA09DB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D31DA5">
        <w:rPr>
          <w:rFonts w:ascii="Browallia New" w:hAnsi="Browallia New" w:cs="Browallia New"/>
          <w:sz w:val="28"/>
          <w:szCs w:val="28"/>
          <w:cs/>
        </w:rPr>
        <w:t>บริษัทและบริษัทย่อยมีรายการบางรายการเป็นเงินตราต่างประเทศ ซึ่งทำให้เกิดความเสี่ยงจากการเปลี่ยนแปลงของอัตราแลกเปลี่ยนเงินตราต่างประเทศ</w:t>
      </w:r>
      <w:r w:rsidRPr="00D31DA5">
        <w:rPr>
          <w:rFonts w:ascii="Browallia New" w:hAnsi="Browallia New" w:cs="Browallia New" w:hint="cs"/>
          <w:sz w:val="28"/>
          <w:szCs w:val="28"/>
          <w:cs/>
        </w:rPr>
        <w:t xml:space="preserve"> บริษัทได้ป้องกันความเสี่ยงจากอัตราแลกเปลี่ยนบางส่วนแล้ว </w:t>
      </w:r>
      <w:r w:rsidR="00DC78BB">
        <w:rPr>
          <w:rFonts w:ascii="Browallia New" w:hAnsi="Browallia New" w:cs="Browallia New" w:hint="cs"/>
          <w:sz w:val="28"/>
          <w:szCs w:val="28"/>
          <w:cs/>
        </w:rPr>
        <w:t xml:space="preserve">              </w:t>
      </w:r>
      <w:r w:rsidRPr="004E4113">
        <w:rPr>
          <w:rFonts w:ascii="Browallia New" w:hAnsi="Browallia New" w:cs="Browallia New" w:hint="cs"/>
          <w:sz w:val="28"/>
          <w:szCs w:val="28"/>
          <w:cs/>
        </w:rPr>
        <w:t>อย่างไรก็ตาม ผู้บริหารเชื่อว่าความเสี่ยงจากอัตราแลกเปลี่ยนเงินตราต่างประเทศไม่เป็นสาระสำคัญ</w:t>
      </w:r>
    </w:p>
    <w:p w14:paraId="28CFA504" w14:textId="5E6F272E" w:rsidR="009C2776" w:rsidRPr="004E4113" w:rsidRDefault="009C2776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693EF1F1" w14:textId="2ED48969" w:rsidR="002928C9" w:rsidRPr="004E4113" w:rsidRDefault="002928C9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1C0F7877" w14:textId="46B07D94" w:rsidR="002928C9" w:rsidRPr="004E4113" w:rsidRDefault="002928C9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0F2DB4F5" w14:textId="0EFE90A8" w:rsidR="006F0873" w:rsidRPr="00AA043B" w:rsidRDefault="00BA09DB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  <w:r w:rsidRPr="00AA043B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AA043B">
        <w:rPr>
          <w:rFonts w:ascii="Browallia New" w:hAnsi="Browallia New" w:cs="Browallia New"/>
          <w:sz w:val="28"/>
          <w:szCs w:val="28"/>
        </w:rPr>
        <w:t xml:space="preserve">31 </w:t>
      </w:r>
      <w:r w:rsidRPr="00AA043B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AA043B">
        <w:rPr>
          <w:rFonts w:ascii="Browallia New" w:hAnsi="Browallia New" w:cs="Browallia New"/>
          <w:sz w:val="28"/>
          <w:szCs w:val="28"/>
        </w:rPr>
        <w:t>25</w:t>
      </w:r>
      <w:r w:rsidR="00546C74" w:rsidRPr="00AA043B">
        <w:rPr>
          <w:rFonts w:ascii="Browallia New" w:hAnsi="Browallia New" w:cs="Browallia New"/>
          <w:sz w:val="28"/>
          <w:szCs w:val="28"/>
        </w:rPr>
        <w:t>6</w:t>
      </w:r>
      <w:r w:rsidR="004924F1" w:rsidRPr="00AA043B">
        <w:rPr>
          <w:rFonts w:ascii="Browallia New" w:hAnsi="Browallia New" w:cs="Browallia New"/>
          <w:sz w:val="28"/>
          <w:szCs w:val="28"/>
        </w:rPr>
        <w:t>3</w:t>
      </w:r>
      <w:r w:rsidRPr="00AA043B">
        <w:rPr>
          <w:rFonts w:ascii="Browallia New" w:hAnsi="Browallia New" w:cs="Browallia New"/>
          <w:sz w:val="28"/>
          <w:szCs w:val="28"/>
          <w:cs/>
        </w:rPr>
        <w:t xml:space="preserve"> บริษัทมีหนี้สินที่เป็นเงินตราต่างประเทศดังนี้</w:t>
      </w:r>
    </w:p>
    <w:p w14:paraId="23908550" w14:textId="77777777" w:rsidR="008C624F" w:rsidRPr="00AA043B" w:rsidRDefault="008C624F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3364"/>
        <w:gridCol w:w="1536"/>
        <w:gridCol w:w="284"/>
        <w:gridCol w:w="1559"/>
        <w:gridCol w:w="242"/>
        <w:gridCol w:w="1520"/>
      </w:tblGrid>
      <w:tr w:rsidR="00C71A49" w:rsidRPr="00AA043B" w14:paraId="41E1102E" w14:textId="77777777" w:rsidTr="00166BE0">
        <w:trPr>
          <w:trHeight w:val="214"/>
        </w:trPr>
        <w:tc>
          <w:tcPr>
            <w:tcW w:w="3364" w:type="dxa"/>
            <w:vAlign w:val="bottom"/>
          </w:tcPr>
          <w:p w14:paraId="557E9377" w14:textId="77777777" w:rsidR="00C71A49" w:rsidRPr="00AA043B" w:rsidRDefault="00C71A49" w:rsidP="008A33FD">
            <w:pPr>
              <w:spacing w:line="240" w:lineRule="auto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51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3EC0DF9" w14:textId="77777777" w:rsidR="00C71A49" w:rsidRPr="00AA043B" w:rsidRDefault="00C71A49" w:rsidP="008A33FD">
            <w:pPr>
              <w:pStyle w:val="Heading4"/>
              <w:framePr w:wrap="around"/>
              <w:spacing w:line="240" w:lineRule="auto"/>
              <w:ind w:left="-108" w:right="-49"/>
              <w:jc w:val="center"/>
              <w:rPr>
                <w:rFonts w:ascii="Browallia New" w:hAnsi="Browallia New" w:cs="Browallia New"/>
                <w:bCs w:val="0"/>
                <w:sz w:val="28"/>
                <w:szCs w:val="28"/>
              </w:rPr>
            </w:pPr>
            <w:r w:rsidRPr="00AA043B">
              <w:rPr>
                <w:rFonts w:ascii="Browallia New" w:hAnsi="Browallia New" w:cs="Browallia New"/>
                <w:bCs w:val="0"/>
                <w:sz w:val="28"/>
                <w:szCs w:val="28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C71A49" w:rsidRPr="00AA043B" w14:paraId="440FF3DC" w14:textId="77777777" w:rsidTr="00166BE0">
        <w:trPr>
          <w:cantSplit/>
        </w:trPr>
        <w:tc>
          <w:tcPr>
            <w:tcW w:w="3364" w:type="dxa"/>
          </w:tcPr>
          <w:p w14:paraId="1CD7C1EC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ind w:left="-54" w:hanging="5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3741D8" w14:textId="77777777" w:rsidR="00C71A49" w:rsidRPr="00AA043B" w:rsidRDefault="00C71A49" w:rsidP="008A33FD">
            <w:pPr>
              <w:pStyle w:val="a5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A043B">
              <w:rPr>
                <w:rFonts w:ascii="Browallia New" w:hAnsi="Browallia New" w:cs="Browallia New"/>
                <w:sz w:val="28"/>
                <w:szCs w:val="28"/>
                <w:cs/>
              </w:rPr>
              <w:t>จำนวนเงิน</w:t>
            </w:r>
          </w:p>
          <w:p w14:paraId="0EE5BD69" w14:textId="77777777" w:rsidR="00C71A49" w:rsidRPr="00AA043B" w:rsidRDefault="00C71A49" w:rsidP="008A33FD">
            <w:pPr>
              <w:pStyle w:val="a5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043B">
              <w:rPr>
                <w:rFonts w:ascii="Browallia New" w:hAnsi="Browallia New" w:cs="Browallia New"/>
                <w:sz w:val="28"/>
                <w:szCs w:val="28"/>
                <w:cs/>
              </w:rPr>
              <w:t>ตราต่างประเทศ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A012A1" w14:textId="77777777" w:rsidR="00C71A49" w:rsidRPr="00AA043B" w:rsidRDefault="00C71A49" w:rsidP="008A33FD">
            <w:pPr>
              <w:pStyle w:val="a5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F767C7" w14:textId="77777777" w:rsidR="00C71A49" w:rsidRPr="00AA043B" w:rsidRDefault="00C71A49" w:rsidP="008A33FD">
            <w:pPr>
              <w:pStyle w:val="a5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043B">
              <w:rPr>
                <w:rFonts w:ascii="Browallia New" w:hAnsi="Browallia New" w:cs="Browallia New"/>
                <w:sz w:val="28"/>
                <w:szCs w:val="28"/>
                <w:cs/>
              </w:rPr>
              <w:t>อัตราแลกเปลี่ยนที่บันทึกบัญชี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52D77" w14:textId="77777777" w:rsidR="00C71A49" w:rsidRPr="00AA043B" w:rsidRDefault="00C71A49" w:rsidP="008A33FD">
            <w:pPr>
              <w:pStyle w:val="a5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BDDE8F" w14:textId="77777777" w:rsidR="00C71A49" w:rsidRPr="00AA043B" w:rsidRDefault="00C71A49" w:rsidP="008A33FD">
            <w:pPr>
              <w:pStyle w:val="a5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A043B">
              <w:rPr>
                <w:rFonts w:ascii="Browallia New" w:hAnsi="Browallia New" w:cs="Browallia New"/>
                <w:sz w:val="28"/>
                <w:szCs w:val="28"/>
                <w:cs/>
              </w:rPr>
              <w:t>จำนวนเงินเทียบเท่าเงินบาท</w:t>
            </w:r>
          </w:p>
        </w:tc>
      </w:tr>
      <w:tr w:rsidR="00C71A49" w:rsidRPr="00AA043B" w14:paraId="5895BBBF" w14:textId="77777777" w:rsidTr="00166BE0">
        <w:trPr>
          <w:cantSplit/>
        </w:trPr>
        <w:tc>
          <w:tcPr>
            <w:tcW w:w="3364" w:type="dxa"/>
            <w:hideMark/>
          </w:tcPr>
          <w:p w14:paraId="330B0595" w14:textId="77777777" w:rsidR="00C71A49" w:rsidRPr="00AA043B" w:rsidRDefault="00C71A49" w:rsidP="008A33FD">
            <w:pPr>
              <w:pStyle w:val="a5"/>
              <w:tabs>
                <w:tab w:val="left" w:pos="317"/>
              </w:tabs>
              <w:ind w:left="33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AA043B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เจ้าหนี้</w:t>
            </w:r>
            <w:r w:rsidRPr="00AA043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การค้า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1E39E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1CE610F9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5DB80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64629C6F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82D7C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71A49" w:rsidRPr="00AA043B" w14:paraId="180160BC" w14:textId="77777777" w:rsidTr="00166BE0">
        <w:trPr>
          <w:cantSplit/>
        </w:trPr>
        <w:tc>
          <w:tcPr>
            <w:tcW w:w="3364" w:type="dxa"/>
            <w:shd w:val="clear" w:color="auto" w:fill="auto"/>
            <w:hideMark/>
          </w:tcPr>
          <w:p w14:paraId="03507617" w14:textId="77777777" w:rsidR="00C71A49" w:rsidRPr="00AA043B" w:rsidRDefault="00C71A49" w:rsidP="008A33FD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AA043B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1536" w:type="dxa"/>
            <w:shd w:val="clear" w:color="auto" w:fill="auto"/>
          </w:tcPr>
          <w:p w14:paraId="40CF12D1" w14:textId="71B114F4" w:rsidR="00C71A49" w:rsidRPr="00AA043B" w:rsidRDefault="00FE5B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A043B">
              <w:rPr>
                <w:rFonts w:ascii="Browallia New" w:hAnsi="Browallia New" w:cs="Browallia New"/>
                <w:sz w:val="28"/>
                <w:szCs w:val="28"/>
                <w:lang w:val="en-US"/>
              </w:rPr>
              <w:t>832</w:t>
            </w:r>
            <w:r w:rsidR="00C71A49" w:rsidRPr="00AA043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043B">
              <w:rPr>
                <w:rFonts w:ascii="Browallia New" w:hAnsi="Browallia New" w:cs="Browallia New"/>
                <w:sz w:val="28"/>
                <w:szCs w:val="28"/>
                <w:lang w:val="en-US"/>
              </w:rPr>
              <w:t>019</w:t>
            </w:r>
          </w:p>
        </w:tc>
        <w:tc>
          <w:tcPr>
            <w:tcW w:w="284" w:type="dxa"/>
          </w:tcPr>
          <w:p w14:paraId="6311BA30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A20A140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A043B">
              <w:rPr>
                <w:rFonts w:ascii="Browallia New" w:hAnsi="Browallia New" w:cs="Browallia New"/>
                <w:sz w:val="28"/>
                <w:szCs w:val="28"/>
                <w:lang w:val="en-US"/>
              </w:rPr>
              <w:t>30.2068</w:t>
            </w:r>
          </w:p>
        </w:tc>
        <w:tc>
          <w:tcPr>
            <w:tcW w:w="242" w:type="dxa"/>
          </w:tcPr>
          <w:p w14:paraId="10D6D79D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20" w:type="dxa"/>
          </w:tcPr>
          <w:p w14:paraId="1D1A60D4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A043B">
              <w:rPr>
                <w:rFonts w:ascii="Browallia New" w:hAnsi="Browallia New" w:cs="Browallia New"/>
                <w:sz w:val="28"/>
                <w:szCs w:val="28"/>
                <w:lang w:val="en-US"/>
              </w:rPr>
              <w:t>25,132,632</w:t>
            </w:r>
          </w:p>
        </w:tc>
      </w:tr>
      <w:tr w:rsidR="00C71A49" w:rsidRPr="00AA043B" w14:paraId="6A179F48" w14:textId="77777777" w:rsidTr="00166BE0">
        <w:trPr>
          <w:cantSplit/>
        </w:trPr>
        <w:tc>
          <w:tcPr>
            <w:tcW w:w="3364" w:type="dxa"/>
            <w:shd w:val="clear" w:color="auto" w:fill="auto"/>
            <w:hideMark/>
          </w:tcPr>
          <w:p w14:paraId="07E8DD39" w14:textId="7147285F" w:rsidR="00C71A49" w:rsidRPr="00AA043B" w:rsidRDefault="00C71A49" w:rsidP="008A33FD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536" w:type="dxa"/>
            <w:shd w:val="clear" w:color="auto" w:fill="auto"/>
          </w:tcPr>
          <w:p w14:paraId="0B7B8DC8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1DFADC5E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BE4CA28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14:paraId="532C295C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20" w:type="dxa"/>
          </w:tcPr>
          <w:p w14:paraId="603B9D8A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C71A49" w:rsidRPr="00AA043B" w14:paraId="0E5AC0EE" w14:textId="77777777" w:rsidTr="00166BE0">
        <w:trPr>
          <w:cantSplit/>
        </w:trPr>
        <w:tc>
          <w:tcPr>
            <w:tcW w:w="3364" w:type="dxa"/>
            <w:shd w:val="clear" w:color="auto" w:fill="auto"/>
          </w:tcPr>
          <w:p w14:paraId="2746796E" w14:textId="77777777" w:rsidR="00C71A49" w:rsidRPr="00AA043B" w:rsidRDefault="00C71A49" w:rsidP="008A33FD">
            <w:pPr>
              <w:pStyle w:val="a5"/>
              <w:tabs>
                <w:tab w:val="left" w:pos="317"/>
              </w:tabs>
              <w:ind w:left="33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AA043B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เจ้าหนี้</w:t>
            </w:r>
            <w:proofErr w:type="spellStart"/>
            <w:r w:rsidRPr="00AA043B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ทรั</w:t>
            </w:r>
            <w:proofErr w:type="spellEnd"/>
            <w:r w:rsidRPr="00AA043B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สต์รีซีท</w:t>
            </w:r>
          </w:p>
        </w:tc>
        <w:tc>
          <w:tcPr>
            <w:tcW w:w="1536" w:type="dxa"/>
            <w:shd w:val="clear" w:color="auto" w:fill="auto"/>
          </w:tcPr>
          <w:p w14:paraId="55AD367E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71106F30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1E868877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14:paraId="2A2DF2CE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20" w:type="dxa"/>
          </w:tcPr>
          <w:p w14:paraId="3FC89DCE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C71A49" w:rsidRPr="00AA043B" w14:paraId="2609B25E" w14:textId="77777777" w:rsidTr="00166BE0">
        <w:trPr>
          <w:cantSplit/>
        </w:trPr>
        <w:tc>
          <w:tcPr>
            <w:tcW w:w="3364" w:type="dxa"/>
            <w:shd w:val="clear" w:color="auto" w:fill="auto"/>
          </w:tcPr>
          <w:p w14:paraId="4AA81CD0" w14:textId="77777777" w:rsidR="00C71A49" w:rsidRPr="00AA043B" w:rsidRDefault="00C71A49" w:rsidP="008A33FD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  <w:r w:rsidRPr="00AA043B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1536" w:type="dxa"/>
            <w:shd w:val="clear" w:color="auto" w:fill="auto"/>
          </w:tcPr>
          <w:p w14:paraId="2E6633CD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A043B">
              <w:rPr>
                <w:rFonts w:ascii="Browallia New" w:hAnsi="Browallia New" w:cs="Browallia New"/>
                <w:sz w:val="28"/>
                <w:szCs w:val="28"/>
                <w:lang w:val="en-US"/>
              </w:rPr>
              <w:t>3,774,508</w:t>
            </w:r>
          </w:p>
        </w:tc>
        <w:tc>
          <w:tcPr>
            <w:tcW w:w="284" w:type="dxa"/>
          </w:tcPr>
          <w:p w14:paraId="21DE09F4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E309E3F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A043B">
              <w:rPr>
                <w:rFonts w:ascii="Browallia New" w:hAnsi="Browallia New" w:cs="Browallia New"/>
                <w:sz w:val="28"/>
                <w:szCs w:val="28"/>
                <w:lang w:val="en-GB"/>
              </w:rPr>
              <w:t>30.2068</w:t>
            </w:r>
          </w:p>
        </w:tc>
        <w:tc>
          <w:tcPr>
            <w:tcW w:w="242" w:type="dxa"/>
          </w:tcPr>
          <w:p w14:paraId="0A33B11B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20" w:type="dxa"/>
          </w:tcPr>
          <w:p w14:paraId="7C1E0098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A043B">
              <w:rPr>
                <w:rFonts w:ascii="Browallia New" w:hAnsi="Browallia New" w:cs="Browallia New"/>
                <w:sz w:val="28"/>
                <w:szCs w:val="28"/>
                <w:lang w:val="en-GB"/>
              </w:rPr>
              <w:t>114,015,808</w:t>
            </w:r>
          </w:p>
        </w:tc>
      </w:tr>
      <w:tr w:rsidR="00C71A49" w:rsidRPr="00AA043B" w14:paraId="113C8E2F" w14:textId="77777777" w:rsidTr="00166BE0">
        <w:trPr>
          <w:cantSplit/>
        </w:trPr>
        <w:tc>
          <w:tcPr>
            <w:tcW w:w="3364" w:type="dxa"/>
            <w:shd w:val="clear" w:color="auto" w:fill="auto"/>
          </w:tcPr>
          <w:p w14:paraId="5D0C9065" w14:textId="77777777" w:rsidR="00C71A49" w:rsidRPr="00AA043B" w:rsidRDefault="00C71A49" w:rsidP="008A33FD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  <w:r w:rsidRPr="00AA043B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ยู</w:t>
            </w:r>
            <w:proofErr w:type="spellStart"/>
            <w:r w:rsidRPr="00AA043B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โร</w:t>
            </w:r>
            <w:proofErr w:type="spellEnd"/>
          </w:p>
        </w:tc>
        <w:tc>
          <w:tcPr>
            <w:tcW w:w="1536" w:type="dxa"/>
            <w:shd w:val="clear" w:color="auto" w:fill="auto"/>
          </w:tcPr>
          <w:p w14:paraId="460C6123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A043B">
              <w:rPr>
                <w:rFonts w:ascii="Browallia New" w:hAnsi="Browallia New" w:cs="Browallia New"/>
                <w:sz w:val="28"/>
                <w:szCs w:val="28"/>
                <w:lang w:val="en-GB"/>
              </w:rPr>
              <w:t>375,143</w:t>
            </w:r>
          </w:p>
        </w:tc>
        <w:tc>
          <w:tcPr>
            <w:tcW w:w="284" w:type="dxa"/>
          </w:tcPr>
          <w:p w14:paraId="63F74B83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118CB97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A043B">
              <w:rPr>
                <w:rFonts w:ascii="Browallia New" w:hAnsi="Browallia New" w:cs="Browallia New"/>
                <w:sz w:val="28"/>
                <w:szCs w:val="28"/>
                <w:lang w:val="en-GB"/>
              </w:rPr>
              <w:t>37.2578</w:t>
            </w:r>
          </w:p>
        </w:tc>
        <w:tc>
          <w:tcPr>
            <w:tcW w:w="242" w:type="dxa"/>
          </w:tcPr>
          <w:p w14:paraId="4F472204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20" w:type="dxa"/>
          </w:tcPr>
          <w:p w14:paraId="76F0DC33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A043B">
              <w:rPr>
                <w:rFonts w:ascii="Browallia New" w:hAnsi="Browallia New" w:cs="Browallia New"/>
                <w:sz w:val="28"/>
                <w:szCs w:val="28"/>
                <w:lang w:val="en-GB"/>
              </w:rPr>
              <w:t>13,977,003</w:t>
            </w:r>
          </w:p>
        </w:tc>
      </w:tr>
      <w:tr w:rsidR="00C71A49" w:rsidRPr="00AA043B" w14:paraId="48118A84" w14:textId="77777777" w:rsidTr="00166BE0">
        <w:trPr>
          <w:cantSplit/>
        </w:trPr>
        <w:tc>
          <w:tcPr>
            <w:tcW w:w="3364" w:type="dxa"/>
            <w:shd w:val="clear" w:color="auto" w:fill="auto"/>
          </w:tcPr>
          <w:p w14:paraId="5B276C13" w14:textId="77777777" w:rsidR="00C71A49" w:rsidRPr="00AA043B" w:rsidRDefault="00C71A49" w:rsidP="008A33FD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  <w:proofErr w:type="spellStart"/>
            <w:r w:rsidRPr="00AA043B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ฟรั</w:t>
            </w:r>
            <w:proofErr w:type="spellEnd"/>
            <w:r w:rsidRPr="00AA043B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งก์สวิตเซอร์แลนด์</w:t>
            </w:r>
          </w:p>
        </w:tc>
        <w:tc>
          <w:tcPr>
            <w:tcW w:w="1536" w:type="dxa"/>
            <w:shd w:val="clear" w:color="auto" w:fill="auto"/>
          </w:tcPr>
          <w:p w14:paraId="126A0E4A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A043B">
              <w:rPr>
                <w:rFonts w:ascii="Browallia New" w:hAnsi="Browallia New" w:cs="Browallia New"/>
                <w:sz w:val="28"/>
                <w:szCs w:val="28"/>
                <w:lang w:val="en-US"/>
              </w:rPr>
              <w:tab/>
              <w:t>17,320</w:t>
            </w:r>
          </w:p>
        </w:tc>
        <w:tc>
          <w:tcPr>
            <w:tcW w:w="284" w:type="dxa"/>
          </w:tcPr>
          <w:p w14:paraId="09B2EA41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D16A06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043B">
              <w:rPr>
                <w:rFonts w:ascii="Browallia New" w:hAnsi="Browallia New" w:cs="Browallia New"/>
                <w:sz w:val="28"/>
                <w:szCs w:val="28"/>
                <w:lang w:val="en-GB"/>
              </w:rPr>
              <w:t>34.3927</w:t>
            </w:r>
          </w:p>
        </w:tc>
        <w:tc>
          <w:tcPr>
            <w:tcW w:w="242" w:type="dxa"/>
          </w:tcPr>
          <w:p w14:paraId="0FDD3AAE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20" w:type="dxa"/>
          </w:tcPr>
          <w:p w14:paraId="3520D82A" w14:textId="77777777" w:rsidR="00C71A49" w:rsidRPr="00AA043B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043B">
              <w:rPr>
                <w:rFonts w:ascii="Browallia New" w:hAnsi="Browallia New" w:cs="Browallia New"/>
                <w:sz w:val="28"/>
                <w:szCs w:val="28"/>
                <w:lang w:val="en-GB"/>
              </w:rPr>
              <w:t>595,682</w:t>
            </w:r>
          </w:p>
        </w:tc>
      </w:tr>
    </w:tbl>
    <w:p w14:paraId="1909C759" w14:textId="77777777" w:rsidR="000A780E" w:rsidRPr="00AA043B" w:rsidRDefault="000A780E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0C5D2879" w14:textId="17F2F7F9" w:rsidR="006E4489" w:rsidRPr="00AA043B" w:rsidRDefault="006E4489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  <w:r w:rsidRPr="00AA043B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FE5B49" w:rsidRPr="00AA043B">
        <w:rPr>
          <w:rFonts w:ascii="Browallia New" w:hAnsi="Browallia New" w:cs="Browallia New"/>
          <w:sz w:val="28"/>
          <w:szCs w:val="28"/>
        </w:rPr>
        <w:t>31</w:t>
      </w:r>
      <w:r w:rsidRPr="00AA043B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FE5B49" w:rsidRPr="00AA043B">
        <w:rPr>
          <w:rFonts w:ascii="Browallia New" w:hAnsi="Browallia New" w:cs="Browallia New"/>
          <w:sz w:val="28"/>
          <w:szCs w:val="28"/>
        </w:rPr>
        <w:t>2563</w:t>
      </w:r>
      <w:r w:rsidRPr="00AA043B">
        <w:rPr>
          <w:rFonts w:ascii="Browallia New" w:hAnsi="Browallia New" w:cs="Browallia New"/>
          <w:sz w:val="28"/>
          <w:szCs w:val="28"/>
          <w:cs/>
        </w:rPr>
        <w:t xml:space="preserve"> บริษัทมีสัญญาซื้อขายเงินตราต่างประเทศล่วงหน้าที่เปิดสถานะไว้ซึ่งมีอายุไม่เกิน </w:t>
      </w:r>
    </w:p>
    <w:p w14:paraId="6CE64F1E" w14:textId="77777777" w:rsidR="006E4489" w:rsidRPr="00AA043B" w:rsidRDefault="006E4489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  <w:r w:rsidRPr="00AA043B">
        <w:rPr>
          <w:rFonts w:ascii="Browallia New" w:hAnsi="Browallia New" w:cs="Browallia New"/>
          <w:sz w:val="28"/>
          <w:szCs w:val="28"/>
          <w:cs/>
        </w:rPr>
        <w:t>เดือน ดังนี้</w:t>
      </w:r>
    </w:p>
    <w:p w14:paraId="5A7635B2" w14:textId="77777777" w:rsidR="006E4489" w:rsidRPr="00AA043B" w:rsidRDefault="006E4489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05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551"/>
        <w:gridCol w:w="270"/>
        <w:gridCol w:w="2707"/>
      </w:tblGrid>
      <w:tr w:rsidR="006E4489" w:rsidRPr="00AA043B" w14:paraId="01A3F9BC" w14:textId="77777777" w:rsidTr="006E448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3F6DAFD" w14:textId="77777777" w:rsidR="006E4489" w:rsidRPr="00AA043B" w:rsidRDefault="006E4489" w:rsidP="006E4489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3BCFE9" w14:textId="77777777" w:rsidR="006E4489" w:rsidRPr="00AA043B" w:rsidRDefault="006E4489" w:rsidP="006E4489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jc w:val="center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AA043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งบการเงินรวมและงบการเงินเฉพาะของบริษัท</w:t>
            </w:r>
          </w:p>
        </w:tc>
      </w:tr>
      <w:tr w:rsidR="006E4489" w:rsidRPr="00AA043B" w14:paraId="19637837" w14:textId="77777777" w:rsidTr="006E448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AB05DD8" w14:textId="77777777" w:rsidR="006E4489" w:rsidRPr="00AA043B" w:rsidRDefault="006E4489" w:rsidP="006E4489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0CD1F5" w14:textId="77777777" w:rsidR="006E4489" w:rsidRPr="00AA043B" w:rsidRDefault="006E4489" w:rsidP="006E4489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AA043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จำนวนเงินตราต่างประเทศ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DF629C" w14:textId="77777777" w:rsidR="006E4489" w:rsidRPr="00AA043B" w:rsidRDefault="006E4489" w:rsidP="006E4489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D6B828" w14:textId="77777777" w:rsidR="006E4489" w:rsidRPr="00AA043B" w:rsidRDefault="006E4489" w:rsidP="006E4489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AA043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อัตราแลกเปลี่ยนตามสัญญา</w:t>
            </w:r>
          </w:p>
        </w:tc>
      </w:tr>
      <w:tr w:rsidR="006E4489" w:rsidRPr="00AA043B" w14:paraId="1C5D6E63" w14:textId="77777777" w:rsidTr="006E448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8078F1E" w14:textId="77777777" w:rsidR="006E4489" w:rsidRPr="00AA043B" w:rsidRDefault="006E4489" w:rsidP="006E4489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50A2569" w14:textId="77777777" w:rsidR="006E4489" w:rsidRPr="00AA043B" w:rsidRDefault="006E4489" w:rsidP="006E4489">
            <w:pPr>
              <w:pStyle w:val="a5"/>
              <w:tabs>
                <w:tab w:val="left" w:pos="0"/>
                <w:tab w:val="left" w:pos="276"/>
                <w:tab w:val="left" w:pos="709"/>
              </w:tabs>
              <w:ind w:left="276"/>
              <w:jc w:val="right"/>
              <w:rPr>
                <w:rFonts w:ascii="Browallia New" w:eastAsia="Times New Roman" w:hAnsi="Browallia New" w:cs="Browallia New"/>
                <w:snapToGrid/>
                <w:sz w:val="28"/>
                <w:szCs w:val="28"/>
                <w:lang w:val="en-GB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4A157C" w14:textId="77777777" w:rsidR="006E4489" w:rsidRPr="00AA043B" w:rsidRDefault="006E4489" w:rsidP="006E4489">
            <w:pPr>
              <w:pStyle w:val="a5"/>
              <w:tabs>
                <w:tab w:val="left" w:pos="0"/>
                <w:tab w:val="left" w:pos="276"/>
                <w:tab w:val="left" w:pos="709"/>
              </w:tabs>
              <w:ind w:left="276"/>
              <w:jc w:val="right"/>
              <w:rPr>
                <w:rFonts w:ascii="Browallia New" w:eastAsia="Times New Roman" w:hAnsi="Browallia New" w:cs="Browallia New"/>
                <w:snapToGrid/>
                <w:sz w:val="28"/>
                <w:szCs w:val="28"/>
                <w:lang w:val="en-GB" w:eastAsia="en-US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</w:tcPr>
          <w:p w14:paraId="3226FA4F" w14:textId="77777777" w:rsidR="006E4489" w:rsidRPr="00AA043B" w:rsidRDefault="006E4489" w:rsidP="006E4489">
            <w:pPr>
              <w:pStyle w:val="a5"/>
              <w:tabs>
                <w:tab w:val="left" w:pos="0"/>
                <w:tab w:val="left" w:pos="276"/>
                <w:tab w:val="left" w:pos="709"/>
              </w:tabs>
              <w:ind w:left="276"/>
              <w:jc w:val="right"/>
              <w:rPr>
                <w:rFonts w:ascii="Browallia New" w:eastAsia="Times New Roman" w:hAnsi="Browallia New" w:cs="Browallia New"/>
                <w:snapToGrid/>
                <w:sz w:val="28"/>
                <w:szCs w:val="28"/>
                <w:lang w:val="en-GB" w:eastAsia="en-US"/>
              </w:rPr>
            </w:pPr>
          </w:p>
        </w:tc>
      </w:tr>
      <w:tr w:rsidR="006E4489" w:rsidRPr="00AA043B" w14:paraId="7C22D8ED" w14:textId="77777777" w:rsidTr="006E448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07C98" w14:textId="77777777" w:rsidR="006E4489" w:rsidRPr="00AA043B" w:rsidRDefault="006E4489" w:rsidP="006E4489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AA043B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B98A8A3" w14:textId="0D5A732B" w:rsidR="006E4489" w:rsidRPr="00AA043B" w:rsidRDefault="00FE5B49" w:rsidP="006E4489">
            <w:pPr>
              <w:pStyle w:val="a5"/>
              <w:tabs>
                <w:tab w:val="left" w:pos="0"/>
                <w:tab w:val="left" w:pos="276"/>
                <w:tab w:val="left" w:pos="709"/>
              </w:tabs>
              <w:ind w:left="276"/>
              <w:jc w:val="right"/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GB" w:eastAsia="en-US"/>
              </w:rPr>
            </w:pPr>
            <w:r w:rsidRPr="00AA043B">
              <w:rPr>
                <w:rFonts w:ascii="Browallia New" w:eastAsia="Times New Roman" w:hAnsi="Browallia New" w:cs="Browallia New"/>
                <w:snapToGrid/>
                <w:sz w:val="28"/>
                <w:szCs w:val="28"/>
                <w:lang w:val="en-US" w:eastAsia="en-US"/>
              </w:rPr>
              <w:t>3</w:t>
            </w:r>
            <w:r w:rsidR="006E4489" w:rsidRPr="00AA043B"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GB" w:eastAsia="en-US"/>
              </w:rPr>
              <w:t>,</w:t>
            </w:r>
            <w:r w:rsidRPr="00AA043B">
              <w:rPr>
                <w:rFonts w:ascii="Browallia New" w:eastAsia="Times New Roman" w:hAnsi="Browallia New" w:cs="Browallia New"/>
                <w:snapToGrid/>
                <w:sz w:val="28"/>
                <w:szCs w:val="28"/>
                <w:lang w:val="en-US" w:eastAsia="en-US"/>
              </w:rPr>
              <w:t>774</w:t>
            </w:r>
            <w:r w:rsidR="006E4489" w:rsidRPr="00AA043B"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GB" w:eastAsia="en-US"/>
              </w:rPr>
              <w:t>,</w:t>
            </w:r>
            <w:r w:rsidRPr="00AA043B">
              <w:rPr>
                <w:rFonts w:ascii="Browallia New" w:eastAsia="Times New Roman" w:hAnsi="Browallia New" w:cs="Browallia New"/>
                <w:snapToGrid/>
                <w:sz w:val="28"/>
                <w:szCs w:val="28"/>
                <w:lang w:val="en-US" w:eastAsia="en-US"/>
              </w:rPr>
              <w:t>508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8A51C1" w14:textId="77777777" w:rsidR="006E4489" w:rsidRPr="00AA043B" w:rsidRDefault="006E4489" w:rsidP="006E4489">
            <w:pPr>
              <w:pStyle w:val="a5"/>
              <w:tabs>
                <w:tab w:val="left" w:pos="0"/>
                <w:tab w:val="left" w:pos="276"/>
                <w:tab w:val="left" w:pos="709"/>
              </w:tabs>
              <w:ind w:left="276"/>
              <w:jc w:val="right"/>
              <w:rPr>
                <w:rFonts w:ascii="Browallia New" w:eastAsia="Times New Roman" w:hAnsi="Browallia New" w:cs="Browallia New"/>
                <w:snapToGrid/>
                <w:sz w:val="28"/>
                <w:szCs w:val="28"/>
                <w:lang w:val="en-GB" w:eastAsia="en-US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</w:tcPr>
          <w:p w14:paraId="776F1919" w14:textId="5F938C81" w:rsidR="006E4489" w:rsidRPr="00AA043B" w:rsidRDefault="00FE5B49" w:rsidP="006E4489">
            <w:pPr>
              <w:pStyle w:val="a5"/>
              <w:tabs>
                <w:tab w:val="left" w:pos="0"/>
                <w:tab w:val="left" w:pos="276"/>
                <w:tab w:val="left" w:pos="709"/>
              </w:tabs>
              <w:ind w:left="276"/>
              <w:jc w:val="right"/>
              <w:rPr>
                <w:rFonts w:ascii="Browallia New" w:eastAsia="Times New Roman" w:hAnsi="Browallia New" w:cs="Browallia New"/>
                <w:snapToGrid/>
                <w:sz w:val="28"/>
                <w:szCs w:val="28"/>
                <w:lang w:val="en-GB" w:eastAsia="en-US"/>
              </w:rPr>
            </w:pPr>
            <w:r w:rsidRPr="00AA043B">
              <w:rPr>
                <w:rFonts w:ascii="Browallia New" w:eastAsia="Times New Roman" w:hAnsi="Browallia New" w:cs="Browallia New"/>
                <w:snapToGrid/>
                <w:sz w:val="28"/>
                <w:szCs w:val="28"/>
                <w:lang w:val="en-US" w:eastAsia="en-US"/>
              </w:rPr>
              <w:t>30</w:t>
            </w:r>
            <w:r w:rsidR="006E4489" w:rsidRPr="00AA043B"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GB" w:eastAsia="en-US"/>
              </w:rPr>
              <w:t>.</w:t>
            </w:r>
            <w:r w:rsidRPr="00AA043B">
              <w:rPr>
                <w:rFonts w:ascii="Browallia New" w:eastAsia="Times New Roman" w:hAnsi="Browallia New" w:cs="Browallia New"/>
                <w:snapToGrid/>
                <w:sz w:val="28"/>
                <w:szCs w:val="28"/>
                <w:lang w:val="en-US" w:eastAsia="en-US"/>
              </w:rPr>
              <w:t>16</w:t>
            </w:r>
            <w:r w:rsidR="006E4489" w:rsidRPr="00AA043B"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GB" w:eastAsia="en-US"/>
              </w:rPr>
              <w:t xml:space="preserve"> – </w:t>
            </w:r>
            <w:r w:rsidRPr="00AA043B">
              <w:rPr>
                <w:rFonts w:ascii="Browallia New" w:eastAsia="Times New Roman" w:hAnsi="Browallia New" w:cs="Browallia New"/>
                <w:snapToGrid/>
                <w:sz w:val="28"/>
                <w:szCs w:val="28"/>
                <w:lang w:val="en-US" w:eastAsia="en-US"/>
              </w:rPr>
              <w:t>31</w:t>
            </w:r>
            <w:r w:rsidR="006E4489" w:rsidRPr="00AA043B"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GB" w:eastAsia="en-US"/>
              </w:rPr>
              <w:t>.</w:t>
            </w:r>
            <w:r w:rsidRPr="00AA043B">
              <w:rPr>
                <w:rFonts w:ascii="Browallia New" w:eastAsia="Times New Roman" w:hAnsi="Browallia New" w:cs="Browallia New"/>
                <w:snapToGrid/>
                <w:sz w:val="28"/>
                <w:szCs w:val="28"/>
                <w:lang w:val="en-US" w:eastAsia="en-US"/>
              </w:rPr>
              <w:t>34</w:t>
            </w:r>
          </w:p>
        </w:tc>
      </w:tr>
    </w:tbl>
    <w:p w14:paraId="384B528E" w14:textId="77777777" w:rsidR="00307FA3" w:rsidRPr="00AA043B" w:rsidRDefault="00307FA3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64B4DFC9" w14:textId="0CB935A2" w:rsidR="00BA09DB" w:rsidRPr="00AA043B" w:rsidRDefault="00BA09DB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AA043B">
        <w:rPr>
          <w:rFonts w:ascii="Browallia New" w:hAnsi="Browallia New" w:cs="Browallia New"/>
          <w:sz w:val="28"/>
          <w:szCs w:val="28"/>
          <w:u w:val="single"/>
          <w:cs/>
        </w:rPr>
        <w:t>ความเสี่ยงของอัตราดอกเบี้ย</w:t>
      </w:r>
    </w:p>
    <w:p w14:paraId="7086AE5B" w14:textId="3E089923" w:rsidR="000B0573" w:rsidRPr="00AA043B" w:rsidRDefault="00BA09DB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  <w:r w:rsidRPr="00AA043B">
        <w:rPr>
          <w:rFonts w:ascii="Browallia New" w:hAnsi="Browallia New" w:cs="Browallia New"/>
          <w:sz w:val="28"/>
          <w:szCs w:val="28"/>
          <w:cs/>
        </w:rPr>
        <w:t>ความเสี่ยงจากอัตราดอกเบี้ย หมายถึง ความเสี่ยงที่เกิดจากการเปลี่ยนแปลงของอัตราดอกเบี้ยในตลาดในอนาคต ซึ่งส่งผลกระทบต่อกระแสเงินสดของบริษัทและบริษัทย่อย เนื่องจากเงินกู้ยืมส่วนใหญ่มีอัตราดอกเบี้ยแบบลอยตัว บริษัทและบริษัทย่อยมีความเสี่ยงด้านอัตราดอกเบี้ยของกระแสเงินสดที่เกิดจากเงินกู้ยืม โดยความเสี่ยงจากอัตราดอกเบี้ยดังกล่าวเกิดจากความเปลี่ยนแปลงของอัตราดอกเบี้ยในตลาด</w:t>
      </w:r>
    </w:p>
    <w:p w14:paraId="7FE60B35" w14:textId="7C8DF03C" w:rsidR="000B0573" w:rsidRPr="00AA043B" w:rsidRDefault="000B0573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6C4633C4" w14:textId="5C3CDDB6" w:rsidR="0018176C" w:rsidRPr="00AA043B" w:rsidRDefault="0018176C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26128488" w14:textId="2F732116" w:rsidR="0018176C" w:rsidRPr="00AA043B" w:rsidRDefault="0018176C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6EC90E00" w14:textId="322AFB01" w:rsidR="0018176C" w:rsidRPr="00AA043B" w:rsidRDefault="0018176C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35EC2982" w14:textId="40013964" w:rsidR="0018176C" w:rsidRPr="00AA043B" w:rsidRDefault="0018176C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0A039104" w14:textId="45DEF835" w:rsidR="0018176C" w:rsidRPr="00AA043B" w:rsidRDefault="0018176C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15E4D41C" w14:textId="06A9FB42" w:rsidR="0018176C" w:rsidRPr="00AA043B" w:rsidRDefault="0018176C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4218D896" w14:textId="4E39C284" w:rsidR="0018176C" w:rsidRPr="00AA043B" w:rsidRDefault="0018176C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8E81B7F" w14:textId="1B738CF0" w:rsidR="0018176C" w:rsidRPr="00AA043B" w:rsidRDefault="0018176C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3AF296B3" w14:textId="078C1DC2" w:rsidR="0018176C" w:rsidRPr="00AA043B" w:rsidRDefault="0018176C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255E4EF4" w14:textId="2E07B850" w:rsidR="0018176C" w:rsidRPr="00AA043B" w:rsidRDefault="0018176C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7936AE73" w14:textId="30E948E1" w:rsidR="0018176C" w:rsidRPr="00AA043B" w:rsidRDefault="0018176C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009DB1CA" w14:textId="3CBA41E3" w:rsidR="00DE57EA" w:rsidRPr="00AA043B" w:rsidRDefault="00DE57EA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507E8173" w14:textId="2038F1DF" w:rsidR="00DE57EA" w:rsidRPr="00AA043B" w:rsidRDefault="00DE57EA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64B4DFCC" w14:textId="67ED917D" w:rsidR="00BA09DB" w:rsidRPr="00E72888" w:rsidRDefault="00BA09DB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  <w:r w:rsidRPr="00E72888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E72888">
        <w:rPr>
          <w:rFonts w:ascii="Browallia New" w:hAnsi="Browallia New" w:cs="Browallia New"/>
          <w:sz w:val="28"/>
          <w:szCs w:val="28"/>
        </w:rPr>
        <w:t>31</w:t>
      </w:r>
      <w:r w:rsidRPr="00E72888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E72888">
        <w:rPr>
          <w:rFonts w:ascii="Browallia New" w:hAnsi="Browallia New" w:cs="Browallia New"/>
          <w:sz w:val="28"/>
          <w:szCs w:val="28"/>
        </w:rPr>
        <w:t>25</w:t>
      </w:r>
      <w:r w:rsidR="00546C74" w:rsidRPr="00E72888">
        <w:rPr>
          <w:rFonts w:ascii="Browallia New" w:hAnsi="Browallia New" w:cs="Browallia New"/>
          <w:sz w:val="28"/>
          <w:szCs w:val="28"/>
        </w:rPr>
        <w:t>6</w:t>
      </w:r>
      <w:r w:rsidR="004924F1">
        <w:rPr>
          <w:rFonts w:ascii="Browallia New" w:hAnsi="Browallia New" w:cs="Browallia New"/>
          <w:sz w:val="28"/>
          <w:szCs w:val="28"/>
        </w:rPr>
        <w:t>3</w:t>
      </w:r>
      <w:r w:rsidRPr="00E72888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E72888">
        <w:rPr>
          <w:rFonts w:ascii="Browallia New" w:hAnsi="Browallia New" w:cs="Browallia New"/>
          <w:sz w:val="28"/>
          <w:szCs w:val="28"/>
        </w:rPr>
        <w:t>25</w:t>
      </w:r>
      <w:r w:rsidR="00081F40" w:rsidRPr="00E72888">
        <w:rPr>
          <w:rFonts w:ascii="Browallia New" w:hAnsi="Browallia New" w:cs="Browallia New"/>
          <w:sz w:val="28"/>
          <w:szCs w:val="28"/>
        </w:rPr>
        <w:t>6</w:t>
      </w:r>
      <w:r w:rsidR="004924F1">
        <w:rPr>
          <w:rFonts w:ascii="Browallia New" w:hAnsi="Browallia New" w:cs="Browallia New"/>
          <w:sz w:val="28"/>
          <w:szCs w:val="28"/>
        </w:rPr>
        <w:t>2</w:t>
      </w:r>
      <w:r w:rsidRPr="00E72888">
        <w:rPr>
          <w:rFonts w:ascii="Browallia New" w:hAnsi="Browallia New" w:cs="Browallia New"/>
          <w:sz w:val="28"/>
          <w:szCs w:val="28"/>
          <w:cs/>
        </w:rPr>
        <w:t xml:space="preserve"> สินทรัพย์ทางการเงินและหนี้สินทางการเงินที่มีความเสี่ยงด้านกระแสเงินสดอันเกิดจากการเปลี่ยนแปลงอัตราดอกเบี้ยสรุปได้ดังนี้</w:t>
      </w:r>
    </w:p>
    <w:p w14:paraId="64B4DFCD" w14:textId="2EF35081" w:rsidR="007504F4" w:rsidRPr="00AA043B" w:rsidRDefault="007504F4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605" w:type="dxa"/>
        <w:tblInd w:w="798" w:type="dxa"/>
        <w:tblLook w:val="0000" w:firstRow="0" w:lastRow="0" w:firstColumn="0" w:lastColumn="0" w:noHBand="0" w:noVBand="0"/>
      </w:tblPr>
      <w:tblGrid>
        <w:gridCol w:w="3007"/>
        <w:gridCol w:w="1266"/>
        <w:gridCol w:w="236"/>
        <w:gridCol w:w="1275"/>
        <w:gridCol w:w="236"/>
        <w:gridCol w:w="1143"/>
        <w:gridCol w:w="248"/>
        <w:gridCol w:w="1179"/>
        <w:gridCol w:w="15"/>
      </w:tblGrid>
      <w:tr w:rsidR="00081F40" w:rsidRPr="00E72888" w14:paraId="01A3B459" w14:textId="77777777" w:rsidTr="006143D4">
        <w:trPr>
          <w:gridAfter w:val="1"/>
          <w:wAfter w:w="15" w:type="dxa"/>
          <w:tblHeader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A4DA9" w14:textId="77777777" w:rsidR="00081F40" w:rsidRPr="00E72888" w:rsidRDefault="00081F40" w:rsidP="00124879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D23E10" w14:textId="77777777" w:rsidR="00081F40" w:rsidRPr="00E72888" w:rsidRDefault="00081F40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E72888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(หน่วย : </w:t>
            </w:r>
            <w:r w:rsidRPr="00E72888">
              <w:rPr>
                <w:rFonts w:ascii="Browallia New" w:hAnsi="Browallia New" w:cs="Browallia New" w:hint="cs"/>
                <w:sz w:val="27"/>
                <w:szCs w:val="27"/>
                <w:cs/>
              </w:rPr>
              <w:t>พัน</w:t>
            </w:r>
            <w:r w:rsidRPr="00E72888">
              <w:rPr>
                <w:rFonts w:ascii="Browallia New" w:hAnsi="Browallia New" w:cs="Browallia New"/>
                <w:sz w:val="27"/>
                <w:szCs w:val="27"/>
                <w:cs/>
              </w:rPr>
              <w:t>บาท)</w:t>
            </w:r>
          </w:p>
        </w:tc>
      </w:tr>
      <w:tr w:rsidR="00081F40" w:rsidRPr="00E72888" w14:paraId="13933C86" w14:textId="77777777" w:rsidTr="006143D4">
        <w:trPr>
          <w:gridAfter w:val="1"/>
          <w:wAfter w:w="15" w:type="dxa"/>
          <w:tblHeader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A6738" w14:textId="77777777" w:rsidR="00081F40" w:rsidRPr="00E72888" w:rsidRDefault="00081F40" w:rsidP="00124879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5583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667B41" w14:textId="17E06AC0" w:rsidR="00081F40" w:rsidRPr="00962757" w:rsidRDefault="00081F40" w:rsidP="00124879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E72888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งบการเงินรวม</w:t>
            </w:r>
            <w:r w:rsidR="00962757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 xml:space="preserve"> ณ วันที่ </w:t>
            </w:r>
            <w:r w:rsidR="00962757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="00031EBE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="00630F3D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ธันวาคม </w:t>
            </w:r>
            <w:r w:rsidR="00637C5A">
              <w:rPr>
                <w:rFonts w:ascii="Browallia New" w:hAnsi="Browallia New" w:cs="Browallia New"/>
                <w:sz w:val="27"/>
                <w:szCs w:val="27"/>
              </w:rPr>
              <w:t>2563</w:t>
            </w:r>
          </w:p>
        </w:tc>
      </w:tr>
      <w:tr w:rsidR="00081F40" w:rsidRPr="00E72888" w14:paraId="43BA33F8" w14:textId="77777777" w:rsidTr="006143D4">
        <w:trPr>
          <w:tblHeader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FE892" w14:textId="77777777" w:rsidR="00081F40" w:rsidRPr="00E72888" w:rsidRDefault="00081F40" w:rsidP="00124879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A9DAB8" w14:textId="77777777" w:rsidR="00081F40" w:rsidRPr="00E72888" w:rsidRDefault="00081F40" w:rsidP="00124879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E72888">
              <w:rPr>
                <w:rFonts w:ascii="Browallia New" w:hAnsi="Browallia New" w:cs="Browallia New"/>
                <w:sz w:val="27"/>
                <w:szCs w:val="27"/>
                <w:cs/>
              </w:rPr>
              <w:t>มีอัตราดอกเบี้ยลอยตัว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888BB" w14:textId="77777777" w:rsidR="00081F40" w:rsidRPr="00E72888" w:rsidRDefault="00081F40" w:rsidP="00124879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E23724" w14:textId="77777777" w:rsidR="00081F40" w:rsidRPr="00E72888" w:rsidRDefault="00081F40" w:rsidP="00124879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E72888">
              <w:rPr>
                <w:rFonts w:ascii="Browallia New" w:hAnsi="Browallia New" w:cs="Browallia New"/>
                <w:sz w:val="27"/>
                <w:szCs w:val="27"/>
                <w:cs/>
              </w:rPr>
              <w:t>มีอัตราดอกเบี้ย</w:t>
            </w:r>
            <w:r w:rsidRPr="00E72888">
              <w:rPr>
                <w:rFonts w:ascii="Browallia New" w:hAnsi="Browallia New" w:cs="Browallia New"/>
                <w:sz w:val="27"/>
                <w:szCs w:val="27"/>
              </w:rPr>
              <w:t xml:space="preserve">  </w:t>
            </w:r>
            <w:r w:rsidRPr="00E72888">
              <w:rPr>
                <w:rFonts w:ascii="Browallia New" w:hAnsi="Browallia New" w:cs="Browallia New"/>
                <w:sz w:val="27"/>
                <w:szCs w:val="27"/>
                <w:cs/>
              </w:rPr>
              <w:t>คงที่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56A254F" w14:textId="77777777" w:rsidR="00081F40" w:rsidRPr="00E72888" w:rsidRDefault="00081F40" w:rsidP="00124879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26419D" w14:textId="77777777" w:rsidR="00081F40" w:rsidRPr="00E72888" w:rsidRDefault="00081F40" w:rsidP="00124879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E72888">
              <w:rPr>
                <w:rFonts w:ascii="Browallia New" w:hAnsi="Browallia New" w:cs="Browallia New"/>
                <w:sz w:val="27"/>
                <w:szCs w:val="27"/>
                <w:cs/>
              </w:rPr>
              <w:t>ไม่มีดอกเบี้ย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4AAFC587" w14:textId="77777777" w:rsidR="00081F40" w:rsidRPr="00E72888" w:rsidRDefault="00081F40" w:rsidP="00124879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39AD4D" w14:textId="77777777" w:rsidR="00081F40" w:rsidRPr="00E72888" w:rsidRDefault="00081F40" w:rsidP="00124879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E72888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</w:tr>
      <w:tr w:rsidR="00081F40" w:rsidRPr="00E72888" w14:paraId="4A4D7464" w14:textId="77777777" w:rsidTr="006143D4">
        <w:tc>
          <w:tcPr>
            <w:tcW w:w="300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968987E" w14:textId="77777777" w:rsidR="00081F40" w:rsidRPr="00E72888" w:rsidRDefault="00081F40" w:rsidP="00124879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E72888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66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1CAF0D17" w14:textId="77777777" w:rsidR="00081F40" w:rsidRPr="00E72888" w:rsidRDefault="00081F40" w:rsidP="00124879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295F3BE" w14:textId="77777777" w:rsidR="00081F40" w:rsidRPr="00E72888" w:rsidRDefault="00081F40" w:rsidP="00124879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B45EF8" w14:textId="77777777" w:rsidR="00081F40" w:rsidRPr="00E72888" w:rsidRDefault="00081F40" w:rsidP="00124879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BAC2A9D" w14:textId="77777777" w:rsidR="00081F40" w:rsidRPr="00E72888" w:rsidRDefault="00081F40" w:rsidP="00124879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B7D56" w14:textId="77777777" w:rsidR="00081F40" w:rsidRPr="00E72888" w:rsidRDefault="00081F40" w:rsidP="00124879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03341DD8" w14:textId="77777777" w:rsidR="00081F40" w:rsidRPr="00E72888" w:rsidRDefault="00081F40" w:rsidP="00124879">
            <w:pPr>
              <w:spacing w:line="240" w:lineRule="auto"/>
              <w:ind w:right="-155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94" w:type="dxa"/>
            <w:gridSpan w:val="2"/>
            <w:tcBorders>
              <w:left w:val="nil"/>
              <w:right w:val="nil"/>
            </w:tcBorders>
            <w:vAlign w:val="bottom"/>
          </w:tcPr>
          <w:p w14:paraId="01699388" w14:textId="77777777" w:rsidR="00081F40" w:rsidRPr="00E72888" w:rsidRDefault="00081F40" w:rsidP="00124879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</w:tr>
      <w:tr w:rsidR="00081F40" w:rsidRPr="00E72888" w14:paraId="3A7A498D" w14:textId="77777777" w:rsidTr="006143D4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702B5" w14:textId="77777777" w:rsidR="00081F40" w:rsidRPr="00E72888" w:rsidRDefault="00081F40" w:rsidP="00124879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E72888">
              <w:rPr>
                <w:rFonts w:ascii="Browallia New" w:hAnsi="Browallia New" w:cs="Browalli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AF8D15" w14:textId="5931C3F5" w:rsidR="00081F40" w:rsidRPr="00E72888" w:rsidRDefault="00FE5B49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7"/>
                <w:szCs w:val="27"/>
              </w:rPr>
              <w:t>1</w:t>
            </w:r>
            <w:r w:rsidR="00296431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7"/>
                <w:szCs w:val="27"/>
              </w:rPr>
              <w:t>708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C4225D" w14:textId="77777777" w:rsidR="00081F40" w:rsidRPr="00E72888" w:rsidRDefault="00081F40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C672B6C" w14:textId="6892B72F" w:rsidR="00081F40" w:rsidRPr="00E72888" w:rsidRDefault="00FE5B49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E5B49">
              <w:rPr>
                <w:rFonts w:ascii="Browallia New" w:hAnsi="Browallia New" w:cs="Browallia New" w:hint="cs"/>
                <w:sz w:val="27"/>
                <w:szCs w:val="27"/>
              </w:rPr>
              <w:t>321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F9756B" w14:textId="77777777" w:rsidR="00081F40" w:rsidRPr="00E72888" w:rsidRDefault="00081F40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91A8A00" w14:textId="439D683E" w:rsidR="00081F40" w:rsidRPr="00E72888" w:rsidRDefault="00FE5B49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7"/>
                <w:szCs w:val="27"/>
              </w:rPr>
              <w:t>34</w:t>
            </w:r>
            <w:r w:rsidR="00296431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7"/>
                <w:szCs w:val="27"/>
              </w:rPr>
              <w:t>594</w:t>
            </w: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2CECDA" w14:textId="77777777" w:rsidR="00081F40" w:rsidRPr="00E72888" w:rsidRDefault="00081F40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8752A5" w14:textId="6F07222A" w:rsidR="00081F40" w:rsidRPr="00E72888" w:rsidRDefault="00FE5B49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7"/>
                <w:szCs w:val="27"/>
              </w:rPr>
              <w:t>36</w:t>
            </w:r>
            <w:r w:rsidR="00296431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7"/>
                <w:szCs w:val="27"/>
              </w:rPr>
              <w:t>623</w:t>
            </w:r>
          </w:p>
        </w:tc>
      </w:tr>
      <w:tr w:rsidR="0090520F" w:rsidRPr="00E72888" w14:paraId="3FEB4DC8" w14:textId="77777777" w:rsidTr="006143D4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C0DA7" w14:textId="30F4D23A" w:rsidR="0090520F" w:rsidRPr="008F18C9" w:rsidRDefault="0090520F" w:rsidP="0090520F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ลูกหนี้การค้าและลูกหนี้อื่น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B44BB88" w14:textId="2C122786" w:rsidR="0090520F" w:rsidRPr="008F18C9" w:rsidRDefault="0090520F" w:rsidP="0090520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DAFE2F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A565099" w14:textId="586488DD" w:rsidR="0090520F" w:rsidRPr="008F18C9" w:rsidRDefault="0090520F" w:rsidP="0090520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5F03A1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41B0FAE" w14:textId="449082C1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lang w:val="en-GB"/>
              </w:rPr>
              <w:t>175,097</w:t>
            </w: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355808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7F123B" w14:textId="76F500B3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lang w:val="en-GB"/>
              </w:rPr>
              <w:t>175,097</w:t>
            </w:r>
          </w:p>
        </w:tc>
      </w:tr>
      <w:tr w:rsidR="0090520F" w:rsidRPr="00E72888" w14:paraId="71EB69FC" w14:textId="77777777" w:rsidTr="006143D4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90C40" w14:textId="6788D207" w:rsidR="0090520F" w:rsidRPr="008F18C9" w:rsidRDefault="0090520F" w:rsidP="0090520F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0F7E05A" w14:textId="69560E1D" w:rsidR="0090520F" w:rsidRPr="008F18C9" w:rsidRDefault="0090520F" w:rsidP="0090520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667BCA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6A7DCD6" w14:textId="26F4CA5C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</w:rPr>
              <w:t>15,000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CFC49F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DB70186" w14:textId="772635C7" w:rsidR="0090520F" w:rsidRPr="008F18C9" w:rsidRDefault="0090520F" w:rsidP="0090520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C22B87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0C9637" w14:textId="6C1CDA9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lang w:val="en-GB"/>
              </w:rPr>
              <w:t>15,000</w:t>
            </w:r>
          </w:p>
        </w:tc>
      </w:tr>
      <w:tr w:rsidR="0090520F" w:rsidRPr="00E72888" w14:paraId="4EEF9D32" w14:textId="77777777" w:rsidTr="006143D4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94D60" w14:textId="544211E9" w:rsidR="0090520F" w:rsidRPr="008F18C9" w:rsidRDefault="0090520F" w:rsidP="0090520F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ลูกหนี้ตามสัญญาเช่า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B0A4E4A" w14:textId="2DC9EFBF" w:rsidR="0090520F" w:rsidRPr="008F18C9" w:rsidRDefault="0090520F" w:rsidP="0090520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6A54BC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4180B2" w14:textId="1249C89F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</w:rPr>
              <w:t>2,076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F302AF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7BABB21" w14:textId="2073D279" w:rsidR="0090520F" w:rsidRPr="008F18C9" w:rsidRDefault="0090520F" w:rsidP="0090520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A9CCBC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2029C7" w14:textId="718A96DA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lang w:val="en-GB"/>
              </w:rPr>
              <w:t>2,076</w:t>
            </w:r>
          </w:p>
        </w:tc>
      </w:tr>
      <w:tr w:rsidR="0090520F" w:rsidRPr="00E72888" w14:paraId="580BA706" w14:textId="77777777" w:rsidTr="006143D4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62692" w14:textId="4DB4BD58" w:rsidR="0090520F" w:rsidRPr="008F18C9" w:rsidRDefault="0090520F" w:rsidP="0090520F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cs/>
              </w:rPr>
              <w:t>สินทรัพย์</w:t>
            </w:r>
            <w:r w:rsidRPr="008F18C9">
              <w:rPr>
                <w:rFonts w:ascii="Browallia New" w:hAnsi="Browallia New" w:cs="Browallia New" w:hint="cs"/>
                <w:sz w:val="27"/>
                <w:szCs w:val="27"/>
                <w:cs/>
              </w:rPr>
              <w:t>ไม่</w:t>
            </w:r>
            <w:r w:rsidRPr="008F18C9">
              <w:rPr>
                <w:rFonts w:ascii="Browallia New" w:hAnsi="Browallia New" w:cs="Browallia New"/>
                <w:sz w:val="27"/>
                <w:szCs w:val="27"/>
                <w:cs/>
              </w:rPr>
              <w:t>หมุนเวียนอื่น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1C29A69" w14:textId="7764A98C" w:rsidR="0090520F" w:rsidRPr="008F18C9" w:rsidRDefault="0090520F" w:rsidP="0090520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AA9339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7DECCD1" w14:textId="0E269C72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lang w:val="en-GB"/>
              </w:rPr>
              <w:t>1,761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646955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C29C1F0" w14:textId="3863A365" w:rsidR="0090520F" w:rsidRPr="008F18C9" w:rsidRDefault="0090520F" w:rsidP="0090520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01E8C7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4C1D44" w14:textId="793E2FC3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lang w:val="en-GB"/>
              </w:rPr>
              <w:t>1,761</w:t>
            </w:r>
          </w:p>
        </w:tc>
      </w:tr>
      <w:tr w:rsidR="00081F40" w:rsidRPr="00E72888" w14:paraId="44056502" w14:textId="77777777" w:rsidTr="006143D4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47640" w14:textId="77777777" w:rsidR="00081F40" w:rsidRPr="00857E4B" w:rsidRDefault="00081F40" w:rsidP="00124879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highlight w:val="yellow"/>
                <w:u w:val="single"/>
                <w:lang w:val="en-GB"/>
              </w:rPr>
            </w:pP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919286E" w14:textId="77777777" w:rsidR="00081F40" w:rsidRPr="00857E4B" w:rsidRDefault="00081F40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highlight w:val="yellow"/>
                <w:rtl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530B9C3" w14:textId="77777777" w:rsidR="00081F40" w:rsidRPr="00857E4B" w:rsidRDefault="00081F40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9533FBC" w14:textId="77777777" w:rsidR="00081F40" w:rsidRPr="00857E4B" w:rsidRDefault="00081F40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highlight w:val="yellow"/>
                <w:rtl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9C0FD98" w14:textId="77777777" w:rsidR="00081F40" w:rsidRPr="00857E4B" w:rsidRDefault="00081F40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highlight w:val="yellow"/>
                <w:rtl/>
                <w:cs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CD7215" w14:textId="77777777" w:rsidR="00081F40" w:rsidRPr="00857E4B" w:rsidRDefault="00081F40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</w:tcPr>
          <w:p w14:paraId="239E5C82" w14:textId="77777777" w:rsidR="00081F40" w:rsidRPr="00857E4B" w:rsidRDefault="00081F40" w:rsidP="00124879">
            <w:pPr>
              <w:spacing w:line="240" w:lineRule="auto"/>
              <w:ind w:right="-155"/>
              <w:jc w:val="right"/>
              <w:rPr>
                <w:rFonts w:ascii="Browallia New" w:hAnsi="Browallia New" w:cs="Browallia New"/>
                <w:sz w:val="27"/>
                <w:szCs w:val="27"/>
                <w:highlight w:val="yellow"/>
                <w:rtl/>
                <w:cs/>
              </w:rPr>
            </w:pPr>
          </w:p>
        </w:tc>
        <w:tc>
          <w:tcPr>
            <w:tcW w:w="1194" w:type="dxa"/>
            <w:gridSpan w:val="2"/>
            <w:tcBorders>
              <w:left w:val="nil"/>
              <w:right w:val="nil"/>
            </w:tcBorders>
          </w:tcPr>
          <w:p w14:paraId="0D4FA8A4" w14:textId="77777777" w:rsidR="00081F40" w:rsidRPr="00857E4B" w:rsidRDefault="00081F40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highlight w:val="yellow"/>
                <w:rtl/>
                <w:cs/>
              </w:rPr>
            </w:pPr>
          </w:p>
        </w:tc>
      </w:tr>
      <w:tr w:rsidR="00BF256C" w:rsidRPr="00E72888" w14:paraId="6E01C025" w14:textId="77777777" w:rsidTr="006143D4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85390" w14:textId="77777777" w:rsidR="00BF256C" w:rsidRPr="00E72888" w:rsidRDefault="00BF256C" w:rsidP="00124879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u w:val="single"/>
                <w:lang w:val="en-GB"/>
              </w:rPr>
            </w:pP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83A9D65" w14:textId="77777777" w:rsidR="00BF256C" w:rsidRPr="00E72888" w:rsidRDefault="00BF256C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BB4FC9E" w14:textId="77777777" w:rsidR="00BF256C" w:rsidRPr="00E72888" w:rsidRDefault="00BF256C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94BF378" w14:textId="77777777" w:rsidR="00BF256C" w:rsidRPr="00E72888" w:rsidRDefault="00BF256C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1C813AB" w14:textId="77777777" w:rsidR="00BF256C" w:rsidRPr="00E72888" w:rsidRDefault="00BF256C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3A74F20" w14:textId="77777777" w:rsidR="00BF256C" w:rsidRPr="00E72888" w:rsidRDefault="00BF256C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</w:tcPr>
          <w:p w14:paraId="24936DD2" w14:textId="77777777" w:rsidR="00BF256C" w:rsidRPr="00E72888" w:rsidRDefault="00BF256C" w:rsidP="00124879">
            <w:pPr>
              <w:spacing w:line="240" w:lineRule="auto"/>
              <w:ind w:right="-155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</w:p>
        </w:tc>
        <w:tc>
          <w:tcPr>
            <w:tcW w:w="1194" w:type="dxa"/>
            <w:gridSpan w:val="2"/>
            <w:tcBorders>
              <w:left w:val="nil"/>
              <w:right w:val="nil"/>
            </w:tcBorders>
          </w:tcPr>
          <w:p w14:paraId="46E8DA0B" w14:textId="77777777" w:rsidR="00BF256C" w:rsidRPr="00E72888" w:rsidRDefault="00BF256C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</w:p>
        </w:tc>
      </w:tr>
      <w:tr w:rsidR="00081F40" w:rsidRPr="00E72888" w14:paraId="645145CE" w14:textId="77777777" w:rsidTr="006143D4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0D7DE" w14:textId="77777777" w:rsidR="00081F40" w:rsidRPr="00E72888" w:rsidRDefault="00081F40" w:rsidP="00124879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E72888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หนี้สินทางการเงิน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6626D5" w14:textId="77777777" w:rsidR="00081F40" w:rsidRPr="00E72888" w:rsidRDefault="00081F40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EC8248" w14:textId="77777777" w:rsidR="00081F40" w:rsidRPr="00E72888" w:rsidRDefault="00081F40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4EFA3F" w14:textId="77777777" w:rsidR="00081F40" w:rsidRPr="00E72888" w:rsidRDefault="00081F40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E3008D" w14:textId="77777777" w:rsidR="00081F40" w:rsidRPr="00E72888" w:rsidRDefault="00081F40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90DDF" w14:textId="77777777" w:rsidR="00081F40" w:rsidRPr="00E72888" w:rsidRDefault="00081F40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FB5E606" w14:textId="77777777" w:rsidR="00081F40" w:rsidRPr="00E72888" w:rsidRDefault="00081F40" w:rsidP="00124879">
            <w:pPr>
              <w:spacing w:line="240" w:lineRule="auto"/>
              <w:ind w:right="-155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right w:val="nil"/>
            </w:tcBorders>
          </w:tcPr>
          <w:p w14:paraId="40464EFE" w14:textId="77777777" w:rsidR="00081F40" w:rsidRPr="00E72888" w:rsidRDefault="00081F40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</w:p>
        </w:tc>
      </w:tr>
      <w:tr w:rsidR="0090520F" w:rsidRPr="00E72888" w14:paraId="630E7647" w14:textId="77777777" w:rsidTr="006143D4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FE061" w14:textId="77777777" w:rsidR="0090520F" w:rsidRPr="00E72888" w:rsidRDefault="0090520F" w:rsidP="0090520F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rtl/>
                <w:cs/>
                <w:lang w:val="en-GB"/>
              </w:rPr>
            </w:pPr>
            <w:r w:rsidRPr="00E72888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เงินกู้ยืมระยะสั้นจา</w:t>
            </w:r>
            <w:r w:rsidRPr="00E72888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กสถาบันการเงิน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7FBC56" w14:textId="1D85ADE1" w:rsidR="0090520F" w:rsidRPr="00E72888" w:rsidRDefault="00FE5B49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7"/>
                <w:szCs w:val="27"/>
              </w:rPr>
              <w:t>151</w:t>
            </w:r>
            <w:r w:rsidR="0090520F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7"/>
                <w:szCs w:val="27"/>
              </w:rPr>
              <w:t>485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68F393" w14:textId="77777777" w:rsidR="0090520F" w:rsidRPr="00E72888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55416A" w14:textId="60E6FAAD" w:rsidR="0090520F" w:rsidRPr="00E72888" w:rsidRDefault="0090520F" w:rsidP="0090520F">
            <w:pPr>
              <w:spacing w:line="240" w:lineRule="auto"/>
              <w:ind w:right="27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BB78D1" w14:textId="77777777" w:rsidR="0090520F" w:rsidRPr="00E72888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6C6C2" w14:textId="729D6B3B" w:rsidR="0090520F" w:rsidRPr="00E72888" w:rsidRDefault="0090520F" w:rsidP="0090520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1D402B5" w14:textId="77777777" w:rsidR="0090520F" w:rsidRPr="00E72888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right w:val="nil"/>
            </w:tcBorders>
          </w:tcPr>
          <w:p w14:paraId="0D78818B" w14:textId="52C0A9C9" w:rsidR="0090520F" w:rsidRPr="00E72888" w:rsidRDefault="00FE5B49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7"/>
                <w:szCs w:val="27"/>
              </w:rPr>
              <w:t>151</w:t>
            </w:r>
            <w:r w:rsidR="0090520F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7"/>
                <w:szCs w:val="27"/>
              </w:rPr>
              <w:t>485</w:t>
            </w:r>
          </w:p>
        </w:tc>
      </w:tr>
      <w:tr w:rsidR="0090520F" w:rsidRPr="008F18C9" w14:paraId="0DED9430" w14:textId="77777777" w:rsidTr="006143D4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875E6" w14:textId="1F9BB4A7" w:rsidR="0090520F" w:rsidRPr="008F18C9" w:rsidRDefault="0090520F" w:rsidP="0090520F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DFABBA" w14:textId="6BAE6AF1" w:rsidR="0090520F" w:rsidRPr="008F18C9" w:rsidRDefault="0090520F" w:rsidP="0090520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CC0118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52DFBE" w14:textId="5B25EE44" w:rsidR="0090520F" w:rsidRPr="008F18C9" w:rsidRDefault="0090520F" w:rsidP="0090520F">
            <w:pPr>
              <w:spacing w:line="240" w:lineRule="auto"/>
              <w:ind w:right="27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5E56B0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306F8A" w14:textId="359910D1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lang w:val="en-GB"/>
              </w:rPr>
              <w:t>54,414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C33AD30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right w:val="nil"/>
            </w:tcBorders>
          </w:tcPr>
          <w:p w14:paraId="45880326" w14:textId="4C26EDC1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lang w:val="en-GB"/>
              </w:rPr>
              <w:t>54,414</w:t>
            </w:r>
          </w:p>
        </w:tc>
      </w:tr>
      <w:tr w:rsidR="0090520F" w:rsidRPr="008F18C9" w14:paraId="65D45114" w14:textId="77777777" w:rsidTr="006143D4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C4926" w14:textId="2FA7EB21" w:rsidR="0090520F" w:rsidRPr="008F18C9" w:rsidRDefault="0090520F" w:rsidP="0090520F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8F18C9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หนี้สินอนุพันธ์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AEEA95" w14:textId="2874CFA0" w:rsidR="0090520F" w:rsidRPr="008F18C9" w:rsidRDefault="0090520F" w:rsidP="0090520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6A1D50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F34EF7" w14:textId="00A56FBE" w:rsidR="0090520F" w:rsidRPr="008F18C9" w:rsidRDefault="0090520F" w:rsidP="0090520F">
            <w:pPr>
              <w:spacing w:line="240" w:lineRule="auto"/>
              <w:ind w:right="27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294FD1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E7E8F4" w14:textId="116EB084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lang w:val="en-GB"/>
              </w:rPr>
              <w:t>1,694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CE0C549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right w:val="nil"/>
            </w:tcBorders>
          </w:tcPr>
          <w:p w14:paraId="05FD69E6" w14:textId="5E7663B6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lang w:val="en-GB"/>
              </w:rPr>
              <w:t>1,694</w:t>
            </w:r>
          </w:p>
        </w:tc>
      </w:tr>
      <w:tr w:rsidR="0090520F" w:rsidRPr="008F18C9" w14:paraId="23FBE265" w14:textId="77777777" w:rsidTr="006143D4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CB227" w14:textId="77777777" w:rsidR="0090520F" w:rsidRPr="008F18C9" w:rsidRDefault="0090520F" w:rsidP="0090520F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rtl/>
                <w:cs/>
                <w:lang w:val="en-GB"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เงินกู้ยืมระยะยาว</w:t>
            </w:r>
            <w:r w:rsidRPr="008F18C9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จากสถาบันการเงิน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0B7E2C" w14:textId="2A89313B" w:rsidR="0090520F" w:rsidRPr="008F18C9" w:rsidRDefault="00FE5B49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E5B49">
              <w:rPr>
                <w:rFonts w:ascii="Browallia New" w:hAnsi="Browallia New" w:cs="Browallia New" w:hint="cs"/>
                <w:sz w:val="27"/>
                <w:szCs w:val="27"/>
              </w:rPr>
              <w:t>80</w:t>
            </w:r>
            <w:r w:rsidR="0090520F" w:rsidRPr="008F18C9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7"/>
                <w:szCs w:val="27"/>
              </w:rPr>
              <w:t>514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F44F6E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97E2BC" w14:textId="0B182751" w:rsidR="0090520F" w:rsidRPr="008F18C9" w:rsidRDefault="0090520F" w:rsidP="0090520F">
            <w:pPr>
              <w:tabs>
                <w:tab w:val="clear" w:pos="680"/>
                <w:tab w:val="clear" w:pos="1871"/>
              </w:tabs>
              <w:spacing w:line="240" w:lineRule="auto"/>
              <w:ind w:right="27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E233D8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EBAE61" w14:textId="48DBEA37" w:rsidR="0090520F" w:rsidRPr="008F18C9" w:rsidRDefault="0090520F" w:rsidP="0090520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78D6898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2999D" w14:textId="63F5C535" w:rsidR="0090520F" w:rsidRPr="008F18C9" w:rsidRDefault="00FE5B49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E5B49">
              <w:rPr>
                <w:rFonts w:ascii="Browallia New" w:hAnsi="Browallia New" w:cs="Browallia New" w:hint="cs"/>
                <w:sz w:val="27"/>
                <w:szCs w:val="27"/>
              </w:rPr>
              <w:t>80</w:t>
            </w:r>
            <w:r w:rsidR="0090520F" w:rsidRPr="008F18C9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7"/>
                <w:szCs w:val="27"/>
              </w:rPr>
              <w:t>514</w:t>
            </w:r>
          </w:p>
        </w:tc>
      </w:tr>
      <w:tr w:rsidR="0090520F" w:rsidRPr="008F18C9" w14:paraId="4786B772" w14:textId="77777777" w:rsidTr="006143D4">
        <w:tc>
          <w:tcPr>
            <w:tcW w:w="30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2905AD" w14:textId="092EE6AF" w:rsidR="0090520F" w:rsidRPr="008F18C9" w:rsidRDefault="0090520F" w:rsidP="0090520F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8F18C9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CB6E2D" w14:textId="53E45A56" w:rsidR="0090520F" w:rsidRPr="008F18C9" w:rsidRDefault="0090520F" w:rsidP="0090520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04E9442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9A6EA2" w14:textId="526D3A22" w:rsidR="0090520F" w:rsidRPr="008F18C9" w:rsidRDefault="0090520F" w:rsidP="00C923CB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lang w:val="en-GB"/>
              </w:rPr>
              <w:t>56,979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C9321B5" w14:textId="6AB0901C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80E2F7" w14:textId="3B196E8A" w:rsidR="0090520F" w:rsidRPr="008F18C9" w:rsidRDefault="0090520F" w:rsidP="0090520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228FD8C7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right w:val="nil"/>
            </w:tcBorders>
          </w:tcPr>
          <w:p w14:paraId="037C02DE" w14:textId="3C6FD998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lang w:val="en-GB"/>
              </w:rPr>
              <w:t>56,979</w:t>
            </w:r>
          </w:p>
        </w:tc>
      </w:tr>
      <w:tr w:rsidR="00EF7E2C" w:rsidRPr="008F18C9" w14:paraId="53D5200D" w14:textId="77777777" w:rsidTr="006143D4">
        <w:tc>
          <w:tcPr>
            <w:tcW w:w="30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05C5E2" w14:textId="77777777" w:rsidR="00EF7E2C" w:rsidRPr="008F18C9" w:rsidRDefault="00EF7E2C" w:rsidP="00505CF6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85578E" w14:textId="77777777" w:rsidR="00EF7E2C" w:rsidRPr="008F18C9" w:rsidRDefault="00EF7E2C" w:rsidP="00505CF6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D7C9E00" w14:textId="77777777" w:rsidR="00EF7E2C" w:rsidRPr="008F18C9" w:rsidRDefault="00EF7E2C" w:rsidP="00505CF6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C667C7" w14:textId="77777777" w:rsidR="00EF7E2C" w:rsidRPr="008F18C9" w:rsidRDefault="00EF7E2C" w:rsidP="00505CF6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68807D9" w14:textId="77777777" w:rsidR="00EF7E2C" w:rsidRPr="008F18C9" w:rsidRDefault="00EF7E2C" w:rsidP="00505CF6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A1DF67" w14:textId="77777777" w:rsidR="00EF7E2C" w:rsidRPr="008F18C9" w:rsidRDefault="00EF7E2C" w:rsidP="00505CF6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3C046EE0" w14:textId="77777777" w:rsidR="00EF7E2C" w:rsidRPr="008F18C9" w:rsidRDefault="00EF7E2C" w:rsidP="00505CF6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right w:val="nil"/>
            </w:tcBorders>
          </w:tcPr>
          <w:p w14:paraId="111E55FA" w14:textId="77777777" w:rsidR="00EF7E2C" w:rsidRPr="008F18C9" w:rsidRDefault="00EF7E2C" w:rsidP="00505CF6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</w:tr>
    </w:tbl>
    <w:p w14:paraId="724088F2" w14:textId="30D2AF44" w:rsidR="006143D4" w:rsidRPr="00F602C8" w:rsidRDefault="006143D4" w:rsidP="00F602C8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1D9A8737" w14:textId="4C4215B5" w:rsidR="006143D4" w:rsidRPr="00F602C8" w:rsidRDefault="006143D4" w:rsidP="00F602C8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1E479A98" w14:textId="3C028AE4" w:rsidR="006143D4" w:rsidRPr="00F602C8" w:rsidRDefault="006143D4" w:rsidP="00F602C8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48972638" w14:textId="7E9C165A" w:rsidR="006143D4" w:rsidRPr="00F602C8" w:rsidRDefault="006143D4" w:rsidP="00F602C8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451283B4" w14:textId="72535C24" w:rsidR="00C82AC6" w:rsidRPr="00F602C8" w:rsidRDefault="00C82AC6" w:rsidP="00F602C8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0302C36C" w14:textId="1C0FC0E8" w:rsidR="00C82AC6" w:rsidRPr="00F602C8" w:rsidRDefault="00C82AC6" w:rsidP="00F602C8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23684061" w14:textId="717A8747" w:rsidR="00C82AC6" w:rsidRPr="00F602C8" w:rsidRDefault="00C82AC6" w:rsidP="00F602C8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04A497EC" w14:textId="3964E637" w:rsidR="00C82AC6" w:rsidRPr="00F602C8" w:rsidRDefault="00C82AC6" w:rsidP="00F602C8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6EE0AFA2" w14:textId="3CBECA05" w:rsidR="00C82AC6" w:rsidRPr="00F602C8" w:rsidRDefault="00C82AC6" w:rsidP="00F602C8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7E58F881" w14:textId="36427323" w:rsidR="00C82AC6" w:rsidRPr="00F602C8" w:rsidRDefault="00C82AC6" w:rsidP="00F602C8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2E47CC60" w14:textId="13783D5E" w:rsidR="00C82AC6" w:rsidRPr="00F602C8" w:rsidRDefault="00C82AC6" w:rsidP="00F602C8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06D7055C" w14:textId="01F55578" w:rsidR="00C82AC6" w:rsidRPr="00F602C8" w:rsidRDefault="00C82AC6" w:rsidP="00F602C8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3BDC952A" w14:textId="18534B6C" w:rsidR="00C82AC6" w:rsidRPr="00F602C8" w:rsidRDefault="00C82AC6" w:rsidP="00F602C8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4E812C93" w14:textId="4C97E209" w:rsidR="00C82AC6" w:rsidRPr="00F602C8" w:rsidRDefault="00C82AC6" w:rsidP="00F602C8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79C75CEA" w14:textId="7044818E" w:rsidR="00C82AC6" w:rsidRPr="00F602C8" w:rsidRDefault="00C82AC6" w:rsidP="00F602C8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0F2B0ADE" w14:textId="014C97E1" w:rsidR="00C82AC6" w:rsidRPr="00F602C8" w:rsidRDefault="00C82AC6" w:rsidP="00F602C8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726B532D" w14:textId="1A62C748" w:rsidR="00C82AC6" w:rsidRPr="00F602C8" w:rsidRDefault="00C82AC6" w:rsidP="00F602C8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5A83E3C1" w14:textId="10C551B6" w:rsidR="00C82AC6" w:rsidRPr="00F602C8" w:rsidRDefault="00C82AC6" w:rsidP="00F602C8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7CDC6A7C" w14:textId="2EEE202B" w:rsidR="00C82AC6" w:rsidRPr="00F602C8" w:rsidRDefault="00C82AC6" w:rsidP="00F602C8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614" w:type="dxa"/>
        <w:tblInd w:w="798" w:type="dxa"/>
        <w:tblLook w:val="0000" w:firstRow="0" w:lastRow="0" w:firstColumn="0" w:lastColumn="0" w:noHBand="0" w:noVBand="0"/>
      </w:tblPr>
      <w:tblGrid>
        <w:gridCol w:w="3007"/>
        <w:gridCol w:w="1266"/>
        <w:gridCol w:w="236"/>
        <w:gridCol w:w="647"/>
        <w:gridCol w:w="628"/>
        <w:gridCol w:w="236"/>
        <w:gridCol w:w="1143"/>
        <w:gridCol w:w="248"/>
        <w:gridCol w:w="1188"/>
        <w:gridCol w:w="15"/>
      </w:tblGrid>
      <w:tr w:rsidR="00230F9D" w:rsidRPr="008F18C9" w14:paraId="07F8E30B" w14:textId="77777777" w:rsidTr="007313C6">
        <w:trPr>
          <w:gridAfter w:val="1"/>
          <w:wAfter w:w="15" w:type="dxa"/>
        </w:trPr>
        <w:tc>
          <w:tcPr>
            <w:tcW w:w="30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8724C" w14:textId="77777777" w:rsidR="00230F9D" w:rsidRPr="008F18C9" w:rsidRDefault="00230F9D" w:rsidP="00124879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5592" w:type="dxa"/>
            <w:gridSpan w:val="8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E5C666" w14:textId="2EE8F9DD" w:rsidR="00230F9D" w:rsidRPr="008F18C9" w:rsidRDefault="00230F9D" w:rsidP="00230F9D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(หน่วย : พันบาท)</w:t>
            </w:r>
          </w:p>
        </w:tc>
      </w:tr>
      <w:tr w:rsidR="00081F40" w:rsidRPr="008F18C9" w14:paraId="14642E61" w14:textId="77777777" w:rsidTr="007313C6">
        <w:trPr>
          <w:gridAfter w:val="1"/>
          <w:wAfter w:w="15" w:type="dxa"/>
        </w:trPr>
        <w:tc>
          <w:tcPr>
            <w:tcW w:w="30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C4DA52" w14:textId="77777777" w:rsidR="00081F40" w:rsidRPr="008F18C9" w:rsidRDefault="00081F40" w:rsidP="00124879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5592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F85867" w14:textId="38AA6B76" w:rsidR="00081F40" w:rsidRPr="008F18C9" w:rsidRDefault="00081F40" w:rsidP="00124879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8F18C9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งบการเงินเฉพาะของบริษัท</w:t>
            </w:r>
            <w:r w:rsidR="000D537B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</w:t>
            </w:r>
            <w:r w:rsidR="000D537B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 xml:space="preserve">ณ วันที่ </w:t>
            </w:r>
            <w:r w:rsidR="000D537B" w:rsidRPr="008F18C9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31 </w:t>
            </w:r>
            <w:r w:rsidR="000D537B" w:rsidRPr="008F18C9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 xml:space="preserve">ธันวาคม </w:t>
            </w:r>
            <w:r w:rsidR="000D537B" w:rsidRPr="008F18C9">
              <w:rPr>
                <w:rFonts w:ascii="Browallia New" w:hAnsi="Browallia New" w:cs="Browallia New"/>
                <w:sz w:val="27"/>
                <w:szCs w:val="27"/>
                <w:lang w:val="en-GB"/>
              </w:rPr>
              <w:t>2563</w:t>
            </w:r>
          </w:p>
        </w:tc>
      </w:tr>
      <w:tr w:rsidR="00081F40" w:rsidRPr="00E72888" w14:paraId="68C20605" w14:textId="77777777" w:rsidTr="007313C6">
        <w:tc>
          <w:tcPr>
            <w:tcW w:w="30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5B2299" w14:textId="77777777" w:rsidR="00081F40" w:rsidRPr="008F18C9" w:rsidRDefault="00081F40" w:rsidP="00124879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4AFAAF" w14:textId="77777777" w:rsidR="00081F40" w:rsidRPr="008F18C9" w:rsidRDefault="00081F40" w:rsidP="00124879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cs/>
              </w:rPr>
              <w:t>มีอัตราดอกเบี้ยลอยตัว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757FE0C4" w14:textId="77777777" w:rsidR="00081F40" w:rsidRPr="008F18C9" w:rsidRDefault="00081F40" w:rsidP="00124879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DEAD33" w14:textId="33E56284" w:rsidR="00081F40" w:rsidRPr="008F18C9" w:rsidRDefault="00081F40" w:rsidP="00124879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cs/>
              </w:rPr>
              <w:t>มีอัตราดอกเบี้ย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8F18C9">
              <w:rPr>
                <w:rFonts w:ascii="Browallia New" w:hAnsi="Browallia New" w:cs="Browallia New"/>
                <w:sz w:val="27"/>
                <w:szCs w:val="27"/>
                <w:cs/>
              </w:rPr>
              <w:t>คงที่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0AA749E2" w14:textId="77777777" w:rsidR="00081F40" w:rsidRPr="008F18C9" w:rsidRDefault="00081F40" w:rsidP="00124879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CA1A19" w14:textId="77777777" w:rsidR="00081F40" w:rsidRPr="008F18C9" w:rsidRDefault="00081F40" w:rsidP="00124879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cs/>
              </w:rPr>
              <w:t>ไม่มีดอกเบี้ย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right w:val="nil"/>
            </w:tcBorders>
          </w:tcPr>
          <w:p w14:paraId="3A58175C" w14:textId="77777777" w:rsidR="00081F40" w:rsidRPr="008F18C9" w:rsidRDefault="00081F40" w:rsidP="00124879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084FBF0" w14:textId="77777777" w:rsidR="00081F40" w:rsidRPr="008F18C9" w:rsidRDefault="00081F40" w:rsidP="00124879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</w:tr>
      <w:tr w:rsidR="00081F40" w:rsidRPr="00E72888" w14:paraId="11946944" w14:textId="77777777" w:rsidTr="006143D4">
        <w:tc>
          <w:tcPr>
            <w:tcW w:w="30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6DD3DE" w14:textId="77777777" w:rsidR="00081F40" w:rsidRPr="008F18C9" w:rsidRDefault="00081F40" w:rsidP="00124879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E65D49F" w14:textId="77777777" w:rsidR="00081F40" w:rsidRPr="008F18C9" w:rsidRDefault="00081F40" w:rsidP="00124879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right w:val="nil"/>
            </w:tcBorders>
          </w:tcPr>
          <w:p w14:paraId="539AC408" w14:textId="77777777" w:rsidR="00081F40" w:rsidRPr="008F18C9" w:rsidRDefault="00081F40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35F52E0" w14:textId="77777777" w:rsidR="00081F40" w:rsidRPr="008F18C9" w:rsidRDefault="00081F40" w:rsidP="00124879">
            <w:pPr>
              <w:spacing w:line="240" w:lineRule="auto"/>
              <w:ind w:right="27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AFB51C3" w14:textId="77777777" w:rsidR="00081F40" w:rsidRPr="008F18C9" w:rsidRDefault="00081F40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67C7F62" w14:textId="77777777" w:rsidR="00081F40" w:rsidRPr="008F18C9" w:rsidRDefault="00081F40" w:rsidP="00124879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712F8866" w14:textId="77777777" w:rsidR="00081F40" w:rsidRPr="008F18C9" w:rsidRDefault="00081F40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</w:tcBorders>
          </w:tcPr>
          <w:p w14:paraId="47909AEE" w14:textId="77777777" w:rsidR="00081F40" w:rsidRPr="008F18C9" w:rsidRDefault="00081F40" w:rsidP="00124879">
            <w:pPr>
              <w:spacing w:line="240" w:lineRule="auto"/>
              <w:ind w:right="27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</w:tr>
      <w:tr w:rsidR="00081F40" w:rsidRPr="00E72888" w14:paraId="7E83D58C" w14:textId="77777777" w:rsidTr="007313C6">
        <w:tc>
          <w:tcPr>
            <w:tcW w:w="30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971027" w14:textId="77777777" w:rsidR="00081F40" w:rsidRPr="008F18C9" w:rsidRDefault="00081F40" w:rsidP="00124879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534F5C" w14:textId="1B138758" w:rsidR="00081F40" w:rsidRPr="008F18C9" w:rsidRDefault="00FE5B49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7"/>
                <w:szCs w:val="27"/>
              </w:rPr>
              <w:t>632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A182FD4" w14:textId="77777777" w:rsidR="00081F40" w:rsidRPr="008F18C9" w:rsidRDefault="00081F40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EF7C5B" w14:textId="04302D01" w:rsidR="00081F40" w:rsidRPr="008F18C9" w:rsidRDefault="00FE5B49" w:rsidP="00124879">
            <w:pPr>
              <w:spacing w:line="240" w:lineRule="auto"/>
              <w:ind w:right="27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7"/>
                <w:szCs w:val="27"/>
              </w:rPr>
              <w:t>320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A828C91" w14:textId="77777777" w:rsidR="00081F40" w:rsidRPr="008F18C9" w:rsidRDefault="00081F40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578AE4" w14:textId="76A39747" w:rsidR="00081F40" w:rsidRPr="008F18C9" w:rsidRDefault="00FE5B49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E5B49">
              <w:rPr>
                <w:rFonts w:ascii="Browallia New" w:hAnsi="Browallia New" w:cs="Browallia New" w:hint="cs"/>
                <w:sz w:val="27"/>
                <w:szCs w:val="27"/>
              </w:rPr>
              <w:t>32</w:t>
            </w:r>
            <w:r w:rsidR="00296431" w:rsidRPr="008F18C9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7"/>
                <w:szCs w:val="27"/>
              </w:rPr>
              <w:t>481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12781C1B" w14:textId="77777777" w:rsidR="00081F40" w:rsidRPr="008F18C9" w:rsidRDefault="00081F40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right w:val="nil"/>
            </w:tcBorders>
          </w:tcPr>
          <w:p w14:paraId="24DAF208" w14:textId="4746F2CD" w:rsidR="00081F40" w:rsidRPr="008F18C9" w:rsidRDefault="00FE5B49" w:rsidP="00124879">
            <w:pPr>
              <w:spacing w:line="240" w:lineRule="auto"/>
              <w:ind w:right="27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7"/>
                <w:szCs w:val="27"/>
              </w:rPr>
              <w:t>33</w:t>
            </w:r>
            <w:r w:rsidR="00296431" w:rsidRPr="008F18C9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7"/>
                <w:szCs w:val="27"/>
              </w:rPr>
              <w:t>433</w:t>
            </w:r>
          </w:p>
        </w:tc>
      </w:tr>
      <w:tr w:rsidR="0090520F" w:rsidRPr="00E72888" w14:paraId="19CB8F88" w14:textId="77777777" w:rsidTr="007313C6">
        <w:tc>
          <w:tcPr>
            <w:tcW w:w="30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0AF669" w14:textId="0F104143" w:rsidR="0090520F" w:rsidRPr="008F18C9" w:rsidRDefault="0090520F" w:rsidP="0090520F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ลูกหนี้การค้าและลูกหนี้อื่น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9BD171" w14:textId="40188F3E" w:rsidR="0090520F" w:rsidRPr="008F18C9" w:rsidRDefault="0090520F" w:rsidP="0090520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8BEB7D6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9F7A23" w14:textId="2A372899" w:rsidR="0090520F" w:rsidRPr="008F18C9" w:rsidRDefault="0090520F" w:rsidP="0090520F">
            <w:pPr>
              <w:spacing w:line="240" w:lineRule="auto"/>
              <w:ind w:right="27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C1D720C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AD0E54" w14:textId="4A685668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lang w:val="en-GB"/>
              </w:rPr>
              <w:t>175,097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2A0B696F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right w:val="nil"/>
            </w:tcBorders>
          </w:tcPr>
          <w:p w14:paraId="12D894A7" w14:textId="1FC7AE39" w:rsidR="0090520F" w:rsidRPr="008F18C9" w:rsidRDefault="0090520F" w:rsidP="0090520F">
            <w:pPr>
              <w:spacing w:line="240" w:lineRule="auto"/>
              <w:ind w:right="27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lang w:val="en-GB"/>
              </w:rPr>
              <w:t>175,097</w:t>
            </w:r>
          </w:p>
        </w:tc>
      </w:tr>
      <w:tr w:rsidR="0090520F" w:rsidRPr="00E72888" w14:paraId="67B68E86" w14:textId="77777777" w:rsidTr="007313C6">
        <w:tc>
          <w:tcPr>
            <w:tcW w:w="30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7CAF49" w14:textId="7DA45FD5" w:rsidR="0090520F" w:rsidRPr="008F18C9" w:rsidRDefault="0090520F" w:rsidP="0090520F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5D3F62" w14:textId="61AC78B4" w:rsidR="0090520F" w:rsidRPr="008F18C9" w:rsidRDefault="0090520F" w:rsidP="0090520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85597D3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AE51FE" w14:textId="4B9E90D7" w:rsidR="0090520F" w:rsidRPr="008F18C9" w:rsidRDefault="0090520F" w:rsidP="0090520F">
            <w:pPr>
              <w:spacing w:line="240" w:lineRule="auto"/>
              <w:ind w:right="27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</w:rPr>
              <w:t>15,000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88C5D09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D9DAFE" w14:textId="41405304" w:rsidR="0090520F" w:rsidRPr="008F18C9" w:rsidRDefault="0090520F" w:rsidP="0090520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5FB30901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right w:val="nil"/>
            </w:tcBorders>
          </w:tcPr>
          <w:p w14:paraId="726D572F" w14:textId="099AC176" w:rsidR="0090520F" w:rsidRPr="008F18C9" w:rsidRDefault="0090520F" w:rsidP="0090520F">
            <w:pPr>
              <w:spacing w:line="240" w:lineRule="auto"/>
              <w:ind w:right="27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lang w:val="en-GB"/>
              </w:rPr>
              <w:t>15,000</w:t>
            </w:r>
          </w:p>
        </w:tc>
      </w:tr>
      <w:tr w:rsidR="0090520F" w:rsidRPr="00E72888" w14:paraId="0775F485" w14:textId="77777777" w:rsidTr="007313C6">
        <w:tc>
          <w:tcPr>
            <w:tcW w:w="30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843A1F" w14:textId="25FD6CEF" w:rsidR="0090520F" w:rsidRPr="008F18C9" w:rsidRDefault="0090520F" w:rsidP="0090520F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ลูกหนี้ตามสัญญาเช่า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B69B4B" w14:textId="73E66E4B" w:rsidR="0090520F" w:rsidRPr="008F18C9" w:rsidRDefault="0090520F" w:rsidP="0090520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A705288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1AED6C" w14:textId="43A52E02" w:rsidR="0090520F" w:rsidRPr="008F18C9" w:rsidRDefault="0090520F" w:rsidP="0090520F">
            <w:pPr>
              <w:spacing w:line="240" w:lineRule="auto"/>
              <w:ind w:right="27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</w:rPr>
              <w:t>2,076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E12FCAF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74A51D" w14:textId="1156DDA2" w:rsidR="0090520F" w:rsidRPr="008F18C9" w:rsidRDefault="0090520F" w:rsidP="0090520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2AEF045B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right w:val="nil"/>
            </w:tcBorders>
          </w:tcPr>
          <w:p w14:paraId="2E86E117" w14:textId="454B4BCE" w:rsidR="0090520F" w:rsidRPr="008F18C9" w:rsidRDefault="0090520F" w:rsidP="0090520F">
            <w:pPr>
              <w:spacing w:line="240" w:lineRule="auto"/>
              <w:ind w:right="27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lang w:val="en-GB"/>
              </w:rPr>
              <w:t>2,076</w:t>
            </w:r>
          </w:p>
        </w:tc>
      </w:tr>
      <w:tr w:rsidR="0090520F" w:rsidRPr="00E72888" w14:paraId="43F167A1" w14:textId="77777777" w:rsidTr="007313C6">
        <w:tc>
          <w:tcPr>
            <w:tcW w:w="30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E0A55E" w14:textId="1957A7F2" w:rsidR="0090520F" w:rsidRPr="008F18C9" w:rsidRDefault="0090520F" w:rsidP="0090520F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F18C9">
              <w:rPr>
                <w:rFonts w:ascii="Browallia New" w:hAnsi="Browallia New" w:cs="Browallia New"/>
                <w:sz w:val="27"/>
                <w:szCs w:val="27"/>
                <w:cs/>
              </w:rPr>
              <w:t>สินทรัพย์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ไม่</w:t>
            </w:r>
            <w:r w:rsidRPr="008F18C9">
              <w:rPr>
                <w:rFonts w:ascii="Browallia New" w:hAnsi="Browallia New" w:cs="Browallia New"/>
                <w:sz w:val="27"/>
                <w:szCs w:val="27"/>
                <w:cs/>
              </w:rPr>
              <w:t>หมุนเวียนอื่น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34F7EA" w14:textId="3CF17664" w:rsidR="0090520F" w:rsidRPr="008F18C9" w:rsidRDefault="0090520F" w:rsidP="0090520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317B403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618F0F" w14:textId="53AE0720" w:rsidR="0090520F" w:rsidRPr="008F18C9" w:rsidRDefault="0090520F" w:rsidP="0090520F">
            <w:pPr>
              <w:spacing w:line="240" w:lineRule="auto"/>
              <w:ind w:right="27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  <w:lang w:val="en-GB"/>
              </w:rPr>
              <w:t>1,760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CBA2697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673729" w14:textId="150F4A0E" w:rsidR="0090520F" w:rsidRPr="008F18C9" w:rsidRDefault="0090520F" w:rsidP="0090520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2EBC0499" w14:textId="77777777" w:rsidR="0090520F" w:rsidRPr="008F18C9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right w:val="nil"/>
            </w:tcBorders>
          </w:tcPr>
          <w:p w14:paraId="7E094037" w14:textId="36E46BEF" w:rsidR="0090520F" w:rsidRPr="008F18C9" w:rsidRDefault="0090520F" w:rsidP="0090520F">
            <w:pPr>
              <w:spacing w:line="240" w:lineRule="auto"/>
              <w:ind w:right="27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  <w:lang w:val="en-GB"/>
              </w:rPr>
              <w:t>1,760</w:t>
            </w:r>
          </w:p>
        </w:tc>
      </w:tr>
      <w:tr w:rsidR="00081F40" w:rsidRPr="00E72888" w14:paraId="3D390E41" w14:textId="77777777" w:rsidTr="007313C6">
        <w:tc>
          <w:tcPr>
            <w:tcW w:w="30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A4685A" w14:textId="77777777" w:rsidR="00081F40" w:rsidRPr="00E72888" w:rsidRDefault="00081F40" w:rsidP="00124879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u w:val="single"/>
                <w:lang w:val="en-GB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440E5A" w14:textId="77777777" w:rsidR="00081F40" w:rsidRPr="00E72888" w:rsidRDefault="00081F40" w:rsidP="00124879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5E75B61" w14:textId="77777777" w:rsidR="00081F40" w:rsidRPr="00E72888" w:rsidRDefault="00081F40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A9530F" w14:textId="77777777" w:rsidR="00081F40" w:rsidRPr="00E72888" w:rsidRDefault="00081F40" w:rsidP="00124879">
            <w:pPr>
              <w:spacing w:line="240" w:lineRule="auto"/>
              <w:ind w:right="27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5E4307A" w14:textId="77777777" w:rsidR="00081F40" w:rsidRPr="00E72888" w:rsidRDefault="00081F40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24A3D8" w14:textId="77777777" w:rsidR="00081F40" w:rsidRPr="00E72888" w:rsidRDefault="00081F40" w:rsidP="00124879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4EAE620B" w14:textId="77777777" w:rsidR="00081F40" w:rsidRPr="00E72888" w:rsidRDefault="00081F40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right w:val="nil"/>
            </w:tcBorders>
          </w:tcPr>
          <w:p w14:paraId="12F43244" w14:textId="77777777" w:rsidR="00081F40" w:rsidRPr="00E72888" w:rsidRDefault="00081F40" w:rsidP="00124879">
            <w:pPr>
              <w:spacing w:line="240" w:lineRule="auto"/>
              <w:ind w:right="27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</w:tr>
      <w:tr w:rsidR="00081F40" w:rsidRPr="00E72888" w14:paraId="62C557C2" w14:textId="77777777" w:rsidTr="007313C6">
        <w:tc>
          <w:tcPr>
            <w:tcW w:w="30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E4AC41" w14:textId="77777777" w:rsidR="00081F40" w:rsidRPr="00E72888" w:rsidRDefault="00081F40" w:rsidP="00124879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E72888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หนี้สินทางการเงิน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B10EE1" w14:textId="77777777" w:rsidR="00081F40" w:rsidRPr="00E72888" w:rsidRDefault="00081F40" w:rsidP="00124879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694C2B3" w14:textId="77777777" w:rsidR="00081F40" w:rsidRPr="00E72888" w:rsidRDefault="00081F40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FE3BB2" w14:textId="77777777" w:rsidR="00081F40" w:rsidRPr="00E72888" w:rsidRDefault="00081F40" w:rsidP="00124879">
            <w:pPr>
              <w:spacing w:line="240" w:lineRule="auto"/>
              <w:ind w:right="27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B450072" w14:textId="77777777" w:rsidR="00081F40" w:rsidRPr="00E72888" w:rsidRDefault="00081F40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2ED4A7" w14:textId="77777777" w:rsidR="00081F40" w:rsidRPr="00E72888" w:rsidRDefault="00081F40" w:rsidP="00124879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2CA0F033" w14:textId="77777777" w:rsidR="00081F40" w:rsidRPr="00E72888" w:rsidRDefault="00081F40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right w:val="nil"/>
            </w:tcBorders>
          </w:tcPr>
          <w:p w14:paraId="352B8CCD" w14:textId="77777777" w:rsidR="00081F40" w:rsidRPr="00E72888" w:rsidRDefault="00081F40" w:rsidP="00124879">
            <w:pPr>
              <w:spacing w:line="240" w:lineRule="auto"/>
              <w:ind w:right="27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</w:tr>
      <w:tr w:rsidR="0090520F" w:rsidRPr="00E72888" w14:paraId="420546A4" w14:textId="77777777" w:rsidTr="007313C6">
        <w:tc>
          <w:tcPr>
            <w:tcW w:w="30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C48BA9" w14:textId="77777777" w:rsidR="0090520F" w:rsidRPr="00E72888" w:rsidRDefault="0090520F" w:rsidP="0090520F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rtl/>
                <w:cs/>
                <w:lang w:val="en-GB"/>
              </w:rPr>
            </w:pPr>
            <w:r w:rsidRPr="00E72888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เงินกู้ยืมระยะสั้นจา</w:t>
            </w:r>
            <w:r w:rsidRPr="00E72888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กสถาบันการเงิน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2EB898" w14:textId="0869AB19" w:rsidR="0090520F" w:rsidRPr="00E72888" w:rsidRDefault="00FE5B49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7"/>
                <w:szCs w:val="27"/>
              </w:rPr>
              <w:t>151</w:t>
            </w:r>
            <w:r w:rsidR="0090520F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7"/>
                <w:szCs w:val="27"/>
              </w:rPr>
              <w:t>485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D6C9621" w14:textId="77777777" w:rsidR="0090520F" w:rsidRPr="00E72888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C853F1" w14:textId="08EDE5CC" w:rsidR="0090520F" w:rsidRPr="00E72888" w:rsidRDefault="0090520F" w:rsidP="0090520F">
            <w:pPr>
              <w:tabs>
                <w:tab w:val="clear" w:pos="680"/>
                <w:tab w:val="left" w:pos="825"/>
              </w:tabs>
              <w:spacing w:line="240" w:lineRule="auto"/>
              <w:ind w:right="27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5492A3A" w14:textId="77777777" w:rsidR="0090520F" w:rsidRPr="00E72888" w:rsidRDefault="0090520F" w:rsidP="0090520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E5DF92" w14:textId="44239D8D" w:rsidR="0090520F" w:rsidRPr="00E72888" w:rsidRDefault="0090520F" w:rsidP="0090520F">
            <w:pPr>
              <w:tabs>
                <w:tab w:val="clear" w:pos="454"/>
                <w:tab w:val="clear" w:pos="680"/>
                <w:tab w:val="left" w:pos="690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17BE981E" w14:textId="77777777" w:rsidR="0090520F" w:rsidRPr="00E72888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right w:val="nil"/>
            </w:tcBorders>
          </w:tcPr>
          <w:p w14:paraId="05DE7398" w14:textId="145AAB55" w:rsidR="0090520F" w:rsidRPr="00E72888" w:rsidRDefault="00FE5B49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7"/>
                <w:szCs w:val="27"/>
              </w:rPr>
              <w:t>151</w:t>
            </w:r>
            <w:r w:rsidR="0090520F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7"/>
                <w:szCs w:val="27"/>
              </w:rPr>
              <w:t>485</w:t>
            </w:r>
          </w:p>
        </w:tc>
      </w:tr>
      <w:tr w:rsidR="0090520F" w:rsidRPr="00E72888" w14:paraId="6A18B5E6" w14:textId="77777777" w:rsidTr="007313C6">
        <w:tc>
          <w:tcPr>
            <w:tcW w:w="30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9865A6" w14:textId="7C428C75" w:rsidR="0090520F" w:rsidRPr="002B4603" w:rsidRDefault="0090520F" w:rsidP="0090520F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2B4603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805C88" w14:textId="6EE99467" w:rsidR="0090520F" w:rsidRPr="002B4603" w:rsidRDefault="0090520F" w:rsidP="0090520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96AB555" w14:textId="77777777" w:rsidR="0090520F" w:rsidRPr="002B4603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BB553F" w14:textId="65271358" w:rsidR="0090520F" w:rsidRPr="002B4603" w:rsidRDefault="0090520F" w:rsidP="0090520F">
            <w:pPr>
              <w:tabs>
                <w:tab w:val="clear" w:pos="680"/>
                <w:tab w:val="left" w:pos="825"/>
              </w:tabs>
              <w:spacing w:line="240" w:lineRule="auto"/>
              <w:ind w:right="27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6C223C9" w14:textId="77777777" w:rsidR="0090520F" w:rsidRPr="002B4603" w:rsidRDefault="0090520F" w:rsidP="0090520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E39DF4" w14:textId="59520DD1" w:rsidR="0090520F" w:rsidRPr="002B4603" w:rsidRDefault="0090520F" w:rsidP="00BB0FA8">
            <w:pPr>
              <w:tabs>
                <w:tab w:val="clear" w:pos="454"/>
                <w:tab w:val="clear" w:pos="680"/>
                <w:tab w:val="left" w:pos="69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2B4603">
              <w:rPr>
                <w:rFonts w:ascii="Browallia New" w:hAnsi="Browallia New" w:cs="Browallia New"/>
                <w:sz w:val="27"/>
                <w:szCs w:val="27"/>
                <w:lang w:val="en-GB"/>
              </w:rPr>
              <w:t>54,391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372F5B81" w14:textId="77777777" w:rsidR="0090520F" w:rsidRPr="002B4603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right w:val="nil"/>
            </w:tcBorders>
          </w:tcPr>
          <w:p w14:paraId="2ED630BE" w14:textId="3BE8E032" w:rsidR="0090520F" w:rsidRPr="002B4603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2B4603">
              <w:rPr>
                <w:rFonts w:ascii="Browallia New" w:hAnsi="Browallia New" w:cs="Browallia New"/>
                <w:sz w:val="27"/>
                <w:szCs w:val="27"/>
                <w:lang w:val="en-GB"/>
              </w:rPr>
              <w:t>54,391</w:t>
            </w:r>
          </w:p>
        </w:tc>
      </w:tr>
      <w:tr w:rsidR="0090520F" w:rsidRPr="00E72888" w14:paraId="52781822" w14:textId="77777777" w:rsidTr="007313C6">
        <w:tc>
          <w:tcPr>
            <w:tcW w:w="30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2DC3B9" w14:textId="201351FA" w:rsidR="0090520F" w:rsidRPr="002B4603" w:rsidRDefault="0090520F" w:rsidP="0090520F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2B4603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หนี้สินอนุพันธ์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BA457A" w14:textId="1FBED68B" w:rsidR="0090520F" w:rsidRPr="002B4603" w:rsidRDefault="0090520F" w:rsidP="0090520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C085F24" w14:textId="77777777" w:rsidR="0090520F" w:rsidRPr="002B4603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36D1CD" w14:textId="46357E22" w:rsidR="0090520F" w:rsidRPr="002B4603" w:rsidRDefault="0090520F" w:rsidP="0090520F">
            <w:pPr>
              <w:tabs>
                <w:tab w:val="clear" w:pos="680"/>
                <w:tab w:val="left" w:pos="825"/>
              </w:tabs>
              <w:spacing w:line="240" w:lineRule="auto"/>
              <w:ind w:right="27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A1B8AA0" w14:textId="77777777" w:rsidR="0090520F" w:rsidRPr="002B4603" w:rsidRDefault="0090520F" w:rsidP="0090520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A1FE5B" w14:textId="68CFB70F" w:rsidR="0090520F" w:rsidRPr="002B4603" w:rsidRDefault="0090520F" w:rsidP="00BB0FA8">
            <w:pPr>
              <w:tabs>
                <w:tab w:val="clear" w:pos="454"/>
                <w:tab w:val="clear" w:pos="680"/>
                <w:tab w:val="left" w:pos="69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2B4603">
              <w:rPr>
                <w:rFonts w:ascii="Browallia New" w:hAnsi="Browallia New" w:cs="Browallia New"/>
                <w:sz w:val="27"/>
                <w:szCs w:val="27"/>
                <w:lang w:val="en-GB"/>
              </w:rPr>
              <w:t>1,694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0AA7C7EC" w14:textId="77777777" w:rsidR="0090520F" w:rsidRPr="002B4603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right w:val="nil"/>
            </w:tcBorders>
          </w:tcPr>
          <w:p w14:paraId="61AD5A8F" w14:textId="03AE9D35" w:rsidR="0090520F" w:rsidRPr="002B4603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2B4603">
              <w:rPr>
                <w:rFonts w:ascii="Browallia New" w:hAnsi="Browallia New" w:cs="Browallia New"/>
                <w:sz w:val="27"/>
                <w:szCs w:val="27"/>
                <w:lang w:val="en-GB"/>
              </w:rPr>
              <w:t>1,694</w:t>
            </w:r>
          </w:p>
        </w:tc>
      </w:tr>
      <w:tr w:rsidR="0090520F" w:rsidRPr="00E72888" w14:paraId="44E20429" w14:textId="77777777" w:rsidTr="007313C6">
        <w:tc>
          <w:tcPr>
            <w:tcW w:w="30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7A40F7" w14:textId="77777777" w:rsidR="0090520F" w:rsidRPr="002B4603" w:rsidRDefault="0090520F" w:rsidP="0090520F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rtl/>
                <w:cs/>
                <w:lang w:val="en-GB"/>
              </w:rPr>
            </w:pPr>
            <w:r w:rsidRPr="002B4603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เงินกู้ยืมระยะยาว</w:t>
            </w:r>
            <w:r w:rsidRPr="002B4603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จากสถาบันการเงิน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1B02BF" w14:textId="39E8ED6C" w:rsidR="0090520F" w:rsidRPr="002B4603" w:rsidRDefault="00FE5B49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E5B49">
              <w:rPr>
                <w:rFonts w:ascii="Browallia New" w:hAnsi="Browallia New" w:cs="Browallia New" w:hint="cs"/>
                <w:sz w:val="27"/>
                <w:szCs w:val="27"/>
              </w:rPr>
              <w:t>80</w:t>
            </w:r>
            <w:r w:rsidR="0090520F" w:rsidRPr="002B4603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7"/>
                <w:szCs w:val="27"/>
              </w:rPr>
              <w:t>514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2452A03" w14:textId="77777777" w:rsidR="0090520F" w:rsidRPr="002B4603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6979A6" w14:textId="3B685784" w:rsidR="0090520F" w:rsidRPr="002B4603" w:rsidRDefault="0090520F" w:rsidP="0090520F">
            <w:pPr>
              <w:tabs>
                <w:tab w:val="clear" w:pos="680"/>
                <w:tab w:val="left" w:pos="825"/>
              </w:tabs>
              <w:spacing w:line="240" w:lineRule="auto"/>
              <w:ind w:right="27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6CB6DE" w14:textId="77777777" w:rsidR="0090520F" w:rsidRPr="002B4603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B019CC" w14:textId="2122AF1A" w:rsidR="0090520F" w:rsidRPr="002B4603" w:rsidRDefault="0090520F" w:rsidP="0090520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1ADA74F6" w14:textId="77777777" w:rsidR="0090520F" w:rsidRPr="002B4603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right w:val="nil"/>
            </w:tcBorders>
          </w:tcPr>
          <w:p w14:paraId="49C5D0A4" w14:textId="042F1733" w:rsidR="0090520F" w:rsidRPr="002B4603" w:rsidRDefault="00FE5B49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E5B49">
              <w:rPr>
                <w:rFonts w:ascii="Browallia New" w:hAnsi="Browallia New" w:cs="Browallia New" w:hint="cs"/>
                <w:sz w:val="27"/>
                <w:szCs w:val="27"/>
              </w:rPr>
              <w:t>80</w:t>
            </w:r>
            <w:r w:rsidR="0090520F" w:rsidRPr="002B4603">
              <w:rPr>
                <w:rFonts w:ascii="Browallia New" w:hAnsi="Browallia New" w:cs="Browallia New" w:hint="cs"/>
                <w:sz w:val="27"/>
                <w:szCs w:val="27"/>
                <w:cs/>
              </w:rPr>
              <w:t>,</w:t>
            </w:r>
            <w:r w:rsidRPr="00FE5B49">
              <w:rPr>
                <w:rFonts w:ascii="Browallia New" w:hAnsi="Browallia New" w:cs="Browallia New" w:hint="cs"/>
                <w:sz w:val="27"/>
                <w:szCs w:val="27"/>
              </w:rPr>
              <w:t>514</w:t>
            </w:r>
          </w:p>
        </w:tc>
      </w:tr>
      <w:tr w:rsidR="0090520F" w:rsidRPr="00E72888" w14:paraId="4F53E6C0" w14:textId="77777777" w:rsidTr="007313C6">
        <w:tc>
          <w:tcPr>
            <w:tcW w:w="30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C677E8" w14:textId="3E381A47" w:rsidR="0090520F" w:rsidRPr="002B4603" w:rsidRDefault="0090520F" w:rsidP="0090520F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2B4603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F2BF0C" w14:textId="61B94AB2" w:rsidR="0090520F" w:rsidRPr="002B4603" w:rsidRDefault="0090520F" w:rsidP="0090520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897F8F0" w14:textId="77777777" w:rsidR="0090520F" w:rsidRPr="002B4603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35F744" w14:textId="6B8B9D22" w:rsidR="0090520F" w:rsidRPr="002B4603" w:rsidRDefault="0090520F" w:rsidP="00BB0FA8">
            <w:pPr>
              <w:tabs>
                <w:tab w:val="clear" w:pos="680"/>
                <w:tab w:val="left" w:pos="825"/>
              </w:tabs>
              <w:spacing w:line="240" w:lineRule="auto"/>
              <w:ind w:right="27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2B4603">
              <w:rPr>
                <w:rFonts w:ascii="Browallia New" w:hAnsi="Browallia New" w:cs="Browallia New"/>
                <w:sz w:val="27"/>
                <w:szCs w:val="27"/>
                <w:lang w:val="en-GB"/>
              </w:rPr>
              <w:t>56,979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65BAAA4" w14:textId="77777777" w:rsidR="0090520F" w:rsidRPr="002B4603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AE4599" w14:textId="19FBCE77" w:rsidR="0090520F" w:rsidRPr="002B4603" w:rsidRDefault="0090520F" w:rsidP="0090520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  <w:r w:rsidRPr="008F18C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79B0C756" w14:textId="77777777" w:rsidR="0090520F" w:rsidRPr="002B4603" w:rsidRDefault="0090520F" w:rsidP="0090520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right w:val="nil"/>
            </w:tcBorders>
          </w:tcPr>
          <w:p w14:paraId="0DDC1665" w14:textId="440BD618" w:rsidR="0090520F" w:rsidRPr="002B4603" w:rsidRDefault="0090520F" w:rsidP="00BB0FA8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2B4603">
              <w:rPr>
                <w:rFonts w:ascii="Browallia New" w:hAnsi="Browallia New" w:cs="Browallia New"/>
                <w:sz w:val="27"/>
                <w:szCs w:val="27"/>
                <w:lang w:val="en-GB"/>
              </w:rPr>
              <w:t>56,979</w:t>
            </w:r>
          </w:p>
        </w:tc>
      </w:tr>
    </w:tbl>
    <w:p w14:paraId="48492DD4" w14:textId="77777777" w:rsidR="00842E1C" w:rsidRDefault="00842E1C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64B4E1F0" w14:textId="1047BF68" w:rsidR="006C341E" w:rsidRPr="00450552" w:rsidRDefault="006C341E" w:rsidP="00BF3294">
      <w:pPr>
        <w:pStyle w:val="ListParagraph"/>
        <w:numPr>
          <w:ilvl w:val="0"/>
          <w:numId w:val="36"/>
        </w:numPr>
        <w:tabs>
          <w:tab w:val="clear" w:pos="227"/>
          <w:tab w:val="left" w:pos="540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50552">
        <w:rPr>
          <w:rFonts w:ascii="Browallia New" w:hAnsi="Browallia New" w:cs="Browallia New"/>
          <w:b/>
          <w:bCs/>
          <w:sz w:val="28"/>
          <w:szCs w:val="28"/>
          <w:cs/>
        </w:rPr>
        <w:t xml:space="preserve">การวัดมูลค่ายุติธรรม </w:t>
      </w:r>
      <w:r w:rsidR="00CB10D4" w:rsidRPr="00450552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</w:p>
    <w:p w14:paraId="64B4E1F1" w14:textId="77777777" w:rsidR="006C341E" w:rsidRPr="004036B9" w:rsidRDefault="006C341E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</w:p>
    <w:p w14:paraId="64B4E1F2" w14:textId="77777777" w:rsidR="006C341E" w:rsidRPr="00E72888" w:rsidRDefault="006C341E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  <w:r w:rsidRPr="00E72888">
        <w:rPr>
          <w:rFonts w:ascii="Browallia New" w:hAnsi="Browallia New" w:cs="Browallia New"/>
          <w:sz w:val="28"/>
          <w:szCs w:val="28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39909EF9" w14:textId="77777777" w:rsidR="00787764" w:rsidRDefault="00787764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</w:p>
    <w:p w14:paraId="64B4E1F4" w14:textId="7D0E93C1" w:rsidR="006C341E" w:rsidRPr="00E72888" w:rsidRDefault="006C341E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72888">
        <w:rPr>
          <w:rFonts w:ascii="Browallia New" w:hAnsi="Browallia New" w:cs="Browallia New"/>
          <w:sz w:val="28"/>
          <w:szCs w:val="28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Pr="00E72888">
        <w:rPr>
          <w:rFonts w:ascii="Browallia New" w:hAnsi="Browallia New" w:cs="Browallia New"/>
          <w:sz w:val="28"/>
          <w:szCs w:val="28"/>
        </w:rPr>
        <w:t>3</w:t>
      </w:r>
      <w:r w:rsidRPr="00E72888">
        <w:rPr>
          <w:rFonts w:ascii="Browallia New" w:hAnsi="Browallia New" w:cs="Browallia New" w:hint="cs"/>
          <w:sz w:val="28"/>
          <w:szCs w:val="28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64B4E1F5" w14:textId="77777777" w:rsidR="006C341E" w:rsidRPr="00E72888" w:rsidRDefault="006C341E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4B4E1F6" w14:textId="77777777" w:rsidR="006C341E" w:rsidRPr="00E72888" w:rsidRDefault="006C341E" w:rsidP="00AE73D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9"/>
        </w:tabs>
        <w:spacing w:line="240" w:lineRule="auto"/>
        <w:ind w:left="2133" w:hanging="1683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E72888">
        <w:rPr>
          <w:rFonts w:ascii="Browallia New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Pr="00E72888">
        <w:rPr>
          <w:rFonts w:ascii="Browallia New" w:hAnsi="Browallia New" w:cs="Browallia New"/>
          <w:sz w:val="28"/>
          <w:szCs w:val="28"/>
          <w:lang w:val="en-GB"/>
        </w:rPr>
        <w:t xml:space="preserve">1 </w:t>
      </w:r>
      <w:r w:rsidRPr="00E72888">
        <w:rPr>
          <w:rFonts w:ascii="Browallia New" w:hAnsi="Browallia New" w:cs="Browallia New"/>
          <w:sz w:val="28"/>
          <w:szCs w:val="28"/>
          <w:cs/>
          <w:lang w:val="en-GB"/>
        </w:rPr>
        <w:tab/>
        <w:t>เป็นราคาเสนอซื้อขาย (ไม่ต้องปรับปรุง) ในตลาดที่มีสภาพคล่องสำหรับสินทรัพย์หรือหนี้สิน</w:t>
      </w:r>
      <w:r w:rsidR="00F11EB0" w:rsidRPr="00E72888">
        <w:rPr>
          <w:rFonts w:ascii="Browallia New" w:hAnsi="Browallia New" w:cs="Browallia New"/>
          <w:sz w:val="28"/>
          <w:szCs w:val="28"/>
          <w:lang w:val="en-GB"/>
        </w:rPr>
        <w:t xml:space="preserve">                                                                                                          </w:t>
      </w:r>
      <w:r w:rsidRPr="00E72888">
        <w:rPr>
          <w:rFonts w:ascii="Browallia New" w:hAnsi="Browallia New" w:cs="Browallia New"/>
          <w:sz w:val="28"/>
          <w:szCs w:val="28"/>
          <w:cs/>
          <w:lang w:val="en-GB"/>
        </w:rPr>
        <w:t>อย่างเดียวกัน</w:t>
      </w:r>
    </w:p>
    <w:p w14:paraId="64B4E1F7" w14:textId="77777777" w:rsidR="006C341E" w:rsidRPr="00E72888" w:rsidRDefault="006C341E" w:rsidP="00AE73D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left" w:pos="828"/>
        </w:tabs>
        <w:spacing w:line="240" w:lineRule="auto"/>
        <w:ind w:left="2133" w:hanging="168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72888">
        <w:rPr>
          <w:rFonts w:ascii="Browallia New" w:hAnsi="Browallia New" w:cs="Browallia New"/>
          <w:sz w:val="28"/>
          <w:szCs w:val="28"/>
          <w:cs/>
        </w:rPr>
        <w:t xml:space="preserve">ข้อมูลระดับ </w:t>
      </w:r>
      <w:r w:rsidRPr="00E72888">
        <w:rPr>
          <w:rFonts w:ascii="Browallia New" w:hAnsi="Browallia New" w:cs="Browallia New"/>
          <w:sz w:val="28"/>
          <w:szCs w:val="28"/>
          <w:lang w:val="en-GB"/>
        </w:rPr>
        <w:t xml:space="preserve">2 </w:t>
      </w:r>
      <w:r w:rsidRPr="00E72888">
        <w:rPr>
          <w:rFonts w:ascii="Browallia New" w:hAnsi="Browallia New" w:cs="Browallia New"/>
          <w:sz w:val="28"/>
          <w:szCs w:val="28"/>
          <w:cs/>
          <w:lang w:val="en-GB"/>
        </w:rPr>
        <w:tab/>
        <w:t xml:space="preserve">เป็นข้อมูลอันนอกเหนือจากราคาเสนอซื้อขายซึ่งรวมอยู่ในระดับ </w:t>
      </w:r>
      <w:r w:rsidRPr="00E72888">
        <w:rPr>
          <w:rFonts w:ascii="Browallia New" w:hAnsi="Browallia New" w:cs="Browallia New"/>
          <w:sz w:val="28"/>
          <w:szCs w:val="28"/>
          <w:lang w:val="en-GB"/>
        </w:rPr>
        <w:t xml:space="preserve">1 </w:t>
      </w:r>
      <w:r w:rsidRPr="00E72888">
        <w:rPr>
          <w:rFonts w:ascii="Browallia New" w:hAnsi="Browallia New" w:cs="Browallia New"/>
          <w:sz w:val="28"/>
          <w:szCs w:val="28"/>
          <w:cs/>
          <w:lang w:val="en-GB"/>
        </w:rPr>
        <w:t>ที่สามารถสังเกตได้โดยตรง</w:t>
      </w:r>
      <w:r w:rsidR="00F11EB0" w:rsidRPr="00E7288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72888">
        <w:rPr>
          <w:rFonts w:ascii="Browallia New" w:hAnsi="Browallia New" w:cs="Browallia New"/>
          <w:sz w:val="28"/>
          <w:szCs w:val="28"/>
          <w:cs/>
          <w:lang w:val="en-GB"/>
        </w:rPr>
        <w:t>หรือโดยอ้อม สำหรับสินทรัพย์หรือหนี้สินนั้น</w:t>
      </w:r>
    </w:p>
    <w:p w14:paraId="64B4E1F8" w14:textId="77777777" w:rsidR="00CB6B64" w:rsidRPr="00E72888" w:rsidRDefault="006C341E" w:rsidP="00AE73D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  <w:lang w:val="en-GB" w:eastAsia="th-TH"/>
        </w:rPr>
      </w:pPr>
      <w:r w:rsidRPr="00E72888">
        <w:rPr>
          <w:rFonts w:ascii="Browallia New" w:hAnsi="Browallia New" w:cs="Browallia New"/>
          <w:sz w:val="28"/>
          <w:szCs w:val="28"/>
          <w:cs/>
        </w:rPr>
        <w:t xml:space="preserve">ข้อมูลระดับ </w:t>
      </w:r>
      <w:r w:rsidRPr="00E72888">
        <w:rPr>
          <w:rFonts w:ascii="Browallia New" w:hAnsi="Browallia New" w:cs="Browallia New"/>
          <w:sz w:val="28"/>
          <w:szCs w:val="28"/>
          <w:lang w:val="en-GB"/>
        </w:rPr>
        <w:t>3</w:t>
      </w:r>
      <w:r w:rsidRPr="00E72888">
        <w:rPr>
          <w:rFonts w:ascii="Browallia New" w:hAnsi="Browallia New" w:cs="Browallia New"/>
          <w:sz w:val="28"/>
          <w:szCs w:val="28"/>
          <w:cs/>
          <w:lang w:val="en-GB"/>
        </w:rPr>
        <w:tab/>
        <w:t>เป็นข้อมูลที่ไม่สามารถสังเกตได้ซึ่งนำมาใช้กับสินทรัพย์หรือหนี้สินนั้น</w:t>
      </w:r>
    </w:p>
    <w:p w14:paraId="64B4E1F9" w14:textId="4926E78D" w:rsidR="001C0326" w:rsidRPr="004036B9" w:rsidRDefault="001C0326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</w:p>
    <w:p w14:paraId="748DDB32" w14:textId="011EF83E" w:rsidR="00342F3B" w:rsidRPr="004036B9" w:rsidRDefault="00342F3B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</w:p>
    <w:p w14:paraId="1C26055E" w14:textId="79A8AC61" w:rsidR="00342F3B" w:rsidRPr="004036B9" w:rsidRDefault="00342F3B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</w:p>
    <w:p w14:paraId="56EA0AA6" w14:textId="6BA758D8" w:rsidR="00342F3B" w:rsidRPr="004036B9" w:rsidRDefault="00342F3B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</w:p>
    <w:p w14:paraId="0E084ECF" w14:textId="6FC403E2" w:rsidR="00342F3B" w:rsidRPr="004036B9" w:rsidRDefault="00342F3B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</w:p>
    <w:p w14:paraId="4DD5E724" w14:textId="22113B9A" w:rsidR="00342F3B" w:rsidRPr="004036B9" w:rsidRDefault="00342F3B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</w:p>
    <w:p w14:paraId="0A284F87" w14:textId="477F9395" w:rsidR="00342F3B" w:rsidRPr="004036B9" w:rsidRDefault="00342F3B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</w:p>
    <w:p w14:paraId="044D950C" w14:textId="2F5B9FA3" w:rsidR="00342F3B" w:rsidRPr="004036B9" w:rsidRDefault="00342F3B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</w:p>
    <w:p w14:paraId="6908057B" w14:textId="77777777" w:rsidR="00342F3B" w:rsidRPr="004036B9" w:rsidRDefault="00342F3B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</w:p>
    <w:p w14:paraId="64B4E1FB" w14:textId="5D8A43E8" w:rsidR="001C0326" w:rsidRPr="00C863ED" w:rsidRDefault="006C341E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  <w:r w:rsidRPr="00C863ED">
        <w:rPr>
          <w:rFonts w:ascii="Browallia New" w:hAnsi="Browallia New" w:cs="Browallia New"/>
          <w:sz w:val="28"/>
          <w:szCs w:val="28"/>
          <w:cs/>
        </w:rPr>
        <w:t>สินทรัพย์</w:t>
      </w:r>
      <w:r w:rsidR="00492647" w:rsidRPr="00C863ED">
        <w:rPr>
          <w:rFonts w:ascii="Browallia New" w:hAnsi="Browallia New" w:cs="Browallia New"/>
          <w:sz w:val="28"/>
          <w:szCs w:val="28"/>
          <w:cs/>
        </w:rPr>
        <w:t>และหนี้สินทางการเงิน</w:t>
      </w:r>
      <w:r w:rsidRPr="00C863ED">
        <w:rPr>
          <w:rFonts w:ascii="Browallia New" w:hAnsi="Browallia New" w:cs="Browallia New"/>
          <w:sz w:val="28"/>
          <w:szCs w:val="28"/>
          <w:cs/>
        </w:rPr>
        <w:t xml:space="preserve">ที่วัดมูลค่าด้วยมูลค่ายุติธรรม ณ วันที่ </w:t>
      </w:r>
      <w:r w:rsidRPr="00C863ED">
        <w:rPr>
          <w:rFonts w:ascii="Browallia New" w:hAnsi="Browallia New" w:cs="Browallia New"/>
          <w:sz w:val="28"/>
          <w:szCs w:val="28"/>
        </w:rPr>
        <w:t xml:space="preserve">31 </w:t>
      </w:r>
      <w:r w:rsidRPr="00C863ED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C863ED">
        <w:rPr>
          <w:rFonts w:ascii="Browallia New" w:hAnsi="Browallia New" w:cs="Browallia New"/>
          <w:sz w:val="28"/>
          <w:szCs w:val="28"/>
        </w:rPr>
        <w:t>25</w:t>
      </w:r>
      <w:r w:rsidR="00546C74" w:rsidRPr="00C863ED">
        <w:rPr>
          <w:rFonts w:ascii="Browallia New" w:hAnsi="Browallia New" w:cs="Browallia New"/>
          <w:sz w:val="28"/>
          <w:szCs w:val="28"/>
        </w:rPr>
        <w:t>6</w:t>
      </w:r>
      <w:r w:rsidR="009B717C" w:rsidRPr="00C863ED">
        <w:rPr>
          <w:rFonts w:ascii="Browallia New" w:hAnsi="Browallia New" w:cs="Browallia New"/>
          <w:sz w:val="28"/>
          <w:szCs w:val="28"/>
        </w:rPr>
        <w:t>3</w:t>
      </w:r>
      <w:r w:rsidR="00AA60E2" w:rsidRPr="00C863E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23BF3" w:rsidRPr="00C863ED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023BF3" w:rsidRPr="00C863ED">
        <w:rPr>
          <w:rFonts w:ascii="Browallia New" w:hAnsi="Browallia New" w:cs="Browallia New"/>
          <w:sz w:val="28"/>
          <w:szCs w:val="28"/>
        </w:rPr>
        <w:t>256</w:t>
      </w:r>
      <w:r w:rsidR="009B717C" w:rsidRPr="00C863ED">
        <w:rPr>
          <w:rFonts w:ascii="Browallia New" w:hAnsi="Browallia New" w:cs="Browallia New"/>
          <w:sz w:val="28"/>
          <w:szCs w:val="28"/>
        </w:rPr>
        <w:t>2</w:t>
      </w:r>
      <w:r w:rsidR="00023BF3" w:rsidRPr="00C863ED">
        <w:rPr>
          <w:rFonts w:ascii="Browallia New" w:hAnsi="Browallia New" w:cs="Browallia New"/>
          <w:sz w:val="28"/>
          <w:szCs w:val="28"/>
        </w:rPr>
        <w:t xml:space="preserve"> </w:t>
      </w:r>
      <w:r w:rsidRPr="00C863ED">
        <w:rPr>
          <w:rFonts w:ascii="Browallia New" w:hAnsi="Browallia New" w:cs="Browallia New"/>
          <w:sz w:val="28"/>
          <w:szCs w:val="28"/>
          <w:cs/>
        </w:rPr>
        <w:t>ประกอบด้วยรายการดังต่อไปนี้</w:t>
      </w:r>
    </w:p>
    <w:p w14:paraId="1C5C0216" w14:textId="77777777" w:rsidR="00FB5EBA" w:rsidRPr="006D08B5" w:rsidRDefault="00FB5EBA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</w:rPr>
      </w:pPr>
    </w:p>
    <w:tbl>
      <w:tblPr>
        <w:tblW w:w="896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01"/>
        <w:gridCol w:w="1530"/>
        <w:gridCol w:w="1530"/>
      </w:tblGrid>
      <w:tr w:rsidR="00835D95" w:rsidRPr="00C863ED" w14:paraId="64B4E1FE" w14:textId="77777777" w:rsidTr="006D08B5">
        <w:trPr>
          <w:cantSplit/>
          <w:tblHeader/>
        </w:trPr>
        <w:tc>
          <w:tcPr>
            <w:tcW w:w="5901" w:type="dxa"/>
          </w:tcPr>
          <w:p w14:paraId="64B4E1FC" w14:textId="77777777" w:rsidR="00835D95" w:rsidRPr="00C863ED" w:rsidRDefault="00835D95" w:rsidP="00124879">
            <w:pPr>
              <w:tabs>
                <w:tab w:val="clear" w:pos="454"/>
                <w:tab w:val="left" w:pos="459"/>
              </w:tabs>
              <w:ind w:firstLine="1134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4B4E1FD" w14:textId="77777777" w:rsidR="00835D95" w:rsidRPr="00C863ED" w:rsidRDefault="00835D95" w:rsidP="00124879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</w:rPr>
              <w:t>(</w:t>
            </w:r>
            <w:proofErr w:type="gramStart"/>
            <w:r w:rsidRPr="00C863E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หน่วย </w:t>
            </w:r>
            <w:r w:rsidRPr="00C863ED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proofErr w:type="gramEnd"/>
            <w:r w:rsidRPr="00C863E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863E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  <w:r w:rsidRPr="00C863E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35D95" w:rsidRPr="00C863ED" w14:paraId="64B4E202" w14:textId="77777777" w:rsidTr="006D08B5">
        <w:trPr>
          <w:tblHeader/>
        </w:trPr>
        <w:tc>
          <w:tcPr>
            <w:tcW w:w="5901" w:type="dxa"/>
          </w:tcPr>
          <w:p w14:paraId="64B4E1FF" w14:textId="77777777" w:rsidR="00835D95" w:rsidRPr="00C863ED" w:rsidRDefault="00835D95" w:rsidP="00124879">
            <w:pPr>
              <w:tabs>
                <w:tab w:val="clear" w:pos="454"/>
                <w:tab w:val="left" w:pos="459"/>
              </w:tabs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4B4E200" w14:textId="77777777" w:rsidR="00835D95" w:rsidRPr="00C863ED" w:rsidRDefault="00835D95" w:rsidP="00124879">
            <w:pPr>
              <w:pBdr>
                <w:bottom w:val="single" w:sz="4" w:space="1" w:color="auto"/>
              </w:pBdr>
              <w:ind w:left="426" w:hanging="39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งบการเงินรวมและ</w:t>
            </w:r>
          </w:p>
          <w:p w14:paraId="64B4E201" w14:textId="77777777" w:rsidR="00835D95" w:rsidRPr="00C863ED" w:rsidRDefault="00835D95" w:rsidP="00124879">
            <w:pPr>
              <w:pBdr>
                <w:bottom w:val="single" w:sz="4" w:space="1" w:color="auto"/>
              </w:pBdr>
              <w:ind w:left="426" w:hanging="39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</w:t>
            </w:r>
            <w:r w:rsidR="00B33B0E"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835D95" w:rsidRPr="00C863ED" w14:paraId="64B4E206" w14:textId="77777777" w:rsidTr="006D08B5">
        <w:trPr>
          <w:tblHeader/>
        </w:trPr>
        <w:tc>
          <w:tcPr>
            <w:tcW w:w="5901" w:type="dxa"/>
          </w:tcPr>
          <w:p w14:paraId="64B4E203" w14:textId="77777777" w:rsidR="00835D95" w:rsidRPr="00C863ED" w:rsidRDefault="00835D95" w:rsidP="00124879">
            <w:pPr>
              <w:tabs>
                <w:tab w:val="clear" w:pos="454"/>
                <w:tab w:val="left" w:pos="459"/>
              </w:tabs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4B4E204" w14:textId="6CB01799" w:rsidR="00835D95" w:rsidRPr="00C863ED" w:rsidRDefault="00835D95" w:rsidP="00124879">
            <w:pPr>
              <w:pBdr>
                <w:bottom w:val="single" w:sz="4" w:space="1" w:color="auto"/>
              </w:pBdr>
              <w:ind w:left="426" w:hanging="39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546C74" w:rsidRPr="00C863E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9B717C" w:rsidRPr="00C863ED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64B4E205" w14:textId="4D38920A" w:rsidR="00835D95" w:rsidRPr="00C863ED" w:rsidRDefault="00835D95" w:rsidP="00124879">
            <w:pPr>
              <w:pBdr>
                <w:bottom w:val="single" w:sz="4" w:space="1" w:color="auto"/>
              </w:pBdr>
              <w:ind w:left="426" w:hanging="39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081F40" w:rsidRPr="00C863E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9B717C" w:rsidRPr="00C863ED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835D95" w:rsidRPr="00C863ED" w14:paraId="64B4E20A" w14:textId="77777777" w:rsidTr="006D08B5">
        <w:trPr>
          <w:cantSplit/>
        </w:trPr>
        <w:tc>
          <w:tcPr>
            <w:tcW w:w="5901" w:type="dxa"/>
          </w:tcPr>
          <w:p w14:paraId="64B4E207" w14:textId="00497429" w:rsidR="00835D95" w:rsidRPr="00C863ED" w:rsidRDefault="0037387A" w:rsidP="0012487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</w:t>
            </w:r>
            <w:r w:rsidR="00835D95"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ทางการเงิน</w:t>
            </w:r>
            <w:r w:rsidR="00FF31ED" w:rsidRPr="00C863E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1C1E46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="00FF31ED" w:rsidRPr="00C863E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F31ED" w:rsidRPr="00C863E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ข้อมูลระดับ </w:t>
            </w:r>
            <w:r w:rsidR="00FF31ED" w:rsidRPr="00C863ED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64B4E208" w14:textId="77777777" w:rsidR="00835D95" w:rsidRPr="00C863ED" w:rsidRDefault="00835D95" w:rsidP="00124879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</w:tcPr>
          <w:p w14:paraId="64B4E209" w14:textId="77777777" w:rsidR="00835D95" w:rsidRPr="00C863ED" w:rsidRDefault="00835D95" w:rsidP="00124879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B717C" w:rsidRPr="00C863ED" w14:paraId="64B4E20E" w14:textId="77777777" w:rsidTr="006D08B5">
        <w:trPr>
          <w:cantSplit/>
        </w:trPr>
        <w:tc>
          <w:tcPr>
            <w:tcW w:w="5901" w:type="dxa"/>
          </w:tcPr>
          <w:p w14:paraId="64B4E20B" w14:textId="313883F8" w:rsidR="009B717C" w:rsidRPr="00C863ED" w:rsidRDefault="0037387A" w:rsidP="009B717C">
            <w:pPr>
              <w:pStyle w:val="3"/>
              <w:tabs>
                <w:tab w:val="clear" w:pos="360"/>
                <w:tab w:val="clear" w:pos="720"/>
              </w:tabs>
              <w:ind w:left="165"/>
              <w:rPr>
                <w:rFonts w:ascii="Browallia New" w:hAnsi="Browallia New" w:cs="Browallia New"/>
                <w:sz w:val="28"/>
                <w:szCs w:val="28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530" w:type="dxa"/>
          </w:tcPr>
          <w:p w14:paraId="64B4E20C" w14:textId="14ABC17A" w:rsidR="009B717C" w:rsidRPr="00C863ED" w:rsidRDefault="00FE5B49" w:rsidP="009B717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C629E" w:rsidRPr="00C863E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863ED">
              <w:rPr>
                <w:rFonts w:ascii="Browallia New" w:hAnsi="Browallia New" w:cs="Browallia New"/>
                <w:sz w:val="28"/>
                <w:szCs w:val="28"/>
              </w:rPr>
              <w:t>693</w:t>
            </w:r>
            <w:r w:rsidR="00DC629E" w:rsidRPr="00C863E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863ED">
              <w:rPr>
                <w:rFonts w:ascii="Browallia New" w:hAnsi="Browallia New" w:cs="Browallia New"/>
                <w:sz w:val="28"/>
                <w:szCs w:val="28"/>
              </w:rPr>
              <w:t>970</w:t>
            </w:r>
          </w:p>
        </w:tc>
        <w:tc>
          <w:tcPr>
            <w:tcW w:w="1530" w:type="dxa"/>
          </w:tcPr>
          <w:p w14:paraId="64B4E20D" w14:textId="1D476E6A" w:rsidR="009B717C" w:rsidRPr="00C863ED" w:rsidRDefault="00FE5B49" w:rsidP="009B717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</w:rPr>
              <w:t>771</w:t>
            </w:r>
            <w:r w:rsidR="009B717C" w:rsidRPr="00C863E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863ED">
              <w:rPr>
                <w:rFonts w:ascii="Browallia New" w:hAnsi="Browallia New" w:cs="Browallia New"/>
                <w:sz w:val="28"/>
                <w:szCs w:val="28"/>
              </w:rPr>
              <w:t>116</w:t>
            </w:r>
          </w:p>
        </w:tc>
      </w:tr>
    </w:tbl>
    <w:p w14:paraId="63D2AF13" w14:textId="77777777" w:rsidR="00FB5EBA" w:rsidRPr="00A2356B" w:rsidRDefault="00FB5EBA" w:rsidP="00A2356B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</w:p>
    <w:p w14:paraId="64B4E210" w14:textId="22508C69" w:rsidR="006C341E" w:rsidRPr="00C863ED" w:rsidRDefault="006C341E" w:rsidP="006D08B5">
      <w:pPr>
        <w:pStyle w:val="ListParagraph"/>
        <w:numPr>
          <w:ilvl w:val="0"/>
          <w:numId w:val="36"/>
        </w:numPr>
        <w:tabs>
          <w:tab w:val="clear" w:pos="227"/>
          <w:tab w:val="clear" w:pos="360"/>
          <w:tab w:val="left" w:pos="540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63ED">
        <w:rPr>
          <w:rFonts w:ascii="Browallia New" w:hAnsi="Browallia New" w:cs="Browallia New"/>
          <w:b/>
          <w:bCs/>
          <w:sz w:val="28"/>
          <w:szCs w:val="28"/>
          <w:cs/>
        </w:rPr>
        <w:t>การจัดการความเสี่ยงในส่วนของทุน</w:t>
      </w:r>
    </w:p>
    <w:p w14:paraId="64B4E211" w14:textId="77777777" w:rsidR="006C341E" w:rsidRPr="00C863ED" w:rsidRDefault="006C341E" w:rsidP="00C863ED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</w:p>
    <w:p w14:paraId="64B4E212" w14:textId="194F2477" w:rsidR="006C341E" w:rsidRPr="00C863ED" w:rsidRDefault="006C341E" w:rsidP="00C863ED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  <w:r w:rsidRPr="00C863ED">
        <w:rPr>
          <w:rFonts w:ascii="Browallia New" w:hAnsi="Browallia New" w:cs="Browallia New"/>
          <w:sz w:val="28"/>
          <w:szCs w:val="28"/>
          <w:cs/>
        </w:rPr>
        <w:t xml:space="preserve">วัตถุประสงค์ของบริษัทในการบริหารทุนนั้นเพื่อดำรงไว้ซึ่งความสามารถในการดำเนินงานอย่างต่อเนื่องของบริษัท เพื่อสร้างผลตอบแทนต่อผู้ถือหุ้นและเป็นประโยชน์ต่อผู้ที่มีส่วนได้เสียอื่น เพื่อดำรงไว้ซึ่งโครงสร้างของทุนที่เหมาะสม </w:t>
      </w:r>
    </w:p>
    <w:p w14:paraId="64B4E213" w14:textId="77777777" w:rsidR="006C341E" w:rsidRPr="00C863ED" w:rsidRDefault="006C341E" w:rsidP="00C863ED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ACB1BFB" w14:textId="0C36AF38" w:rsidR="00A0187E" w:rsidRPr="00C863ED" w:rsidRDefault="006C341E" w:rsidP="00C863ED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  <w:r w:rsidRPr="00C863ED">
        <w:rPr>
          <w:rFonts w:ascii="Browallia New" w:hAnsi="Browallia New" w:cs="Browallia New"/>
          <w:sz w:val="28"/>
          <w:szCs w:val="28"/>
          <w:cs/>
        </w:rPr>
        <w:t xml:space="preserve">ในการดำรงไว้หรือปรับโครงสร้างของทุน บริษัทอาจออกหุ้นใหม่หรือออกหุ้นกู้เพื่อปรับโครงสร้างหนี้ หรือขายสินทรัพย์เพื่อลดภาระหนี้ </w:t>
      </w:r>
    </w:p>
    <w:p w14:paraId="5AEA2C0F" w14:textId="1EC495B2" w:rsidR="00A0187E" w:rsidRPr="00C863ED" w:rsidRDefault="0015596E" w:rsidP="00C863ED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  <w:r w:rsidRPr="00C863ED">
        <w:rPr>
          <w:rFonts w:ascii="Browallia New" w:hAnsi="Browallia New" w:cs="Browallia New"/>
          <w:sz w:val="28"/>
          <w:szCs w:val="28"/>
        </w:rPr>
        <w:t xml:space="preserve">             </w:t>
      </w:r>
    </w:p>
    <w:p w14:paraId="64B4E217" w14:textId="77777777" w:rsidR="00AA23AC" w:rsidRPr="00C863ED" w:rsidRDefault="00AA23AC" w:rsidP="00BF3294">
      <w:pPr>
        <w:pStyle w:val="ListParagraph"/>
        <w:numPr>
          <w:ilvl w:val="0"/>
          <w:numId w:val="36"/>
        </w:numPr>
        <w:tabs>
          <w:tab w:val="clear" w:pos="227"/>
          <w:tab w:val="left" w:pos="540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63ED">
        <w:rPr>
          <w:rFonts w:ascii="Browallia New" w:hAnsi="Browallia New" w:cs="Browalli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64B4E218" w14:textId="77777777" w:rsidR="00AA23AC" w:rsidRPr="00A2356B" w:rsidRDefault="00AA23AC" w:rsidP="00A2356B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</w:p>
    <w:p w14:paraId="64B4E219" w14:textId="77777777" w:rsidR="00AA23AC" w:rsidRPr="00C863ED" w:rsidRDefault="00AA23AC" w:rsidP="00AE73D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64B4E21A" w14:textId="77777777" w:rsidR="00AA23AC" w:rsidRPr="00C863ED" w:rsidRDefault="00AA23AC" w:rsidP="00AE73D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64B4E21B" w14:textId="77777777" w:rsidR="00AA23AC" w:rsidRPr="00C863ED" w:rsidRDefault="00AA23AC" w:rsidP="00AE73D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64B4E21C" w14:textId="77777777" w:rsidR="00AA23AC" w:rsidRPr="00C863ED" w:rsidRDefault="00AA23AC" w:rsidP="00AE73D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64B4E21D" w14:textId="77777777" w:rsidR="00AA23AC" w:rsidRPr="00C863ED" w:rsidRDefault="00AA23AC" w:rsidP="00AE73D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64B4E21E" w14:textId="77777777" w:rsidR="00AA23AC" w:rsidRPr="00C863ED" w:rsidRDefault="00AA23AC" w:rsidP="00AE73D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64B4E21F" w14:textId="77777777" w:rsidR="00AA23AC" w:rsidRPr="00C863ED" w:rsidRDefault="00AA23AC" w:rsidP="00AE73D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64B4E220" w14:textId="77777777" w:rsidR="00AA23AC" w:rsidRPr="00C863ED" w:rsidRDefault="00AA23AC" w:rsidP="00AE73D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64B4E221" w14:textId="77777777" w:rsidR="00AA23AC" w:rsidRPr="00C863ED" w:rsidRDefault="00AA23AC" w:rsidP="00AE73D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64B4E222" w14:textId="676F3B4C" w:rsidR="00517174" w:rsidRPr="00C863ED" w:rsidRDefault="00AA23AC" w:rsidP="004C3CA4">
      <w:pPr>
        <w:pStyle w:val="Preformatted"/>
        <w:numPr>
          <w:ilvl w:val="1"/>
          <w:numId w:val="32"/>
        </w:numPr>
        <w:tabs>
          <w:tab w:val="clear" w:pos="0"/>
          <w:tab w:val="clear" w:pos="928"/>
          <w:tab w:val="clear" w:pos="959"/>
          <w:tab w:val="num" w:pos="851"/>
        </w:tabs>
        <w:ind w:hanging="536"/>
        <w:jc w:val="thaiDistribute"/>
        <w:rPr>
          <w:rFonts w:ascii="Browallia New" w:hAnsi="Browallia New" w:cs="Browallia New"/>
          <w:sz w:val="28"/>
          <w:szCs w:val="28"/>
        </w:rPr>
      </w:pPr>
      <w:r w:rsidRPr="00C863ED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C863ED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C863ED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Pr="00C863ED">
        <w:rPr>
          <w:rFonts w:ascii="Browallia New" w:hAnsi="Browallia New" w:cs="Browallia New"/>
          <w:sz w:val="28"/>
          <w:szCs w:val="28"/>
          <w:lang w:val="en-GB"/>
        </w:rPr>
        <w:t>25</w:t>
      </w:r>
      <w:r w:rsidR="00B31080" w:rsidRPr="00C863ED">
        <w:rPr>
          <w:rFonts w:ascii="Browallia New" w:hAnsi="Browallia New" w:cs="Browallia New"/>
          <w:sz w:val="28"/>
          <w:szCs w:val="28"/>
          <w:lang w:val="en-GB"/>
        </w:rPr>
        <w:t>6</w:t>
      </w:r>
      <w:r w:rsidR="009B717C" w:rsidRPr="00C863ED">
        <w:rPr>
          <w:rFonts w:ascii="Browallia New" w:hAnsi="Browallia New" w:cs="Browallia New"/>
          <w:sz w:val="28"/>
          <w:szCs w:val="28"/>
          <w:lang w:val="en-GB"/>
        </w:rPr>
        <w:t>3</w:t>
      </w:r>
      <w:r w:rsidRPr="00C863E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863ED">
        <w:rPr>
          <w:rFonts w:ascii="Browallia New" w:hAnsi="Browallia New" w:cs="Browallia New"/>
          <w:sz w:val="28"/>
          <w:szCs w:val="28"/>
          <w:cs/>
        </w:rPr>
        <w:t>บริษัทมีภาระผูกพันเกี่ยวกับสัญญาเช่าและบริการที่จะต้องชำระ</w:t>
      </w:r>
      <w:r w:rsidR="00517174" w:rsidRPr="00C863ED">
        <w:rPr>
          <w:rFonts w:ascii="Browallia New" w:hAnsi="Browallia New" w:cs="Browallia New"/>
          <w:sz w:val="28"/>
          <w:szCs w:val="28"/>
          <w:cs/>
        </w:rPr>
        <w:t>มีดังนี้</w:t>
      </w:r>
      <w:r w:rsidR="00517174" w:rsidRPr="00C863ED">
        <w:rPr>
          <w:rFonts w:ascii="Browallia New" w:hAnsi="Browallia New" w:cs="Browallia New"/>
          <w:sz w:val="28"/>
          <w:szCs w:val="28"/>
        </w:rPr>
        <w:t xml:space="preserve"> </w:t>
      </w:r>
    </w:p>
    <w:p w14:paraId="64B4E223" w14:textId="77777777" w:rsidR="00F11EB0" w:rsidRPr="00C863ED" w:rsidRDefault="00F11EB0" w:rsidP="00124879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64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979"/>
        <w:gridCol w:w="2585"/>
      </w:tblGrid>
      <w:tr w:rsidR="00517174" w:rsidRPr="00C863ED" w14:paraId="64B4E226" w14:textId="77777777" w:rsidTr="006D08B5">
        <w:tc>
          <w:tcPr>
            <w:tcW w:w="5979" w:type="dxa"/>
            <w:shd w:val="clear" w:color="auto" w:fill="auto"/>
          </w:tcPr>
          <w:p w14:paraId="64B4E224" w14:textId="77777777" w:rsidR="00517174" w:rsidRPr="00C863ED" w:rsidRDefault="00517174" w:rsidP="0012487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85" w:type="dxa"/>
            <w:shd w:val="clear" w:color="auto" w:fill="auto"/>
          </w:tcPr>
          <w:p w14:paraId="64B4E225" w14:textId="77777777" w:rsidR="00517174" w:rsidRPr="00C863ED" w:rsidRDefault="00517174" w:rsidP="00124879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z w:val="28"/>
                <w:szCs w:val="28"/>
                <w:lang w:eastAsia="th-TH"/>
              </w:rPr>
            </w:pPr>
            <w:r w:rsidRPr="00C863E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C863E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C863E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C863E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C863E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517174" w:rsidRPr="00C863ED" w14:paraId="64B4E22A" w14:textId="77777777" w:rsidTr="006D08B5">
        <w:tc>
          <w:tcPr>
            <w:tcW w:w="5979" w:type="dxa"/>
            <w:shd w:val="clear" w:color="auto" w:fill="auto"/>
          </w:tcPr>
          <w:p w14:paraId="64B4E227" w14:textId="77777777" w:rsidR="00517174" w:rsidRPr="00C863ED" w:rsidRDefault="00517174" w:rsidP="0012487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B4E228" w14:textId="77777777" w:rsidR="00517174" w:rsidRPr="00C863ED" w:rsidRDefault="00517174" w:rsidP="00124879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eastAsia="th-TH"/>
              </w:rPr>
            </w:pPr>
            <w:r w:rsidRPr="00C863E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งบการเงินรวมและ</w:t>
            </w:r>
          </w:p>
          <w:p w14:paraId="64B4E229" w14:textId="77777777" w:rsidR="00517174" w:rsidRPr="00C863ED" w:rsidRDefault="00517174" w:rsidP="00124879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eastAsia="th-TH"/>
              </w:rPr>
            </w:pPr>
            <w:r w:rsidRPr="00C863E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517174" w:rsidRPr="00C863ED" w14:paraId="64B4E22D" w14:textId="77777777" w:rsidTr="006D08B5">
        <w:tc>
          <w:tcPr>
            <w:tcW w:w="5979" w:type="dxa"/>
            <w:shd w:val="clear" w:color="auto" w:fill="auto"/>
          </w:tcPr>
          <w:p w14:paraId="64B4E22B" w14:textId="77777777" w:rsidR="00517174" w:rsidRPr="00C863ED" w:rsidRDefault="00517174" w:rsidP="0012487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B4E22C" w14:textId="4D3F1427" w:rsidR="00517174" w:rsidRPr="00C863ED" w:rsidRDefault="00517174" w:rsidP="0012487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FF6A6A" w:rsidRPr="00C863ED" w14:paraId="64B4E230" w14:textId="77777777" w:rsidTr="006D08B5">
        <w:tc>
          <w:tcPr>
            <w:tcW w:w="5979" w:type="dxa"/>
            <w:shd w:val="clear" w:color="auto" w:fill="auto"/>
            <w:hideMark/>
          </w:tcPr>
          <w:p w14:paraId="64B4E22E" w14:textId="77777777" w:rsidR="00FF6A6A" w:rsidRPr="00C863ED" w:rsidRDefault="00FF6A6A" w:rsidP="00FF6A6A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ภายใน</w:t>
            </w:r>
            <w:r w:rsidRPr="00C863ED">
              <w:rPr>
                <w:rFonts w:ascii="Browallia New" w:hAnsi="Browallia New" w:cs="Browallia New"/>
                <w:sz w:val="28"/>
                <w:szCs w:val="28"/>
              </w:rPr>
              <w:t xml:space="preserve"> 1 </w:t>
            </w:r>
            <w:r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585" w:type="dxa"/>
            <w:shd w:val="clear" w:color="auto" w:fill="auto"/>
          </w:tcPr>
          <w:p w14:paraId="64B4E22F" w14:textId="1553E3CD" w:rsidR="00FF6A6A" w:rsidRPr="00C863ED" w:rsidRDefault="00FE5B49" w:rsidP="00FF6A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th-TH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5</w:t>
            </w:r>
            <w:r w:rsidR="00DC629E" w:rsidRPr="00C863ED">
              <w:rPr>
                <w:rFonts w:ascii="Browallia New" w:hAnsi="Browallia New" w:cs="Browallia New"/>
                <w:sz w:val="28"/>
                <w:szCs w:val="28"/>
                <w:cs/>
                <w:lang w:eastAsia="th-TH"/>
              </w:rPr>
              <w:t>,</w:t>
            </w:r>
            <w:r w:rsidRPr="00C863ED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219</w:t>
            </w:r>
            <w:r w:rsidR="00DC629E" w:rsidRPr="00C863ED">
              <w:rPr>
                <w:rFonts w:ascii="Browallia New" w:hAnsi="Browallia New" w:cs="Browallia New"/>
                <w:sz w:val="28"/>
                <w:szCs w:val="28"/>
                <w:cs/>
                <w:lang w:eastAsia="th-TH"/>
              </w:rPr>
              <w:t>,</w:t>
            </w:r>
            <w:r w:rsidRPr="00C863ED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364</w:t>
            </w:r>
          </w:p>
        </w:tc>
      </w:tr>
      <w:tr w:rsidR="00FF6A6A" w:rsidRPr="00C863ED" w14:paraId="64B4E233" w14:textId="77777777" w:rsidTr="006D08B5">
        <w:tc>
          <w:tcPr>
            <w:tcW w:w="5979" w:type="dxa"/>
            <w:shd w:val="clear" w:color="auto" w:fill="auto"/>
            <w:hideMark/>
          </w:tcPr>
          <w:p w14:paraId="64B4E231" w14:textId="77777777" w:rsidR="00FF6A6A" w:rsidRPr="00C863ED" w:rsidRDefault="00FF6A6A" w:rsidP="00FF6A6A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Pr="00C863E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863E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Pr="00C863E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C863E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</w:tcPr>
          <w:p w14:paraId="64B4E232" w14:textId="7A07AB03" w:rsidR="00FF6A6A" w:rsidRPr="00C863ED" w:rsidRDefault="00FE5B49" w:rsidP="00FF6A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th-TH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940</w:t>
            </w:r>
            <w:r w:rsidR="00DC629E" w:rsidRPr="00C863ED">
              <w:rPr>
                <w:rFonts w:ascii="Browallia New" w:hAnsi="Browallia New" w:cs="Browallia New"/>
                <w:sz w:val="28"/>
                <w:szCs w:val="28"/>
                <w:cs/>
                <w:lang w:eastAsia="th-TH"/>
              </w:rPr>
              <w:t>,</w:t>
            </w:r>
            <w:r w:rsidRPr="00C863ED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473</w:t>
            </w:r>
          </w:p>
        </w:tc>
      </w:tr>
      <w:tr w:rsidR="00FF6A6A" w:rsidRPr="00C863ED" w14:paraId="64B4E236" w14:textId="77777777" w:rsidTr="006D08B5">
        <w:tc>
          <w:tcPr>
            <w:tcW w:w="5979" w:type="dxa"/>
            <w:shd w:val="clear" w:color="auto" w:fill="auto"/>
          </w:tcPr>
          <w:p w14:paraId="64B4E234" w14:textId="77777777" w:rsidR="00FF6A6A" w:rsidRPr="00C863ED" w:rsidRDefault="00FF6A6A" w:rsidP="004C040E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58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4B4E235" w14:textId="786E85BD" w:rsidR="00FF6A6A" w:rsidRPr="00C863ED" w:rsidRDefault="00FE5B49" w:rsidP="00FF6A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th-TH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6</w:t>
            </w:r>
            <w:r w:rsidR="00DC629E" w:rsidRPr="00C863ED">
              <w:rPr>
                <w:rFonts w:ascii="Browallia New" w:hAnsi="Browallia New" w:cs="Browallia New"/>
                <w:sz w:val="28"/>
                <w:szCs w:val="28"/>
                <w:cs/>
                <w:lang w:eastAsia="th-TH"/>
              </w:rPr>
              <w:t>,</w:t>
            </w:r>
            <w:r w:rsidRPr="00C863ED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159</w:t>
            </w:r>
            <w:r w:rsidR="00DC629E" w:rsidRPr="00C863ED">
              <w:rPr>
                <w:rFonts w:ascii="Browallia New" w:hAnsi="Browallia New" w:cs="Browallia New"/>
                <w:sz w:val="28"/>
                <w:szCs w:val="28"/>
                <w:cs/>
                <w:lang w:eastAsia="th-TH"/>
              </w:rPr>
              <w:t>,</w:t>
            </w:r>
            <w:r w:rsidRPr="00C863ED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837</w:t>
            </w:r>
          </w:p>
        </w:tc>
      </w:tr>
    </w:tbl>
    <w:p w14:paraId="7037FE83" w14:textId="77777777" w:rsidR="00787764" w:rsidRPr="00A2356B" w:rsidRDefault="00787764" w:rsidP="00A2356B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64B4E238" w14:textId="647D5AAC" w:rsidR="00A616F8" w:rsidRPr="00C863ED" w:rsidRDefault="00A616F8" w:rsidP="006D08B5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28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64"/>
          <w:tab w:val="left" w:pos="990"/>
        </w:tabs>
        <w:spacing w:line="240" w:lineRule="auto"/>
        <w:ind w:left="990" w:hanging="594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  <w:r w:rsidRPr="00C863ED">
        <w:rPr>
          <w:rFonts w:ascii="Browallia New" w:hAnsi="Browallia New" w:cs="Browallia New"/>
          <w:sz w:val="28"/>
          <w:szCs w:val="28"/>
          <w:cs/>
          <w:lang w:eastAsia="zh-CN"/>
        </w:rPr>
        <w:t xml:space="preserve">บริษัทและบริษัทย่อยมีวงเงินสินเชื่อและหนี้สินที่อาจเกิดขึ้นจากสถาบันการเงิน ณ วันที่ </w:t>
      </w:r>
      <w:r w:rsidRPr="00C863ED">
        <w:rPr>
          <w:rFonts w:ascii="Browallia New" w:hAnsi="Browallia New" w:cs="Browallia New"/>
          <w:sz w:val="28"/>
          <w:szCs w:val="28"/>
          <w:lang w:eastAsia="zh-CN"/>
        </w:rPr>
        <w:t xml:space="preserve">31 </w:t>
      </w:r>
      <w:r w:rsidRPr="00C863ED">
        <w:rPr>
          <w:rFonts w:ascii="Browallia New" w:hAnsi="Browallia New" w:cs="Browallia New"/>
          <w:sz w:val="28"/>
          <w:szCs w:val="28"/>
          <w:cs/>
          <w:lang w:eastAsia="zh-CN"/>
        </w:rPr>
        <w:t xml:space="preserve">ธันวาคม </w:t>
      </w:r>
      <w:r w:rsidRPr="00C863ED">
        <w:rPr>
          <w:rFonts w:ascii="Browallia New" w:hAnsi="Browallia New" w:cs="Browallia New"/>
          <w:sz w:val="28"/>
          <w:szCs w:val="28"/>
          <w:lang w:eastAsia="zh-CN"/>
        </w:rPr>
        <w:t>25</w:t>
      </w:r>
      <w:r w:rsidR="00B31080" w:rsidRPr="00C863ED">
        <w:rPr>
          <w:rFonts w:ascii="Browallia New" w:hAnsi="Browallia New" w:cs="Browallia New"/>
          <w:sz w:val="28"/>
          <w:szCs w:val="28"/>
          <w:lang w:eastAsia="zh-CN"/>
        </w:rPr>
        <w:t>6</w:t>
      </w:r>
      <w:r w:rsidR="009B717C" w:rsidRPr="00C863ED">
        <w:rPr>
          <w:rFonts w:ascii="Browallia New" w:hAnsi="Browallia New" w:cs="Browallia New"/>
          <w:sz w:val="28"/>
          <w:szCs w:val="28"/>
          <w:lang w:eastAsia="zh-CN"/>
        </w:rPr>
        <w:t>3</w:t>
      </w:r>
      <w:r w:rsidRPr="00C863ED">
        <w:rPr>
          <w:rFonts w:ascii="Browallia New" w:hAnsi="Browallia New" w:cs="Browallia New"/>
          <w:sz w:val="28"/>
          <w:szCs w:val="28"/>
          <w:lang w:eastAsia="zh-CN"/>
        </w:rPr>
        <w:t xml:space="preserve"> </w:t>
      </w:r>
      <w:r w:rsidRPr="00C863ED">
        <w:rPr>
          <w:rFonts w:ascii="Browallia New" w:hAnsi="Browallia New" w:cs="Browallia New"/>
          <w:sz w:val="28"/>
          <w:szCs w:val="28"/>
          <w:cs/>
          <w:lang w:eastAsia="zh-CN"/>
        </w:rPr>
        <w:t>ดังนี้</w:t>
      </w:r>
    </w:p>
    <w:p w14:paraId="64B4E23A" w14:textId="77777777" w:rsidR="00A616F8" w:rsidRPr="00C863ED" w:rsidRDefault="00A616F8" w:rsidP="00A2356B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611" w:type="dxa"/>
        <w:tblInd w:w="8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9"/>
        <w:gridCol w:w="1184"/>
        <w:gridCol w:w="1259"/>
        <w:gridCol w:w="1280"/>
        <w:gridCol w:w="1279"/>
      </w:tblGrid>
      <w:tr w:rsidR="00A616F8" w:rsidRPr="00C863ED" w14:paraId="64B4E242" w14:textId="77777777" w:rsidTr="006D08B5">
        <w:trPr>
          <w:trHeight w:val="20"/>
        </w:trPr>
        <w:tc>
          <w:tcPr>
            <w:tcW w:w="3609" w:type="dxa"/>
          </w:tcPr>
          <w:p w14:paraId="64B4E23F" w14:textId="77777777" w:rsidR="00A616F8" w:rsidRPr="00C863ED" w:rsidRDefault="00A616F8" w:rsidP="00124879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hideMark/>
          </w:tcPr>
          <w:p w14:paraId="64B4E240" w14:textId="77777777" w:rsidR="00A616F8" w:rsidRPr="00C863ED" w:rsidRDefault="00A616F8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818" w:type="dxa"/>
            <w:gridSpan w:val="3"/>
            <w:hideMark/>
          </w:tcPr>
          <w:p w14:paraId="64B4E241" w14:textId="44AC21F8" w:rsidR="00A616F8" w:rsidRPr="00C863ED" w:rsidRDefault="00A616F8" w:rsidP="00124879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  <w:r w:rsidR="00632744"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และงบการเงินเฉพาะของบริษัท</w:t>
            </w:r>
          </w:p>
        </w:tc>
      </w:tr>
      <w:tr w:rsidR="00A616F8" w:rsidRPr="00C863ED" w14:paraId="64B4E248" w14:textId="77777777" w:rsidTr="006D08B5">
        <w:trPr>
          <w:trHeight w:val="20"/>
        </w:trPr>
        <w:tc>
          <w:tcPr>
            <w:tcW w:w="3609" w:type="dxa"/>
          </w:tcPr>
          <w:p w14:paraId="64B4E243" w14:textId="77777777" w:rsidR="00A616F8" w:rsidRPr="00C863ED" w:rsidRDefault="00A616F8" w:rsidP="00124879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4" w:type="dxa"/>
            <w:hideMark/>
          </w:tcPr>
          <w:p w14:paraId="64B4E244" w14:textId="77777777" w:rsidR="00A616F8" w:rsidRPr="00C863ED" w:rsidRDefault="00A616F8" w:rsidP="00124879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3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59" w:type="dxa"/>
            <w:hideMark/>
          </w:tcPr>
          <w:p w14:paraId="64B4E245" w14:textId="77777777" w:rsidR="00A616F8" w:rsidRPr="00C863ED" w:rsidRDefault="00A616F8" w:rsidP="00124879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280" w:type="dxa"/>
            <w:hideMark/>
          </w:tcPr>
          <w:p w14:paraId="64B4E246" w14:textId="77777777" w:rsidR="00A616F8" w:rsidRPr="00C863ED" w:rsidRDefault="00A616F8" w:rsidP="00124879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279" w:type="dxa"/>
            <w:hideMark/>
          </w:tcPr>
          <w:p w14:paraId="64B4E247" w14:textId="77777777" w:rsidR="00A616F8" w:rsidRPr="00C863ED" w:rsidRDefault="00A616F8" w:rsidP="00124879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A616F8" w:rsidRPr="00C863ED" w14:paraId="64B4E24E" w14:textId="77777777" w:rsidTr="006D08B5">
        <w:trPr>
          <w:trHeight w:val="20"/>
        </w:trPr>
        <w:tc>
          <w:tcPr>
            <w:tcW w:w="3609" w:type="dxa"/>
            <w:hideMark/>
          </w:tcPr>
          <w:p w14:paraId="64B4E249" w14:textId="77777777" w:rsidR="00A616F8" w:rsidRPr="00C863ED" w:rsidRDefault="00A616F8" w:rsidP="00124879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863E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84" w:type="dxa"/>
          </w:tcPr>
          <w:p w14:paraId="64B4E24A" w14:textId="77777777" w:rsidR="00A616F8" w:rsidRPr="00C863ED" w:rsidRDefault="00A616F8" w:rsidP="0012487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center"/>
          </w:tcPr>
          <w:p w14:paraId="64B4E24B" w14:textId="77777777" w:rsidR="00A616F8" w:rsidRPr="00C863ED" w:rsidRDefault="00A616F8" w:rsidP="00124879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  <w:vAlign w:val="center"/>
          </w:tcPr>
          <w:p w14:paraId="64B4E24C" w14:textId="77777777" w:rsidR="00A616F8" w:rsidRPr="00C863ED" w:rsidRDefault="00A616F8" w:rsidP="00124879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9" w:type="dxa"/>
            <w:vAlign w:val="center"/>
          </w:tcPr>
          <w:p w14:paraId="64B4E24D" w14:textId="77777777" w:rsidR="00A616F8" w:rsidRPr="00C863ED" w:rsidRDefault="00A616F8" w:rsidP="00124879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E1E53" w:rsidRPr="00C863ED" w14:paraId="64B4E254" w14:textId="77777777" w:rsidTr="006D08B5">
        <w:trPr>
          <w:trHeight w:val="20"/>
        </w:trPr>
        <w:tc>
          <w:tcPr>
            <w:tcW w:w="3609" w:type="dxa"/>
            <w:hideMark/>
          </w:tcPr>
          <w:p w14:paraId="64B4E24F" w14:textId="77777777" w:rsidR="007E1E53" w:rsidRPr="00C863ED" w:rsidRDefault="007E1E53" w:rsidP="007E1E53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84" w:type="dxa"/>
            <w:hideMark/>
          </w:tcPr>
          <w:p w14:paraId="64B4E250" w14:textId="77777777" w:rsidR="007E1E53" w:rsidRPr="00C863ED" w:rsidRDefault="007E1E53" w:rsidP="007E1E5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259" w:type="dxa"/>
            <w:shd w:val="clear" w:color="auto" w:fill="auto"/>
          </w:tcPr>
          <w:p w14:paraId="64B4E251" w14:textId="633FE3D5" w:rsidR="007E1E53" w:rsidRPr="00C863ED" w:rsidRDefault="00FE5B49" w:rsidP="007E1E53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</w:rPr>
              <w:t>105</w:t>
            </w:r>
            <w:r w:rsidR="00AD587B"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863ED">
              <w:rPr>
                <w:rFonts w:ascii="Browallia New" w:hAnsi="Browallia New" w:cs="Browallia New"/>
                <w:sz w:val="28"/>
                <w:szCs w:val="28"/>
              </w:rPr>
              <w:t>520</w:t>
            </w:r>
            <w:r w:rsidR="00AD587B"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863E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80" w:type="dxa"/>
            <w:shd w:val="clear" w:color="auto" w:fill="auto"/>
          </w:tcPr>
          <w:p w14:paraId="64B4E252" w14:textId="179AD212" w:rsidR="007E1E53" w:rsidRPr="00C863ED" w:rsidRDefault="00FE5B49" w:rsidP="007E1E53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</w:rPr>
              <w:t>80</w:t>
            </w:r>
            <w:r w:rsidR="00AD587B" w:rsidRPr="00C863E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863ED">
              <w:rPr>
                <w:rFonts w:ascii="Browallia New" w:hAnsi="Browallia New" w:cs="Browallia New"/>
                <w:sz w:val="28"/>
                <w:szCs w:val="28"/>
              </w:rPr>
              <w:t>514</w:t>
            </w:r>
            <w:r w:rsidR="00AD587B" w:rsidRPr="00C863E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863ED">
              <w:rPr>
                <w:rFonts w:ascii="Browallia New" w:hAnsi="Browallia New" w:cs="Browallia New"/>
                <w:sz w:val="28"/>
                <w:szCs w:val="28"/>
              </w:rPr>
              <w:t>453</w:t>
            </w:r>
          </w:p>
        </w:tc>
        <w:tc>
          <w:tcPr>
            <w:tcW w:w="1279" w:type="dxa"/>
            <w:shd w:val="clear" w:color="auto" w:fill="auto"/>
          </w:tcPr>
          <w:p w14:paraId="64B4E253" w14:textId="309D66B7" w:rsidR="007E1E53" w:rsidRPr="00C863ED" w:rsidRDefault="00FE5B49" w:rsidP="007E1E53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AD587B" w:rsidRPr="00C863E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863ED">
              <w:rPr>
                <w:rFonts w:ascii="Browallia New" w:hAnsi="Browallia New" w:cs="Browallia New"/>
                <w:sz w:val="28"/>
                <w:szCs w:val="28"/>
              </w:rPr>
              <w:t>005</w:t>
            </w:r>
            <w:r w:rsidR="00AD587B" w:rsidRPr="00C863E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863ED">
              <w:rPr>
                <w:rFonts w:ascii="Browallia New" w:hAnsi="Browallia New" w:cs="Browallia New"/>
                <w:sz w:val="28"/>
                <w:szCs w:val="28"/>
              </w:rPr>
              <w:t>547</w:t>
            </w:r>
          </w:p>
        </w:tc>
      </w:tr>
      <w:tr w:rsidR="007E1E53" w:rsidRPr="00C863ED" w14:paraId="64B4E25A" w14:textId="77777777" w:rsidTr="006D08B5">
        <w:trPr>
          <w:trHeight w:val="20"/>
        </w:trPr>
        <w:tc>
          <w:tcPr>
            <w:tcW w:w="3609" w:type="dxa"/>
            <w:hideMark/>
          </w:tcPr>
          <w:p w14:paraId="64B4E255" w14:textId="77777777" w:rsidR="007E1E53" w:rsidRPr="00C863ED" w:rsidRDefault="007E1E53" w:rsidP="007E1E53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184" w:type="dxa"/>
            <w:hideMark/>
          </w:tcPr>
          <w:p w14:paraId="64B4E256" w14:textId="77777777" w:rsidR="007E1E53" w:rsidRPr="00C863ED" w:rsidRDefault="007E1E53" w:rsidP="007E1E5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259" w:type="dxa"/>
          </w:tcPr>
          <w:p w14:paraId="64B4E257" w14:textId="0235DBE7" w:rsidR="007E1E53" w:rsidRPr="00C863ED" w:rsidRDefault="00FE5B49" w:rsidP="007E1E53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AD587B"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863ED">
              <w:rPr>
                <w:rFonts w:ascii="Browallia New" w:hAnsi="Browallia New" w:cs="Browallia New"/>
                <w:sz w:val="28"/>
                <w:szCs w:val="28"/>
              </w:rPr>
              <w:t>288</w:t>
            </w:r>
            <w:r w:rsidR="00AD587B"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863ED">
              <w:rPr>
                <w:rFonts w:ascii="Browallia New" w:hAnsi="Browallia New" w:cs="Browallia New"/>
                <w:sz w:val="28"/>
                <w:szCs w:val="28"/>
              </w:rPr>
              <w:t>215</w:t>
            </w:r>
          </w:p>
        </w:tc>
        <w:tc>
          <w:tcPr>
            <w:tcW w:w="1280" w:type="dxa"/>
          </w:tcPr>
          <w:p w14:paraId="64B4E258" w14:textId="66F3C139" w:rsidR="007E1E53" w:rsidRPr="00C863ED" w:rsidRDefault="00FE5B49" w:rsidP="007E1E53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AD587B" w:rsidRPr="00C863E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863ED">
              <w:rPr>
                <w:rFonts w:ascii="Browallia New" w:hAnsi="Browallia New" w:cs="Browallia New"/>
                <w:sz w:val="28"/>
                <w:szCs w:val="28"/>
              </w:rPr>
              <w:t>774</w:t>
            </w:r>
            <w:r w:rsidR="00AD587B" w:rsidRPr="00C863E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863ED">
              <w:rPr>
                <w:rFonts w:ascii="Browallia New" w:hAnsi="Browallia New" w:cs="Browallia New"/>
                <w:sz w:val="28"/>
                <w:szCs w:val="28"/>
              </w:rPr>
              <w:t>508</w:t>
            </w:r>
          </w:p>
        </w:tc>
        <w:tc>
          <w:tcPr>
            <w:tcW w:w="1279" w:type="dxa"/>
          </w:tcPr>
          <w:p w14:paraId="64B4E259" w14:textId="454C48AA" w:rsidR="007E1E53" w:rsidRPr="00C863ED" w:rsidRDefault="00FE5B49" w:rsidP="007E1E53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</w:rPr>
              <w:t>513</w:t>
            </w:r>
            <w:r w:rsidR="00AD587B" w:rsidRPr="00C863E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863ED">
              <w:rPr>
                <w:rFonts w:ascii="Browallia New" w:hAnsi="Browallia New" w:cs="Browallia New"/>
                <w:sz w:val="28"/>
                <w:szCs w:val="28"/>
              </w:rPr>
              <w:t>707</w:t>
            </w:r>
          </w:p>
        </w:tc>
      </w:tr>
      <w:tr w:rsidR="007E1E53" w:rsidRPr="00C863ED" w14:paraId="64B4E267" w14:textId="77777777" w:rsidTr="006D08B5">
        <w:trPr>
          <w:trHeight w:val="20"/>
        </w:trPr>
        <w:tc>
          <w:tcPr>
            <w:tcW w:w="3609" w:type="dxa"/>
            <w:hideMark/>
          </w:tcPr>
          <w:p w14:paraId="64B4E262" w14:textId="77777777" w:rsidR="007E1E53" w:rsidRPr="00C863ED" w:rsidRDefault="007E1E53" w:rsidP="007E1E53">
            <w:pPr>
              <w:spacing w:line="240" w:lineRule="auto"/>
              <w:ind w:firstLine="5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184" w:type="dxa"/>
            <w:hideMark/>
          </w:tcPr>
          <w:p w14:paraId="64B4E263" w14:textId="77777777" w:rsidR="007E1E53" w:rsidRPr="00C863ED" w:rsidRDefault="007E1E53" w:rsidP="007E1E5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259" w:type="dxa"/>
          </w:tcPr>
          <w:p w14:paraId="64B4E264" w14:textId="0284E797" w:rsidR="007E1E53" w:rsidRPr="00C863ED" w:rsidRDefault="00FE5B49" w:rsidP="007E1E53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</w:rPr>
              <w:t>62</w:t>
            </w:r>
            <w:r w:rsidR="00AD587B" w:rsidRPr="00C863E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863ED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AD587B" w:rsidRPr="00C863E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863E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80" w:type="dxa"/>
          </w:tcPr>
          <w:p w14:paraId="64B4E265" w14:textId="0F14E4DF" w:rsidR="00690FF8" w:rsidRPr="00C863ED" w:rsidRDefault="00FE5B49" w:rsidP="00690FF8">
            <w:pPr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</w:rPr>
              <w:t>53</w:t>
            </w:r>
            <w:r w:rsidR="00AD587B" w:rsidRPr="00C863E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863ED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F11B9F" w:rsidRPr="00C863ED">
              <w:rPr>
                <w:rFonts w:ascii="Browallia New" w:hAnsi="Browallia New" w:cs="Browallia New"/>
                <w:sz w:val="28"/>
                <w:szCs w:val="28"/>
                <w:lang w:val="en-GB"/>
              </w:rPr>
              <w:t>81</w:t>
            </w:r>
            <w:r w:rsidR="00690FF8" w:rsidRPr="00C863ED">
              <w:rPr>
                <w:rFonts w:ascii="Browallia New" w:hAnsi="Browallia New" w:cs="Browallia New"/>
                <w:sz w:val="28"/>
                <w:szCs w:val="28"/>
                <w:lang w:val="en-GB"/>
              </w:rPr>
              <w:t>,5</w:t>
            </w:r>
            <w:r w:rsidR="009B3C50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690FF8" w:rsidRPr="00C863E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279" w:type="dxa"/>
          </w:tcPr>
          <w:p w14:paraId="64B4E266" w14:textId="363452DF" w:rsidR="007E1E53" w:rsidRPr="00C863ED" w:rsidRDefault="00FE5B49" w:rsidP="007E1E53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622D27" w:rsidRPr="00C863E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863E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2B1C62" w:rsidRPr="00C863ED">
              <w:rPr>
                <w:rFonts w:ascii="Browallia New" w:hAnsi="Browallia New" w:cs="Browallia New"/>
                <w:sz w:val="28"/>
                <w:szCs w:val="28"/>
                <w:lang w:val="en-GB"/>
              </w:rPr>
              <w:t>18,4</w:t>
            </w:r>
            <w:r w:rsidR="009B3C5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B1C62" w:rsidRPr="00C863ED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</w:tr>
      <w:tr w:rsidR="00AD587B" w:rsidRPr="00C863ED" w14:paraId="64B4E26D" w14:textId="77777777" w:rsidTr="006D08B5">
        <w:trPr>
          <w:trHeight w:val="20"/>
        </w:trPr>
        <w:tc>
          <w:tcPr>
            <w:tcW w:w="3609" w:type="dxa"/>
            <w:hideMark/>
          </w:tcPr>
          <w:p w14:paraId="64B4E268" w14:textId="43E09632" w:rsidR="00AD587B" w:rsidRPr="00C863ED" w:rsidRDefault="00AD587B" w:rsidP="00AD587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เลต</w:t>
            </w:r>
            <w:proofErr w:type="spellStart"/>
            <w:r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เต</w:t>
            </w:r>
            <w:proofErr w:type="spellEnd"/>
            <w:r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อร์</w:t>
            </w:r>
            <w:proofErr w:type="spellStart"/>
            <w:r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ออฟ</w:t>
            </w:r>
            <w:proofErr w:type="spellEnd"/>
            <w:r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เครดิตและ</w:t>
            </w:r>
            <w:proofErr w:type="spellStart"/>
            <w:r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ทรั</w:t>
            </w:r>
            <w:proofErr w:type="spellEnd"/>
            <w:r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สต์รีซีท</w:t>
            </w:r>
            <w:r w:rsidRPr="00C863E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184" w:type="dxa"/>
            <w:vAlign w:val="bottom"/>
            <w:hideMark/>
          </w:tcPr>
          <w:p w14:paraId="64B4E269" w14:textId="77777777" w:rsidR="00AD587B" w:rsidRPr="00C863ED" w:rsidRDefault="00AD587B" w:rsidP="00350884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259" w:type="dxa"/>
            <w:vAlign w:val="bottom"/>
          </w:tcPr>
          <w:p w14:paraId="64B4E26A" w14:textId="1826E883" w:rsidR="00AD587B" w:rsidRPr="00C863ED" w:rsidRDefault="00FE5B49" w:rsidP="00350884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</w:rPr>
              <w:t>175</w:t>
            </w:r>
            <w:r w:rsidR="00AD587B" w:rsidRPr="00C863E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863ED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AD587B" w:rsidRPr="00C863E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863E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80" w:type="dxa"/>
            <w:vAlign w:val="bottom"/>
          </w:tcPr>
          <w:p w14:paraId="64B4E26B" w14:textId="1A55C95F" w:rsidR="00AD587B" w:rsidRPr="00C863ED" w:rsidRDefault="00FE5B49" w:rsidP="00350884">
            <w:pPr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</w:rPr>
              <w:t>151</w:t>
            </w:r>
            <w:r w:rsidR="00AD587B"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863ED">
              <w:rPr>
                <w:rFonts w:ascii="Browallia New" w:hAnsi="Browallia New" w:cs="Browallia New"/>
                <w:sz w:val="28"/>
                <w:szCs w:val="28"/>
              </w:rPr>
              <w:t>458</w:t>
            </w:r>
            <w:r w:rsidR="00AD587B" w:rsidRPr="00C863E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863ED">
              <w:rPr>
                <w:rFonts w:ascii="Browallia New" w:hAnsi="Browallia New" w:cs="Browallia New"/>
                <w:sz w:val="28"/>
                <w:szCs w:val="28"/>
              </w:rPr>
              <w:t>170</w:t>
            </w:r>
          </w:p>
        </w:tc>
        <w:tc>
          <w:tcPr>
            <w:tcW w:w="1279" w:type="dxa"/>
            <w:vAlign w:val="bottom"/>
          </w:tcPr>
          <w:p w14:paraId="64B4E26C" w14:textId="6FBF025A" w:rsidR="00AD587B" w:rsidRPr="00C863ED" w:rsidRDefault="00FE5B49" w:rsidP="00350884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863ED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AD587B" w:rsidRPr="00C863E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863ED">
              <w:rPr>
                <w:rFonts w:ascii="Browallia New" w:hAnsi="Browallia New" w:cs="Browallia New"/>
                <w:sz w:val="28"/>
                <w:szCs w:val="28"/>
              </w:rPr>
              <w:t>541</w:t>
            </w:r>
            <w:r w:rsidR="00AD587B" w:rsidRPr="00C863E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863ED">
              <w:rPr>
                <w:rFonts w:ascii="Browallia New" w:hAnsi="Browallia New" w:cs="Browallia New"/>
                <w:sz w:val="28"/>
                <w:szCs w:val="28"/>
              </w:rPr>
              <w:t>830</w:t>
            </w:r>
          </w:p>
        </w:tc>
      </w:tr>
    </w:tbl>
    <w:p w14:paraId="5D5466D8" w14:textId="5C2CD8F8" w:rsidR="00C77A78" w:rsidRPr="00C863ED" w:rsidRDefault="00C77A78" w:rsidP="00915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0"/>
          <w:szCs w:val="20"/>
        </w:rPr>
      </w:pPr>
    </w:p>
    <w:p w14:paraId="25E81CD5" w14:textId="77777777" w:rsidR="00897C1E" w:rsidRPr="00A672FC" w:rsidRDefault="00897C1E" w:rsidP="00E56754">
      <w:pPr>
        <w:numPr>
          <w:ilvl w:val="0"/>
          <w:numId w:val="3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num" w:pos="774"/>
        </w:tabs>
        <w:spacing w:line="240" w:lineRule="auto"/>
        <w:ind w:left="396" w:hanging="39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672FC">
        <w:rPr>
          <w:rFonts w:ascii="Browallia New" w:hAnsi="Browallia New" w:cs="Browallia New" w:hint="cs"/>
          <w:b/>
          <w:bCs/>
          <w:sz w:val="28"/>
          <w:szCs w:val="28"/>
          <w:cs/>
        </w:rPr>
        <w:t>การจัดประเภทรายการในงบการเงิน</w:t>
      </w:r>
    </w:p>
    <w:p w14:paraId="74A323EB" w14:textId="6FBE91A4" w:rsidR="002C1739" w:rsidRPr="00A73846" w:rsidRDefault="002C1739" w:rsidP="0075083E">
      <w:pPr>
        <w:tabs>
          <w:tab w:val="clear" w:pos="227"/>
          <w:tab w:val="clear" w:pos="454"/>
        </w:tabs>
        <w:ind w:left="392" w:firstLine="6"/>
        <w:jc w:val="thaiDistribute"/>
        <w:textAlignment w:val="baseline"/>
        <w:rPr>
          <w:rFonts w:ascii="Browallia New" w:hAnsi="Browallia New" w:cs="Browallia New"/>
          <w:sz w:val="28"/>
          <w:szCs w:val="28"/>
          <w:lang w:eastAsia="zh-CN"/>
        </w:rPr>
      </w:pPr>
    </w:p>
    <w:p w14:paraId="26B7DCC5" w14:textId="7A130068" w:rsidR="00114767" w:rsidRPr="00A73846" w:rsidRDefault="00114767" w:rsidP="005C078B">
      <w:pPr>
        <w:tabs>
          <w:tab w:val="clear" w:pos="227"/>
          <w:tab w:val="clear" w:pos="454"/>
        </w:tabs>
        <w:ind w:left="392" w:firstLine="6"/>
        <w:jc w:val="thaiDistribute"/>
        <w:textAlignment w:val="baseline"/>
        <w:rPr>
          <w:rFonts w:ascii="Browallia New" w:hAnsi="Browallia New" w:cs="Browallia New"/>
          <w:sz w:val="28"/>
          <w:szCs w:val="28"/>
          <w:lang w:eastAsia="zh-CN"/>
        </w:rPr>
      </w:pPr>
      <w:r w:rsidRPr="00A73846">
        <w:rPr>
          <w:rFonts w:ascii="Browallia New" w:hAnsi="Browallia New" w:cs="Browallia New"/>
          <w:sz w:val="28"/>
          <w:szCs w:val="28"/>
          <w:cs/>
          <w:lang w:eastAsia="zh-CN"/>
        </w:rPr>
        <w:t>บริษัทได้มีการจัดประเภทรายการบัญชีบางรายการในงบการเงิน</w:t>
      </w:r>
      <w:r w:rsidRPr="00A73846">
        <w:rPr>
          <w:rFonts w:ascii="Browallia New" w:hAnsi="Browallia New" w:cs="Browallia New"/>
          <w:sz w:val="28"/>
          <w:szCs w:val="28"/>
          <w:lang w:eastAsia="zh-CN"/>
        </w:rPr>
        <w:t> </w:t>
      </w:r>
      <w:r w:rsidRPr="00A73846">
        <w:rPr>
          <w:rFonts w:ascii="Browallia New" w:hAnsi="Browallia New" w:cs="Browallia New"/>
          <w:sz w:val="28"/>
          <w:szCs w:val="28"/>
          <w:cs/>
          <w:lang w:eastAsia="zh-CN"/>
        </w:rPr>
        <w:t>ณ วันที่</w:t>
      </w:r>
      <w:r w:rsidRPr="00A73846">
        <w:rPr>
          <w:rFonts w:ascii="Browallia New" w:hAnsi="Browallia New" w:cs="Browallia New"/>
          <w:sz w:val="28"/>
          <w:szCs w:val="28"/>
          <w:lang w:eastAsia="zh-CN"/>
        </w:rPr>
        <w:t> 31 </w:t>
      </w:r>
      <w:r w:rsidRPr="00A73846">
        <w:rPr>
          <w:rFonts w:ascii="Browallia New" w:hAnsi="Browallia New" w:cs="Browallia New"/>
          <w:sz w:val="28"/>
          <w:szCs w:val="28"/>
          <w:cs/>
          <w:lang w:eastAsia="zh-CN"/>
        </w:rPr>
        <w:t>ธันวาคม</w:t>
      </w:r>
      <w:r w:rsidRPr="00A73846">
        <w:rPr>
          <w:rFonts w:ascii="Browallia New" w:hAnsi="Browallia New" w:cs="Browallia New"/>
          <w:sz w:val="28"/>
          <w:szCs w:val="28"/>
          <w:lang w:eastAsia="zh-CN"/>
        </w:rPr>
        <w:t> 2562 </w:t>
      </w:r>
      <w:r w:rsidRPr="00A73846">
        <w:rPr>
          <w:rFonts w:ascii="Browallia New" w:hAnsi="Browallia New" w:cs="Browallia New"/>
          <w:sz w:val="28"/>
          <w:szCs w:val="28"/>
          <w:cs/>
          <w:lang w:eastAsia="zh-CN"/>
        </w:rPr>
        <w:t>เพื่อให้สอดคล้องกับกา</w:t>
      </w:r>
      <w:r w:rsidR="005B7A02">
        <w:rPr>
          <w:rFonts w:ascii="Browallia New" w:hAnsi="Browallia New" w:cs="Browallia New" w:hint="cs"/>
          <w:sz w:val="28"/>
          <w:szCs w:val="28"/>
          <w:cs/>
          <w:lang w:eastAsia="zh-CN"/>
        </w:rPr>
        <w:t>ร</w:t>
      </w:r>
      <w:r w:rsidRPr="00A73846">
        <w:rPr>
          <w:rFonts w:ascii="Browallia New" w:hAnsi="Browallia New" w:cs="Browallia New"/>
          <w:sz w:val="28"/>
          <w:szCs w:val="28"/>
          <w:cs/>
          <w:lang w:eastAsia="zh-CN"/>
        </w:rPr>
        <w:t>จัดประเภทรายการบัญชีในปีปัจจุบันซึ่งไม่มีผลกระทบต่อกำไรหรือขาดทุนและส่วนของผู้ถือหุ้นการจัดประเภทดังกล่าวมีรายละเอียด ดังต่อไปนี้</w:t>
      </w:r>
      <w:r w:rsidRPr="00A73846">
        <w:rPr>
          <w:rFonts w:ascii="Browallia New" w:hAnsi="Browallia New" w:cs="Browallia New"/>
          <w:sz w:val="28"/>
          <w:szCs w:val="28"/>
          <w:lang w:eastAsia="zh-CN"/>
        </w:rPr>
        <w:t> </w:t>
      </w:r>
    </w:p>
    <w:p w14:paraId="7DB33052" w14:textId="5E51C262" w:rsidR="001F34BD" w:rsidRPr="0075083E" w:rsidRDefault="001F34BD" w:rsidP="0075083E">
      <w:pPr>
        <w:tabs>
          <w:tab w:val="clear" w:pos="227"/>
          <w:tab w:val="clear" w:pos="454"/>
        </w:tabs>
        <w:ind w:left="392" w:firstLine="6"/>
        <w:jc w:val="thaiDistribute"/>
        <w:textAlignment w:val="baseline"/>
        <w:rPr>
          <w:rFonts w:ascii="Browallia New" w:hAnsi="Browallia New" w:cs="Browallia New"/>
          <w:sz w:val="28"/>
          <w:szCs w:val="28"/>
          <w:lang w:eastAsia="zh-CN"/>
        </w:rPr>
      </w:pPr>
    </w:p>
    <w:tbl>
      <w:tblPr>
        <w:tblW w:w="9072" w:type="dxa"/>
        <w:tblInd w:w="4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  <w:gridCol w:w="2042"/>
        <w:gridCol w:w="1560"/>
        <w:gridCol w:w="1927"/>
      </w:tblGrid>
      <w:tr w:rsidR="001F34BD" w:rsidRPr="00202C51" w14:paraId="51570631" w14:textId="77777777" w:rsidTr="00D16855">
        <w:trPr>
          <w:trHeight w:val="330"/>
          <w:tblHeader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34EEE" w14:textId="77777777" w:rsidR="001F34BD" w:rsidRPr="001F34BD" w:rsidRDefault="001F34BD" w:rsidP="008A33FD">
            <w:pPr>
              <w:ind w:left="-255"/>
              <w:jc w:val="both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17CE2A" w14:textId="77777777" w:rsidR="001F34BD" w:rsidRPr="001F34BD" w:rsidRDefault="001F34BD" w:rsidP="008A33FD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3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4CEE18" w14:textId="77777777" w:rsidR="001F34BD" w:rsidRPr="001F34BD" w:rsidRDefault="001F34BD" w:rsidP="008A33FD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(หน่วย: บาท)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CC5C10" w:rsidRPr="00202C51" w14:paraId="2F6EF3A6" w14:textId="77777777" w:rsidTr="00D16855">
        <w:trPr>
          <w:trHeight w:val="330"/>
          <w:tblHeader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A5DB7" w14:textId="77777777" w:rsidR="00CC5C10" w:rsidRPr="001F34BD" w:rsidRDefault="00CC5C10" w:rsidP="008A33FD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5A1DA" w14:textId="1095A8AC" w:rsidR="00CC5C10" w:rsidRPr="001F34BD" w:rsidRDefault="00CC5C10" w:rsidP="00E56754">
            <w:pPr>
              <w:pBdr>
                <w:bottom w:val="single" w:sz="4" w:space="1" w:color="auto"/>
              </w:pBdr>
              <w:tabs>
                <w:tab w:val="clear" w:pos="1871"/>
                <w:tab w:val="left" w:pos="1248"/>
              </w:tabs>
              <w:ind w:left="69" w:right="108" w:firstLine="63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F34BD" w:rsidRPr="00202C51" w14:paraId="13B72FA9" w14:textId="77777777" w:rsidTr="00D16855">
        <w:trPr>
          <w:trHeight w:val="330"/>
          <w:tblHeader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56497" w14:textId="77777777" w:rsidR="001F34BD" w:rsidRPr="001F34BD" w:rsidRDefault="001F34BD" w:rsidP="008A33FD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09FB8" w14:textId="77777777" w:rsidR="001F34BD" w:rsidRPr="001F34BD" w:rsidRDefault="001F34BD" w:rsidP="00E56754">
            <w:pPr>
              <w:pBdr>
                <w:bottom w:val="single" w:sz="4" w:space="1" w:color="auto"/>
              </w:pBdr>
              <w:tabs>
                <w:tab w:val="clear" w:pos="1871"/>
                <w:tab w:val="left" w:pos="1248"/>
              </w:tabs>
              <w:ind w:left="69" w:right="108" w:firstLine="63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3C056D" w14:textId="77777777" w:rsidR="001F34BD" w:rsidRPr="001F34BD" w:rsidRDefault="001F34BD" w:rsidP="00E56754">
            <w:pPr>
              <w:pBdr>
                <w:bottom w:val="single" w:sz="4" w:space="1" w:color="auto"/>
              </w:pBdr>
              <w:tabs>
                <w:tab w:val="clear" w:pos="1871"/>
                <w:tab w:val="left" w:pos="1248"/>
              </w:tabs>
              <w:ind w:left="69" w:right="108" w:firstLine="63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3A8E730" w14:textId="77777777" w:rsidR="001F34BD" w:rsidRPr="001F34BD" w:rsidRDefault="001F34BD" w:rsidP="00E56754">
            <w:pPr>
              <w:pBdr>
                <w:bottom w:val="single" w:sz="4" w:space="1" w:color="auto"/>
              </w:pBdr>
              <w:tabs>
                <w:tab w:val="clear" w:pos="1871"/>
                <w:tab w:val="left" w:pos="1248"/>
              </w:tabs>
              <w:ind w:left="69" w:right="108" w:firstLine="63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(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ลดลง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) 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9E5F1" w14:textId="67509293" w:rsidR="001F34BD" w:rsidRPr="001F34BD" w:rsidRDefault="001F34BD" w:rsidP="00E56754">
            <w:pPr>
              <w:pBdr>
                <w:bottom w:val="single" w:sz="4" w:space="1" w:color="auto"/>
              </w:pBdr>
              <w:tabs>
                <w:tab w:val="clear" w:pos="1871"/>
                <w:tab w:val="left" w:pos="1248"/>
              </w:tabs>
              <w:ind w:left="69" w:right="51" w:firstLine="63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ตามที่จัดประเภท</w:t>
            </w:r>
            <w:r w:rsidR="00E56754">
              <w:rPr>
                <w:rFonts w:ascii="Browallia New" w:hAnsi="Browallia New" w:cs="Browallia New" w:hint="cs"/>
                <w:sz w:val="28"/>
                <w:szCs w:val="28"/>
                <w:cs/>
              </w:rPr>
              <w:t>ใ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หม่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1F34BD" w:rsidRPr="00202C51" w14:paraId="42D9F74A" w14:textId="77777777" w:rsidTr="00D16855">
        <w:trPr>
          <w:trHeight w:val="165"/>
          <w:tblHeader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C2974" w14:textId="77777777" w:rsidR="001F34BD" w:rsidRPr="001F34BD" w:rsidRDefault="001F34BD" w:rsidP="008A33FD">
            <w:pPr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F36C8" w14:textId="77777777" w:rsidR="001F34BD" w:rsidRPr="001F34BD" w:rsidRDefault="001F34BD" w:rsidP="008A33FD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A58960" w14:textId="77777777" w:rsidR="001F34BD" w:rsidRPr="001F34BD" w:rsidRDefault="001F34BD" w:rsidP="008A33FD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3DEE0" w14:textId="77777777" w:rsidR="001F34BD" w:rsidRPr="001F34BD" w:rsidRDefault="001F34BD" w:rsidP="008A33FD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1F34BD" w:rsidRPr="00202C51" w14:paraId="2B58C033" w14:textId="77777777" w:rsidTr="00D16855">
        <w:trPr>
          <w:trHeight w:val="33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6C51C" w14:textId="0A37AB20" w:rsidR="001F34BD" w:rsidRPr="00D16855" w:rsidRDefault="00AB32B0" w:rsidP="008A33FD">
            <w:pPr>
              <w:jc w:val="both"/>
              <w:textAlignment w:val="baselin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AB32B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49B5E" w14:textId="77777777" w:rsidR="001F34BD" w:rsidRPr="001F34BD" w:rsidRDefault="001F34BD" w:rsidP="008A33FD">
            <w:pPr>
              <w:ind w:right="126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9109B" w14:textId="77777777" w:rsidR="001F34BD" w:rsidRPr="001F34BD" w:rsidRDefault="001F34BD" w:rsidP="008A33FD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EF1A2" w14:textId="77777777" w:rsidR="001F34BD" w:rsidRPr="001F34BD" w:rsidRDefault="001F34BD" w:rsidP="008A33FD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E05601" w:rsidRPr="00202C51" w14:paraId="133C04FB" w14:textId="77777777" w:rsidTr="00D16855">
        <w:trPr>
          <w:trHeight w:val="33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2BA7F" w14:textId="77777777" w:rsidR="00E05601" w:rsidRPr="001F34BD" w:rsidRDefault="00E05601" w:rsidP="00E05601">
            <w:pPr>
              <w:tabs>
                <w:tab w:val="center" w:pos="1609"/>
              </w:tabs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34B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9643D" w14:textId="1F3E2E80" w:rsidR="00E05601" w:rsidRPr="00E05601" w:rsidRDefault="00E05601" w:rsidP="00E05601">
            <w:pPr>
              <w:ind w:right="126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E05601">
              <w:rPr>
                <w:rFonts w:ascii="Browallia New" w:hAnsi="Browallia New" w:cs="Browallia New"/>
                <w:sz w:val="28"/>
                <w:szCs w:val="28"/>
              </w:rPr>
              <w:t>86,055,870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76AA6" w14:textId="74A72FF6" w:rsidR="00E05601" w:rsidRPr="00E05601" w:rsidRDefault="00E05601" w:rsidP="00E05601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E05601">
              <w:rPr>
                <w:rFonts w:ascii="Browallia New" w:hAnsi="Browallia New" w:cs="Browallia New"/>
                <w:sz w:val="28"/>
                <w:szCs w:val="28"/>
              </w:rPr>
              <w:t>14,797,916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3511F" w14:textId="77AED219" w:rsidR="00E05601" w:rsidRPr="00E05601" w:rsidRDefault="00E05601" w:rsidP="00E05601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5601">
              <w:rPr>
                <w:rFonts w:ascii="Browallia New" w:hAnsi="Browallia New" w:cs="Browallia New"/>
                <w:sz w:val="28"/>
                <w:szCs w:val="28"/>
              </w:rPr>
              <w:t>100,853,786</w:t>
            </w:r>
          </w:p>
        </w:tc>
      </w:tr>
      <w:tr w:rsidR="00E05601" w:rsidRPr="00202C51" w14:paraId="2DDC0999" w14:textId="77777777" w:rsidTr="00D16855">
        <w:trPr>
          <w:trHeight w:val="33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7C843" w14:textId="77777777" w:rsidR="00E05601" w:rsidRPr="001F34BD" w:rsidRDefault="00E05601" w:rsidP="00E05601">
            <w:pPr>
              <w:tabs>
                <w:tab w:val="center" w:pos="1609"/>
              </w:tabs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34B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A52DC" w14:textId="2283B679" w:rsidR="00E05601" w:rsidRPr="00E05601" w:rsidRDefault="00E05601" w:rsidP="00E05601">
            <w:pPr>
              <w:ind w:right="126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E05601">
              <w:rPr>
                <w:rFonts w:ascii="Browallia New" w:hAnsi="Browallia New" w:cs="Browallia New"/>
                <w:sz w:val="28"/>
                <w:szCs w:val="28"/>
              </w:rPr>
              <w:t>85,762,012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99552" w14:textId="64269B55" w:rsidR="00E05601" w:rsidRPr="00E05601" w:rsidRDefault="00E05601" w:rsidP="00E05601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E05601">
              <w:rPr>
                <w:rFonts w:ascii="Browallia New" w:hAnsi="Browallia New" w:cs="Browallia New"/>
                <w:sz w:val="28"/>
                <w:szCs w:val="28"/>
              </w:rPr>
              <w:t>(14,</w:t>
            </w:r>
            <w:r w:rsidR="003E3B12">
              <w:rPr>
                <w:rFonts w:ascii="Browallia New" w:hAnsi="Browallia New" w:cs="Browallia New"/>
                <w:sz w:val="28"/>
                <w:szCs w:val="28"/>
              </w:rPr>
              <w:t>573,730</w:t>
            </w:r>
            <w:r w:rsidRPr="00E056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2301A" w14:textId="0A76A483" w:rsidR="00E05601" w:rsidRPr="00E05601" w:rsidRDefault="003E3B12" w:rsidP="00E05601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71,188,282</w:t>
            </w:r>
          </w:p>
        </w:tc>
      </w:tr>
      <w:tr w:rsidR="00B539C6" w:rsidRPr="00202C51" w14:paraId="45A8030B" w14:textId="77777777" w:rsidTr="00D16855">
        <w:trPr>
          <w:trHeight w:val="33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7FBF8" w14:textId="3C0A8D3B" w:rsidR="00B539C6" w:rsidRPr="001F34BD" w:rsidRDefault="00B539C6" w:rsidP="00E05601">
            <w:pPr>
              <w:tabs>
                <w:tab w:val="center" w:pos="1609"/>
              </w:tabs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ภาษีเงินได้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A3939" w14:textId="6FE6A3D3" w:rsidR="00B539C6" w:rsidRPr="00E05601" w:rsidRDefault="00F4317D" w:rsidP="00E05601">
            <w:pPr>
              <w:ind w:right="126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15,859,983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241A2" w14:textId="0FA6BE34" w:rsidR="00B539C6" w:rsidRPr="00E05601" w:rsidRDefault="007E5AEE" w:rsidP="00E05601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(224,186)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CBC7E" w14:textId="440E2B30" w:rsidR="00B539C6" w:rsidRPr="00E05601" w:rsidRDefault="00F8155C" w:rsidP="00E05601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15,635</w:t>
            </w:r>
            <w:r w:rsidR="00C87C8D">
              <w:rPr>
                <w:rFonts w:ascii="Browallia New" w:hAnsi="Browallia New" w:cs="Browallia New"/>
                <w:sz w:val="28"/>
                <w:szCs w:val="28"/>
              </w:rPr>
              <w:t>,797</w:t>
            </w:r>
          </w:p>
        </w:tc>
      </w:tr>
    </w:tbl>
    <w:p w14:paraId="7CE63623" w14:textId="031ECB90" w:rsidR="00114767" w:rsidRPr="0075083E" w:rsidRDefault="00114767" w:rsidP="0075083E">
      <w:pPr>
        <w:tabs>
          <w:tab w:val="clear" w:pos="227"/>
          <w:tab w:val="clear" w:pos="454"/>
        </w:tabs>
        <w:ind w:left="392" w:firstLine="6"/>
        <w:jc w:val="thaiDistribute"/>
        <w:textAlignment w:val="baseline"/>
        <w:rPr>
          <w:rFonts w:ascii="Browallia New" w:hAnsi="Browallia New" w:cs="Browallia New"/>
          <w:sz w:val="28"/>
          <w:szCs w:val="28"/>
          <w:lang w:eastAsia="zh-CN"/>
        </w:rPr>
      </w:pPr>
    </w:p>
    <w:tbl>
      <w:tblPr>
        <w:tblW w:w="9072" w:type="dxa"/>
        <w:tblInd w:w="4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  <w:gridCol w:w="2042"/>
        <w:gridCol w:w="1560"/>
        <w:gridCol w:w="1927"/>
      </w:tblGrid>
      <w:tr w:rsidR="00C77A78" w:rsidRPr="00202C51" w14:paraId="65EC53C5" w14:textId="77777777" w:rsidTr="008A33FD">
        <w:trPr>
          <w:trHeight w:val="330"/>
          <w:tblHeader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72CB4" w14:textId="77777777" w:rsidR="00C77A78" w:rsidRPr="001F34BD" w:rsidRDefault="00C77A78" w:rsidP="008A33FD">
            <w:pPr>
              <w:ind w:left="-255"/>
              <w:jc w:val="both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DAB228" w14:textId="77777777" w:rsidR="00C77A78" w:rsidRPr="001F34BD" w:rsidRDefault="00C77A78" w:rsidP="008A33FD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3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F18E48" w14:textId="77777777" w:rsidR="00C77A78" w:rsidRPr="001F34BD" w:rsidRDefault="00C77A78" w:rsidP="008A33FD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(หน่วย: บาท)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C77A78" w:rsidRPr="00202C51" w14:paraId="7F18C538" w14:textId="77777777" w:rsidTr="008A33FD">
        <w:trPr>
          <w:trHeight w:val="330"/>
          <w:tblHeader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690E5" w14:textId="77777777" w:rsidR="00C77A78" w:rsidRPr="001F34BD" w:rsidRDefault="00C77A78" w:rsidP="008A33FD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18359" w14:textId="5CEBC31A" w:rsidR="00C77A78" w:rsidRPr="001F34BD" w:rsidRDefault="00C77A78" w:rsidP="00E56754">
            <w:pPr>
              <w:pBdr>
                <w:bottom w:val="single" w:sz="4" w:space="1" w:color="auto"/>
              </w:pBdr>
              <w:tabs>
                <w:tab w:val="clear" w:pos="227"/>
                <w:tab w:val="clear" w:pos="1871"/>
                <w:tab w:val="left" w:pos="375"/>
                <w:tab w:val="left" w:pos="1518"/>
              </w:tabs>
              <w:ind w:left="51" w:right="108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งบการเงินเฉพาะ</w:t>
            </w:r>
            <w:r w:rsidR="00990F26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ของบริษัท</w:t>
            </w:r>
          </w:p>
        </w:tc>
      </w:tr>
      <w:tr w:rsidR="00C77A78" w:rsidRPr="00202C51" w14:paraId="441F07BB" w14:textId="77777777" w:rsidTr="008A33FD">
        <w:trPr>
          <w:trHeight w:val="330"/>
          <w:tblHeader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2F804" w14:textId="77777777" w:rsidR="00C77A78" w:rsidRPr="001F34BD" w:rsidRDefault="00C77A78" w:rsidP="008A33FD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1A944" w14:textId="77777777" w:rsidR="00C77A78" w:rsidRPr="001F34BD" w:rsidRDefault="00C77A78" w:rsidP="00E56754">
            <w:pPr>
              <w:pBdr>
                <w:bottom w:val="single" w:sz="4" w:space="1" w:color="auto"/>
              </w:pBdr>
              <w:tabs>
                <w:tab w:val="clear" w:pos="227"/>
                <w:tab w:val="clear" w:pos="1871"/>
                <w:tab w:val="left" w:pos="375"/>
                <w:tab w:val="left" w:pos="1518"/>
              </w:tabs>
              <w:ind w:left="51" w:right="108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C75A44" w14:textId="77777777" w:rsidR="00C77A78" w:rsidRPr="001F34BD" w:rsidRDefault="00C77A78" w:rsidP="00E56754">
            <w:pPr>
              <w:pBdr>
                <w:bottom w:val="single" w:sz="4" w:space="1" w:color="auto"/>
              </w:pBdr>
              <w:tabs>
                <w:tab w:val="clear" w:pos="227"/>
                <w:tab w:val="clear" w:pos="1871"/>
                <w:tab w:val="left" w:pos="375"/>
                <w:tab w:val="left" w:pos="1518"/>
              </w:tabs>
              <w:ind w:left="51" w:right="108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ADE9DE5" w14:textId="77777777" w:rsidR="00C77A78" w:rsidRPr="001F34BD" w:rsidRDefault="00C77A78" w:rsidP="00E56754">
            <w:pPr>
              <w:pBdr>
                <w:bottom w:val="single" w:sz="4" w:space="1" w:color="auto"/>
              </w:pBdr>
              <w:tabs>
                <w:tab w:val="clear" w:pos="227"/>
                <w:tab w:val="clear" w:pos="1871"/>
                <w:tab w:val="left" w:pos="375"/>
                <w:tab w:val="left" w:pos="1518"/>
              </w:tabs>
              <w:ind w:left="51" w:right="108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(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ลดลง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) 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C4710" w14:textId="77777777" w:rsidR="00C77A78" w:rsidRPr="001F34BD" w:rsidRDefault="00C77A78" w:rsidP="00E56754">
            <w:pPr>
              <w:pBdr>
                <w:bottom w:val="single" w:sz="4" w:space="1" w:color="auto"/>
              </w:pBdr>
              <w:tabs>
                <w:tab w:val="clear" w:pos="227"/>
                <w:tab w:val="clear" w:pos="1871"/>
                <w:tab w:val="left" w:pos="375"/>
                <w:tab w:val="left" w:pos="1518"/>
              </w:tabs>
              <w:ind w:left="51" w:right="108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ตามที่จัดประเภทใหม่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C77A78" w:rsidRPr="00202C51" w14:paraId="3366180B" w14:textId="77777777" w:rsidTr="008A33FD">
        <w:trPr>
          <w:trHeight w:val="165"/>
          <w:tblHeader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85F61" w14:textId="77777777" w:rsidR="00C77A78" w:rsidRPr="001F34BD" w:rsidRDefault="00C77A78" w:rsidP="008A33FD">
            <w:pPr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01343" w14:textId="77777777" w:rsidR="00C77A78" w:rsidRPr="001F34BD" w:rsidRDefault="00C77A78" w:rsidP="008A33FD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1FB11C" w14:textId="77777777" w:rsidR="00C77A78" w:rsidRPr="001F34BD" w:rsidRDefault="00C77A78" w:rsidP="008A33FD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A2264" w14:textId="77777777" w:rsidR="00C77A78" w:rsidRPr="001F34BD" w:rsidRDefault="00C77A78" w:rsidP="008A33FD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C77A78" w:rsidRPr="00202C51" w14:paraId="043662D5" w14:textId="77777777" w:rsidTr="008A33FD">
        <w:trPr>
          <w:trHeight w:val="33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51CEF" w14:textId="77777777" w:rsidR="00C77A78" w:rsidRPr="00D16855" w:rsidRDefault="00C77A78" w:rsidP="008A33FD">
            <w:pPr>
              <w:jc w:val="both"/>
              <w:textAlignment w:val="baselin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AB32B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3ECD8" w14:textId="77777777" w:rsidR="00C77A78" w:rsidRPr="001F34BD" w:rsidRDefault="00C77A78" w:rsidP="008A33FD">
            <w:pPr>
              <w:ind w:right="126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1E339" w14:textId="77777777" w:rsidR="00C77A78" w:rsidRPr="001F34BD" w:rsidRDefault="00C77A78" w:rsidP="008A33FD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6E9DD" w14:textId="77777777" w:rsidR="00C77A78" w:rsidRPr="001F34BD" w:rsidRDefault="00C77A78" w:rsidP="008A33FD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340B8" w:rsidRPr="00202C51" w14:paraId="38CAE99F" w14:textId="77777777" w:rsidTr="008A33FD">
        <w:trPr>
          <w:trHeight w:val="33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A4AEA" w14:textId="77777777" w:rsidR="00A340B8" w:rsidRPr="001F34BD" w:rsidRDefault="00A340B8" w:rsidP="00A340B8">
            <w:pPr>
              <w:tabs>
                <w:tab w:val="center" w:pos="1609"/>
              </w:tabs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34B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8C790" w14:textId="7556F6A8" w:rsidR="00A340B8" w:rsidRPr="00E05601" w:rsidRDefault="00A340B8" w:rsidP="00A340B8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A340B8">
              <w:rPr>
                <w:rFonts w:ascii="Browallia New" w:hAnsi="Browallia New" w:cs="Browallia New"/>
                <w:sz w:val="28"/>
                <w:szCs w:val="28"/>
              </w:rPr>
              <w:t>86,055,870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C9DA8" w14:textId="77777777" w:rsidR="00A340B8" w:rsidRPr="00E05601" w:rsidRDefault="00A340B8" w:rsidP="00A340B8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E05601">
              <w:rPr>
                <w:rFonts w:ascii="Browallia New" w:hAnsi="Browallia New" w:cs="Browallia New"/>
                <w:sz w:val="28"/>
                <w:szCs w:val="28"/>
              </w:rPr>
              <w:t>14,797,916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8EE4E" w14:textId="1F09C35F" w:rsidR="00A340B8" w:rsidRPr="00E05601" w:rsidRDefault="00A340B8" w:rsidP="00A340B8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90513">
              <w:rPr>
                <w:rFonts w:ascii="Browallia New" w:hAnsi="Browallia New" w:cs="Browallia New"/>
                <w:sz w:val="28"/>
                <w:szCs w:val="28"/>
              </w:rPr>
              <w:t>100,853,786</w:t>
            </w:r>
          </w:p>
        </w:tc>
      </w:tr>
      <w:tr w:rsidR="00A340B8" w:rsidRPr="00C84408" w14:paraId="70C57FD3" w14:textId="77777777" w:rsidTr="008A33FD">
        <w:trPr>
          <w:trHeight w:val="33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156F2" w14:textId="77777777" w:rsidR="00A340B8" w:rsidRPr="00C84408" w:rsidRDefault="00A340B8" w:rsidP="00A340B8">
            <w:pPr>
              <w:tabs>
                <w:tab w:val="center" w:pos="1609"/>
              </w:tabs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8440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C84408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1681E" w14:textId="24418A90" w:rsidR="00A340B8" w:rsidRPr="00C84408" w:rsidRDefault="00A340B8" w:rsidP="00A340B8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C84408">
              <w:rPr>
                <w:rFonts w:ascii="Browallia New" w:hAnsi="Browallia New" w:cs="Browallia New"/>
                <w:sz w:val="28"/>
                <w:szCs w:val="28"/>
              </w:rPr>
              <w:t>85,483,384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41772" w14:textId="68D55EDF" w:rsidR="00A340B8" w:rsidRPr="00C84408" w:rsidRDefault="00A340B8" w:rsidP="00A340B8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C84408">
              <w:rPr>
                <w:rFonts w:ascii="Browallia New" w:hAnsi="Browallia New" w:cs="Browallia New"/>
                <w:sz w:val="28"/>
                <w:szCs w:val="28"/>
              </w:rPr>
              <w:t>(14,</w:t>
            </w:r>
            <w:r w:rsidR="006B6C94" w:rsidRPr="00C84408">
              <w:rPr>
                <w:rFonts w:ascii="Browallia New" w:hAnsi="Browallia New" w:cs="Browallia New"/>
                <w:sz w:val="28"/>
                <w:szCs w:val="28"/>
              </w:rPr>
              <w:t>573,729</w:t>
            </w:r>
            <w:r w:rsidRPr="00C8440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4545F" w14:textId="4A823773" w:rsidR="00A340B8" w:rsidRPr="00C84408" w:rsidRDefault="006E1E8E" w:rsidP="00A340B8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84408">
              <w:rPr>
                <w:rFonts w:ascii="Browallia New" w:hAnsi="Browallia New" w:cs="Browallia New"/>
                <w:sz w:val="28"/>
                <w:szCs w:val="28"/>
              </w:rPr>
              <w:t>70,909,655</w:t>
            </w:r>
          </w:p>
        </w:tc>
      </w:tr>
      <w:tr w:rsidR="00B539C6" w:rsidRPr="00202C51" w14:paraId="3CCA0D5D" w14:textId="77777777" w:rsidTr="008A33FD">
        <w:trPr>
          <w:trHeight w:val="33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43D6E" w14:textId="56F1710C" w:rsidR="00B539C6" w:rsidRPr="00C84408" w:rsidRDefault="00B539C6" w:rsidP="00A340B8">
            <w:pPr>
              <w:tabs>
                <w:tab w:val="center" w:pos="1609"/>
              </w:tabs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8440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ภาษีเงินได้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572E4" w14:textId="49B2CD99" w:rsidR="00B539C6" w:rsidRPr="00C84408" w:rsidRDefault="00DC5975" w:rsidP="00DC5975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408">
              <w:rPr>
                <w:rFonts w:ascii="Browallia New" w:hAnsi="Browallia New" w:cs="Browallia New"/>
                <w:sz w:val="28"/>
                <w:szCs w:val="28"/>
                <w:lang w:val="en-GB"/>
              </w:rPr>
              <w:t>15,858,623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544B6" w14:textId="0BDD1E01" w:rsidR="00B539C6" w:rsidRPr="00C84408" w:rsidRDefault="00C87C8D" w:rsidP="00A340B8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C84408">
              <w:rPr>
                <w:rFonts w:ascii="Browallia New" w:hAnsi="Browallia New" w:cs="Browallia New"/>
                <w:sz w:val="28"/>
                <w:szCs w:val="28"/>
              </w:rPr>
              <w:t>(224,187)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9B037" w14:textId="0B22F2E3" w:rsidR="00B539C6" w:rsidRPr="00C84408" w:rsidRDefault="00C87C8D" w:rsidP="00A340B8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C84408">
              <w:rPr>
                <w:rFonts w:ascii="Browallia New" w:hAnsi="Browallia New" w:cs="Browallia New"/>
                <w:sz w:val="28"/>
                <w:szCs w:val="28"/>
              </w:rPr>
              <w:t>15,634,436</w:t>
            </w:r>
          </w:p>
        </w:tc>
      </w:tr>
    </w:tbl>
    <w:p w14:paraId="7CB55E73" w14:textId="77777777" w:rsidR="00B5455B" w:rsidRPr="0075083E" w:rsidRDefault="00B5455B" w:rsidP="0075083E">
      <w:pPr>
        <w:tabs>
          <w:tab w:val="clear" w:pos="227"/>
          <w:tab w:val="clear" w:pos="454"/>
        </w:tabs>
        <w:ind w:left="392" w:firstLine="6"/>
        <w:jc w:val="thaiDistribute"/>
        <w:textAlignment w:val="baseline"/>
        <w:rPr>
          <w:rFonts w:ascii="Browallia New" w:hAnsi="Browallia New" w:cs="Browallia New"/>
          <w:sz w:val="28"/>
          <w:szCs w:val="28"/>
          <w:lang w:eastAsia="zh-CN"/>
        </w:rPr>
      </w:pPr>
    </w:p>
    <w:p w14:paraId="64B4E2B7" w14:textId="025AE8D7" w:rsidR="009F6D69" w:rsidRPr="009B717C" w:rsidRDefault="009F6D69" w:rsidP="00E56754">
      <w:pPr>
        <w:pStyle w:val="ListParagraph"/>
        <w:numPr>
          <w:ilvl w:val="0"/>
          <w:numId w:val="36"/>
        </w:numPr>
        <w:tabs>
          <w:tab w:val="clear" w:pos="227"/>
          <w:tab w:val="clear" w:pos="360"/>
          <w:tab w:val="left" w:pos="540"/>
          <w:tab w:val="num" w:pos="1710"/>
        </w:tabs>
        <w:ind w:left="396" w:hanging="39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B717C">
        <w:rPr>
          <w:rFonts w:ascii="Browallia New" w:hAnsi="Browallia New" w:cs="Browallia New"/>
          <w:b/>
          <w:bCs/>
          <w:sz w:val="28"/>
          <w:szCs w:val="28"/>
          <w:cs/>
        </w:rPr>
        <w:t>การอนุมัติงบการเงิน</w:t>
      </w:r>
    </w:p>
    <w:p w14:paraId="64B4E2B8" w14:textId="77777777" w:rsidR="003432DD" w:rsidRPr="0075083E" w:rsidRDefault="003432DD" w:rsidP="0075083E">
      <w:pPr>
        <w:tabs>
          <w:tab w:val="clear" w:pos="227"/>
          <w:tab w:val="clear" w:pos="454"/>
        </w:tabs>
        <w:ind w:left="392" w:firstLine="6"/>
        <w:jc w:val="thaiDistribute"/>
        <w:textAlignment w:val="baseline"/>
        <w:rPr>
          <w:rFonts w:ascii="Browallia New" w:hAnsi="Browallia New" w:cs="Browallia New"/>
          <w:sz w:val="28"/>
          <w:szCs w:val="28"/>
          <w:lang w:eastAsia="zh-CN"/>
        </w:rPr>
      </w:pPr>
    </w:p>
    <w:p w14:paraId="64B4E2B9" w14:textId="4E8DEAD5" w:rsidR="009F6D69" w:rsidRDefault="009F6D69" w:rsidP="0075083E">
      <w:pPr>
        <w:tabs>
          <w:tab w:val="clear" w:pos="227"/>
          <w:tab w:val="clear" w:pos="454"/>
        </w:tabs>
        <w:ind w:left="392" w:firstLine="6"/>
        <w:jc w:val="thaiDistribute"/>
        <w:textAlignment w:val="baseline"/>
        <w:rPr>
          <w:rFonts w:ascii="Browallia New" w:hAnsi="Browallia New" w:cs="Browallia New"/>
          <w:sz w:val="28"/>
          <w:szCs w:val="28"/>
          <w:lang w:eastAsia="zh-CN"/>
        </w:rPr>
      </w:pPr>
      <w:r w:rsidRPr="00E72888">
        <w:rPr>
          <w:rFonts w:ascii="Browallia New" w:hAnsi="Browallia New" w:cs="Browallia New"/>
          <w:sz w:val="28"/>
          <w:szCs w:val="28"/>
          <w:cs/>
          <w:lang w:eastAsia="zh-CN"/>
        </w:rPr>
        <w:t>งบการเงินนี้ได้รับการอนุมัติจาก</w:t>
      </w:r>
      <w:r w:rsidR="00D25E65" w:rsidRPr="00E72888">
        <w:rPr>
          <w:rFonts w:ascii="Browallia New" w:hAnsi="Browallia New" w:cs="Browallia New" w:hint="cs"/>
          <w:sz w:val="28"/>
          <w:szCs w:val="28"/>
          <w:cs/>
          <w:lang w:eastAsia="zh-CN"/>
        </w:rPr>
        <w:t>คณะกรรมการ</w:t>
      </w:r>
      <w:r w:rsidR="003345B0" w:rsidRPr="00E72888">
        <w:rPr>
          <w:rFonts w:ascii="Browallia New" w:hAnsi="Browallia New" w:cs="Browallia New"/>
          <w:sz w:val="28"/>
          <w:szCs w:val="28"/>
          <w:cs/>
          <w:lang w:eastAsia="zh-CN"/>
        </w:rPr>
        <w:t>ของบริษัทแล้ว เมื่อ</w:t>
      </w:r>
      <w:r w:rsidR="003345B0" w:rsidRPr="00524A79">
        <w:rPr>
          <w:rFonts w:ascii="Browallia New" w:hAnsi="Browallia New" w:cs="Browallia New"/>
          <w:sz w:val="28"/>
          <w:szCs w:val="28"/>
          <w:cs/>
          <w:lang w:eastAsia="zh-CN"/>
        </w:rPr>
        <w:t>วันที่</w:t>
      </w:r>
      <w:r w:rsidR="003459C0" w:rsidRPr="00524A79">
        <w:rPr>
          <w:rFonts w:ascii="Browallia New" w:hAnsi="Browallia New" w:cs="Browallia New"/>
          <w:sz w:val="28"/>
          <w:szCs w:val="28"/>
          <w:lang w:eastAsia="zh-CN"/>
        </w:rPr>
        <w:t xml:space="preserve"> </w:t>
      </w:r>
      <w:r w:rsidR="00073A26" w:rsidRPr="00524A79">
        <w:rPr>
          <w:rFonts w:ascii="Browallia New" w:hAnsi="Browallia New" w:cs="Browallia New"/>
          <w:sz w:val="28"/>
          <w:szCs w:val="28"/>
          <w:lang w:eastAsia="zh-CN"/>
        </w:rPr>
        <w:t xml:space="preserve">25 </w:t>
      </w:r>
      <w:r w:rsidR="00073A26" w:rsidRPr="00524A79">
        <w:rPr>
          <w:rFonts w:ascii="Browallia New" w:hAnsi="Browallia New" w:cs="Browallia New" w:hint="cs"/>
          <w:sz w:val="28"/>
          <w:szCs w:val="28"/>
          <w:cs/>
          <w:lang w:eastAsia="zh-CN"/>
        </w:rPr>
        <w:t>กุมภาพันธ์</w:t>
      </w:r>
      <w:r w:rsidR="005613E3" w:rsidRPr="00524A79">
        <w:rPr>
          <w:rFonts w:ascii="Browallia New" w:hAnsi="Browallia New" w:cs="Browallia New"/>
          <w:sz w:val="28"/>
          <w:szCs w:val="28"/>
          <w:lang w:eastAsia="zh-CN"/>
        </w:rPr>
        <w:t xml:space="preserve"> 2564</w:t>
      </w:r>
    </w:p>
    <w:sectPr w:rsidR="009F6D69" w:rsidSect="001B7EF1">
      <w:footerReference w:type="default" r:id="rId17"/>
      <w:footerReference w:type="first" r:id="rId18"/>
      <w:pgSz w:w="11909" w:h="16834" w:code="9"/>
      <w:pgMar w:top="1350" w:right="1136" w:bottom="1276" w:left="1440" w:header="482" w:footer="302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EFF18C" w14:textId="77777777" w:rsidR="00FE4CC9" w:rsidRDefault="00FE4CC9">
      <w:r>
        <w:separator/>
      </w:r>
    </w:p>
  </w:endnote>
  <w:endnote w:type="continuationSeparator" w:id="0">
    <w:p w14:paraId="0FC8D76E" w14:textId="77777777" w:rsidR="00FE4CC9" w:rsidRDefault="00FE4CC9">
      <w:r>
        <w:continuationSeparator/>
      </w:r>
    </w:p>
  </w:endnote>
  <w:endnote w:type="continuationNotice" w:id="1">
    <w:p w14:paraId="5D430630" w14:textId="77777777" w:rsidR="00FE4CC9" w:rsidRDefault="00FE4CC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32CD56" w14:textId="77777777" w:rsidR="008A33FD" w:rsidRDefault="008A33FD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>
      <w:rPr>
        <w:rStyle w:val="PageNumber"/>
        <w:sz w:val="23"/>
        <w:szCs w:val="23"/>
      </w:rPr>
      <w:fldChar w:fldCharType="begin"/>
    </w:r>
    <w:r>
      <w:rPr>
        <w:rStyle w:val="PageNumber"/>
        <w:sz w:val="23"/>
        <w:szCs w:val="23"/>
      </w:rPr>
      <w:instrText xml:space="preserve">PAGE  </w:instrText>
    </w:r>
    <w:r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16</w:t>
    </w:r>
    <w:r>
      <w:rPr>
        <w:rStyle w:val="PageNumber"/>
        <w:sz w:val="23"/>
        <w:szCs w:val="23"/>
      </w:rPr>
      <w:fldChar w:fldCharType="end"/>
    </w:r>
  </w:p>
  <w:p w14:paraId="68FC5BB1" w14:textId="77777777" w:rsidR="008A33FD" w:rsidRDefault="008A33FD">
    <w:pPr>
      <w:pStyle w:val="Footer"/>
      <w:framePr w:wrap="around" w:vAnchor="text" w:hAnchor="margin" w:xAlign="right" w:y="1"/>
      <w:ind w:right="360"/>
      <w:rPr>
        <w:rStyle w:val="PageNumber"/>
        <w:sz w:val="23"/>
        <w:szCs w:val="23"/>
      </w:rPr>
    </w:pPr>
    <w:r>
      <w:rPr>
        <w:rStyle w:val="PageNumber"/>
        <w:sz w:val="23"/>
        <w:szCs w:val="23"/>
      </w:rPr>
      <w:fldChar w:fldCharType="begin"/>
    </w:r>
    <w:r>
      <w:rPr>
        <w:rStyle w:val="PageNumber"/>
        <w:sz w:val="23"/>
        <w:szCs w:val="23"/>
      </w:rPr>
      <w:instrText xml:space="preserve">PAGE  </w:instrText>
    </w:r>
    <w:r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16</w:t>
    </w:r>
    <w:r>
      <w:rPr>
        <w:rStyle w:val="PageNumber"/>
        <w:sz w:val="23"/>
        <w:szCs w:val="23"/>
      </w:rPr>
      <w:fldChar w:fldCharType="end"/>
    </w:r>
  </w:p>
  <w:p w14:paraId="34569461" w14:textId="77777777" w:rsidR="008A33FD" w:rsidRDefault="008A33FD">
    <w:pPr>
      <w:pStyle w:val="Footer"/>
      <w:framePr w:wrap="around" w:vAnchor="text" w:hAnchor="margin" w:xAlign="right" w:y="1"/>
      <w:ind w:right="360"/>
      <w:rPr>
        <w:rStyle w:val="PageNumber"/>
        <w:sz w:val="23"/>
        <w:szCs w:val="23"/>
      </w:rPr>
    </w:pPr>
    <w:r>
      <w:rPr>
        <w:rStyle w:val="PageNumber"/>
        <w:sz w:val="23"/>
        <w:szCs w:val="23"/>
      </w:rPr>
      <w:fldChar w:fldCharType="begin"/>
    </w:r>
    <w:r>
      <w:rPr>
        <w:rStyle w:val="PageNumber"/>
        <w:sz w:val="23"/>
        <w:szCs w:val="23"/>
      </w:rPr>
      <w:instrText xml:space="preserve">PAGE  </w:instrText>
    </w:r>
    <w:r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16</w:t>
    </w:r>
    <w:r>
      <w:rPr>
        <w:rStyle w:val="PageNumber"/>
        <w:sz w:val="23"/>
        <w:szCs w:val="23"/>
      </w:rPr>
      <w:fldChar w:fldCharType="end"/>
    </w:r>
  </w:p>
  <w:p w14:paraId="78872979" w14:textId="77777777" w:rsidR="008A33FD" w:rsidRDefault="008A33FD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53C3B" w14:textId="5ED5C49A" w:rsidR="008A33FD" w:rsidRDefault="008A33FD" w:rsidP="00161339">
    <w:pPr>
      <w:pStyle w:val="Footer"/>
      <w:rPr>
        <w:rStyle w:val="PageNumber"/>
        <w:rFonts w:ascii="Browallia New" w:hAnsi="Browallia New" w:cs="Browallia New"/>
        <w:sz w:val="27"/>
        <w:szCs w:val="27"/>
      </w:rPr>
    </w:pPr>
    <w:r>
      <w:rPr>
        <w:rFonts w:ascii="Browallia New" w:hAnsi="Browallia New" w:cs="Browallia New"/>
        <w:sz w:val="28"/>
        <w:szCs w:val="28"/>
      </w:rPr>
      <w:t xml:space="preserve">_____________________________ </w:t>
    </w:r>
    <w:r>
      <w:rPr>
        <w:rFonts w:ascii="Browallia New" w:hAnsi="Browallia New" w:cs="Browallia New"/>
        <w:sz w:val="28"/>
        <w:szCs w:val="28"/>
        <w:cs/>
      </w:rPr>
      <w:t>กรรมการ</w:t>
    </w:r>
    <w:r>
      <w:rPr>
        <w:rFonts w:ascii="Browallia New" w:hAnsi="Browallia New" w:cs="Browallia New"/>
        <w:sz w:val="28"/>
        <w:szCs w:val="28"/>
      </w:rPr>
      <w:t xml:space="preserve">                _____________________________ </w:t>
    </w:r>
    <w:r>
      <w:rPr>
        <w:rFonts w:ascii="Browallia New" w:hAnsi="Browallia New" w:cs="Browallia New"/>
        <w:sz w:val="28"/>
        <w:szCs w:val="28"/>
        <w:cs/>
      </w:rPr>
      <w:t>กรรมการ</w:t>
    </w:r>
    <w:r>
      <w:rPr>
        <w:rFonts w:ascii="Browallia New" w:hAnsi="Browallia New" w:cs="Browallia New"/>
        <w:sz w:val="28"/>
        <w:szCs w:val="28"/>
      </w:rPr>
      <w:t xml:space="preserve">           </w:t>
    </w:r>
    <w:r>
      <w:rPr>
        <w:rStyle w:val="PageNumber"/>
        <w:rFonts w:ascii="Browallia New" w:hAnsi="Browallia New" w:cs="Browallia New"/>
        <w:sz w:val="27"/>
        <w:szCs w:val="27"/>
      </w:rPr>
      <w:fldChar w:fldCharType="begin"/>
    </w:r>
    <w:r>
      <w:rPr>
        <w:rStyle w:val="PageNumber"/>
        <w:rFonts w:ascii="Browallia New" w:hAnsi="Browallia New" w:cs="Browallia New"/>
        <w:sz w:val="27"/>
        <w:szCs w:val="27"/>
      </w:rPr>
      <w:instrText xml:space="preserve"> PAGE </w:instrText>
    </w:r>
    <w:r>
      <w:rPr>
        <w:rStyle w:val="PageNumber"/>
        <w:rFonts w:ascii="Browallia New" w:hAnsi="Browallia New" w:cs="Browallia New"/>
        <w:sz w:val="27"/>
        <w:szCs w:val="27"/>
      </w:rPr>
      <w:fldChar w:fldCharType="separate"/>
    </w:r>
    <w:r>
      <w:rPr>
        <w:rStyle w:val="PageNumber"/>
        <w:rFonts w:ascii="Browallia New" w:hAnsi="Browallia New" w:cs="Browallia New"/>
        <w:noProof/>
        <w:sz w:val="27"/>
        <w:szCs w:val="27"/>
      </w:rPr>
      <w:t>86</w:t>
    </w:r>
    <w:r>
      <w:rPr>
        <w:rStyle w:val="PageNumber"/>
        <w:rFonts w:ascii="Browallia New" w:hAnsi="Browallia New" w:cs="Browallia New"/>
        <w:sz w:val="27"/>
        <w:szCs w:val="27"/>
      </w:rPr>
      <w:fldChar w:fldCharType="end"/>
    </w:r>
  </w:p>
  <w:p w14:paraId="49E43D35" w14:textId="1240774C" w:rsidR="008A33FD" w:rsidRDefault="008A33FD" w:rsidP="00161339">
    <w:pPr>
      <w:pStyle w:val="Footer"/>
      <w:rPr>
        <w:rFonts w:ascii="Browallia New" w:hAnsi="Browallia New" w:cs="Browallia New"/>
        <w:sz w:val="27"/>
        <w:szCs w:val="27"/>
      </w:rPr>
    </w:pPr>
    <w:proofErr w:type="gramStart"/>
    <w:r>
      <w:rPr>
        <w:rFonts w:ascii="Browallia New" w:hAnsi="Browallia New" w:cs="Browallia New"/>
        <w:sz w:val="28"/>
        <w:szCs w:val="28"/>
      </w:rPr>
      <w:t xml:space="preserve">(  </w:t>
    </w:r>
    <w:proofErr w:type="gramEnd"/>
    <w:r>
      <w:rPr>
        <w:rFonts w:ascii="Browallia New" w:hAnsi="Browallia New" w:cs="Browallia New"/>
        <w:sz w:val="28"/>
        <w:szCs w:val="28"/>
      </w:rPr>
      <w:t xml:space="preserve">  </w:t>
    </w:r>
    <w:r>
      <w:rPr>
        <w:rFonts w:ascii="Browallia New" w:hAnsi="Browallia New" w:cs="Browallia New" w:hint="cs"/>
        <w:sz w:val="28"/>
        <w:szCs w:val="28"/>
        <w:cs/>
      </w:rPr>
      <w:t>นายวิโรจน์  วสุศุทธิกุลกานต์</w:t>
    </w:r>
    <w:r>
      <w:rPr>
        <w:rFonts w:ascii="Browallia New" w:hAnsi="Browallia New" w:cs="Browallia New"/>
        <w:sz w:val="28"/>
        <w:szCs w:val="28"/>
      </w:rPr>
      <w:t xml:space="preserve">    )</w:t>
    </w:r>
    <w:r w:rsidRPr="00161339">
      <w:rPr>
        <w:rFonts w:ascii="Browallia New" w:hAnsi="Browallia New" w:cs="Browallia New"/>
        <w:sz w:val="28"/>
        <w:szCs w:val="28"/>
      </w:rPr>
      <w:t xml:space="preserve"> </w:t>
    </w:r>
    <w:r>
      <w:rPr>
        <w:rFonts w:ascii="Browallia New" w:hAnsi="Browallia New" w:cs="Browallia New"/>
        <w:sz w:val="28"/>
        <w:szCs w:val="28"/>
      </w:rPr>
      <w:t xml:space="preserve">                              (   </w:t>
    </w:r>
    <w:r>
      <w:rPr>
        <w:rFonts w:ascii="Browallia New" w:hAnsi="Browallia New" w:cs="Browallia New" w:hint="cs"/>
        <w:sz w:val="28"/>
        <w:szCs w:val="28"/>
        <w:cs/>
      </w:rPr>
      <w:t>นายกำพล  ชัยสุภัคสัมพันธ์</w:t>
    </w:r>
    <w:r>
      <w:rPr>
        <w:rFonts w:ascii="Browallia New" w:hAnsi="Browallia New" w:cs="Browallia New"/>
        <w:sz w:val="28"/>
        <w:szCs w:val="28"/>
      </w:rPr>
      <w:t xml:space="preserve">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366" w:type="dxa"/>
      <w:tblInd w:w="98" w:type="dxa"/>
      <w:tblLook w:val="0000" w:firstRow="0" w:lastRow="0" w:firstColumn="0" w:lastColumn="0" w:noHBand="0" w:noVBand="0"/>
    </w:tblPr>
    <w:tblGrid>
      <w:gridCol w:w="4770"/>
      <w:gridCol w:w="4297"/>
      <w:gridCol w:w="299"/>
    </w:tblGrid>
    <w:tr w:rsidR="008A33FD" w14:paraId="64B4E2C1" w14:textId="77777777" w:rsidTr="00642891">
      <w:tc>
        <w:tcPr>
          <w:tcW w:w="4770" w:type="dxa"/>
          <w:tcBorders>
            <w:top w:val="nil"/>
            <w:left w:val="nil"/>
            <w:bottom w:val="nil"/>
          </w:tcBorders>
          <w:noWrap/>
          <w:vAlign w:val="center"/>
        </w:tcPr>
        <w:p w14:paraId="64B4E2BE" w14:textId="01477FF0" w:rsidR="008A33FD" w:rsidRDefault="008A33FD" w:rsidP="00A57D9D">
          <w:pPr>
            <w:ind w:left="262"/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4297" w:type="dxa"/>
          <w:tcBorders>
            <w:top w:val="nil"/>
            <w:bottom w:val="nil"/>
          </w:tcBorders>
          <w:vAlign w:val="center"/>
        </w:tcPr>
        <w:p w14:paraId="64B4E2BF" w14:textId="3ED9313C" w:rsidR="008A33FD" w:rsidRDefault="008A33FD" w:rsidP="00A57D9D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C0" w14:textId="2A74A458" w:rsidR="008A33FD" w:rsidRDefault="008A33FD" w:rsidP="00A57D9D">
          <w:pPr>
            <w:tabs>
              <w:tab w:val="clear" w:pos="227"/>
            </w:tabs>
            <w:ind w:left="-1065" w:right="-76"/>
            <w:jc w:val="right"/>
            <w:rPr>
              <w:rFonts w:ascii="Browallia New" w:hAnsi="Browallia New" w:cs="Browallia New"/>
              <w:sz w:val="28"/>
              <w:szCs w:val="28"/>
              <w:lang w:eastAsia="en-US"/>
            </w:rPr>
          </w:pP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begin"/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instrText xml:space="preserve"> PAGE </w:instrTex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separate"/>
          </w:r>
          <w:r>
            <w:rPr>
              <w:rStyle w:val="PageNumber"/>
              <w:rFonts w:ascii="Browallia New" w:hAnsi="Browallia New" w:cs="Browallia New"/>
              <w:noProof/>
              <w:sz w:val="28"/>
              <w:szCs w:val="28"/>
            </w:rPr>
            <w:t>24</w: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end"/>
          </w:r>
        </w:p>
      </w:tc>
    </w:tr>
    <w:tr w:rsidR="008A33FD" w14:paraId="64B4E2C5" w14:textId="77777777" w:rsidTr="00642891">
      <w:tc>
        <w:tcPr>
          <w:tcW w:w="4770" w:type="dxa"/>
          <w:tcBorders>
            <w:top w:val="nil"/>
            <w:left w:val="nil"/>
            <w:bottom w:val="nil"/>
          </w:tcBorders>
          <w:noWrap/>
          <w:vAlign w:val="center"/>
        </w:tcPr>
        <w:p w14:paraId="64B4E2C2" w14:textId="42D6DE51" w:rsidR="008A33FD" w:rsidRDefault="008A33FD" w:rsidP="00A57D9D">
          <w:pPr>
            <w:ind w:left="262"/>
            <w:rPr>
              <w:rFonts w:ascii="Browallia New" w:hAnsi="Browallia New" w:cs="Browallia New"/>
              <w:sz w:val="28"/>
              <w:szCs w:val="28"/>
            </w:rPr>
          </w:pPr>
          <w:proofErr w:type="gramStart"/>
          <w:r>
            <w:rPr>
              <w:rFonts w:ascii="Browallia New" w:hAnsi="Browallia New" w:cs="Browallia New"/>
              <w:sz w:val="28"/>
              <w:szCs w:val="28"/>
            </w:rPr>
            <w:t xml:space="preserve">(  </w:t>
          </w:r>
          <w:proofErr w:type="gramEnd"/>
          <w:r>
            <w:rPr>
              <w:rFonts w:ascii="Browallia New" w:hAnsi="Browallia New" w:cs="Browallia New"/>
              <w:sz w:val="28"/>
              <w:szCs w:val="28"/>
            </w:rPr>
            <w:t xml:space="preserve">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นายวิโรจน์  วสุศุทธิกุลกานต์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)</w:t>
          </w:r>
        </w:p>
      </w:tc>
      <w:tc>
        <w:tcPr>
          <w:tcW w:w="4297" w:type="dxa"/>
          <w:tcBorders>
            <w:top w:val="nil"/>
            <w:bottom w:val="nil"/>
          </w:tcBorders>
          <w:vAlign w:val="center"/>
        </w:tcPr>
        <w:p w14:paraId="64B4E2C3" w14:textId="7BAD9A7D" w:rsidR="008A33FD" w:rsidRDefault="008A33FD" w:rsidP="00A57D9D">
          <w:pPr>
            <w:rPr>
              <w:rFonts w:ascii="Browallia New" w:hAnsi="Browallia New" w:cs="Browallia New"/>
              <w:sz w:val="28"/>
              <w:szCs w:val="28"/>
            </w:rPr>
          </w:pPr>
          <w:proofErr w:type="gramStart"/>
          <w:r>
            <w:rPr>
              <w:rFonts w:ascii="Browallia New" w:hAnsi="Browallia New" w:cs="Browallia New"/>
              <w:sz w:val="28"/>
              <w:szCs w:val="28"/>
            </w:rPr>
            <w:t xml:space="preserve">(  </w:t>
          </w:r>
          <w:proofErr w:type="gramEnd"/>
          <w:r>
            <w:rPr>
              <w:rFonts w:ascii="Browallia New" w:hAnsi="Browallia New" w:cs="Browallia New"/>
              <w:sz w:val="28"/>
              <w:szCs w:val="28"/>
            </w:rPr>
            <w:t xml:space="preserve"> 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นายกำพล  ชัยสุภัคสัมพันธ์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 )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C4" w14:textId="77777777" w:rsidR="008A33FD" w:rsidRDefault="008A33FD" w:rsidP="00A57D9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rPr>
              <w:rFonts w:ascii="Browallia New" w:hAnsi="Browallia New" w:cs="Browallia New"/>
              <w:sz w:val="28"/>
              <w:szCs w:val="28"/>
              <w:lang w:eastAsia="en-US"/>
            </w:rPr>
          </w:pPr>
        </w:p>
      </w:tc>
    </w:tr>
  </w:tbl>
  <w:p w14:paraId="64B4E2C6" w14:textId="77777777" w:rsidR="008A33FD" w:rsidRDefault="008A33FD">
    <w:pPr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851654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F21BB8" w14:textId="77777777" w:rsidR="008A33FD" w:rsidRDefault="008A33FD" w:rsidP="006C72BE">
        <w:pPr>
          <w:pStyle w:val="Footer"/>
          <w:rPr>
            <w:rFonts w:ascii="Browallia New" w:hAnsi="Browallia New" w:cs="Browallia New"/>
            <w:noProof/>
            <w:sz w:val="28"/>
            <w:szCs w:val="28"/>
          </w:rPr>
        </w:pPr>
        <w:r>
          <w:rPr>
            <w:rFonts w:ascii="Browallia New" w:hAnsi="Browallia New" w:cs="Browallia New"/>
            <w:sz w:val="28"/>
            <w:szCs w:val="28"/>
          </w:rPr>
          <w:t xml:space="preserve">_____________________________ </w:t>
        </w:r>
        <w:r>
          <w:rPr>
            <w:rFonts w:ascii="Browallia New" w:hAnsi="Browallia New" w:cs="Browallia New"/>
            <w:sz w:val="28"/>
            <w:szCs w:val="28"/>
            <w:cs/>
          </w:rPr>
          <w:t>กรรมการ</w:t>
        </w:r>
        <w:r>
          <w:rPr>
            <w:rFonts w:ascii="Browallia New" w:hAnsi="Browallia New" w:cs="Browallia New"/>
            <w:sz w:val="28"/>
            <w:szCs w:val="28"/>
          </w:rPr>
          <w:t xml:space="preserve">            _____________________________ </w:t>
        </w:r>
        <w:r>
          <w:rPr>
            <w:rFonts w:ascii="Browallia New" w:hAnsi="Browallia New" w:cs="Browallia New"/>
            <w:sz w:val="28"/>
            <w:szCs w:val="28"/>
            <w:cs/>
          </w:rPr>
          <w:t>กรรมการ</w:t>
        </w:r>
        <w:r>
          <w:rPr>
            <w:rFonts w:ascii="Browallia New" w:hAnsi="Browallia New" w:cs="Browallia New"/>
            <w:sz w:val="28"/>
            <w:szCs w:val="28"/>
          </w:rPr>
          <w:t xml:space="preserve">              </w:t>
        </w:r>
        <w:r w:rsidRPr="006C72BE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6C72BE">
          <w:rPr>
            <w:rFonts w:ascii="Browallia New" w:hAnsi="Browallia New" w:cs="Browallia New"/>
            <w:sz w:val="28"/>
            <w:szCs w:val="28"/>
          </w:rPr>
          <w:instrText xml:space="preserve"> PAGE   \* MERGEFORMAT </w:instrText>
        </w:r>
        <w:r w:rsidRPr="006C72BE">
          <w:rPr>
            <w:rFonts w:ascii="Browallia New" w:hAnsi="Browallia New" w:cs="Browallia New"/>
            <w:sz w:val="28"/>
            <w:szCs w:val="28"/>
          </w:rPr>
          <w:fldChar w:fldCharType="separate"/>
        </w:r>
        <w:r w:rsidRPr="006C72BE">
          <w:rPr>
            <w:rFonts w:ascii="Browallia New" w:hAnsi="Browallia New" w:cs="Browallia New"/>
            <w:noProof/>
            <w:sz w:val="28"/>
            <w:szCs w:val="28"/>
          </w:rPr>
          <w:t>2</w:t>
        </w:r>
        <w:r w:rsidRPr="006C72BE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  <w:p w14:paraId="5E78FF22" w14:textId="13575BC3" w:rsidR="008A33FD" w:rsidRDefault="008A33FD" w:rsidP="006C72BE">
        <w:pPr>
          <w:pStyle w:val="Footer"/>
        </w:pPr>
        <w:proofErr w:type="gramStart"/>
        <w:r>
          <w:rPr>
            <w:rFonts w:ascii="Browallia New" w:hAnsi="Browallia New" w:cs="Browallia New"/>
            <w:sz w:val="28"/>
            <w:szCs w:val="28"/>
          </w:rPr>
          <w:t xml:space="preserve">(  </w:t>
        </w:r>
        <w:proofErr w:type="gramEnd"/>
        <w:r>
          <w:rPr>
            <w:rFonts w:ascii="Browallia New" w:hAnsi="Browallia New" w:cs="Browallia New"/>
            <w:sz w:val="28"/>
            <w:szCs w:val="28"/>
          </w:rPr>
          <w:t xml:space="preserve">  </w:t>
        </w:r>
        <w:r>
          <w:rPr>
            <w:rFonts w:ascii="Browallia New" w:hAnsi="Browallia New" w:cs="Browallia New" w:hint="cs"/>
            <w:sz w:val="28"/>
            <w:szCs w:val="28"/>
            <w:cs/>
          </w:rPr>
          <w:t>นายวิโรจน์  วสุศุทธิกุลกานต์</w:t>
        </w:r>
        <w:r>
          <w:rPr>
            <w:rFonts w:ascii="Browallia New" w:hAnsi="Browallia New" w:cs="Browallia New"/>
            <w:sz w:val="28"/>
            <w:szCs w:val="28"/>
          </w:rPr>
          <w:t xml:space="preserve">    )                           (   </w:t>
        </w:r>
        <w:r>
          <w:rPr>
            <w:rFonts w:ascii="Browallia New" w:hAnsi="Browallia New" w:cs="Browallia New" w:hint="cs"/>
            <w:sz w:val="28"/>
            <w:szCs w:val="28"/>
            <w:cs/>
          </w:rPr>
          <w:t>นายกำพล  ชัยสุภัคสัมพันธ์</w:t>
        </w:r>
        <w:r>
          <w:rPr>
            <w:rFonts w:ascii="Browallia New" w:hAnsi="Browallia New" w:cs="Browallia New"/>
            <w:sz w:val="28"/>
            <w:szCs w:val="28"/>
          </w:rPr>
          <w:t xml:space="preserve">   )</w:t>
        </w:r>
      </w:p>
    </w:sdtContent>
  </w:sdt>
  <w:p w14:paraId="64B4E2CF" w14:textId="4331899C" w:rsidR="008A33FD" w:rsidRPr="006C72BE" w:rsidRDefault="008A33FD">
    <w:pPr>
      <w:pStyle w:val="Footer"/>
      <w:rPr>
        <w:b/>
        <w:b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4600" w:type="dxa"/>
      <w:tblInd w:w="142" w:type="dxa"/>
      <w:tblLook w:val="0000" w:firstRow="0" w:lastRow="0" w:firstColumn="0" w:lastColumn="0" w:noHBand="0" w:noVBand="0"/>
    </w:tblPr>
    <w:tblGrid>
      <w:gridCol w:w="7371"/>
      <w:gridCol w:w="5103"/>
      <w:gridCol w:w="2126"/>
    </w:tblGrid>
    <w:tr w:rsidR="008A33FD" w14:paraId="64B4E2D3" w14:textId="77777777" w:rsidTr="007A3858">
      <w:tc>
        <w:tcPr>
          <w:tcW w:w="7371" w:type="dxa"/>
          <w:tcBorders>
            <w:top w:val="nil"/>
            <w:left w:val="nil"/>
            <w:bottom w:val="nil"/>
          </w:tcBorders>
          <w:noWrap/>
          <w:vAlign w:val="center"/>
        </w:tcPr>
        <w:p w14:paraId="64B4E2D0" w14:textId="62DF3863" w:rsidR="008A33FD" w:rsidRDefault="008A33FD" w:rsidP="007841E5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5103" w:type="dxa"/>
          <w:tcBorders>
            <w:top w:val="nil"/>
            <w:bottom w:val="nil"/>
          </w:tcBorders>
          <w:vAlign w:val="center"/>
        </w:tcPr>
        <w:p w14:paraId="64B4E2D1" w14:textId="77777777" w:rsidR="008A33FD" w:rsidRDefault="008A33FD" w:rsidP="007841E5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212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D2" w14:textId="779F817D" w:rsidR="008A33FD" w:rsidRDefault="008A33FD" w:rsidP="00642891">
          <w:pPr>
            <w:tabs>
              <w:tab w:val="clear" w:pos="227"/>
            </w:tabs>
            <w:ind w:left="-1065" w:right="-76"/>
            <w:jc w:val="right"/>
            <w:rPr>
              <w:rFonts w:ascii="Browallia New" w:hAnsi="Browallia New" w:cs="Browallia New"/>
              <w:sz w:val="28"/>
              <w:szCs w:val="28"/>
              <w:lang w:eastAsia="en-US"/>
            </w:rPr>
          </w:pP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begin"/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instrText xml:space="preserve"> PAGE </w:instrTex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separate"/>
          </w:r>
          <w:r>
            <w:rPr>
              <w:rStyle w:val="PageNumber"/>
              <w:rFonts w:ascii="Browallia New" w:hAnsi="Browallia New" w:cs="Browallia New"/>
              <w:noProof/>
              <w:sz w:val="28"/>
              <w:szCs w:val="28"/>
            </w:rPr>
            <w:t>28</w: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end"/>
          </w:r>
        </w:p>
      </w:tc>
    </w:tr>
    <w:tr w:rsidR="008A33FD" w14:paraId="64B4E2D7" w14:textId="77777777" w:rsidTr="007A3858">
      <w:tc>
        <w:tcPr>
          <w:tcW w:w="7371" w:type="dxa"/>
          <w:tcBorders>
            <w:top w:val="nil"/>
            <w:left w:val="nil"/>
            <w:bottom w:val="nil"/>
          </w:tcBorders>
          <w:noWrap/>
          <w:vAlign w:val="center"/>
        </w:tcPr>
        <w:p w14:paraId="64B4E2D4" w14:textId="0AA6EA89" w:rsidR="008A33FD" w:rsidRDefault="008A33FD" w:rsidP="007841E5">
          <w:pPr>
            <w:rPr>
              <w:rFonts w:ascii="Browallia New" w:hAnsi="Browallia New" w:cs="Browallia New"/>
              <w:sz w:val="28"/>
              <w:szCs w:val="28"/>
            </w:rPr>
          </w:pPr>
          <w:proofErr w:type="gramStart"/>
          <w:r>
            <w:rPr>
              <w:rFonts w:ascii="Browallia New" w:hAnsi="Browallia New" w:cs="Browallia New"/>
              <w:sz w:val="28"/>
              <w:szCs w:val="28"/>
            </w:rPr>
            <w:t xml:space="preserve">(  </w:t>
          </w:r>
          <w:proofErr w:type="gramEnd"/>
          <w:r>
            <w:rPr>
              <w:rFonts w:ascii="Browallia New" w:hAnsi="Browallia New" w:cs="Browallia New"/>
              <w:sz w:val="28"/>
              <w:szCs w:val="28"/>
            </w:rPr>
            <w:t xml:space="preserve">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นายวิโรจน์  วสุศุทธิกุลกานต์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)</w:t>
          </w:r>
        </w:p>
      </w:tc>
      <w:tc>
        <w:tcPr>
          <w:tcW w:w="5103" w:type="dxa"/>
          <w:tcBorders>
            <w:top w:val="nil"/>
            <w:bottom w:val="nil"/>
          </w:tcBorders>
          <w:vAlign w:val="center"/>
        </w:tcPr>
        <w:p w14:paraId="64B4E2D5" w14:textId="6C0E7069" w:rsidR="008A33FD" w:rsidRDefault="008A33FD" w:rsidP="007841E5">
          <w:pPr>
            <w:rPr>
              <w:rFonts w:ascii="Browallia New" w:hAnsi="Browallia New" w:cs="Browallia New"/>
              <w:sz w:val="28"/>
              <w:szCs w:val="28"/>
            </w:rPr>
          </w:pPr>
          <w:proofErr w:type="gramStart"/>
          <w:r>
            <w:rPr>
              <w:rFonts w:ascii="Browallia New" w:hAnsi="Browallia New" w:cs="Browallia New"/>
              <w:sz w:val="28"/>
              <w:szCs w:val="28"/>
            </w:rPr>
            <w:t xml:space="preserve">(  </w:t>
          </w:r>
          <w:proofErr w:type="gramEnd"/>
          <w:r>
            <w:rPr>
              <w:rFonts w:ascii="Browallia New" w:hAnsi="Browallia New" w:cs="Browallia New"/>
              <w:sz w:val="28"/>
              <w:szCs w:val="28"/>
            </w:rPr>
            <w:t xml:space="preserve"> 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นายกำพล  ชัยสุภัคสัมพันธ์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 )</w:t>
          </w:r>
        </w:p>
      </w:tc>
      <w:tc>
        <w:tcPr>
          <w:tcW w:w="212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D6" w14:textId="77777777" w:rsidR="008A33FD" w:rsidRDefault="008A33FD" w:rsidP="0064289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rPr>
              <w:rFonts w:ascii="Browallia New" w:hAnsi="Browallia New" w:cs="Browallia New"/>
              <w:sz w:val="28"/>
              <w:szCs w:val="28"/>
              <w:lang w:eastAsia="en-US"/>
            </w:rPr>
          </w:pPr>
        </w:p>
      </w:tc>
    </w:tr>
  </w:tbl>
  <w:p w14:paraId="64B4E2D8" w14:textId="77777777" w:rsidR="008A33FD" w:rsidRDefault="008A33FD">
    <w:pPr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4245" w:type="dxa"/>
      <w:tblInd w:w="392" w:type="dxa"/>
      <w:tblLook w:val="0000" w:firstRow="0" w:lastRow="0" w:firstColumn="0" w:lastColumn="0" w:noHBand="0" w:noVBand="0"/>
    </w:tblPr>
    <w:tblGrid>
      <w:gridCol w:w="7121"/>
      <w:gridCol w:w="6825"/>
      <w:gridCol w:w="299"/>
    </w:tblGrid>
    <w:tr w:rsidR="008A33FD" w14:paraId="64B4E2DC" w14:textId="77777777" w:rsidTr="00B0620A">
      <w:tc>
        <w:tcPr>
          <w:tcW w:w="7121" w:type="dxa"/>
          <w:tcBorders>
            <w:top w:val="nil"/>
            <w:left w:val="nil"/>
            <w:bottom w:val="nil"/>
          </w:tcBorders>
          <w:noWrap/>
          <w:vAlign w:val="center"/>
        </w:tcPr>
        <w:p w14:paraId="64B4E2D9" w14:textId="77777777" w:rsidR="008A33FD" w:rsidRDefault="008A33FD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6825" w:type="dxa"/>
          <w:tcBorders>
            <w:top w:val="nil"/>
            <w:bottom w:val="nil"/>
          </w:tcBorders>
          <w:vAlign w:val="center"/>
        </w:tcPr>
        <w:p w14:paraId="64B4E2DA" w14:textId="77777777" w:rsidR="008A33FD" w:rsidRDefault="008A33FD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DB" w14:textId="1746E65B" w:rsidR="008A33FD" w:rsidRDefault="008A33FD" w:rsidP="00903C44">
          <w:pPr>
            <w:tabs>
              <w:tab w:val="clear" w:pos="227"/>
            </w:tabs>
            <w:ind w:left="-1065" w:right="-76"/>
            <w:jc w:val="right"/>
            <w:rPr>
              <w:rFonts w:ascii="Browallia New" w:hAnsi="Browallia New" w:cs="Browallia New"/>
              <w:sz w:val="28"/>
              <w:szCs w:val="28"/>
              <w:lang w:eastAsia="en-US"/>
            </w:rPr>
          </w:pP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begin"/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instrText xml:space="preserve"> PAGE </w:instrTex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separate"/>
          </w:r>
          <w:r>
            <w:rPr>
              <w:rStyle w:val="PageNumber"/>
              <w:rFonts w:ascii="Browallia New" w:hAnsi="Browallia New" w:cs="Browallia New"/>
              <w:noProof/>
              <w:sz w:val="28"/>
              <w:szCs w:val="28"/>
            </w:rPr>
            <w:t>25</w: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end"/>
          </w:r>
        </w:p>
      </w:tc>
    </w:tr>
    <w:tr w:rsidR="008A33FD" w14:paraId="64B4E2E0" w14:textId="77777777" w:rsidTr="00B0620A">
      <w:tc>
        <w:tcPr>
          <w:tcW w:w="7121" w:type="dxa"/>
          <w:tcBorders>
            <w:top w:val="nil"/>
            <w:left w:val="nil"/>
            <w:bottom w:val="nil"/>
          </w:tcBorders>
          <w:noWrap/>
          <w:vAlign w:val="center"/>
        </w:tcPr>
        <w:p w14:paraId="64B4E2DD" w14:textId="57621C09" w:rsidR="008A33FD" w:rsidRDefault="008A33FD">
          <w:pPr>
            <w:rPr>
              <w:rFonts w:ascii="Browallia New" w:hAnsi="Browallia New" w:cs="Browallia New"/>
              <w:sz w:val="28"/>
              <w:szCs w:val="28"/>
            </w:rPr>
          </w:pPr>
          <w:proofErr w:type="gramStart"/>
          <w:r>
            <w:rPr>
              <w:rFonts w:ascii="Browallia New" w:hAnsi="Browallia New" w:cs="Browallia New"/>
              <w:sz w:val="28"/>
              <w:szCs w:val="28"/>
            </w:rPr>
            <w:t xml:space="preserve">(  </w:t>
          </w:r>
          <w:proofErr w:type="gramEnd"/>
          <w:r>
            <w:rPr>
              <w:rFonts w:ascii="Browallia New" w:hAnsi="Browallia New" w:cs="Browallia New"/>
              <w:sz w:val="28"/>
              <w:szCs w:val="28"/>
            </w:rPr>
            <w:t xml:space="preserve">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นายวิโรจน์  วสุศุทธิกุลกานต์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)</w:t>
          </w:r>
        </w:p>
      </w:tc>
      <w:tc>
        <w:tcPr>
          <w:tcW w:w="6825" w:type="dxa"/>
          <w:tcBorders>
            <w:top w:val="nil"/>
            <w:bottom w:val="nil"/>
          </w:tcBorders>
          <w:vAlign w:val="center"/>
        </w:tcPr>
        <w:p w14:paraId="64B4E2DE" w14:textId="446FE083" w:rsidR="008A33FD" w:rsidRDefault="008A33FD" w:rsidP="00222D55">
          <w:pPr>
            <w:rPr>
              <w:rFonts w:ascii="Browallia New" w:hAnsi="Browallia New" w:cs="Browallia New"/>
              <w:sz w:val="28"/>
              <w:szCs w:val="28"/>
            </w:rPr>
          </w:pPr>
          <w:proofErr w:type="gramStart"/>
          <w:r>
            <w:rPr>
              <w:rFonts w:ascii="Browallia New" w:hAnsi="Browallia New" w:cs="Browallia New"/>
              <w:sz w:val="28"/>
              <w:szCs w:val="28"/>
            </w:rPr>
            <w:t xml:space="preserve">(  </w:t>
          </w:r>
          <w:proofErr w:type="gramEnd"/>
          <w:r>
            <w:rPr>
              <w:rFonts w:ascii="Browallia New" w:hAnsi="Browallia New" w:cs="Browallia New"/>
              <w:sz w:val="28"/>
              <w:szCs w:val="28"/>
            </w:rPr>
            <w:t xml:space="preserve"> 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นายกำพล  ชัยสุภัคสัมพันธ์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 )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DF" w14:textId="77777777" w:rsidR="008A33FD" w:rsidRDefault="008A33F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rPr>
              <w:rFonts w:ascii="Browallia New" w:hAnsi="Browallia New" w:cs="Browallia New"/>
              <w:sz w:val="28"/>
              <w:szCs w:val="28"/>
              <w:lang w:eastAsia="en-US"/>
            </w:rPr>
          </w:pPr>
        </w:p>
      </w:tc>
    </w:tr>
  </w:tbl>
  <w:p w14:paraId="64B4E2E1" w14:textId="77777777" w:rsidR="008A33FD" w:rsidRPr="00062F4B" w:rsidRDefault="008A33FD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426" w:type="dxa"/>
      <w:tblInd w:w="98" w:type="dxa"/>
      <w:tblLook w:val="0000" w:firstRow="0" w:lastRow="0" w:firstColumn="0" w:lastColumn="0" w:noHBand="0" w:noVBand="0"/>
    </w:tblPr>
    <w:tblGrid>
      <w:gridCol w:w="4830"/>
      <w:gridCol w:w="4297"/>
      <w:gridCol w:w="299"/>
    </w:tblGrid>
    <w:tr w:rsidR="008A33FD" w14:paraId="64B4E2E5" w14:textId="77777777" w:rsidTr="001178B6">
      <w:tc>
        <w:tcPr>
          <w:tcW w:w="4830" w:type="dxa"/>
          <w:tcBorders>
            <w:top w:val="nil"/>
            <w:left w:val="nil"/>
            <w:bottom w:val="nil"/>
          </w:tcBorders>
          <w:noWrap/>
          <w:vAlign w:val="center"/>
        </w:tcPr>
        <w:p w14:paraId="64B4E2E2" w14:textId="77777777" w:rsidR="008A33FD" w:rsidRDefault="008A33FD" w:rsidP="000445D5">
          <w:pPr>
            <w:ind w:left="262"/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4297" w:type="dxa"/>
          <w:tcBorders>
            <w:top w:val="nil"/>
            <w:bottom w:val="nil"/>
          </w:tcBorders>
          <w:vAlign w:val="center"/>
        </w:tcPr>
        <w:p w14:paraId="64B4E2E3" w14:textId="77777777" w:rsidR="008A33FD" w:rsidRDefault="008A33FD" w:rsidP="00642891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E4" w14:textId="4B80E9F0" w:rsidR="008A33FD" w:rsidRDefault="008A33FD" w:rsidP="00642891">
          <w:pPr>
            <w:tabs>
              <w:tab w:val="clear" w:pos="227"/>
            </w:tabs>
            <w:ind w:left="-1065" w:right="-76"/>
            <w:jc w:val="right"/>
            <w:rPr>
              <w:rFonts w:ascii="Browallia New" w:hAnsi="Browallia New" w:cs="Browallia New"/>
              <w:sz w:val="28"/>
              <w:szCs w:val="28"/>
              <w:lang w:eastAsia="en-US"/>
            </w:rPr>
          </w:pP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begin"/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instrText xml:space="preserve"> PAGE </w:instrTex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separate"/>
          </w:r>
          <w:r>
            <w:rPr>
              <w:rStyle w:val="PageNumber"/>
              <w:rFonts w:ascii="Browallia New" w:hAnsi="Browallia New" w:cs="Browallia New"/>
              <w:noProof/>
              <w:sz w:val="28"/>
              <w:szCs w:val="28"/>
            </w:rPr>
            <w:t>41</w: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end"/>
          </w:r>
        </w:p>
      </w:tc>
    </w:tr>
    <w:tr w:rsidR="008A33FD" w14:paraId="64B4E2E9" w14:textId="77777777" w:rsidTr="001178B6">
      <w:tc>
        <w:tcPr>
          <w:tcW w:w="4830" w:type="dxa"/>
          <w:tcBorders>
            <w:top w:val="nil"/>
            <w:left w:val="nil"/>
            <w:bottom w:val="nil"/>
          </w:tcBorders>
          <w:noWrap/>
          <w:vAlign w:val="center"/>
        </w:tcPr>
        <w:p w14:paraId="64B4E2E6" w14:textId="437F2DF2" w:rsidR="008A33FD" w:rsidRDefault="008A33FD" w:rsidP="000445D5">
          <w:pPr>
            <w:ind w:left="262"/>
            <w:rPr>
              <w:rFonts w:ascii="Browallia New" w:hAnsi="Browallia New" w:cs="Browallia New"/>
              <w:sz w:val="28"/>
              <w:szCs w:val="28"/>
            </w:rPr>
          </w:pPr>
          <w:proofErr w:type="gramStart"/>
          <w:r>
            <w:rPr>
              <w:rFonts w:ascii="Browallia New" w:hAnsi="Browallia New" w:cs="Browallia New"/>
              <w:sz w:val="28"/>
              <w:szCs w:val="28"/>
            </w:rPr>
            <w:t xml:space="preserve">(  </w:t>
          </w:r>
          <w:proofErr w:type="gramEnd"/>
          <w:r>
            <w:rPr>
              <w:rFonts w:ascii="Browallia New" w:hAnsi="Browallia New" w:cs="Browallia New"/>
              <w:sz w:val="28"/>
              <w:szCs w:val="28"/>
            </w:rPr>
            <w:t xml:space="preserve">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นายวิโรจน์  วสุศุทธิกุลกานต์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)</w:t>
          </w:r>
        </w:p>
      </w:tc>
      <w:tc>
        <w:tcPr>
          <w:tcW w:w="4297" w:type="dxa"/>
          <w:tcBorders>
            <w:top w:val="nil"/>
            <w:bottom w:val="nil"/>
          </w:tcBorders>
          <w:vAlign w:val="center"/>
        </w:tcPr>
        <w:p w14:paraId="64B4E2E7" w14:textId="6C5F7D20" w:rsidR="008A33FD" w:rsidRDefault="008A33FD" w:rsidP="00642891">
          <w:pPr>
            <w:rPr>
              <w:rFonts w:ascii="Browallia New" w:hAnsi="Browallia New" w:cs="Browallia New"/>
              <w:sz w:val="28"/>
              <w:szCs w:val="28"/>
            </w:rPr>
          </w:pPr>
          <w:proofErr w:type="gramStart"/>
          <w:r>
            <w:rPr>
              <w:rFonts w:ascii="Browallia New" w:hAnsi="Browallia New" w:cs="Browallia New"/>
              <w:sz w:val="28"/>
              <w:szCs w:val="28"/>
            </w:rPr>
            <w:t xml:space="preserve">(  </w:t>
          </w:r>
          <w:proofErr w:type="gramEnd"/>
          <w:r>
            <w:rPr>
              <w:rFonts w:ascii="Browallia New" w:hAnsi="Browallia New" w:cs="Browallia New"/>
              <w:sz w:val="28"/>
              <w:szCs w:val="28"/>
            </w:rPr>
            <w:t xml:space="preserve"> 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นายกำพล  ชัยสุภัคสัมพันธ์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 )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E8" w14:textId="77777777" w:rsidR="008A33FD" w:rsidRDefault="008A33FD" w:rsidP="0064289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rPr>
              <w:rFonts w:ascii="Browallia New" w:hAnsi="Browallia New" w:cs="Browallia New"/>
              <w:sz w:val="28"/>
              <w:szCs w:val="28"/>
              <w:lang w:eastAsia="en-US"/>
            </w:rPr>
          </w:pPr>
        </w:p>
      </w:tc>
    </w:tr>
  </w:tbl>
  <w:p w14:paraId="64B4E2EA" w14:textId="77777777" w:rsidR="008A33FD" w:rsidRDefault="008A33FD">
    <w:pPr>
      <w:jc w:val="righ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366" w:type="dxa"/>
      <w:tblInd w:w="98" w:type="dxa"/>
      <w:tblLook w:val="0000" w:firstRow="0" w:lastRow="0" w:firstColumn="0" w:lastColumn="0" w:noHBand="0" w:noVBand="0"/>
    </w:tblPr>
    <w:tblGrid>
      <w:gridCol w:w="4770"/>
      <w:gridCol w:w="4297"/>
      <w:gridCol w:w="299"/>
    </w:tblGrid>
    <w:tr w:rsidR="008A33FD" w14:paraId="64B4E2EE" w14:textId="77777777" w:rsidTr="008176A1">
      <w:tc>
        <w:tcPr>
          <w:tcW w:w="4770" w:type="dxa"/>
          <w:tcBorders>
            <w:top w:val="nil"/>
            <w:left w:val="nil"/>
            <w:bottom w:val="nil"/>
          </w:tcBorders>
          <w:noWrap/>
          <w:vAlign w:val="center"/>
        </w:tcPr>
        <w:p w14:paraId="64B4E2EB" w14:textId="77777777" w:rsidR="008A33FD" w:rsidRDefault="008A33FD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4297" w:type="dxa"/>
          <w:tcBorders>
            <w:top w:val="nil"/>
            <w:bottom w:val="nil"/>
          </w:tcBorders>
          <w:vAlign w:val="center"/>
        </w:tcPr>
        <w:p w14:paraId="64B4E2EC" w14:textId="77777777" w:rsidR="008A33FD" w:rsidRDefault="008A33FD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ED" w14:textId="4463F311" w:rsidR="008A33FD" w:rsidRDefault="008A33FD" w:rsidP="00903C44">
          <w:pPr>
            <w:tabs>
              <w:tab w:val="clear" w:pos="227"/>
            </w:tabs>
            <w:ind w:left="-1065" w:right="-76"/>
            <w:jc w:val="right"/>
            <w:rPr>
              <w:rFonts w:ascii="Browallia New" w:hAnsi="Browallia New" w:cs="Browallia New"/>
              <w:sz w:val="28"/>
              <w:szCs w:val="28"/>
              <w:lang w:eastAsia="en-US"/>
            </w:rPr>
          </w:pP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begin"/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instrText xml:space="preserve"> PAGE </w:instrTex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separate"/>
          </w:r>
          <w:r>
            <w:rPr>
              <w:rStyle w:val="PageNumber"/>
              <w:rFonts w:ascii="Browallia New" w:hAnsi="Browallia New" w:cs="Browallia New"/>
              <w:noProof/>
              <w:sz w:val="28"/>
              <w:szCs w:val="28"/>
            </w:rPr>
            <w:t>29</w: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end"/>
          </w:r>
        </w:p>
      </w:tc>
    </w:tr>
    <w:tr w:rsidR="008A33FD" w14:paraId="64B4E2F2" w14:textId="77777777" w:rsidTr="008176A1">
      <w:tc>
        <w:tcPr>
          <w:tcW w:w="4770" w:type="dxa"/>
          <w:tcBorders>
            <w:top w:val="nil"/>
            <w:left w:val="nil"/>
            <w:bottom w:val="nil"/>
          </w:tcBorders>
          <w:noWrap/>
          <w:vAlign w:val="center"/>
        </w:tcPr>
        <w:p w14:paraId="64B4E2EF" w14:textId="2484A298" w:rsidR="008A33FD" w:rsidRDefault="008A33FD">
          <w:pPr>
            <w:rPr>
              <w:rFonts w:ascii="Browallia New" w:hAnsi="Browallia New" w:cs="Browallia New"/>
              <w:sz w:val="28"/>
              <w:szCs w:val="28"/>
            </w:rPr>
          </w:pPr>
          <w:proofErr w:type="gramStart"/>
          <w:r>
            <w:rPr>
              <w:rFonts w:ascii="Browallia New" w:hAnsi="Browallia New" w:cs="Browallia New"/>
              <w:sz w:val="28"/>
              <w:szCs w:val="28"/>
            </w:rPr>
            <w:t xml:space="preserve">(  </w:t>
          </w:r>
          <w:proofErr w:type="gramEnd"/>
          <w:r>
            <w:rPr>
              <w:rFonts w:ascii="Browallia New" w:hAnsi="Browallia New" w:cs="Browallia New"/>
              <w:sz w:val="28"/>
              <w:szCs w:val="28"/>
            </w:rPr>
            <w:t xml:space="preserve">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นายวิโรจน์  วสุศุทธิกุลกานต์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)</w:t>
          </w:r>
        </w:p>
      </w:tc>
      <w:tc>
        <w:tcPr>
          <w:tcW w:w="4297" w:type="dxa"/>
          <w:tcBorders>
            <w:top w:val="nil"/>
            <w:bottom w:val="nil"/>
          </w:tcBorders>
          <w:vAlign w:val="center"/>
        </w:tcPr>
        <w:p w14:paraId="64B4E2F0" w14:textId="6C3F5A81" w:rsidR="008A33FD" w:rsidRDefault="008A33FD">
          <w:pPr>
            <w:rPr>
              <w:rFonts w:ascii="Browallia New" w:hAnsi="Browallia New" w:cs="Browallia New"/>
              <w:sz w:val="28"/>
              <w:szCs w:val="28"/>
            </w:rPr>
          </w:pPr>
          <w:proofErr w:type="gramStart"/>
          <w:r>
            <w:rPr>
              <w:rFonts w:ascii="Browallia New" w:hAnsi="Browallia New" w:cs="Browallia New"/>
              <w:sz w:val="28"/>
              <w:szCs w:val="28"/>
            </w:rPr>
            <w:t xml:space="preserve">(  </w:t>
          </w:r>
          <w:proofErr w:type="gramEnd"/>
          <w:r>
            <w:rPr>
              <w:rFonts w:ascii="Browallia New" w:hAnsi="Browallia New" w:cs="Browallia New"/>
              <w:sz w:val="28"/>
              <w:szCs w:val="28"/>
            </w:rPr>
            <w:t xml:space="preserve"> 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นายกำพล  ชัยสุภัคสัมพันธ์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 )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F1" w14:textId="77777777" w:rsidR="008A33FD" w:rsidRDefault="008A33F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rPr>
              <w:rFonts w:ascii="Browallia New" w:hAnsi="Browallia New" w:cs="Browallia New"/>
              <w:sz w:val="28"/>
              <w:szCs w:val="28"/>
              <w:lang w:eastAsia="en-US"/>
            </w:rPr>
          </w:pPr>
        </w:p>
      </w:tc>
    </w:tr>
  </w:tbl>
  <w:p w14:paraId="64B4E2F3" w14:textId="77777777" w:rsidR="008A33FD" w:rsidRPr="00062F4B" w:rsidRDefault="008A33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A92BFF" w14:textId="77777777" w:rsidR="00FE4CC9" w:rsidRDefault="00FE4CC9">
      <w:r>
        <w:separator/>
      </w:r>
    </w:p>
  </w:footnote>
  <w:footnote w:type="continuationSeparator" w:id="0">
    <w:p w14:paraId="2843E2F7" w14:textId="77777777" w:rsidR="00FE4CC9" w:rsidRDefault="00FE4CC9">
      <w:r>
        <w:continuationSeparator/>
      </w:r>
    </w:p>
  </w:footnote>
  <w:footnote w:type="continuationNotice" w:id="1">
    <w:p w14:paraId="36E4CAE2" w14:textId="77777777" w:rsidR="00FE4CC9" w:rsidRDefault="00FE4CC9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392"/>
        </w:tabs>
        <w:ind w:left="23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B686C9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42648FD"/>
    <w:multiLevelType w:val="multilevel"/>
    <w:tmpl w:val="69684192"/>
    <w:lvl w:ilvl="0">
      <w:start w:val="4"/>
      <w:numFmt w:val="none"/>
      <w:lvlText w:val="27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27.1"/>
      <w:lvlJc w:val="left"/>
      <w:pPr>
        <w:tabs>
          <w:tab w:val="num" w:pos="774"/>
        </w:tabs>
        <w:ind w:left="774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548"/>
        </w:tabs>
        <w:ind w:left="1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62"/>
        </w:tabs>
        <w:ind w:left="1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76"/>
        </w:tabs>
        <w:ind w:left="23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50"/>
        </w:tabs>
        <w:ind w:left="3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38"/>
        </w:tabs>
        <w:ind w:left="4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52"/>
        </w:tabs>
        <w:ind w:left="4752" w:hanging="1440"/>
      </w:pPr>
      <w:rPr>
        <w:rFonts w:hint="default"/>
      </w:rPr>
    </w:lvl>
  </w:abstractNum>
  <w:abstractNum w:abstractNumId="11" w15:restartNumberingAfterBreak="0">
    <w:nsid w:val="045440D6"/>
    <w:multiLevelType w:val="multilevel"/>
    <w:tmpl w:val="7BCCB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928"/>
        </w:tabs>
        <w:ind w:left="928" w:hanging="360"/>
      </w:pPr>
      <w:rPr>
        <w:rFonts w:cs="Times New Roman" w:hint="default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3981"/>
        </w:tabs>
        <w:ind w:left="398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12" w15:restartNumberingAfterBreak="0">
    <w:nsid w:val="04BA0652"/>
    <w:multiLevelType w:val="hybridMultilevel"/>
    <w:tmpl w:val="62E8EC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5D4D30"/>
    <w:multiLevelType w:val="hybridMultilevel"/>
    <w:tmpl w:val="74E26C02"/>
    <w:lvl w:ilvl="0" w:tplc="158632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owallia New" w:hAnsi="Browallia New" w:cs="Browalli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08304A">
      <w:start w:val="1"/>
      <w:numFmt w:val="thaiLetters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A980964"/>
    <w:multiLevelType w:val="multilevel"/>
    <w:tmpl w:val="E65C02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5" w15:restartNumberingAfterBreak="0">
    <w:nsid w:val="108D1E6E"/>
    <w:multiLevelType w:val="multilevel"/>
    <w:tmpl w:val="7290729C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2E755EC"/>
    <w:multiLevelType w:val="hybridMultilevel"/>
    <w:tmpl w:val="F2D2F23A"/>
    <w:lvl w:ilvl="0" w:tplc="BE9E380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13DD2926"/>
    <w:multiLevelType w:val="hybridMultilevel"/>
    <w:tmpl w:val="2A9AB906"/>
    <w:lvl w:ilvl="0" w:tplc="9FBED216">
      <w:start w:val="1"/>
      <w:numFmt w:val="bullet"/>
      <w:lvlText w:val="-"/>
      <w:lvlJc w:val="left"/>
      <w:pPr>
        <w:ind w:left="1069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1D2661F6"/>
    <w:multiLevelType w:val="multilevel"/>
    <w:tmpl w:val="0598F4E2"/>
    <w:styleLink w:val="1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tabs>
          <w:tab w:val="num" w:pos="836"/>
        </w:tabs>
        <w:ind w:left="83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2"/>
        </w:tabs>
        <w:ind w:left="477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cs="Times New Roman" w:hint="default"/>
      </w:rPr>
    </w:lvl>
  </w:abstractNum>
  <w:abstractNum w:abstractNumId="19" w15:restartNumberingAfterBreak="0">
    <w:nsid w:val="22E30D4C"/>
    <w:multiLevelType w:val="multilevel"/>
    <w:tmpl w:val="AB404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  <w:sz w:val="28"/>
        <w:szCs w:val="28"/>
      </w:rPr>
    </w:lvl>
    <w:lvl w:ilvl="1">
      <w:start w:val="1"/>
      <w:numFmt w:val="decimal"/>
      <w:lvlText w:val="32.%2"/>
      <w:lvlJc w:val="left"/>
      <w:pPr>
        <w:tabs>
          <w:tab w:val="num" w:pos="928"/>
        </w:tabs>
        <w:ind w:left="928" w:hanging="360"/>
      </w:pPr>
      <w:rPr>
        <w:rFonts w:cs="Times New Roman" w:hint="default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3981"/>
        </w:tabs>
        <w:ind w:left="398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1" w15:restartNumberingAfterBreak="0">
    <w:nsid w:val="27053549"/>
    <w:multiLevelType w:val="multilevel"/>
    <w:tmpl w:val="E65C0206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170" w:hanging="360"/>
      </w:pPr>
    </w:lvl>
    <w:lvl w:ilvl="2">
      <w:start w:val="1"/>
      <w:numFmt w:val="decimal"/>
      <w:lvlText w:val="%1.%2.%3"/>
      <w:lvlJc w:val="left"/>
      <w:pPr>
        <w:ind w:left="4320" w:hanging="720"/>
      </w:pPr>
    </w:lvl>
    <w:lvl w:ilvl="3">
      <w:start w:val="1"/>
      <w:numFmt w:val="decimal"/>
      <w:lvlText w:val="%1.%2.%3.%4"/>
      <w:lvlJc w:val="left"/>
      <w:pPr>
        <w:ind w:left="3150" w:hanging="720"/>
      </w:pPr>
    </w:lvl>
    <w:lvl w:ilvl="4">
      <w:start w:val="1"/>
      <w:numFmt w:val="decimal"/>
      <w:lvlText w:val="%1.%2.%3.%4.%5"/>
      <w:lvlJc w:val="left"/>
      <w:pPr>
        <w:ind w:left="3960" w:hanging="720"/>
      </w:pPr>
    </w:lvl>
    <w:lvl w:ilvl="5">
      <w:start w:val="1"/>
      <w:numFmt w:val="decimal"/>
      <w:lvlText w:val="%1.%2.%3.%4.%5.%6"/>
      <w:lvlJc w:val="left"/>
      <w:pPr>
        <w:ind w:left="5130" w:hanging="1080"/>
      </w:pPr>
    </w:lvl>
    <w:lvl w:ilvl="6">
      <w:start w:val="1"/>
      <w:numFmt w:val="decimal"/>
      <w:lvlText w:val="%1.%2.%3.%4.%5.%6.%7"/>
      <w:lvlJc w:val="left"/>
      <w:pPr>
        <w:ind w:left="5940" w:hanging="1080"/>
      </w:pPr>
    </w:lvl>
    <w:lvl w:ilvl="7">
      <w:start w:val="1"/>
      <w:numFmt w:val="decimal"/>
      <w:lvlText w:val="%1.%2.%3.%4.%5.%6.%7.%8"/>
      <w:lvlJc w:val="left"/>
      <w:pPr>
        <w:ind w:left="7110" w:hanging="1440"/>
      </w:pPr>
    </w:lvl>
    <w:lvl w:ilvl="8">
      <w:start w:val="1"/>
      <w:numFmt w:val="decimal"/>
      <w:lvlText w:val="%1.%2.%3.%4.%5.%6.%7.%8.%9"/>
      <w:lvlJc w:val="left"/>
      <w:pPr>
        <w:ind w:left="7920" w:hanging="1440"/>
      </w:pPr>
    </w:lvl>
  </w:abstractNum>
  <w:abstractNum w:abstractNumId="22" w15:restartNumberingAfterBreak="0">
    <w:nsid w:val="29D755BD"/>
    <w:multiLevelType w:val="multilevel"/>
    <w:tmpl w:val="6CBA919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cs="Times New Roman" w:hint="default"/>
        <w:lang w:val="en-GB"/>
      </w:rPr>
    </w:lvl>
    <w:lvl w:ilvl="2">
      <w:start w:val="1"/>
      <w:numFmt w:val="decimal"/>
      <w:lvlText w:val="5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B0D55D7"/>
    <w:multiLevelType w:val="multilevel"/>
    <w:tmpl w:val="7FA6A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  <w:sz w:val="28"/>
        <w:szCs w:val="28"/>
      </w:rPr>
    </w:lvl>
    <w:lvl w:ilvl="1">
      <w:start w:val="1"/>
      <w:numFmt w:val="decimal"/>
      <w:lvlText w:val="20.%2"/>
      <w:lvlJc w:val="left"/>
      <w:pPr>
        <w:tabs>
          <w:tab w:val="num" w:pos="928"/>
        </w:tabs>
        <w:ind w:left="928" w:hanging="360"/>
      </w:pPr>
      <w:rPr>
        <w:rFonts w:cs="Times New Roman" w:hint="default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3981"/>
        </w:tabs>
        <w:ind w:left="398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24" w15:restartNumberingAfterBreak="0">
    <w:nsid w:val="2B16162A"/>
    <w:multiLevelType w:val="hybridMultilevel"/>
    <w:tmpl w:val="1A56A590"/>
    <w:lvl w:ilvl="0" w:tplc="15E4547E">
      <w:start w:val="1"/>
      <w:numFmt w:val="bullet"/>
      <w:lvlText w:val="-"/>
      <w:lvlJc w:val="left"/>
      <w:pPr>
        <w:ind w:left="1571" w:hanging="360"/>
      </w:pPr>
      <w:rPr>
        <w:rFonts w:ascii="Cordia New" w:eastAsia="Calibri" w:hAnsi="Cordia New" w:cs="Cordia New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6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8" w15:restartNumberingAfterBreak="0">
    <w:nsid w:val="3F41667D"/>
    <w:multiLevelType w:val="hybridMultilevel"/>
    <w:tmpl w:val="2F2AAAF2"/>
    <w:lvl w:ilvl="0" w:tplc="B930D912">
      <w:start w:val="1"/>
      <w:numFmt w:val="decimal"/>
      <w:lvlText w:val="13.%1"/>
      <w:lvlJc w:val="left"/>
      <w:pPr>
        <w:ind w:left="756" w:hanging="360"/>
      </w:pPr>
      <w:rPr>
        <w:rFonts w:cs="Times New Roman" w:hint="default"/>
        <w:sz w:val="28"/>
        <w:szCs w:val="28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30" w15:restartNumberingAfterBreak="0">
    <w:nsid w:val="41D67644"/>
    <w:multiLevelType w:val="multilevel"/>
    <w:tmpl w:val="5D9ECE36"/>
    <w:lvl w:ilvl="0">
      <w:start w:val="1"/>
      <w:numFmt w:val="none"/>
      <w:lvlText w:val="27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421B5A9C"/>
    <w:multiLevelType w:val="hybridMultilevel"/>
    <w:tmpl w:val="D974D3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DD5FB2"/>
    <w:multiLevelType w:val="multilevel"/>
    <w:tmpl w:val="4B509A00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928"/>
        </w:tabs>
        <w:ind w:left="928" w:hanging="360"/>
      </w:pPr>
      <w:rPr>
        <w:rFonts w:cs="Times New Roman" w:hint="default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3981"/>
        </w:tabs>
        <w:ind w:left="398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3" w15:restartNumberingAfterBreak="0">
    <w:nsid w:val="450D57CA"/>
    <w:multiLevelType w:val="multilevel"/>
    <w:tmpl w:val="6046D5D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74"/>
        </w:tabs>
        <w:ind w:left="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48"/>
        </w:tabs>
        <w:ind w:left="1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62"/>
        </w:tabs>
        <w:ind w:left="1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76"/>
        </w:tabs>
        <w:ind w:left="23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50"/>
        </w:tabs>
        <w:ind w:left="3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38"/>
        </w:tabs>
        <w:ind w:left="4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52"/>
        </w:tabs>
        <w:ind w:left="4752" w:hanging="1440"/>
      </w:pPr>
      <w:rPr>
        <w:rFonts w:hint="default"/>
      </w:rPr>
    </w:lvl>
  </w:abstractNum>
  <w:abstractNum w:abstractNumId="34" w15:restartNumberingAfterBreak="0">
    <w:nsid w:val="4B4D1E44"/>
    <w:multiLevelType w:val="hybridMultilevel"/>
    <w:tmpl w:val="378071E8"/>
    <w:lvl w:ilvl="0" w:tplc="38663498">
      <w:numFmt w:val="bullet"/>
      <w:lvlText w:val="-"/>
      <w:lvlJc w:val="left"/>
      <w:pPr>
        <w:ind w:left="1638" w:hanging="360"/>
      </w:pPr>
      <w:rPr>
        <w:rFonts w:ascii="Arial" w:eastAsia="Calibri" w:hAnsi="Arial" w:cs="Aria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35" w15:restartNumberingAfterBreak="0">
    <w:nsid w:val="50A76D9C"/>
    <w:multiLevelType w:val="hybridMultilevel"/>
    <w:tmpl w:val="838E3E84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36" w15:restartNumberingAfterBreak="0">
    <w:nsid w:val="56E42D10"/>
    <w:multiLevelType w:val="hybridMultilevel"/>
    <w:tmpl w:val="153AC89A"/>
    <w:lvl w:ilvl="0" w:tplc="371445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7" w15:restartNumberingAfterBreak="0">
    <w:nsid w:val="5756467E"/>
    <w:multiLevelType w:val="hybridMultilevel"/>
    <w:tmpl w:val="1534CE98"/>
    <w:lvl w:ilvl="0" w:tplc="56C2E28A">
      <w:start w:val="1"/>
      <w:numFmt w:val="bullet"/>
      <w:lvlText w:val="•"/>
      <w:lvlJc w:val="left"/>
      <w:pPr>
        <w:ind w:left="2160" w:hanging="360"/>
      </w:pPr>
      <w:rPr>
        <w:rFonts w:ascii="Browallia New" w:eastAsiaTheme="minorHAns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5CC65C33"/>
    <w:multiLevelType w:val="multilevel"/>
    <w:tmpl w:val="C27CB7E6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9" w15:restartNumberingAfterBreak="0">
    <w:nsid w:val="60876746"/>
    <w:multiLevelType w:val="hybridMultilevel"/>
    <w:tmpl w:val="9AE24944"/>
    <w:lvl w:ilvl="0" w:tplc="47CA7E16">
      <w:start w:val="1"/>
      <w:numFmt w:val="decimal"/>
      <w:lvlText w:val="37.%1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8A224F"/>
    <w:multiLevelType w:val="multilevel"/>
    <w:tmpl w:val="6CBA919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cs="Times New Roman" w:hint="default"/>
        <w:lang w:val="en-GB"/>
      </w:rPr>
    </w:lvl>
    <w:lvl w:ilvl="2">
      <w:start w:val="1"/>
      <w:numFmt w:val="decimal"/>
      <w:lvlText w:val="5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3" w15:restartNumberingAfterBreak="0">
    <w:nsid w:val="6AB90A00"/>
    <w:multiLevelType w:val="multilevel"/>
    <w:tmpl w:val="728016FA"/>
    <w:lvl w:ilvl="0">
      <w:start w:val="1"/>
      <w:numFmt w:val="none"/>
      <w:lvlText w:val="27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78625AB"/>
    <w:multiLevelType w:val="hybridMultilevel"/>
    <w:tmpl w:val="D046A794"/>
    <w:lvl w:ilvl="0" w:tplc="CC04648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B527E0"/>
    <w:multiLevelType w:val="multilevel"/>
    <w:tmpl w:val="82BA7B3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0"/>
  </w:num>
  <w:num w:numId="13">
    <w:abstractNumId w:val="42"/>
  </w:num>
  <w:num w:numId="14">
    <w:abstractNumId w:val="25"/>
  </w:num>
  <w:num w:numId="15">
    <w:abstractNumId w:val="29"/>
  </w:num>
  <w:num w:numId="16">
    <w:abstractNumId w:val="23"/>
  </w:num>
  <w:num w:numId="17">
    <w:abstractNumId w:val="18"/>
  </w:num>
  <w:num w:numId="18">
    <w:abstractNumId w:val="26"/>
  </w:num>
  <w:num w:numId="19">
    <w:abstractNumId w:val="37"/>
  </w:num>
  <w:num w:numId="20">
    <w:abstractNumId w:val="38"/>
  </w:num>
  <w:num w:numId="21">
    <w:abstractNumId w:val="14"/>
  </w:num>
  <w:num w:numId="22">
    <w:abstractNumId w:val="33"/>
  </w:num>
  <w:num w:numId="2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1"/>
  </w:num>
  <w:num w:numId="25">
    <w:abstractNumId w:val="22"/>
  </w:num>
  <w:num w:numId="26">
    <w:abstractNumId w:val="45"/>
  </w:num>
  <w:num w:numId="27">
    <w:abstractNumId w:val="16"/>
  </w:num>
  <w:num w:numId="28">
    <w:abstractNumId w:val="17"/>
  </w:num>
  <w:num w:numId="29">
    <w:abstractNumId w:val="35"/>
  </w:num>
  <w:num w:numId="30">
    <w:abstractNumId w:val="40"/>
  </w:num>
  <w:num w:numId="31">
    <w:abstractNumId w:val="28"/>
  </w:num>
  <w:num w:numId="32">
    <w:abstractNumId w:val="19"/>
  </w:num>
  <w:num w:numId="33">
    <w:abstractNumId w:val="24"/>
  </w:num>
  <w:num w:numId="34">
    <w:abstractNumId w:val="34"/>
  </w:num>
  <w:num w:numId="35">
    <w:abstractNumId w:val="11"/>
  </w:num>
  <w:num w:numId="36">
    <w:abstractNumId w:val="32"/>
  </w:num>
  <w:num w:numId="37">
    <w:abstractNumId w:val="39"/>
  </w:num>
  <w:num w:numId="38">
    <w:abstractNumId w:val="10"/>
  </w:num>
  <w:num w:numId="39">
    <w:abstractNumId w:val="30"/>
  </w:num>
  <w:num w:numId="40">
    <w:abstractNumId w:val="43"/>
  </w:num>
  <w:num w:numId="41">
    <w:abstractNumId w:val="15"/>
  </w:num>
  <w:num w:numId="42">
    <w:abstractNumId w:val="13"/>
  </w:num>
  <w:num w:numId="43">
    <w:abstractNumId w:val="31"/>
  </w:num>
  <w:num w:numId="44">
    <w:abstractNumId w:val="12"/>
  </w:num>
  <w:num w:numId="45">
    <w:abstractNumId w:val="36"/>
  </w:num>
  <w:num w:numId="46">
    <w:abstractNumId w:val="4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D6A"/>
    <w:rsid w:val="000008A1"/>
    <w:rsid w:val="0000090A"/>
    <w:rsid w:val="00000A8B"/>
    <w:rsid w:val="00000B28"/>
    <w:rsid w:val="000018AC"/>
    <w:rsid w:val="000018EB"/>
    <w:rsid w:val="00001C6D"/>
    <w:rsid w:val="00001CAA"/>
    <w:rsid w:val="00001D53"/>
    <w:rsid w:val="0000223E"/>
    <w:rsid w:val="0000247A"/>
    <w:rsid w:val="00002A8F"/>
    <w:rsid w:val="00002C60"/>
    <w:rsid w:val="00003358"/>
    <w:rsid w:val="00003A0E"/>
    <w:rsid w:val="00003EAB"/>
    <w:rsid w:val="000041AC"/>
    <w:rsid w:val="000041F9"/>
    <w:rsid w:val="000047EE"/>
    <w:rsid w:val="00004854"/>
    <w:rsid w:val="00004B71"/>
    <w:rsid w:val="00004E4D"/>
    <w:rsid w:val="00005889"/>
    <w:rsid w:val="000065AD"/>
    <w:rsid w:val="000101CB"/>
    <w:rsid w:val="0001085F"/>
    <w:rsid w:val="00010FF9"/>
    <w:rsid w:val="00011494"/>
    <w:rsid w:val="00011B70"/>
    <w:rsid w:val="00011C0E"/>
    <w:rsid w:val="000122EF"/>
    <w:rsid w:val="000124F6"/>
    <w:rsid w:val="0001288E"/>
    <w:rsid w:val="00012C50"/>
    <w:rsid w:val="00013267"/>
    <w:rsid w:val="000135B1"/>
    <w:rsid w:val="00013916"/>
    <w:rsid w:val="000142D8"/>
    <w:rsid w:val="00014478"/>
    <w:rsid w:val="00014962"/>
    <w:rsid w:val="000149D1"/>
    <w:rsid w:val="00014A56"/>
    <w:rsid w:val="00014AA8"/>
    <w:rsid w:val="00014C1A"/>
    <w:rsid w:val="00014E00"/>
    <w:rsid w:val="00014ED7"/>
    <w:rsid w:val="0001586D"/>
    <w:rsid w:val="0001586E"/>
    <w:rsid w:val="00015B62"/>
    <w:rsid w:val="00016025"/>
    <w:rsid w:val="000163C5"/>
    <w:rsid w:val="00016E05"/>
    <w:rsid w:val="00017430"/>
    <w:rsid w:val="00017FCA"/>
    <w:rsid w:val="000200F6"/>
    <w:rsid w:val="000204A5"/>
    <w:rsid w:val="00020932"/>
    <w:rsid w:val="00020ABA"/>
    <w:rsid w:val="00021235"/>
    <w:rsid w:val="000215D3"/>
    <w:rsid w:val="00022182"/>
    <w:rsid w:val="000222F2"/>
    <w:rsid w:val="00022CEA"/>
    <w:rsid w:val="00022FA1"/>
    <w:rsid w:val="00023130"/>
    <w:rsid w:val="000232E6"/>
    <w:rsid w:val="0002344F"/>
    <w:rsid w:val="000234BA"/>
    <w:rsid w:val="00023566"/>
    <w:rsid w:val="00023629"/>
    <w:rsid w:val="000236A4"/>
    <w:rsid w:val="00023BF3"/>
    <w:rsid w:val="00023C99"/>
    <w:rsid w:val="0002409D"/>
    <w:rsid w:val="00024125"/>
    <w:rsid w:val="00024393"/>
    <w:rsid w:val="0002457E"/>
    <w:rsid w:val="000245E3"/>
    <w:rsid w:val="0002483F"/>
    <w:rsid w:val="00024F7C"/>
    <w:rsid w:val="00025AF2"/>
    <w:rsid w:val="00025DA1"/>
    <w:rsid w:val="000267B9"/>
    <w:rsid w:val="00026C15"/>
    <w:rsid w:val="00027665"/>
    <w:rsid w:val="00027C9A"/>
    <w:rsid w:val="00030C80"/>
    <w:rsid w:val="00030E8B"/>
    <w:rsid w:val="0003104B"/>
    <w:rsid w:val="0003115D"/>
    <w:rsid w:val="00031EB6"/>
    <w:rsid w:val="00031EBE"/>
    <w:rsid w:val="00032363"/>
    <w:rsid w:val="0003237C"/>
    <w:rsid w:val="000328CC"/>
    <w:rsid w:val="00033263"/>
    <w:rsid w:val="0003372F"/>
    <w:rsid w:val="00033959"/>
    <w:rsid w:val="00033D67"/>
    <w:rsid w:val="00033F24"/>
    <w:rsid w:val="00034100"/>
    <w:rsid w:val="00034345"/>
    <w:rsid w:val="00034619"/>
    <w:rsid w:val="0003487E"/>
    <w:rsid w:val="00034983"/>
    <w:rsid w:val="000353CD"/>
    <w:rsid w:val="000359D8"/>
    <w:rsid w:val="00036064"/>
    <w:rsid w:val="00036127"/>
    <w:rsid w:val="000363DB"/>
    <w:rsid w:val="00036B6E"/>
    <w:rsid w:val="000373B6"/>
    <w:rsid w:val="0003794E"/>
    <w:rsid w:val="00037F30"/>
    <w:rsid w:val="000400CA"/>
    <w:rsid w:val="000402AC"/>
    <w:rsid w:val="00040522"/>
    <w:rsid w:val="00040527"/>
    <w:rsid w:val="00040FE4"/>
    <w:rsid w:val="000414EA"/>
    <w:rsid w:val="00041BAB"/>
    <w:rsid w:val="00041C98"/>
    <w:rsid w:val="00042714"/>
    <w:rsid w:val="00042E6B"/>
    <w:rsid w:val="0004325A"/>
    <w:rsid w:val="00043A5C"/>
    <w:rsid w:val="000441B7"/>
    <w:rsid w:val="00044590"/>
    <w:rsid w:val="000445A3"/>
    <w:rsid w:val="000445D5"/>
    <w:rsid w:val="000449EC"/>
    <w:rsid w:val="00044A24"/>
    <w:rsid w:val="00045286"/>
    <w:rsid w:val="00045983"/>
    <w:rsid w:val="00045EF3"/>
    <w:rsid w:val="0004605C"/>
    <w:rsid w:val="00046299"/>
    <w:rsid w:val="00046363"/>
    <w:rsid w:val="00046957"/>
    <w:rsid w:val="00046D40"/>
    <w:rsid w:val="000475A8"/>
    <w:rsid w:val="000502B3"/>
    <w:rsid w:val="000509F7"/>
    <w:rsid w:val="00051261"/>
    <w:rsid w:val="00051643"/>
    <w:rsid w:val="00051751"/>
    <w:rsid w:val="000518B8"/>
    <w:rsid w:val="00051CE9"/>
    <w:rsid w:val="00051E6A"/>
    <w:rsid w:val="00051EBA"/>
    <w:rsid w:val="00052057"/>
    <w:rsid w:val="00052AC2"/>
    <w:rsid w:val="00052AEE"/>
    <w:rsid w:val="00053F79"/>
    <w:rsid w:val="00054043"/>
    <w:rsid w:val="00054614"/>
    <w:rsid w:val="000548A9"/>
    <w:rsid w:val="0005513A"/>
    <w:rsid w:val="000553BC"/>
    <w:rsid w:val="0005545B"/>
    <w:rsid w:val="0005554B"/>
    <w:rsid w:val="00055612"/>
    <w:rsid w:val="000559AB"/>
    <w:rsid w:val="00057169"/>
    <w:rsid w:val="00057D2E"/>
    <w:rsid w:val="00060122"/>
    <w:rsid w:val="0006068F"/>
    <w:rsid w:val="000608C4"/>
    <w:rsid w:val="00060A92"/>
    <w:rsid w:val="00060D50"/>
    <w:rsid w:val="00061736"/>
    <w:rsid w:val="00061D25"/>
    <w:rsid w:val="00061DEB"/>
    <w:rsid w:val="00061DF4"/>
    <w:rsid w:val="00061F22"/>
    <w:rsid w:val="00061F82"/>
    <w:rsid w:val="000625B3"/>
    <w:rsid w:val="000628AE"/>
    <w:rsid w:val="00062BA1"/>
    <w:rsid w:val="00062F3C"/>
    <w:rsid w:val="00062F4B"/>
    <w:rsid w:val="0006306A"/>
    <w:rsid w:val="00063522"/>
    <w:rsid w:val="00063A2E"/>
    <w:rsid w:val="00063B08"/>
    <w:rsid w:val="000640A2"/>
    <w:rsid w:val="000640E2"/>
    <w:rsid w:val="0006440C"/>
    <w:rsid w:val="00064890"/>
    <w:rsid w:val="00064EA6"/>
    <w:rsid w:val="0006534A"/>
    <w:rsid w:val="00065508"/>
    <w:rsid w:val="00065A9D"/>
    <w:rsid w:val="00066251"/>
    <w:rsid w:val="000663A5"/>
    <w:rsid w:val="0006652B"/>
    <w:rsid w:val="0006662F"/>
    <w:rsid w:val="00066DFE"/>
    <w:rsid w:val="00066F14"/>
    <w:rsid w:val="00067286"/>
    <w:rsid w:val="00067310"/>
    <w:rsid w:val="00067696"/>
    <w:rsid w:val="000677DA"/>
    <w:rsid w:val="00067BE5"/>
    <w:rsid w:val="000703F0"/>
    <w:rsid w:val="000708DE"/>
    <w:rsid w:val="000709C7"/>
    <w:rsid w:val="00070CBA"/>
    <w:rsid w:val="00070EC3"/>
    <w:rsid w:val="00071013"/>
    <w:rsid w:val="000712C7"/>
    <w:rsid w:val="00071527"/>
    <w:rsid w:val="00071A56"/>
    <w:rsid w:val="00071CCB"/>
    <w:rsid w:val="000725A1"/>
    <w:rsid w:val="00072DA2"/>
    <w:rsid w:val="00072EFF"/>
    <w:rsid w:val="00073609"/>
    <w:rsid w:val="00073A26"/>
    <w:rsid w:val="00073CF7"/>
    <w:rsid w:val="00074012"/>
    <w:rsid w:val="00074C90"/>
    <w:rsid w:val="00074FBF"/>
    <w:rsid w:val="000750EC"/>
    <w:rsid w:val="000752E9"/>
    <w:rsid w:val="00075479"/>
    <w:rsid w:val="00075617"/>
    <w:rsid w:val="0007589C"/>
    <w:rsid w:val="00075A7E"/>
    <w:rsid w:val="00075C01"/>
    <w:rsid w:val="00076152"/>
    <w:rsid w:val="000764FF"/>
    <w:rsid w:val="000773E6"/>
    <w:rsid w:val="00077970"/>
    <w:rsid w:val="00077A1B"/>
    <w:rsid w:val="00077B1B"/>
    <w:rsid w:val="00077B6D"/>
    <w:rsid w:val="00077C11"/>
    <w:rsid w:val="00077D9B"/>
    <w:rsid w:val="000808A7"/>
    <w:rsid w:val="000808B6"/>
    <w:rsid w:val="00080EFA"/>
    <w:rsid w:val="0008145F"/>
    <w:rsid w:val="00081717"/>
    <w:rsid w:val="00081BD2"/>
    <w:rsid w:val="00081F40"/>
    <w:rsid w:val="0008227F"/>
    <w:rsid w:val="000824F0"/>
    <w:rsid w:val="000824F1"/>
    <w:rsid w:val="00082652"/>
    <w:rsid w:val="0008370B"/>
    <w:rsid w:val="00083A9F"/>
    <w:rsid w:val="00083B27"/>
    <w:rsid w:val="00084240"/>
    <w:rsid w:val="0008458F"/>
    <w:rsid w:val="000848AD"/>
    <w:rsid w:val="00084E57"/>
    <w:rsid w:val="00084E63"/>
    <w:rsid w:val="00085567"/>
    <w:rsid w:val="000857ED"/>
    <w:rsid w:val="00085C20"/>
    <w:rsid w:val="00085F78"/>
    <w:rsid w:val="000861C0"/>
    <w:rsid w:val="00086A4B"/>
    <w:rsid w:val="00086E99"/>
    <w:rsid w:val="000874AF"/>
    <w:rsid w:val="0009024B"/>
    <w:rsid w:val="00090635"/>
    <w:rsid w:val="00091016"/>
    <w:rsid w:val="00091443"/>
    <w:rsid w:val="00091AAC"/>
    <w:rsid w:val="00091B68"/>
    <w:rsid w:val="00091E1B"/>
    <w:rsid w:val="000921D3"/>
    <w:rsid w:val="0009226D"/>
    <w:rsid w:val="00092D4A"/>
    <w:rsid w:val="00092F27"/>
    <w:rsid w:val="00093183"/>
    <w:rsid w:val="00093ABE"/>
    <w:rsid w:val="00093C6C"/>
    <w:rsid w:val="00094909"/>
    <w:rsid w:val="00094C56"/>
    <w:rsid w:val="00094EE5"/>
    <w:rsid w:val="0009519A"/>
    <w:rsid w:val="000953F2"/>
    <w:rsid w:val="00095BB2"/>
    <w:rsid w:val="00096040"/>
    <w:rsid w:val="00096397"/>
    <w:rsid w:val="00096900"/>
    <w:rsid w:val="00096EC8"/>
    <w:rsid w:val="00097147"/>
    <w:rsid w:val="000973D7"/>
    <w:rsid w:val="00097E89"/>
    <w:rsid w:val="00097FA6"/>
    <w:rsid w:val="000A001E"/>
    <w:rsid w:val="000A0314"/>
    <w:rsid w:val="000A0587"/>
    <w:rsid w:val="000A0A3B"/>
    <w:rsid w:val="000A0C21"/>
    <w:rsid w:val="000A1226"/>
    <w:rsid w:val="000A1277"/>
    <w:rsid w:val="000A1B18"/>
    <w:rsid w:val="000A1FF1"/>
    <w:rsid w:val="000A20ED"/>
    <w:rsid w:val="000A21E3"/>
    <w:rsid w:val="000A2593"/>
    <w:rsid w:val="000A273D"/>
    <w:rsid w:val="000A288E"/>
    <w:rsid w:val="000A2ADD"/>
    <w:rsid w:val="000A2BD0"/>
    <w:rsid w:val="000A2CD7"/>
    <w:rsid w:val="000A39E5"/>
    <w:rsid w:val="000A3DB5"/>
    <w:rsid w:val="000A3F69"/>
    <w:rsid w:val="000A45CE"/>
    <w:rsid w:val="000A46DC"/>
    <w:rsid w:val="000A4B71"/>
    <w:rsid w:val="000A5518"/>
    <w:rsid w:val="000A5666"/>
    <w:rsid w:val="000A56A4"/>
    <w:rsid w:val="000A573F"/>
    <w:rsid w:val="000A57FC"/>
    <w:rsid w:val="000A5ABC"/>
    <w:rsid w:val="000A5AEF"/>
    <w:rsid w:val="000A5D6E"/>
    <w:rsid w:val="000A5F00"/>
    <w:rsid w:val="000A6444"/>
    <w:rsid w:val="000A6718"/>
    <w:rsid w:val="000A68C0"/>
    <w:rsid w:val="000A6B0B"/>
    <w:rsid w:val="000A6F54"/>
    <w:rsid w:val="000A75D5"/>
    <w:rsid w:val="000A780E"/>
    <w:rsid w:val="000A79B0"/>
    <w:rsid w:val="000A7D95"/>
    <w:rsid w:val="000A7F29"/>
    <w:rsid w:val="000B00C1"/>
    <w:rsid w:val="000B04C9"/>
    <w:rsid w:val="000B0573"/>
    <w:rsid w:val="000B0608"/>
    <w:rsid w:val="000B0693"/>
    <w:rsid w:val="000B07CF"/>
    <w:rsid w:val="000B086C"/>
    <w:rsid w:val="000B0A81"/>
    <w:rsid w:val="000B0A83"/>
    <w:rsid w:val="000B0CAC"/>
    <w:rsid w:val="000B0DEA"/>
    <w:rsid w:val="000B0E0D"/>
    <w:rsid w:val="000B15B8"/>
    <w:rsid w:val="000B1696"/>
    <w:rsid w:val="000B2AD5"/>
    <w:rsid w:val="000B2D23"/>
    <w:rsid w:val="000B32A3"/>
    <w:rsid w:val="000B3F3C"/>
    <w:rsid w:val="000B4757"/>
    <w:rsid w:val="000B4911"/>
    <w:rsid w:val="000B4ADE"/>
    <w:rsid w:val="000B5071"/>
    <w:rsid w:val="000B5363"/>
    <w:rsid w:val="000B5524"/>
    <w:rsid w:val="000B5587"/>
    <w:rsid w:val="000B591F"/>
    <w:rsid w:val="000B5F4C"/>
    <w:rsid w:val="000B6351"/>
    <w:rsid w:val="000B6B00"/>
    <w:rsid w:val="000B6D01"/>
    <w:rsid w:val="000B73CB"/>
    <w:rsid w:val="000B7A52"/>
    <w:rsid w:val="000B7AF3"/>
    <w:rsid w:val="000C01CF"/>
    <w:rsid w:val="000C02D9"/>
    <w:rsid w:val="000C112B"/>
    <w:rsid w:val="000C1441"/>
    <w:rsid w:val="000C189A"/>
    <w:rsid w:val="000C1A67"/>
    <w:rsid w:val="000C1BE0"/>
    <w:rsid w:val="000C1D26"/>
    <w:rsid w:val="000C1EE1"/>
    <w:rsid w:val="000C1FDA"/>
    <w:rsid w:val="000C2576"/>
    <w:rsid w:val="000C2C1E"/>
    <w:rsid w:val="000C2C22"/>
    <w:rsid w:val="000C2CED"/>
    <w:rsid w:val="000C3465"/>
    <w:rsid w:val="000C3E35"/>
    <w:rsid w:val="000C3EB1"/>
    <w:rsid w:val="000C4147"/>
    <w:rsid w:val="000C4384"/>
    <w:rsid w:val="000C4444"/>
    <w:rsid w:val="000C4915"/>
    <w:rsid w:val="000C4987"/>
    <w:rsid w:val="000C4DC8"/>
    <w:rsid w:val="000C6A35"/>
    <w:rsid w:val="000C6F02"/>
    <w:rsid w:val="000C757D"/>
    <w:rsid w:val="000C7E1C"/>
    <w:rsid w:val="000D0770"/>
    <w:rsid w:val="000D09DB"/>
    <w:rsid w:val="000D0B68"/>
    <w:rsid w:val="000D0DFC"/>
    <w:rsid w:val="000D166C"/>
    <w:rsid w:val="000D1A8A"/>
    <w:rsid w:val="000D21AF"/>
    <w:rsid w:val="000D363B"/>
    <w:rsid w:val="000D373E"/>
    <w:rsid w:val="000D3B42"/>
    <w:rsid w:val="000D4044"/>
    <w:rsid w:val="000D42C7"/>
    <w:rsid w:val="000D445B"/>
    <w:rsid w:val="000D4837"/>
    <w:rsid w:val="000D49FA"/>
    <w:rsid w:val="000D4CDD"/>
    <w:rsid w:val="000D537B"/>
    <w:rsid w:val="000D5946"/>
    <w:rsid w:val="000D5A58"/>
    <w:rsid w:val="000D5EA6"/>
    <w:rsid w:val="000D60F7"/>
    <w:rsid w:val="000D61BE"/>
    <w:rsid w:val="000D68EB"/>
    <w:rsid w:val="000D6D50"/>
    <w:rsid w:val="000D754A"/>
    <w:rsid w:val="000D7568"/>
    <w:rsid w:val="000E02F4"/>
    <w:rsid w:val="000E071D"/>
    <w:rsid w:val="000E091F"/>
    <w:rsid w:val="000E0B95"/>
    <w:rsid w:val="000E0CBC"/>
    <w:rsid w:val="000E0D60"/>
    <w:rsid w:val="000E1146"/>
    <w:rsid w:val="000E187E"/>
    <w:rsid w:val="000E18C0"/>
    <w:rsid w:val="000E1B15"/>
    <w:rsid w:val="000E1B9C"/>
    <w:rsid w:val="000E2511"/>
    <w:rsid w:val="000E33D2"/>
    <w:rsid w:val="000E41CE"/>
    <w:rsid w:val="000E42EB"/>
    <w:rsid w:val="000E440C"/>
    <w:rsid w:val="000E4564"/>
    <w:rsid w:val="000E4850"/>
    <w:rsid w:val="000E4C37"/>
    <w:rsid w:val="000E4C84"/>
    <w:rsid w:val="000E5A15"/>
    <w:rsid w:val="000E5D5D"/>
    <w:rsid w:val="000E62B6"/>
    <w:rsid w:val="000E6D72"/>
    <w:rsid w:val="000E746F"/>
    <w:rsid w:val="000E74E5"/>
    <w:rsid w:val="000E7D98"/>
    <w:rsid w:val="000E7F18"/>
    <w:rsid w:val="000F0231"/>
    <w:rsid w:val="000F05DD"/>
    <w:rsid w:val="000F0976"/>
    <w:rsid w:val="000F0A64"/>
    <w:rsid w:val="000F0D43"/>
    <w:rsid w:val="000F0D7F"/>
    <w:rsid w:val="000F0D9B"/>
    <w:rsid w:val="000F13EF"/>
    <w:rsid w:val="000F13F1"/>
    <w:rsid w:val="000F14D6"/>
    <w:rsid w:val="000F15A0"/>
    <w:rsid w:val="000F1B7B"/>
    <w:rsid w:val="000F218B"/>
    <w:rsid w:val="000F238A"/>
    <w:rsid w:val="000F30A0"/>
    <w:rsid w:val="000F350C"/>
    <w:rsid w:val="000F35AF"/>
    <w:rsid w:val="000F3BF9"/>
    <w:rsid w:val="000F4007"/>
    <w:rsid w:val="000F431B"/>
    <w:rsid w:val="000F4994"/>
    <w:rsid w:val="000F4C3C"/>
    <w:rsid w:val="000F4ECB"/>
    <w:rsid w:val="000F5A06"/>
    <w:rsid w:val="000F5B4E"/>
    <w:rsid w:val="000F5D76"/>
    <w:rsid w:val="000F685B"/>
    <w:rsid w:val="000F6BD2"/>
    <w:rsid w:val="000F7191"/>
    <w:rsid w:val="000F7BD5"/>
    <w:rsid w:val="000F7F19"/>
    <w:rsid w:val="001000DE"/>
    <w:rsid w:val="0010027B"/>
    <w:rsid w:val="001004EE"/>
    <w:rsid w:val="001006C0"/>
    <w:rsid w:val="0010073F"/>
    <w:rsid w:val="00100900"/>
    <w:rsid w:val="00100989"/>
    <w:rsid w:val="00100C65"/>
    <w:rsid w:val="00100DFB"/>
    <w:rsid w:val="0010109D"/>
    <w:rsid w:val="00101370"/>
    <w:rsid w:val="0010144E"/>
    <w:rsid w:val="001015B7"/>
    <w:rsid w:val="00101671"/>
    <w:rsid w:val="00101753"/>
    <w:rsid w:val="00101810"/>
    <w:rsid w:val="00101959"/>
    <w:rsid w:val="00102158"/>
    <w:rsid w:val="001028DE"/>
    <w:rsid w:val="0010325A"/>
    <w:rsid w:val="001032FF"/>
    <w:rsid w:val="0010368F"/>
    <w:rsid w:val="00103BAB"/>
    <w:rsid w:val="00103CB7"/>
    <w:rsid w:val="00104348"/>
    <w:rsid w:val="00104B40"/>
    <w:rsid w:val="00105308"/>
    <w:rsid w:val="00105793"/>
    <w:rsid w:val="001058C9"/>
    <w:rsid w:val="00105A1B"/>
    <w:rsid w:val="00106306"/>
    <w:rsid w:val="00106EF9"/>
    <w:rsid w:val="0010725A"/>
    <w:rsid w:val="001076CC"/>
    <w:rsid w:val="001078D2"/>
    <w:rsid w:val="00110173"/>
    <w:rsid w:val="001103D1"/>
    <w:rsid w:val="001105A7"/>
    <w:rsid w:val="001105E4"/>
    <w:rsid w:val="00110F90"/>
    <w:rsid w:val="00110FF3"/>
    <w:rsid w:val="00110FFE"/>
    <w:rsid w:val="00111079"/>
    <w:rsid w:val="00111A8D"/>
    <w:rsid w:val="001123EF"/>
    <w:rsid w:val="00112437"/>
    <w:rsid w:val="00112F68"/>
    <w:rsid w:val="00113254"/>
    <w:rsid w:val="001144BC"/>
    <w:rsid w:val="00114767"/>
    <w:rsid w:val="00114E2A"/>
    <w:rsid w:val="00114FBA"/>
    <w:rsid w:val="001155C6"/>
    <w:rsid w:val="00115679"/>
    <w:rsid w:val="00115C40"/>
    <w:rsid w:val="00115CAA"/>
    <w:rsid w:val="00115D54"/>
    <w:rsid w:val="00116345"/>
    <w:rsid w:val="00116F40"/>
    <w:rsid w:val="00117292"/>
    <w:rsid w:val="00117602"/>
    <w:rsid w:val="00117668"/>
    <w:rsid w:val="001178A2"/>
    <w:rsid w:val="001178B6"/>
    <w:rsid w:val="00120A02"/>
    <w:rsid w:val="00120C82"/>
    <w:rsid w:val="00121ABD"/>
    <w:rsid w:val="00122040"/>
    <w:rsid w:val="00122D50"/>
    <w:rsid w:val="00122FCA"/>
    <w:rsid w:val="001232AB"/>
    <w:rsid w:val="0012349B"/>
    <w:rsid w:val="00123500"/>
    <w:rsid w:val="0012388E"/>
    <w:rsid w:val="0012446E"/>
    <w:rsid w:val="00124624"/>
    <w:rsid w:val="00124879"/>
    <w:rsid w:val="001248BC"/>
    <w:rsid w:val="00124F7A"/>
    <w:rsid w:val="001258BC"/>
    <w:rsid w:val="001261B1"/>
    <w:rsid w:val="00126C07"/>
    <w:rsid w:val="00126F0F"/>
    <w:rsid w:val="00127271"/>
    <w:rsid w:val="001273B9"/>
    <w:rsid w:val="001275F6"/>
    <w:rsid w:val="0013004E"/>
    <w:rsid w:val="0013018A"/>
    <w:rsid w:val="001302D6"/>
    <w:rsid w:val="00130402"/>
    <w:rsid w:val="001305B9"/>
    <w:rsid w:val="001307D4"/>
    <w:rsid w:val="00130868"/>
    <w:rsid w:val="00130AF6"/>
    <w:rsid w:val="00130B86"/>
    <w:rsid w:val="00130E93"/>
    <w:rsid w:val="00130F58"/>
    <w:rsid w:val="00130F80"/>
    <w:rsid w:val="0013108A"/>
    <w:rsid w:val="0013154D"/>
    <w:rsid w:val="00131AE0"/>
    <w:rsid w:val="00131B63"/>
    <w:rsid w:val="00131C9E"/>
    <w:rsid w:val="001323A7"/>
    <w:rsid w:val="00132435"/>
    <w:rsid w:val="0013247D"/>
    <w:rsid w:val="001327BA"/>
    <w:rsid w:val="001328CA"/>
    <w:rsid w:val="001329B0"/>
    <w:rsid w:val="00133069"/>
    <w:rsid w:val="001333CC"/>
    <w:rsid w:val="001335C8"/>
    <w:rsid w:val="0013363E"/>
    <w:rsid w:val="00133822"/>
    <w:rsid w:val="00133B77"/>
    <w:rsid w:val="00133C89"/>
    <w:rsid w:val="00133C9B"/>
    <w:rsid w:val="00134190"/>
    <w:rsid w:val="001341CE"/>
    <w:rsid w:val="001345A8"/>
    <w:rsid w:val="00134A9B"/>
    <w:rsid w:val="001350FD"/>
    <w:rsid w:val="0013527E"/>
    <w:rsid w:val="0013539B"/>
    <w:rsid w:val="001356D7"/>
    <w:rsid w:val="001357BA"/>
    <w:rsid w:val="00135C90"/>
    <w:rsid w:val="0013612B"/>
    <w:rsid w:val="001361C2"/>
    <w:rsid w:val="001361C7"/>
    <w:rsid w:val="001364C7"/>
    <w:rsid w:val="001367E5"/>
    <w:rsid w:val="00136C41"/>
    <w:rsid w:val="00137709"/>
    <w:rsid w:val="00137ADF"/>
    <w:rsid w:val="00137DCE"/>
    <w:rsid w:val="00137E6D"/>
    <w:rsid w:val="00140B2B"/>
    <w:rsid w:val="00140B35"/>
    <w:rsid w:val="00140BF2"/>
    <w:rsid w:val="00141051"/>
    <w:rsid w:val="00141424"/>
    <w:rsid w:val="001419B6"/>
    <w:rsid w:val="00141B18"/>
    <w:rsid w:val="00141C4D"/>
    <w:rsid w:val="00141E20"/>
    <w:rsid w:val="00141F24"/>
    <w:rsid w:val="00141F7B"/>
    <w:rsid w:val="00142324"/>
    <w:rsid w:val="0014258A"/>
    <w:rsid w:val="0014295F"/>
    <w:rsid w:val="00142B5F"/>
    <w:rsid w:val="00143271"/>
    <w:rsid w:val="0014356B"/>
    <w:rsid w:val="00143843"/>
    <w:rsid w:val="00143929"/>
    <w:rsid w:val="00143EA8"/>
    <w:rsid w:val="00144250"/>
    <w:rsid w:val="0014495D"/>
    <w:rsid w:val="0014498D"/>
    <w:rsid w:val="00144D77"/>
    <w:rsid w:val="00144F0C"/>
    <w:rsid w:val="00145B00"/>
    <w:rsid w:val="00145E62"/>
    <w:rsid w:val="00145FA3"/>
    <w:rsid w:val="00146757"/>
    <w:rsid w:val="00146971"/>
    <w:rsid w:val="00146AFA"/>
    <w:rsid w:val="00147130"/>
    <w:rsid w:val="00147C5B"/>
    <w:rsid w:val="001502CA"/>
    <w:rsid w:val="001513E4"/>
    <w:rsid w:val="00151516"/>
    <w:rsid w:val="00151D09"/>
    <w:rsid w:val="00151DED"/>
    <w:rsid w:val="001524B0"/>
    <w:rsid w:val="0015266F"/>
    <w:rsid w:val="001527D6"/>
    <w:rsid w:val="00152F9B"/>
    <w:rsid w:val="00153035"/>
    <w:rsid w:val="00153134"/>
    <w:rsid w:val="0015379D"/>
    <w:rsid w:val="001538FE"/>
    <w:rsid w:val="0015395F"/>
    <w:rsid w:val="00154066"/>
    <w:rsid w:val="001547DC"/>
    <w:rsid w:val="0015596E"/>
    <w:rsid w:val="00155B74"/>
    <w:rsid w:val="00155F3B"/>
    <w:rsid w:val="00155F63"/>
    <w:rsid w:val="00156C84"/>
    <w:rsid w:val="00156E05"/>
    <w:rsid w:val="00156FC7"/>
    <w:rsid w:val="00157311"/>
    <w:rsid w:val="0015794B"/>
    <w:rsid w:val="00157BFC"/>
    <w:rsid w:val="0016035C"/>
    <w:rsid w:val="001606D4"/>
    <w:rsid w:val="00160BCA"/>
    <w:rsid w:val="00161339"/>
    <w:rsid w:val="0016147F"/>
    <w:rsid w:val="00161DCC"/>
    <w:rsid w:val="00162379"/>
    <w:rsid w:val="001623A8"/>
    <w:rsid w:val="0016248D"/>
    <w:rsid w:val="001624CB"/>
    <w:rsid w:val="00162814"/>
    <w:rsid w:val="00163007"/>
    <w:rsid w:val="00163EF4"/>
    <w:rsid w:val="0016430F"/>
    <w:rsid w:val="001643EC"/>
    <w:rsid w:val="001644D3"/>
    <w:rsid w:val="00165195"/>
    <w:rsid w:val="001651E0"/>
    <w:rsid w:val="0016538C"/>
    <w:rsid w:val="0016557C"/>
    <w:rsid w:val="00165A41"/>
    <w:rsid w:val="00165BD3"/>
    <w:rsid w:val="00166468"/>
    <w:rsid w:val="001666A0"/>
    <w:rsid w:val="001666B3"/>
    <w:rsid w:val="00166953"/>
    <w:rsid w:val="00166BE0"/>
    <w:rsid w:val="00166C3A"/>
    <w:rsid w:val="00167885"/>
    <w:rsid w:val="00167B2D"/>
    <w:rsid w:val="00170122"/>
    <w:rsid w:val="001701BF"/>
    <w:rsid w:val="001704BB"/>
    <w:rsid w:val="00170D71"/>
    <w:rsid w:val="001712E3"/>
    <w:rsid w:val="001717F9"/>
    <w:rsid w:val="00171906"/>
    <w:rsid w:val="0017196F"/>
    <w:rsid w:val="0017232F"/>
    <w:rsid w:val="00172660"/>
    <w:rsid w:val="00172B98"/>
    <w:rsid w:val="001733BD"/>
    <w:rsid w:val="001735CF"/>
    <w:rsid w:val="0017397F"/>
    <w:rsid w:val="00173E54"/>
    <w:rsid w:val="001740F8"/>
    <w:rsid w:val="00174143"/>
    <w:rsid w:val="0017468E"/>
    <w:rsid w:val="001746F2"/>
    <w:rsid w:val="001747C8"/>
    <w:rsid w:val="00174AE7"/>
    <w:rsid w:val="00174D57"/>
    <w:rsid w:val="00174FD5"/>
    <w:rsid w:val="0017508A"/>
    <w:rsid w:val="001751D4"/>
    <w:rsid w:val="001753B2"/>
    <w:rsid w:val="00175810"/>
    <w:rsid w:val="00175A30"/>
    <w:rsid w:val="00175A80"/>
    <w:rsid w:val="00175AB8"/>
    <w:rsid w:val="00175C33"/>
    <w:rsid w:val="00175C55"/>
    <w:rsid w:val="0017629E"/>
    <w:rsid w:val="0017655D"/>
    <w:rsid w:val="0017660E"/>
    <w:rsid w:val="001766DC"/>
    <w:rsid w:val="00176D13"/>
    <w:rsid w:val="00176FF5"/>
    <w:rsid w:val="00177638"/>
    <w:rsid w:val="00177C08"/>
    <w:rsid w:val="001800E1"/>
    <w:rsid w:val="00180142"/>
    <w:rsid w:val="0018096A"/>
    <w:rsid w:val="00181325"/>
    <w:rsid w:val="0018138E"/>
    <w:rsid w:val="001815A9"/>
    <w:rsid w:val="0018176C"/>
    <w:rsid w:val="0018190B"/>
    <w:rsid w:val="00181A26"/>
    <w:rsid w:val="001821A0"/>
    <w:rsid w:val="00182B1A"/>
    <w:rsid w:val="00182CE4"/>
    <w:rsid w:val="00182D21"/>
    <w:rsid w:val="00183002"/>
    <w:rsid w:val="0018316E"/>
    <w:rsid w:val="00183544"/>
    <w:rsid w:val="001835BB"/>
    <w:rsid w:val="00183BAD"/>
    <w:rsid w:val="00183CF7"/>
    <w:rsid w:val="001841BF"/>
    <w:rsid w:val="001841CA"/>
    <w:rsid w:val="00184473"/>
    <w:rsid w:val="00184F8F"/>
    <w:rsid w:val="00185BD0"/>
    <w:rsid w:val="00186784"/>
    <w:rsid w:val="001867DD"/>
    <w:rsid w:val="00186C06"/>
    <w:rsid w:val="00187D7D"/>
    <w:rsid w:val="0019048D"/>
    <w:rsid w:val="00190515"/>
    <w:rsid w:val="001907FC"/>
    <w:rsid w:val="00190B99"/>
    <w:rsid w:val="00190D90"/>
    <w:rsid w:val="001915C4"/>
    <w:rsid w:val="0019172A"/>
    <w:rsid w:val="0019182D"/>
    <w:rsid w:val="001919D9"/>
    <w:rsid w:val="00191CCA"/>
    <w:rsid w:val="00191DF3"/>
    <w:rsid w:val="00192060"/>
    <w:rsid w:val="00192317"/>
    <w:rsid w:val="00192337"/>
    <w:rsid w:val="001923D7"/>
    <w:rsid w:val="00193B1D"/>
    <w:rsid w:val="001943C5"/>
    <w:rsid w:val="001948F2"/>
    <w:rsid w:val="001949D3"/>
    <w:rsid w:val="00194C4C"/>
    <w:rsid w:val="00194DAA"/>
    <w:rsid w:val="00194F76"/>
    <w:rsid w:val="00195052"/>
    <w:rsid w:val="00195406"/>
    <w:rsid w:val="00195DCA"/>
    <w:rsid w:val="0019611B"/>
    <w:rsid w:val="00196298"/>
    <w:rsid w:val="00196B20"/>
    <w:rsid w:val="00196F3B"/>
    <w:rsid w:val="0019741B"/>
    <w:rsid w:val="001977D0"/>
    <w:rsid w:val="00197C17"/>
    <w:rsid w:val="001A0046"/>
    <w:rsid w:val="001A005A"/>
    <w:rsid w:val="001A00AD"/>
    <w:rsid w:val="001A0682"/>
    <w:rsid w:val="001A0FAC"/>
    <w:rsid w:val="001A1177"/>
    <w:rsid w:val="001A121B"/>
    <w:rsid w:val="001A27F8"/>
    <w:rsid w:val="001A2BEF"/>
    <w:rsid w:val="001A35C9"/>
    <w:rsid w:val="001A3693"/>
    <w:rsid w:val="001A42B2"/>
    <w:rsid w:val="001A4736"/>
    <w:rsid w:val="001A5F04"/>
    <w:rsid w:val="001A611B"/>
    <w:rsid w:val="001A6515"/>
    <w:rsid w:val="001A67A8"/>
    <w:rsid w:val="001A6A79"/>
    <w:rsid w:val="001A7385"/>
    <w:rsid w:val="001A7C36"/>
    <w:rsid w:val="001B037C"/>
    <w:rsid w:val="001B0593"/>
    <w:rsid w:val="001B0F72"/>
    <w:rsid w:val="001B10FA"/>
    <w:rsid w:val="001B113A"/>
    <w:rsid w:val="001B1562"/>
    <w:rsid w:val="001B193A"/>
    <w:rsid w:val="001B1AAC"/>
    <w:rsid w:val="001B1EB0"/>
    <w:rsid w:val="001B1FF1"/>
    <w:rsid w:val="001B20FE"/>
    <w:rsid w:val="001B2644"/>
    <w:rsid w:val="001B26A4"/>
    <w:rsid w:val="001B3425"/>
    <w:rsid w:val="001B3524"/>
    <w:rsid w:val="001B3791"/>
    <w:rsid w:val="001B3994"/>
    <w:rsid w:val="001B3D26"/>
    <w:rsid w:val="001B3E5A"/>
    <w:rsid w:val="001B40D4"/>
    <w:rsid w:val="001B437B"/>
    <w:rsid w:val="001B4932"/>
    <w:rsid w:val="001B4CE2"/>
    <w:rsid w:val="001B516A"/>
    <w:rsid w:val="001B55F7"/>
    <w:rsid w:val="001B564C"/>
    <w:rsid w:val="001B64B5"/>
    <w:rsid w:val="001B65BB"/>
    <w:rsid w:val="001B6CA3"/>
    <w:rsid w:val="001B70C0"/>
    <w:rsid w:val="001B7156"/>
    <w:rsid w:val="001B783F"/>
    <w:rsid w:val="001B7BD6"/>
    <w:rsid w:val="001B7C41"/>
    <w:rsid w:val="001B7EF1"/>
    <w:rsid w:val="001C024C"/>
    <w:rsid w:val="001C02FF"/>
    <w:rsid w:val="001C0326"/>
    <w:rsid w:val="001C0426"/>
    <w:rsid w:val="001C0813"/>
    <w:rsid w:val="001C11C3"/>
    <w:rsid w:val="001C172D"/>
    <w:rsid w:val="001C17A1"/>
    <w:rsid w:val="001C1BD3"/>
    <w:rsid w:val="001C1E46"/>
    <w:rsid w:val="001C257C"/>
    <w:rsid w:val="001C285C"/>
    <w:rsid w:val="001C28C7"/>
    <w:rsid w:val="001C2D6A"/>
    <w:rsid w:val="001C31A5"/>
    <w:rsid w:val="001C31D5"/>
    <w:rsid w:val="001C32E3"/>
    <w:rsid w:val="001C3B67"/>
    <w:rsid w:val="001C3BEA"/>
    <w:rsid w:val="001C3EAC"/>
    <w:rsid w:val="001C3F82"/>
    <w:rsid w:val="001C4C64"/>
    <w:rsid w:val="001C4E53"/>
    <w:rsid w:val="001C4E6A"/>
    <w:rsid w:val="001C5724"/>
    <w:rsid w:val="001C5835"/>
    <w:rsid w:val="001C5C51"/>
    <w:rsid w:val="001C5E1D"/>
    <w:rsid w:val="001C65C8"/>
    <w:rsid w:val="001C6C1A"/>
    <w:rsid w:val="001C74B3"/>
    <w:rsid w:val="001D033B"/>
    <w:rsid w:val="001D07BD"/>
    <w:rsid w:val="001D09AD"/>
    <w:rsid w:val="001D0A52"/>
    <w:rsid w:val="001D0DFE"/>
    <w:rsid w:val="001D18D6"/>
    <w:rsid w:val="001D2AC6"/>
    <w:rsid w:val="001D2E23"/>
    <w:rsid w:val="001D2F84"/>
    <w:rsid w:val="001D3516"/>
    <w:rsid w:val="001D3790"/>
    <w:rsid w:val="001D3840"/>
    <w:rsid w:val="001D3A53"/>
    <w:rsid w:val="001D3D49"/>
    <w:rsid w:val="001D4181"/>
    <w:rsid w:val="001D477C"/>
    <w:rsid w:val="001D4ABF"/>
    <w:rsid w:val="001D4CF1"/>
    <w:rsid w:val="001D555F"/>
    <w:rsid w:val="001D58C5"/>
    <w:rsid w:val="001D5B17"/>
    <w:rsid w:val="001D5D2D"/>
    <w:rsid w:val="001D640E"/>
    <w:rsid w:val="001D64A7"/>
    <w:rsid w:val="001D68D1"/>
    <w:rsid w:val="001D6A04"/>
    <w:rsid w:val="001D6F9F"/>
    <w:rsid w:val="001D7088"/>
    <w:rsid w:val="001D70AA"/>
    <w:rsid w:val="001D7A8E"/>
    <w:rsid w:val="001D7E6A"/>
    <w:rsid w:val="001E0405"/>
    <w:rsid w:val="001E0905"/>
    <w:rsid w:val="001E096D"/>
    <w:rsid w:val="001E11E6"/>
    <w:rsid w:val="001E142D"/>
    <w:rsid w:val="001E2153"/>
    <w:rsid w:val="001E237E"/>
    <w:rsid w:val="001E28B2"/>
    <w:rsid w:val="001E2D49"/>
    <w:rsid w:val="001E36D8"/>
    <w:rsid w:val="001E3CA1"/>
    <w:rsid w:val="001E4B54"/>
    <w:rsid w:val="001E4E12"/>
    <w:rsid w:val="001E4F06"/>
    <w:rsid w:val="001E5884"/>
    <w:rsid w:val="001E5A4E"/>
    <w:rsid w:val="001E6238"/>
    <w:rsid w:val="001E67F6"/>
    <w:rsid w:val="001E6A2D"/>
    <w:rsid w:val="001E6C6F"/>
    <w:rsid w:val="001E6E9A"/>
    <w:rsid w:val="001E6FF8"/>
    <w:rsid w:val="001E78FD"/>
    <w:rsid w:val="001E7CEE"/>
    <w:rsid w:val="001F0570"/>
    <w:rsid w:val="001F0895"/>
    <w:rsid w:val="001F0A86"/>
    <w:rsid w:val="001F1345"/>
    <w:rsid w:val="001F1632"/>
    <w:rsid w:val="001F1E45"/>
    <w:rsid w:val="001F2098"/>
    <w:rsid w:val="001F20B6"/>
    <w:rsid w:val="001F2514"/>
    <w:rsid w:val="001F2C4C"/>
    <w:rsid w:val="001F2D91"/>
    <w:rsid w:val="001F30DF"/>
    <w:rsid w:val="001F34BD"/>
    <w:rsid w:val="001F35F3"/>
    <w:rsid w:val="001F4221"/>
    <w:rsid w:val="001F47B6"/>
    <w:rsid w:val="001F4ACB"/>
    <w:rsid w:val="001F4BC2"/>
    <w:rsid w:val="001F4F5D"/>
    <w:rsid w:val="001F5786"/>
    <w:rsid w:val="001F5B03"/>
    <w:rsid w:val="001F5CFC"/>
    <w:rsid w:val="001F5F87"/>
    <w:rsid w:val="001F779A"/>
    <w:rsid w:val="00200539"/>
    <w:rsid w:val="00200B73"/>
    <w:rsid w:val="00200BD2"/>
    <w:rsid w:val="00200CE5"/>
    <w:rsid w:val="00200E08"/>
    <w:rsid w:val="0020102A"/>
    <w:rsid w:val="002012B4"/>
    <w:rsid w:val="00201690"/>
    <w:rsid w:val="00201B3A"/>
    <w:rsid w:val="00201BE5"/>
    <w:rsid w:val="00201DC0"/>
    <w:rsid w:val="00202347"/>
    <w:rsid w:val="0020291E"/>
    <w:rsid w:val="00203104"/>
    <w:rsid w:val="00203273"/>
    <w:rsid w:val="00203311"/>
    <w:rsid w:val="00203556"/>
    <w:rsid w:val="0020393C"/>
    <w:rsid w:val="00203956"/>
    <w:rsid w:val="0020395C"/>
    <w:rsid w:val="002039F4"/>
    <w:rsid w:val="00203ED1"/>
    <w:rsid w:val="002041A7"/>
    <w:rsid w:val="002049C8"/>
    <w:rsid w:val="00204DF8"/>
    <w:rsid w:val="00204F8F"/>
    <w:rsid w:val="00204FF9"/>
    <w:rsid w:val="002051FB"/>
    <w:rsid w:val="0020549E"/>
    <w:rsid w:val="002054E4"/>
    <w:rsid w:val="00205962"/>
    <w:rsid w:val="00205B8D"/>
    <w:rsid w:val="00205D26"/>
    <w:rsid w:val="00205E14"/>
    <w:rsid w:val="00205FF4"/>
    <w:rsid w:val="002062CC"/>
    <w:rsid w:val="00206943"/>
    <w:rsid w:val="00206A6A"/>
    <w:rsid w:val="00206FA9"/>
    <w:rsid w:val="0020772B"/>
    <w:rsid w:val="0020778F"/>
    <w:rsid w:val="00207966"/>
    <w:rsid w:val="0021010D"/>
    <w:rsid w:val="00210387"/>
    <w:rsid w:val="00210A36"/>
    <w:rsid w:val="00210A52"/>
    <w:rsid w:val="0021117E"/>
    <w:rsid w:val="0021185C"/>
    <w:rsid w:val="002119E9"/>
    <w:rsid w:val="00211DC2"/>
    <w:rsid w:val="00211FF3"/>
    <w:rsid w:val="00212936"/>
    <w:rsid w:val="00212FF6"/>
    <w:rsid w:val="00214B50"/>
    <w:rsid w:val="00214B60"/>
    <w:rsid w:val="00214CE9"/>
    <w:rsid w:val="00214FFC"/>
    <w:rsid w:val="002150DB"/>
    <w:rsid w:val="00215345"/>
    <w:rsid w:val="0021539F"/>
    <w:rsid w:val="00215715"/>
    <w:rsid w:val="0021596E"/>
    <w:rsid w:val="002159F9"/>
    <w:rsid w:val="00216A1A"/>
    <w:rsid w:val="00216C66"/>
    <w:rsid w:val="00216E6F"/>
    <w:rsid w:val="002171FD"/>
    <w:rsid w:val="002172A3"/>
    <w:rsid w:val="00217B9F"/>
    <w:rsid w:val="00221761"/>
    <w:rsid w:val="002219FB"/>
    <w:rsid w:val="00221B80"/>
    <w:rsid w:val="00221F2B"/>
    <w:rsid w:val="002227EF"/>
    <w:rsid w:val="00222857"/>
    <w:rsid w:val="00222A7D"/>
    <w:rsid w:val="00222D55"/>
    <w:rsid w:val="00223052"/>
    <w:rsid w:val="002238FB"/>
    <w:rsid w:val="00223BCE"/>
    <w:rsid w:val="00223EBD"/>
    <w:rsid w:val="002244DE"/>
    <w:rsid w:val="002249EE"/>
    <w:rsid w:val="00224C73"/>
    <w:rsid w:val="00224F19"/>
    <w:rsid w:val="00225DD7"/>
    <w:rsid w:val="00226252"/>
    <w:rsid w:val="00227144"/>
    <w:rsid w:val="00227256"/>
    <w:rsid w:val="00227876"/>
    <w:rsid w:val="002300DC"/>
    <w:rsid w:val="0023041D"/>
    <w:rsid w:val="002309DF"/>
    <w:rsid w:val="00230F48"/>
    <w:rsid w:val="00230F9D"/>
    <w:rsid w:val="002316EE"/>
    <w:rsid w:val="0023192A"/>
    <w:rsid w:val="0023225A"/>
    <w:rsid w:val="00232352"/>
    <w:rsid w:val="0023257B"/>
    <w:rsid w:val="00232F79"/>
    <w:rsid w:val="0023318E"/>
    <w:rsid w:val="00233E23"/>
    <w:rsid w:val="00233F44"/>
    <w:rsid w:val="00234974"/>
    <w:rsid w:val="00234EF1"/>
    <w:rsid w:val="00235068"/>
    <w:rsid w:val="00235097"/>
    <w:rsid w:val="0023534D"/>
    <w:rsid w:val="00236993"/>
    <w:rsid w:val="00236A17"/>
    <w:rsid w:val="0023759F"/>
    <w:rsid w:val="002378E0"/>
    <w:rsid w:val="00240476"/>
    <w:rsid w:val="0024098D"/>
    <w:rsid w:val="00240EB0"/>
    <w:rsid w:val="002414E5"/>
    <w:rsid w:val="0024159E"/>
    <w:rsid w:val="00241713"/>
    <w:rsid w:val="00242092"/>
    <w:rsid w:val="0024225C"/>
    <w:rsid w:val="00242C07"/>
    <w:rsid w:val="002436F9"/>
    <w:rsid w:val="0024373E"/>
    <w:rsid w:val="002441D3"/>
    <w:rsid w:val="00244358"/>
    <w:rsid w:val="00244F14"/>
    <w:rsid w:val="00245742"/>
    <w:rsid w:val="00245BDA"/>
    <w:rsid w:val="00246746"/>
    <w:rsid w:val="00246A44"/>
    <w:rsid w:val="00246A99"/>
    <w:rsid w:val="00246DA4"/>
    <w:rsid w:val="002476B2"/>
    <w:rsid w:val="0024789B"/>
    <w:rsid w:val="00247A80"/>
    <w:rsid w:val="0025088A"/>
    <w:rsid w:val="0025094B"/>
    <w:rsid w:val="00250A19"/>
    <w:rsid w:val="00250BC6"/>
    <w:rsid w:val="00250F91"/>
    <w:rsid w:val="00251729"/>
    <w:rsid w:val="00251DDD"/>
    <w:rsid w:val="0025217A"/>
    <w:rsid w:val="00252758"/>
    <w:rsid w:val="00252E22"/>
    <w:rsid w:val="00252F1D"/>
    <w:rsid w:val="00253542"/>
    <w:rsid w:val="00253A82"/>
    <w:rsid w:val="002542E8"/>
    <w:rsid w:val="002543A3"/>
    <w:rsid w:val="002545A1"/>
    <w:rsid w:val="002549EF"/>
    <w:rsid w:val="00255439"/>
    <w:rsid w:val="00255453"/>
    <w:rsid w:val="00255598"/>
    <w:rsid w:val="0025667E"/>
    <w:rsid w:val="00256BE6"/>
    <w:rsid w:val="002573E3"/>
    <w:rsid w:val="002575AE"/>
    <w:rsid w:val="00257AA4"/>
    <w:rsid w:val="002604B0"/>
    <w:rsid w:val="0026124C"/>
    <w:rsid w:val="00261A8A"/>
    <w:rsid w:val="00261CE1"/>
    <w:rsid w:val="00261D33"/>
    <w:rsid w:val="00261DB9"/>
    <w:rsid w:val="0026273F"/>
    <w:rsid w:val="00262941"/>
    <w:rsid w:val="00262A42"/>
    <w:rsid w:val="00262BBF"/>
    <w:rsid w:val="002631F6"/>
    <w:rsid w:val="0026321F"/>
    <w:rsid w:val="00263409"/>
    <w:rsid w:val="00263669"/>
    <w:rsid w:val="00263F50"/>
    <w:rsid w:val="0026415A"/>
    <w:rsid w:val="00264485"/>
    <w:rsid w:val="002644E7"/>
    <w:rsid w:val="002646A7"/>
    <w:rsid w:val="0026498C"/>
    <w:rsid w:val="00264AA8"/>
    <w:rsid w:val="002650E6"/>
    <w:rsid w:val="0026524F"/>
    <w:rsid w:val="00265C4F"/>
    <w:rsid w:val="00266613"/>
    <w:rsid w:val="00266BAD"/>
    <w:rsid w:val="00266E18"/>
    <w:rsid w:val="002671FA"/>
    <w:rsid w:val="002674BE"/>
    <w:rsid w:val="002700A7"/>
    <w:rsid w:val="002705B9"/>
    <w:rsid w:val="00270B89"/>
    <w:rsid w:val="00270D90"/>
    <w:rsid w:val="00270FA7"/>
    <w:rsid w:val="00271434"/>
    <w:rsid w:val="002714E0"/>
    <w:rsid w:val="002715C2"/>
    <w:rsid w:val="002717E6"/>
    <w:rsid w:val="00271AC7"/>
    <w:rsid w:val="00271DB2"/>
    <w:rsid w:val="002720AB"/>
    <w:rsid w:val="00272ABD"/>
    <w:rsid w:val="0027302D"/>
    <w:rsid w:val="00273EE6"/>
    <w:rsid w:val="0027403A"/>
    <w:rsid w:val="00274300"/>
    <w:rsid w:val="00274793"/>
    <w:rsid w:val="002747D9"/>
    <w:rsid w:val="0027544F"/>
    <w:rsid w:val="00275882"/>
    <w:rsid w:val="00276428"/>
    <w:rsid w:val="002769D4"/>
    <w:rsid w:val="00276F84"/>
    <w:rsid w:val="0027765C"/>
    <w:rsid w:val="00277953"/>
    <w:rsid w:val="00277CCB"/>
    <w:rsid w:val="002805A1"/>
    <w:rsid w:val="00280636"/>
    <w:rsid w:val="00280A5D"/>
    <w:rsid w:val="00280D5C"/>
    <w:rsid w:val="002811C4"/>
    <w:rsid w:val="002817BC"/>
    <w:rsid w:val="00281C2C"/>
    <w:rsid w:val="00281C54"/>
    <w:rsid w:val="00281C61"/>
    <w:rsid w:val="00281D1B"/>
    <w:rsid w:val="00281DBD"/>
    <w:rsid w:val="00282270"/>
    <w:rsid w:val="00282CE1"/>
    <w:rsid w:val="00282D0F"/>
    <w:rsid w:val="0028320B"/>
    <w:rsid w:val="00283271"/>
    <w:rsid w:val="002833FF"/>
    <w:rsid w:val="002839CE"/>
    <w:rsid w:val="00283C56"/>
    <w:rsid w:val="00284BA0"/>
    <w:rsid w:val="002857AC"/>
    <w:rsid w:val="002861B6"/>
    <w:rsid w:val="002861F5"/>
    <w:rsid w:val="00286C52"/>
    <w:rsid w:val="00287236"/>
    <w:rsid w:val="00287340"/>
    <w:rsid w:val="002875D1"/>
    <w:rsid w:val="002877E1"/>
    <w:rsid w:val="00287AE6"/>
    <w:rsid w:val="00287BAC"/>
    <w:rsid w:val="00287E4F"/>
    <w:rsid w:val="00290275"/>
    <w:rsid w:val="00290832"/>
    <w:rsid w:val="00290CDF"/>
    <w:rsid w:val="00290D44"/>
    <w:rsid w:val="00290ED9"/>
    <w:rsid w:val="00290FFE"/>
    <w:rsid w:val="002912E7"/>
    <w:rsid w:val="0029151D"/>
    <w:rsid w:val="00291821"/>
    <w:rsid w:val="00291E0E"/>
    <w:rsid w:val="00291F7E"/>
    <w:rsid w:val="0029269B"/>
    <w:rsid w:val="002928C9"/>
    <w:rsid w:val="0029305B"/>
    <w:rsid w:val="00293149"/>
    <w:rsid w:val="00293271"/>
    <w:rsid w:val="0029328C"/>
    <w:rsid w:val="00293B47"/>
    <w:rsid w:val="00294016"/>
    <w:rsid w:val="0029401A"/>
    <w:rsid w:val="00294523"/>
    <w:rsid w:val="00294604"/>
    <w:rsid w:val="0029561D"/>
    <w:rsid w:val="00295653"/>
    <w:rsid w:val="00295B9A"/>
    <w:rsid w:val="00296431"/>
    <w:rsid w:val="0029646C"/>
    <w:rsid w:val="0029700E"/>
    <w:rsid w:val="0029715C"/>
    <w:rsid w:val="002972DC"/>
    <w:rsid w:val="00297AF4"/>
    <w:rsid w:val="00297BF0"/>
    <w:rsid w:val="002A0610"/>
    <w:rsid w:val="002A1030"/>
    <w:rsid w:val="002A1486"/>
    <w:rsid w:val="002A1CBB"/>
    <w:rsid w:val="002A2068"/>
    <w:rsid w:val="002A2BCF"/>
    <w:rsid w:val="002A36CF"/>
    <w:rsid w:val="002A3A9B"/>
    <w:rsid w:val="002A3BB6"/>
    <w:rsid w:val="002A4527"/>
    <w:rsid w:val="002A4701"/>
    <w:rsid w:val="002A4C3C"/>
    <w:rsid w:val="002A5B5B"/>
    <w:rsid w:val="002A63B0"/>
    <w:rsid w:val="002A7355"/>
    <w:rsid w:val="002A755A"/>
    <w:rsid w:val="002A79D8"/>
    <w:rsid w:val="002A7A20"/>
    <w:rsid w:val="002A7EBA"/>
    <w:rsid w:val="002B032E"/>
    <w:rsid w:val="002B043F"/>
    <w:rsid w:val="002B0F22"/>
    <w:rsid w:val="002B1015"/>
    <w:rsid w:val="002B161A"/>
    <w:rsid w:val="002B1830"/>
    <w:rsid w:val="002B1831"/>
    <w:rsid w:val="002B1C62"/>
    <w:rsid w:val="002B231F"/>
    <w:rsid w:val="002B2835"/>
    <w:rsid w:val="002B2C2A"/>
    <w:rsid w:val="002B2C7D"/>
    <w:rsid w:val="002B3108"/>
    <w:rsid w:val="002B3F17"/>
    <w:rsid w:val="002B450D"/>
    <w:rsid w:val="002B4603"/>
    <w:rsid w:val="002B5407"/>
    <w:rsid w:val="002B57AE"/>
    <w:rsid w:val="002B5CE0"/>
    <w:rsid w:val="002B60C6"/>
    <w:rsid w:val="002B6794"/>
    <w:rsid w:val="002B6BFB"/>
    <w:rsid w:val="002B6EE0"/>
    <w:rsid w:val="002B7417"/>
    <w:rsid w:val="002B79DA"/>
    <w:rsid w:val="002B7BD6"/>
    <w:rsid w:val="002B7E7C"/>
    <w:rsid w:val="002C0077"/>
    <w:rsid w:val="002C0229"/>
    <w:rsid w:val="002C02CD"/>
    <w:rsid w:val="002C0C64"/>
    <w:rsid w:val="002C118E"/>
    <w:rsid w:val="002C1246"/>
    <w:rsid w:val="002C135C"/>
    <w:rsid w:val="002C1739"/>
    <w:rsid w:val="002C237E"/>
    <w:rsid w:val="002C26CA"/>
    <w:rsid w:val="002C2D5A"/>
    <w:rsid w:val="002C2EAA"/>
    <w:rsid w:val="002C3091"/>
    <w:rsid w:val="002C42E9"/>
    <w:rsid w:val="002C4C3F"/>
    <w:rsid w:val="002C5176"/>
    <w:rsid w:val="002C58B4"/>
    <w:rsid w:val="002C5C3A"/>
    <w:rsid w:val="002C5FB4"/>
    <w:rsid w:val="002C6016"/>
    <w:rsid w:val="002C75CE"/>
    <w:rsid w:val="002C7AEB"/>
    <w:rsid w:val="002C7D2D"/>
    <w:rsid w:val="002C7F3B"/>
    <w:rsid w:val="002D05FD"/>
    <w:rsid w:val="002D0C60"/>
    <w:rsid w:val="002D0D23"/>
    <w:rsid w:val="002D1752"/>
    <w:rsid w:val="002D1D80"/>
    <w:rsid w:val="002D1E61"/>
    <w:rsid w:val="002D1EF6"/>
    <w:rsid w:val="002D2C8E"/>
    <w:rsid w:val="002D35BB"/>
    <w:rsid w:val="002D376E"/>
    <w:rsid w:val="002D3CDC"/>
    <w:rsid w:val="002D3E3E"/>
    <w:rsid w:val="002D407C"/>
    <w:rsid w:val="002D410A"/>
    <w:rsid w:val="002D48C9"/>
    <w:rsid w:val="002D494B"/>
    <w:rsid w:val="002D4E59"/>
    <w:rsid w:val="002D5297"/>
    <w:rsid w:val="002D5369"/>
    <w:rsid w:val="002D562A"/>
    <w:rsid w:val="002D6059"/>
    <w:rsid w:val="002D6134"/>
    <w:rsid w:val="002D62D3"/>
    <w:rsid w:val="002D65D9"/>
    <w:rsid w:val="002D6877"/>
    <w:rsid w:val="002D6A06"/>
    <w:rsid w:val="002D6EA5"/>
    <w:rsid w:val="002D746D"/>
    <w:rsid w:val="002D7932"/>
    <w:rsid w:val="002D7B94"/>
    <w:rsid w:val="002D7B9B"/>
    <w:rsid w:val="002E00AD"/>
    <w:rsid w:val="002E045C"/>
    <w:rsid w:val="002E0BF7"/>
    <w:rsid w:val="002E1586"/>
    <w:rsid w:val="002E1923"/>
    <w:rsid w:val="002E1C3C"/>
    <w:rsid w:val="002E201B"/>
    <w:rsid w:val="002E2AB0"/>
    <w:rsid w:val="002E2E83"/>
    <w:rsid w:val="002E2E97"/>
    <w:rsid w:val="002E3C61"/>
    <w:rsid w:val="002E3E51"/>
    <w:rsid w:val="002E3F73"/>
    <w:rsid w:val="002E44FE"/>
    <w:rsid w:val="002E46AC"/>
    <w:rsid w:val="002E47B5"/>
    <w:rsid w:val="002E5201"/>
    <w:rsid w:val="002E5556"/>
    <w:rsid w:val="002E5860"/>
    <w:rsid w:val="002E5863"/>
    <w:rsid w:val="002E58E6"/>
    <w:rsid w:val="002E608F"/>
    <w:rsid w:val="002E6716"/>
    <w:rsid w:val="002E673E"/>
    <w:rsid w:val="002E7034"/>
    <w:rsid w:val="002E767F"/>
    <w:rsid w:val="002E7BB8"/>
    <w:rsid w:val="002F0373"/>
    <w:rsid w:val="002F04A6"/>
    <w:rsid w:val="002F051F"/>
    <w:rsid w:val="002F08C7"/>
    <w:rsid w:val="002F1300"/>
    <w:rsid w:val="002F1A1C"/>
    <w:rsid w:val="002F1A31"/>
    <w:rsid w:val="002F1B7B"/>
    <w:rsid w:val="002F2086"/>
    <w:rsid w:val="002F25BC"/>
    <w:rsid w:val="002F293D"/>
    <w:rsid w:val="002F2AE4"/>
    <w:rsid w:val="002F2C70"/>
    <w:rsid w:val="002F3329"/>
    <w:rsid w:val="002F37C1"/>
    <w:rsid w:val="002F496A"/>
    <w:rsid w:val="002F4D55"/>
    <w:rsid w:val="002F4F1E"/>
    <w:rsid w:val="002F516C"/>
    <w:rsid w:val="002F5602"/>
    <w:rsid w:val="002F577F"/>
    <w:rsid w:val="002F5E78"/>
    <w:rsid w:val="002F60AC"/>
    <w:rsid w:val="002F6641"/>
    <w:rsid w:val="002F66A9"/>
    <w:rsid w:val="002F6EFB"/>
    <w:rsid w:val="002F7AB8"/>
    <w:rsid w:val="002F7D96"/>
    <w:rsid w:val="002F7DCB"/>
    <w:rsid w:val="003006BB"/>
    <w:rsid w:val="00300857"/>
    <w:rsid w:val="003008D6"/>
    <w:rsid w:val="00300F4F"/>
    <w:rsid w:val="0030136A"/>
    <w:rsid w:val="00301798"/>
    <w:rsid w:val="00302243"/>
    <w:rsid w:val="0030246A"/>
    <w:rsid w:val="0030281D"/>
    <w:rsid w:val="00302E24"/>
    <w:rsid w:val="00302E69"/>
    <w:rsid w:val="00303517"/>
    <w:rsid w:val="003043A9"/>
    <w:rsid w:val="00304637"/>
    <w:rsid w:val="00304CB4"/>
    <w:rsid w:val="00304DDD"/>
    <w:rsid w:val="003055A2"/>
    <w:rsid w:val="00305D04"/>
    <w:rsid w:val="00305F9A"/>
    <w:rsid w:val="003063E4"/>
    <w:rsid w:val="00306467"/>
    <w:rsid w:val="0030660C"/>
    <w:rsid w:val="00307005"/>
    <w:rsid w:val="00307203"/>
    <w:rsid w:val="00307C0F"/>
    <w:rsid w:val="00307FA3"/>
    <w:rsid w:val="00310AC3"/>
    <w:rsid w:val="00310B83"/>
    <w:rsid w:val="00310E1A"/>
    <w:rsid w:val="003114FF"/>
    <w:rsid w:val="00311BEB"/>
    <w:rsid w:val="003124CB"/>
    <w:rsid w:val="00312534"/>
    <w:rsid w:val="00312ADD"/>
    <w:rsid w:val="0031303B"/>
    <w:rsid w:val="00313AA2"/>
    <w:rsid w:val="00313FF8"/>
    <w:rsid w:val="003141A2"/>
    <w:rsid w:val="00314A42"/>
    <w:rsid w:val="0031553D"/>
    <w:rsid w:val="00315EDC"/>
    <w:rsid w:val="0031643C"/>
    <w:rsid w:val="0031649D"/>
    <w:rsid w:val="00316652"/>
    <w:rsid w:val="00316791"/>
    <w:rsid w:val="00316BF1"/>
    <w:rsid w:val="003178A9"/>
    <w:rsid w:val="00320785"/>
    <w:rsid w:val="0032084B"/>
    <w:rsid w:val="00320877"/>
    <w:rsid w:val="00320B19"/>
    <w:rsid w:val="00320BFD"/>
    <w:rsid w:val="00320C4B"/>
    <w:rsid w:val="00321066"/>
    <w:rsid w:val="00321803"/>
    <w:rsid w:val="00321ACF"/>
    <w:rsid w:val="00321AF6"/>
    <w:rsid w:val="00321D60"/>
    <w:rsid w:val="00322262"/>
    <w:rsid w:val="00322416"/>
    <w:rsid w:val="00322AE6"/>
    <w:rsid w:val="00323150"/>
    <w:rsid w:val="00323190"/>
    <w:rsid w:val="003238FD"/>
    <w:rsid w:val="003239B4"/>
    <w:rsid w:val="00323DFB"/>
    <w:rsid w:val="00325565"/>
    <w:rsid w:val="003256C1"/>
    <w:rsid w:val="003257ED"/>
    <w:rsid w:val="00325A26"/>
    <w:rsid w:val="00325C46"/>
    <w:rsid w:val="003261CD"/>
    <w:rsid w:val="003261CE"/>
    <w:rsid w:val="00327DF2"/>
    <w:rsid w:val="003300E4"/>
    <w:rsid w:val="003304E4"/>
    <w:rsid w:val="00330889"/>
    <w:rsid w:val="00330DED"/>
    <w:rsid w:val="00330E6B"/>
    <w:rsid w:val="00331638"/>
    <w:rsid w:val="003317C5"/>
    <w:rsid w:val="00331FD2"/>
    <w:rsid w:val="003325C1"/>
    <w:rsid w:val="00332972"/>
    <w:rsid w:val="00332A34"/>
    <w:rsid w:val="00332A57"/>
    <w:rsid w:val="003330C3"/>
    <w:rsid w:val="00333399"/>
    <w:rsid w:val="00333B70"/>
    <w:rsid w:val="003341AB"/>
    <w:rsid w:val="00334298"/>
    <w:rsid w:val="00334349"/>
    <w:rsid w:val="003345B0"/>
    <w:rsid w:val="00334869"/>
    <w:rsid w:val="00334EEA"/>
    <w:rsid w:val="003352DE"/>
    <w:rsid w:val="003356CA"/>
    <w:rsid w:val="00335E8F"/>
    <w:rsid w:val="00336601"/>
    <w:rsid w:val="00336676"/>
    <w:rsid w:val="00336B6A"/>
    <w:rsid w:val="00337CE7"/>
    <w:rsid w:val="00337D2D"/>
    <w:rsid w:val="0034040D"/>
    <w:rsid w:val="00340869"/>
    <w:rsid w:val="00340BF0"/>
    <w:rsid w:val="00340F71"/>
    <w:rsid w:val="00340F90"/>
    <w:rsid w:val="003410B5"/>
    <w:rsid w:val="003410F3"/>
    <w:rsid w:val="00341100"/>
    <w:rsid w:val="0034122D"/>
    <w:rsid w:val="0034124A"/>
    <w:rsid w:val="003417C5"/>
    <w:rsid w:val="003419F0"/>
    <w:rsid w:val="00341C2E"/>
    <w:rsid w:val="00342180"/>
    <w:rsid w:val="0034220C"/>
    <w:rsid w:val="003425ED"/>
    <w:rsid w:val="003425FB"/>
    <w:rsid w:val="00342C0A"/>
    <w:rsid w:val="00342EBC"/>
    <w:rsid w:val="00342F33"/>
    <w:rsid w:val="00342F3B"/>
    <w:rsid w:val="003432DD"/>
    <w:rsid w:val="00343629"/>
    <w:rsid w:val="003436C7"/>
    <w:rsid w:val="00343E25"/>
    <w:rsid w:val="00343F4E"/>
    <w:rsid w:val="00344453"/>
    <w:rsid w:val="00344AE5"/>
    <w:rsid w:val="00344E17"/>
    <w:rsid w:val="00344F29"/>
    <w:rsid w:val="003458E1"/>
    <w:rsid w:val="003459C0"/>
    <w:rsid w:val="0034647A"/>
    <w:rsid w:val="00346684"/>
    <w:rsid w:val="00346805"/>
    <w:rsid w:val="0034680A"/>
    <w:rsid w:val="00346A6E"/>
    <w:rsid w:val="00346F9E"/>
    <w:rsid w:val="003473F0"/>
    <w:rsid w:val="003476E7"/>
    <w:rsid w:val="00350778"/>
    <w:rsid w:val="0035077A"/>
    <w:rsid w:val="00350884"/>
    <w:rsid w:val="00350A26"/>
    <w:rsid w:val="00350A52"/>
    <w:rsid w:val="00351300"/>
    <w:rsid w:val="00351E11"/>
    <w:rsid w:val="003524E9"/>
    <w:rsid w:val="003528E4"/>
    <w:rsid w:val="0035378C"/>
    <w:rsid w:val="0035389A"/>
    <w:rsid w:val="00353B6B"/>
    <w:rsid w:val="00353DE5"/>
    <w:rsid w:val="00353F58"/>
    <w:rsid w:val="00354BA7"/>
    <w:rsid w:val="00354C74"/>
    <w:rsid w:val="003557DB"/>
    <w:rsid w:val="00356010"/>
    <w:rsid w:val="0035624B"/>
    <w:rsid w:val="00356288"/>
    <w:rsid w:val="003568E0"/>
    <w:rsid w:val="00356A5D"/>
    <w:rsid w:val="00356B83"/>
    <w:rsid w:val="00357168"/>
    <w:rsid w:val="003577CA"/>
    <w:rsid w:val="00357AD8"/>
    <w:rsid w:val="00357DE9"/>
    <w:rsid w:val="0036050C"/>
    <w:rsid w:val="0036057B"/>
    <w:rsid w:val="003605AF"/>
    <w:rsid w:val="00360F7F"/>
    <w:rsid w:val="0036143C"/>
    <w:rsid w:val="00361DF3"/>
    <w:rsid w:val="00361E7E"/>
    <w:rsid w:val="003625EE"/>
    <w:rsid w:val="00362883"/>
    <w:rsid w:val="00362D25"/>
    <w:rsid w:val="0036336F"/>
    <w:rsid w:val="003633AD"/>
    <w:rsid w:val="0036434B"/>
    <w:rsid w:val="00365100"/>
    <w:rsid w:val="00365146"/>
    <w:rsid w:val="003652E4"/>
    <w:rsid w:val="003652FA"/>
    <w:rsid w:val="003656D1"/>
    <w:rsid w:val="00365B5C"/>
    <w:rsid w:val="00365BFD"/>
    <w:rsid w:val="00366786"/>
    <w:rsid w:val="00366E3C"/>
    <w:rsid w:val="0036799B"/>
    <w:rsid w:val="00367A28"/>
    <w:rsid w:val="00367A76"/>
    <w:rsid w:val="00367A99"/>
    <w:rsid w:val="00367BAB"/>
    <w:rsid w:val="0037033A"/>
    <w:rsid w:val="0037049E"/>
    <w:rsid w:val="00370500"/>
    <w:rsid w:val="0037057E"/>
    <w:rsid w:val="00370A04"/>
    <w:rsid w:val="00370BB3"/>
    <w:rsid w:val="00370D47"/>
    <w:rsid w:val="00370D50"/>
    <w:rsid w:val="00370DC4"/>
    <w:rsid w:val="00371300"/>
    <w:rsid w:val="00371401"/>
    <w:rsid w:val="00371AEC"/>
    <w:rsid w:val="00371F83"/>
    <w:rsid w:val="003723B5"/>
    <w:rsid w:val="003726A6"/>
    <w:rsid w:val="003727F3"/>
    <w:rsid w:val="003728C6"/>
    <w:rsid w:val="00373417"/>
    <w:rsid w:val="003737A1"/>
    <w:rsid w:val="0037387A"/>
    <w:rsid w:val="00374334"/>
    <w:rsid w:val="00374F25"/>
    <w:rsid w:val="003753BC"/>
    <w:rsid w:val="003758CF"/>
    <w:rsid w:val="0037596F"/>
    <w:rsid w:val="003766C6"/>
    <w:rsid w:val="003768E1"/>
    <w:rsid w:val="00376D34"/>
    <w:rsid w:val="00376D97"/>
    <w:rsid w:val="0037711F"/>
    <w:rsid w:val="00377232"/>
    <w:rsid w:val="00377385"/>
    <w:rsid w:val="003773CC"/>
    <w:rsid w:val="003779C7"/>
    <w:rsid w:val="00377BE5"/>
    <w:rsid w:val="00377CE0"/>
    <w:rsid w:val="003800D8"/>
    <w:rsid w:val="003801D3"/>
    <w:rsid w:val="00380572"/>
    <w:rsid w:val="003806AD"/>
    <w:rsid w:val="003809DA"/>
    <w:rsid w:val="003810D8"/>
    <w:rsid w:val="0038264F"/>
    <w:rsid w:val="00382F3C"/>
    <w:rsid w:val="0038348D"/>
    <w:rsid w:val="003835DB"/>
    <w:rsid w:val="00383917"/>
    <w:rsid w:val="003839E3"/>
    <w:rsid w:val="00383A55"/>
    <w:rsid w:val="00383B54"/>
    <w:rsid w:val="00384489"/>
    <w:rsid w:val="0038469F"/>
    <w:rsid w:val="00384F86"/>
    <w:rsid w:val="0038577E"/>
    <w:rsid w:val="0038588F"/>
    <w:rsid w:val="00385B9D"/>
    <w:rsid w:val="00385D93"/>
    <w:rsid w:val="0038617E"/>
    <w:rsid w:val="003863FC"/>
    <w:rsid w:val="00386417"/>
    <w:rsid w:val="003865C2"/>
    <w:rsid w:val="003865CA"/>
    <w:rsid w:val="00386FE6"/>
    <w:rsid w:val="00387E50"/>
    <w:rsid w:val="00387E8F"/>
    <w:rsid w:val="00387EA2"/>
    <w:rsid w:val="00390311"/>
    <w:rsid w:val="00390AA6"/>
    <w:rsid w:val="00390C2D"/>
    <w:rsid w:val="0039102B"/>
    <w:rsid w:val="00391C1B"/>
    <w:rsid w:val="0039219F"/>
    <w:rsid w:val="0039282D"/>
    <w:rsid w:val="00392C19"/>
    <w:rsid w:val="00392CA7"/>
    <w:rsid w:val="00392F08"/>
    <w:rsid w:val="00393266"/>
    <w:rsid w:val="00393991"/>
    <w:rsid w:val="00393C68"/>
    <w:rsid w:val="003948C6"/>
    <w:rsid w:val="003949F8"/>
    <w:rsid w:val="00394A9D"/>
    <w:rsid w:val="0039516E"/>
    <w:rsid w:val="00395B78"/>
    <w:rsid w:val="00395D9D"/>
    <w:rsid w:val="00395FEE"/>
    <w:rsid w:val="003963AF"/>
    <w:rsid w:val="00396C36"/>
    <w:rsid w:val="00396CBD"/>
    <w:rsid w:val="0039723D"/>
    <w:rsid w:val="0039778E"/>
    <w:rsid w:val="00397C72"/>
    <w:rsid w:val="00397EDF"/>
    <w:rsid w:val="003A005B"/>
    <w:rsid w:val="003A023D"/>
    <w:rsid w:val="003A02D3"/>
    <w:rsid w:val="003A05AD"/>
    <w:rsid w:val="003A0E36"/>
    <w:rsid w:val="003A0F9A"/>
    <w:rsid w:val="003A10D9"/>
    <w:rsid w:val="003A14F8"/>
    <w:rsid w:val="003A1505"/>
    <w:rsid w:val="003A16F2"/>
    <w:rsid w:val="003A1BD0"/>
    <w:rsid w:val="003A31BF"/>
    <w:rsid w:val="003A36E0"/>
    <w:rsid w:val="003A37D7"/>
    <w:rsid w:val="003A3823"/>
    <w:rsid w:val="003A42A9"/>
    <w:rsid w:val="003A42CD"/>
    <w:rsid w:val="003A5C77"/>
    <w:rsid w:val="003A5CD4"/>
    <w:rsid w:val="003A5DED"/>
    <w:rsid w:val="003A6BF8"/>
    <w:rsid w:val="003A70C7"/>
    <w:rsid w:val="003B033B"/>
    <w:rsid w:val="003B0347"/>
    <w:rsid w:val="003B04A9"/>
    <w:rsid w:val="003B06E0"/>
    <w:rsid w:val="003B0840"/>
    <w:rsid w:val="003B0CE7"/>
    <w:rsid w:val="003B0E77"/>
    <w:rsid w:val="003B1011"/>
    <w:rsid w:val="003B16C2"/>
    <w:rsid w:val="003B1B52"/>
    <w:rsid w:val="003B2E40"/>
    <w:rsid w:val="003B3CBB"/>
    <w:rsid w:val="003B3F59"/>
    <w:rsid w:val="003B423E"/>
    <w:rsid w:val="003B4290"/>
    <w:rsid w:val="003B4600"/>
    <w:rsid w:val="003B521A"/>
    <w:rsid w:val="003B5331"/>
    <w:rsid w:val="003B546F"/>
    <w:rsid w:val="003B573E"/>
    <w:rsid w:val="003B5A46"/>
    <w:rsid w:val="003B5A81"/>
    <w:rsid w:val="003B5DD6"/>
    <w:rsid w:val="003B6175"/>
    <w:rsid w:val="003B66E9"/>
    <w:rsid w:val="003B7B8D"/>
    <w:rsid w:val="003C0177"/>
    <w:rsid w:val="003C039B"/>
    <w:rsid w:val="003C0699"/>
    <w:rsid w:val="003C08D2"/>
    <w:rsid w:val="003C0A27"/>
    <w:rsid w:val="003C0A55"/>
    <w:rsid w:val="003C0EDA"/>
    <w:rsid w:val="003C0FCA"/>
    <w:rsid w:val="003C1197"/>
    <w:rsid w:val="003C164B"/>
    <w:rsid w:val="003C181D"/>
    <w:rsid w:val="003C19B4"/>
    <w:rsid w:val="003C1CB2"/>
    <w:rsid w:val="003C21C8"/>
    <w:rsid w:val="003C228E"/>
    <w:rsid w:val="003C26F7"/>
    <w:rsid w:val="003C2C6B"/>
    <w:rsid w:val="003C31D5"/>
    <w:rsid w:val="003C3860"/>
    <w:rsid w:val="003C3B90"/>
    <w:rsid w:val="003C3C33"/>
    <w:rsid w:val="003C43AD"/>
    <w:rsid w:val="003C47D8"/>
    <w:rsid w:val="003C48ED"/>
    <w:rsid w:val="003C49DC"/>
    <w:rsid w:val="003C49E3"/>
    <w:rsid w:val="003C4EE9"/>
    <w:rsid w:val="003C4FE2"/>
    <w:rsid w:val="003C5008"/>
    <w:rsid w:val="003C5845"/>
    <w:rsid w:val="003C66FE"/>
    <w:rsid w:val="003C6B51"/>
    <w:rsid w:val="003C7AD0"/>
    <w:rsid w:val="003C7DCB"/>
    <w:rsid w:val="003D066F"/>
    <w:rsid w:val="003D074E"/>
    <w:rsid w:val="003D0AE8"/>
    <w:rsid w:val="003D0E42"/>
    <w:rsid w:val="003D1134"/>
    <w:rsid w:val="003D12F0"/>
    <w:rsid w:val="003D15D8"/>
    <w:rsid w:val="003D1AD3"/>
    <w:rsid w:val="003D2029"/>
    <w:rsid w:val="003D27C8"/>
    <w:rsid w:val="003D2C83"/>
    <w:rsid w:val="003D3188"/>
    <w:rsid w:val="003D33C1"/>
    <w:rsid w:val="003D3B8D"/>
    <w:rsid w:val="003D4104"/>
    <w:rsid w:val="003D51AA"/>
    <w:rsid w:val="003D51D0"/>
    <w:rsid w:val="003D5644"/>
    <w:rsid w:val="003D57F3"/>
    <w:rsid w:val="003D6059"/>
    <w:rsid w:val="003D689C"/>
    <w:rsid w:val="003D6E50"/>
    <w:rsid w:val="003D7164"/>
    <w:rsid w:val="003D72A2"/>
    <w:rsid w:val="003D78C9"/>
    <w:rsid w:val="003E019A"/>
    <w:rsid w:val="003E05AD"/>
    <w:rsid w:val="003E0F58"/>
    <w:rsid w:val="003E0F67"/>
    <w:rsid w:val="003E11D4"/>
    <w:rsid w:val="003E14D3"/>
    <w:rsid w:val="003E1D06"/>
    <w:rsid w:val="003E1DBD"/>
    <w:rsid w:val="003E1E59"/>
    <w:rsid w:val="003E2536"/>
    <w:rsid w:val="003E2742"/>
    <w:rsid w:val="003E2A36"/>
    <w:rsid w:val="003E2B23"/>
    <w:rsid w:val="003E35E4"/>
    <w:rsid w:val="003E3B12"/>
    <w:rsid w:val="003E41C3"/>
    <w:rsid w:val="003E47D7"/>
    <w:rsid w:val="003E48A4"/>
    <w:rsid w:val="003E49F7"/>
    <w:rsid w:val="003E4C48"/>
    <w:rsid w:val="003E4DB5"/>
    <w:rsid w:val="003E4EEC"/>
    <w:rsid w:val="003E57E8"/>
    <w:rsid w:val="003E5C6A"/>
    <w:rsid w:val="003E5DE9"/>
    <w:rsid w:val="003E5E56"/>
    <w:rsid w:val="003E6291"/>
    <w:rsid w:val="003E62AD"/>
    <w:rsid w:val="003E6CA0"/>
    <w:rsid w:val="003E6DB3"/>
    <w:rsid w:val="003E773C"/>
    <w:rsid w:val="003E7E6B"/>
    <w:rsid w:val="003E7F5F"/>
    <w:rsid w:val="003F0D43"/>
    <w:rsid w:val="003F15CF"/>
    <w:rsid w:val="003F1823"/>
    <w:rsid w:val="003F223A"/>
    <w:rsid w:val="003F2261"/>
    <w:rsid w:val="003F2603"/>
    <w:rsid w:val="003F3865"/>
    <w:rsid w:val="003F38C0"/>
    <w:rsid w:val="003F3901"/>
    <w:rsid w:val="003F3F99"/>
    <w:rsid w:val="003F4357"/>
    <w:rsid w:val="003F43B7"/>
    <w:rsid w:val="003F47B5"/>
    <w:rsid w:val="003F4A0E"/>
    <w:rsid w:val="003F52F6"/>
    <w:rsid w:val="003F5517"/>
    <w:rsid w:val="003F730A"/>
    <w:rsid w:val="003F7E3F"/>
    <w:rsid w:val="004002A2"/>
    <w:rsid w:val="004005D1"/>
    <w:rsid w:val="004009F3"/>
    <w:rsid w:val="00400DC0"/>
    <w:rsid w:val="00400F3D"/>
    <w:rsid w:val="00401BFB"/>
    <w:rsid w:val="00402675"/>
    <w:rsid w:val="004036B9"/>
    <w:rsid w:val="00403FB6"/>
    <w:rsid w:val="0040466B"/>
    <w:rsid w:val="00404D0A"/>
    <w:rsid w:val="00404F8E"/>
    <w:rsid w:val="00405F1E"/>
    <w:rsid w:val="004062AF"/>
    <w:rsid w:val="0040635A"/>
    <w:rsid w:val="004065C6"/>
    <w:rsid w:val="00406734"/>
    <w:rsid w:val="00406891"/>
    <w:rsid w:val="00406ABA"/>
    <w:rsid w:val="00406C42"/>
    <w:rsid w:val="00406DE4"/>
    <w:rsid w:val="00406EC1"/>
    <w:rsid w:val="00407351"/>
    <w:rsid w:val="004078DD"/>
    <w:rsid w:val="004079A9"/>
    <w:rsid w:val="00407BC2"/>
    <w:rsid w:val="00407F83"/>
    <w:rsid w:val="004110C1"/>
    <w:rsid w:val="004115F3"/>
    <w:rsid w:val="0041191E"/>
    <w:rsid w:val="00411A46"/>
    <w:rsid w:val="00411A7D"/>
    <w:rsid w:val="00411D05"/>
    <w:rsid w:val="00411E36"/>
    <w:rsid w:val="00411F29"/>
    <w:rsid w:val="0041201A"/>
    <w:rsid w:val="0041226B"/>
    <w:rsid w:val="004122F5"/>
    <w:rsid w:val="00412529"/>
    <w:rsid w:val="00412630"/>
    <w:rsid w:val="00412A3F"/>
    <w:rsid w:val="00412DAD"/>
    <w:rsid w:val="00413128"/>
    <w:rsid w:val="004132D7"/>
    <w:rsid w:val="0041334A"/>
    <w:rsid w:val="00413455"/>
    <w:rsid w:val="00413650"/>
    <w:rsid w:val="00413EF6"/>
    <w:rsid w:val="004148CF"/>
    <w:rsid w:val="00415577"/>
    <w:rsid w:val="0041597F"/>
    <w:rsid w:val="00415D0B"/>
    <w:rsid w:val="00415E23"/>
    <w:rsid w:val="00416092"/>
    <w:rsid w:val="004165CA"/>
    <w:rsid w:val="004165E6"/>
    <w:rsid w:val="00416ED1"/>
    <w:rsid w:val="00416FF0"/>
    <w:rsid w:val="004171DF"/>
    <w:rsid w:val="0041732E"/>
    <w:rsid w:val="00417349"/>
    <w:rsid w:val="004176C2"/>
    <w:rsid w:val="00417A9B"/>
    <w:rsid w:val="004200CD"/>
    <w:rsid w:val="0042026C"/>
    <w:rsid w:val="00420A15"/>
    <w:rsid w:val="00421798"/>
    <w:rsid w:val="00421B01"/>
    <w:rsid w:val="00421B9B"/>
    <w:rsid w:val="00421C61"/>
    <w:rsid w:val="00421E9A"/>
    <w:rsid w:val="004225EA"/>
    <w:rsid w:val="00422783"/>
    <w:rsid w:val="004236EC"/>
    <w:rsid w:val="00423A0D"/>
    <w:rsid w:val="00424005"/>
    <w:rsid w:val="004241DB"/>
    <w:rsid w:val="0042458F"/>
    <w:rsid w:val="00424B5E"/>
    <w:rsid w:val="00424C4D"/>
    <w:rsid w:val="00424D56"/>
    <w:rsid w:val="0042512B"/>
    <w:rsid w:val="00425164"/>
    <w:rsid w:val="00425C5E"/>
    <w:rsid w:val="004269F9"/>
    <w:rsid w:val="00426B28"/>
    <w:rsid w:val="00426D51"/>
    <w:rsid w:val="00426ED1"/>
    <w:rsid w:val="00427A7E"/>
    <w:rsid w:val="00427F05"/>
    <w:rsid w:val="00431202"/>
    <w:rsid w:val="00431654"/>
    <w:rsid w:val="00431B5E"/>
    <w:rsid w:val="00431C8C"/>
    <w:rsid w:val="00431F40"/>
    <w:rsid w:val="00431FA9"/>
    <w:rsid w:val="004322B2"/>
    <w:rsid w:val="0043262F"/>
    <w:rsid w:val="00432794"/>
    <w:rsid w:val="004330C5"/>
    <w:rsid w:val="004334F0"/>
    <w:rsid w:val="00433F9F"/>
    <w:rsid w:val="0043404F"/>
    <w:rsid w:val="004342A0"/>
    <w:rsid w:val="00434486"/>
    <w:rsid w:val="00434610"/>
    <w:rsid w:val="00434655"/>
    <w:rsid w:val="00434A54"/>
    <w:rsid w:val="00434D0B"/>
    <w:rsid w:val="004352F1"/>
    <w:rsid w:val="004357BB"/>
    <w:rsid w:val="00435A88"/>
    <w:rsid w:val="00436084"/>
    <w:rsid w:val="004362FE"/>
    <w:rsid w:val="004368C8"/>
    <w:rsid w:val="00436932"/>
    <w:rsid w:val="004371CF"/>
    <w:rsid w:val="00437569"/>
    <w:rsid w:val="0043766E"/>
    <w:rsid w:val="00437B90"/>
    <w:rsid w:val="0044030A"/>
    <w:rsid w:val="00440773"/>
    <w:rsid w:val="004408A1"/>
    <w:rsid w:val="00440A1F"/>
    <w:rsid w:val="004412FF"/>
    <w:rsid w:val="00441415"/>
    <w:rsid w:val="00441820"/>
    <w:rsid w:val="00441B7B"/>
    <w:rsid w:val="00441B87"/>
    <w:rsid w:val="0044255F"/>
    <w:rsid w:val="004429A0"/>
    <w:rsid w:val="00442CCE"/>
    <w:rsid w:val="00442EC9"/>
    <w:rsid w:val="004430EA"/>
    <w:rsid w:val="00444957"/>
    <w:rsid w:val="00445523"/>
    <w:rsid w:val="00445BA9"/>
    <w:rsid w:val="00445E72"/>
    <w:rsid w:val="00445FA2"/>
    <w:rsid w:val="004466B1"/>
    <w:rsid w:val="00446980"/>
    <w:rsid w:val="00446A8A"/>
    <w:rsid w:val="00446BAB"/>
    <w:rsid w:val="00446E7A"/>
    <w:rsid w:val="004479E2"/>
    <w:rsid w:val="00447C7A"/>
    <w:rsid w:val="00447D64"/>
    <w:rsid w:val="004501D2"/>
    <w:rsid w:val="00450552"/>
    <w:rsid w:val="004509B5"/>
    <w:rsid w:val="00450B8A"/>
    <w:rsid w:val="00450EF8"/>
    <w:rsid w:val="00451267"/>
    <w:rsid w:val="0045137C"/>
    <w:rsid w:val="00451557"/>
    <w:rsid w:val="0045161A"/>
    <w:rsid w:val="00452806"/>
    <w:rsid w:val="0045291E"/>
    <w:rsid w:val="0045299A"/>
    <w:rsid w:val="00452A9D"/>
    <w:rsid w:val="00452CAE"/>
    <w:rsid w:val="00453230"/>
    <w:rsid w:val="00453CEB"/>
    <w:rsid w:val="00453D17"/>
    <w:rsid w:val="00453EA8"/>
    <w:rsid w:val="004541A9"/>
    <w:rsid w:val="004544F4"/>
    <w:rsid w:val="00454541"/>
    <w:rsid w:val="00454D2B"/>
    <w:rsid w:val="004552C2"/>
    <w:rsid w:val="00455580"/>
    <w:rsid w:val="004562FE"/>
    <w:rsid w:val="00456811"/>
    <w:rsid w:val="00456BD1"/>
    <w:rsid w:val="004574D3"/>
    <w:rsid w:val="00457981"/>
    <w:rsid w:val="00457B92"/>
    <w:rsid w:val="00457BD1"/>
    <w:rsid w:val="00457BEA"/>
    <w:rsid w:val="00457D66"/>
    <w:rsid w:val="00460009"/>
    <w:rsid w:val="00460DD1"/>
    <w:rsid w:val="00461906"/>
    <w:rsid w:val="00461917"/>
    <w:rsid w:val="00462BCD"/>
    <w:rsid w:val="0046312C"/>
    <w:rsid w:val="00463217"/>
    <w:rsid w:val="004641F1"/>
    <w:rsid w:val="00464478"/>
    <w:rsid w:val="004644FF"/>
    <w:rsid w:val="00464D43"/>
    <w:rsid w:val="00464FDB"/>
    <w:rsid w:val="00466306"/>
    <w:rsid w:val="0046655E"/>
    <w:rsid w:val="00466D4D"/>
    <w:rsid w:val="0046746F"/>
    <w:rsid w:val="00467CFF"/>
    <w:rsid w:val="00470C26"/>
    <w:rsid w:val="00470C62"/>
    <w:rsid w:val="00471020"/>
    <w:rsid w:val="0047137A"/>
    <w:rsid w:val="004719BE"/>
    <w:rsid w:val="00471D17"/>
    <w:rsid w:val="00471DA8"/>
    <w:rsid w:val="00471F4C"/>
    <w:rsid w:val="0047219E"/>
    <w:rsid w:val="0047252B"/>
    <w:rsid w:val="004726BB"/>
    <w:rsid w:val="004732C9"/>
    <w:rsid w:val="00473A74"/>
    <w:rsid w:val="00474605"/>
    <w:rsid w:val="0047552B"/>
    <w:rsid w:val="00475E25"/>
    <w:rsid w:val="00476031"/>
    <w:rsid w:val="004768D5"/>
    <w:rsid w:val="0047739C"/>
    <w:rsid w:val="004773D5"/>
    <w:rsid w:val="004774D2"/>
    <w:rsid w:val="004778D1"/>
    <w:rsid w:val="0047795D"/>
    <w:rsid w:val="00477BAA"/>
    <w:rsid w:val="00477C37"/>
    <w:rsid w:val="00477EAB"/>
    <w:rsid w:val="00480330"/>
    <w:rsid w:val="00480518"/>
    <w:rsid w:val="00480BF6"/>
    <w:rsid w:val="0048158D"/>
    <w:rsid w:val="00481E69"/>
    <w:rsid w:val="00482750"/>
    <w:rsid w:val="00482A5D"/>
    <w:rsid w:val="00482B08"/>
    <w:rsid w:val="00482D05"/>
    <w:rsid w:val="0048366E"/>
    <w:rsid w:val="0048376C"/>
    <w:rsid w:val="00483A4E"/>
    <w:rsid w:val="00483A8B"/>
    <w:rsid w:val="00483D02"/>
    <w:rsid w:val="00484141"/>
    <w:rsid w:val="0048452A"/>
    <w:rsid w:val="00484A5B"/>
    <w:rsid w:val="00484B70"/>
    <w:rsid w:val="00485010"/>
    <w:rsid w:val="004858BF"/>
    <w:rsid w:val="00485995"/>
    <w:rsid w:val="00485A2B"/>
    <w:rsid w:val="0048602A"/>
    <w:rsid w:val="0048610A"/>
    <w:rsid w:val="0048654A"/>
    <w:rsid w:val="00486B04"/>
    <w:rsid w:val="00486CBE"/>
    <w:rsid w:val="00486DA2"/>
    <w:rsid w:val="00486FB0"/>
    <w:rsid w:val="004870A8"/>
    <w:rsid w:val="00487361"/>
    <w:rsid w:val="0048757B"/>
    <w:rsid w:val="00487895"/>
    <w:rsid w:val="00487B97"/>
    <w:rsid w:val="00487DC7"/>
    <w:rsid w:val="00487EBE"/>
    <w:rsid w:val="0049061B"/>
    <w:rsid w:val="00490655"/>
    <w:rsid w:val="004909D3"/>
    <w:rsid w:val="00490A60"/>
    <w:rsid w:val="00490AE6"/>
    <w:rsid w:val="00491205"/>
    <w:rsid w:val="00491410"/>
    <w:rsid w:val="004917C2"/>
    <w:rsid w:val="00491AE3"/>
    <w:rsid w:val="00491B55"/>
    <w:rsid w:val="00491B60"/>
    <w:rsid w:val="00491E0D"/>
    <w:rsid w:val="00492228"/>
    <w:rsid w:val="00492380"/>
    <w:rsid w:val="004924AB"/>
    <w:rsid w:val="004924F1"/>
    <w:rsid w:val="00492647"/>
    <w:rsid w:val="00493449"/>
    <w:rsid w:val="0049463F"/>
    <w:rsid w:val="00494671"/>
    <w:rsid w:val="00494856"/>
    <w:rsid w:val="004951AE"/>
    <w:rsid w:val="004951E9"/>
    <w:rsid w:val="0049591F"/>
    <w:rsid w:val="00495DBC"/>
    <w:rsid w:val="00495EBD"/>
    <w:rsid w:val="0049649B"/>
    <w:rsid w:val="00497086"/>
    <w:rsid w:val="00497207"/>
    <w:rsid w:val="00497282"/>
    <w:rsid w:val="0049761A"/>
    <w:rsid w:val="00497E57"/>
    <w:rsid w:val="004A01E8"/>
    <w:rsid w:val="004A053C"/>
    <w:rsid w:val="004A0708"/>
    <w:rsid w:val="004A0857"/>
    <w:rsid w:val="004A0B9A"/>
    <w:rsid w:val="004A1C32"/>
    <w:rsid w:val="004A1E1F"/>
    <w:rsid w:val="004A1E22"/>
    <w:rsid w:val="004A1E50"/>
    <w:rsid w:val="004A2032"/>
    <w:rsid w:val="004A2056"/>
    <w:rsid w:val="004A228B"/>
    <w:rsid w:val="004A26B5"/>
    <w:rsid w:val="004A29A7"/>
    <w:rsid w:val="004A3DD6"/>
    <w:rsid w:val="004A49A1"/>
    <w:rsid w:val="004A4DE1"/>
    <w:rsid w:val="004A556B"/>
    <w:rsid w:val="004A559E"/>
    <w:rsid w:val="004A58E4"/>
    <w:rsid w:val="004A5D73"/>
    <w:rsid w:val="004A5DC1"/>
    <w:rsid w:val="004A6105"/>
    <w:rsid w:val="004A67FC"/>
    <w:rsid w:val="004A7194"/>
    <w:rsid w:val="004A7403"/>
    <w:rsid w:val="004A75A6"/>
    <w:rsid w:val="004A7EFE"/>
    <w:rsid w:val="004B0A97"/>
    <w:rsid w:val="004B0DBB"/>
    <w:rsid w:val="004B11BB"/>
    <w:rsid w:val="004B1839"/>
    <w:rsid w:val="004B1E67"/>
    <w:rsid w:val="004B2110"/>
    <w:rsid w:val="004B2A8B"/>
    <w:rsid w:val="004B2B01"/>
    <w:rsid w:val="004B2DF5"/>
    <w:rsid w:val="004B33CA"/>
    <w:rsid w:val="004B35D0"/>
    <w:rsid w:val="004B3957"/>
    <w:rsid w:val="004B3B11"/>
    <w:rsid w:val="004B3C2B"/>
    <w:rsid w:val="004B3D3D"/>
    <w:rsid w:val="004B3F56"/>
    <w:rsid w:val="004B4077"/>
    <w:rsid w:val="004B4635"/>
    <w:rsid w:val="004B483F"/>
    <w:rsid w:val="004B4AD4"/>
    <w:rsid w:val="004B4B88"/>
    <w:rsid w:val="004B4DC0"/>
    <w:rsid w:val="004B4DD4"/>
    <w:rsid w:val="004B5925"/>
    <w:rsid w:val="004B5DDD"/>
    <w:rsid w:val="004B601D"/>
    <w:rsid w:val="004B64D9"/>
    <w:rsid w:val="004B681E"/>
    <w:rsid w:val="004B6DBC"/>
    <w:rsid w:val="004B746E"/>
    <w:rsid w:val="004C040E"/>
    <w:rsid w:val="004C05EF"/>
    <w:rsid w:val="004C093F"/>
    <w:rsid w:val="004C0994"/>
    <w:rsid w:val="004C0C4D"/>
    <w:rsid w:val="004C146D"/>
    <w:rsid w:val="004C1770"/>
    <w:rsid w:val="004C18E7"/>
    <w:rsid w:val="004C2F46"/>
    <w:rsid w:val="004C35E5"/>
    <w:rsid w:val="004C3695"/>
    <w:rsid w:val="004C3A20"/>
    <w:rsid w:val="004C3CA4"/>
    <w:rsid w:val="004C41D2"/>
    <w:rsid w:val="004C42AE"/>
    <w:rsid w:val="004C4D67"/>
    <w:rsid w:val="004C4D69"/>
    <w:rsid w:val="004C505D"/>
    <w:rsid w:val="004C53F0"/>
    <w:rsid w:val="004C54B9"/>
    <w:rsid w:val="004C5855"/>
    <w:rsid w:val="004C5993"/>
    <w:rsid w:val="004C5BAD"/>
    <w:rsid w:val="004C61CA"/>
    <w:rsid w:val="004C64D8"/>
    <w:rsid w:val="004C64E8"/>
    <w:rsid w:val="004C6F2F"/>
    <w:rsid w:val="004C73D5"/>
    <w:rsid w:val="004C7658"/>
    <w:rsid w:val="004C7748"/>
    <w:rsid w:val="004D0056"/>
    <w:rsid w:val="004D0195"/>
    <w:rsid w:val="004D0335"/>
    <w:rsid w:val="004D0569"/>
    <w:rsid w:val="004D0C5B"/>
    <w:rsid w:val="004D0CB7"/>
    <w:rsid w:val="004D1012"/>
    <w:rsid w:val="004D1252"/>
    <w:rsid w:val="004D1842"/>
    <w:rsid w:val="004D1FA4"/>
    <w:rsid w:val="004D26DB"/>
    <w:rsid w:val="004D28CF"/>
    <w:rsid w:val="004D2BD5"/>
    <w:rsid w:val="004D2E9A"/>
    <w:rsid w:val="004D2F90"/>
    <w:rsid w:val="004D3363"/>
    <w:rsid w:val="004D3AB8"/>
    <w:rsid w:val="004D3ABA"/>
    <w:rsid w:val="004D3F96"/>
    <w:rsid w:val="004D470E"/>
    <w:rsid w:val="004D56CA"/>
    <w:rsid w:val="004D575D"/>
    <w:rsid w:val="004D5795"/>
    <w:rsid w:val="004D59CC"/>
    <w:rsid w:val="004D5CCE"/>
    <w:rsid w:val="004D6280"/>
    <w:rsid w:val="004D6293"/>
    <w:rsid w:val="004D6508"/>
    <w:rsid w:val="004D65C4"/>
    <w:rsid w:val="004D676F"/>
    <w:rsid w:val="004D689A"/>
    <w:rsid w:val="004D71BB"/>
    <w:rsid w:val="004D768B"/>
    <w:rsid w:val="004D78BB"/>
    <w:rsid w:val="004D7F7D"/>
    <w:rsid w:val="004E0880"/>
    <w:rsid w:val="004E0BEC"/>
    <w:rsid w:val="004E167D"/>
    <w:rsid w:val="004E1A97"/>
    <w:rsid w:val="004E2186"/>
    <w:rsid w:val="004E21C0"/>
    <w:rsid w:val="004E2326"/>
    <w:rsid w:val="004E2960"/>
    <w:rsid w:val="004E2B7F"/>
    <w:rsid w:val="004E2D75"/>
    <w:rsid w:val="004E2D7C"/>
    <w:rsid w:val="004E32B0"/>
    <w:rsid w:val="004E3319"/>
    <w:rsid w:val="004E360F"/>
    <w:rsid w:val="004E3AC0"/>
    <w:rsid w:val="004E3E7A"/>
    <w:rsid w:val="004E4113"/>
    <w:rsid w:val="004E4554"/>
    <w:rsid w:val="004E4AE1"/>
    <w:rsid w:val="004E58C9"/>
    <w:rsid w:val="004E5ECA"/>
    <w:rsid w:val="004E6095"/>
    <w:rsid w:val="004E623D"/>
    <w:rsid w:val="004E6545"/>
    <w:rsid w:val="004E7971"/>
    <w:rsid w:val="004E7A28"/>
    <w:rsid w:val="004F003E"/>
    <w:rsid w:val="004F06A5"/>
    <w:rsid w:val="004F094A"/>
    <w:rsid w:val="004F1018"/>
    <w:rsid w:val="004F14B8"/>
    <w:rsid w:val="004F1A1B"/>
    <w:rsid w:val="004F1EBF"/>
    <w:rsid w:val="004F1F9C"/>
    <w:rsid w:val="004F24DF"/>
    <w:rsid w:val="004F3964"/>
    <w:rsid w:val="004F3F6C"/>
    <w:rsid w:val="004F46FE"/>
    <w:rsid w:val="004F4902"/>
    <w:rsid w:val="004F4C70"/>
    <w:rsid w:val="004F4CA0"/>
    <w:rsid w:val="004F4E5A"/>
    <w:rsid w:val="004F57A9"/>
    <w:rsid w:val="004F5A1D"/>
    <w:rsid w:val="004F5A36"/>
    <w:rsid w:val="004F66B3"/>
    <w:rsid w:val="004F70F8"/>
    <w:rsid w:val="004F729C"/>
    <w:rsid w:val="004F783C"/>
    <w:rsid w:val="004F7841"/>
    <w:rsid w:val="004F7AAE"/>
    <w:rsid w:val="004F7AC8"/>
    <w:rsid w:val="004F7E88"/>
    <w:rsid w:val="005001C7"/>
    <w:rsid w:val="00500BC9"/>
    <w:rsid w:val="00501697"/>
    <w:rsid w:val="005017A6"/>
    <w:rsid w:val="0050185E"/>
    <w:rsid w:val="00501BD3"/>
    <w:rsid w:val="00501C35"/>
    <w:rsid w:val="00502098"/>
    <w:rsid w:val="00502106"/>
    <w:rsid w:val="005023D6"/>
    <w:rsid w:val="0050295D"/>
    <w:rsid w:val="00502D9C"/>
    <w:rsid w:val="00502F72"/>
    <w:rsid w:val="005032D2"/>
    <w:rsid w:val="005033F3"/>
    <w:rsid w:val="00503484"/>
    <w:rsid w:val="00503664"/>
    <w:rsid w:val="005036C4"/>
    <w:rsid w:val="00503FEE"/>
    <w:rsid w:val="005042BB"/>
    <w:rsid w:val="00504680"/>
    <w:rsid w:val="005048DB"/>
    <w:rsid w:val="005048F3"/>
    <w:rsid w:val="005049B7"/>
    <w:rsid w:val="00504CE8"/>
    <w:rsid w:val="00505622"/>
    <w:rsid w:val="00505CF6"/>
    <w:rsid w:val="0050616B"/>
    <w:rsid w:val="00506340"/>
    <w:rsid w:val="005070BC"/>
    <w:rsid w:val="00507221"/>
    <w:rsid w:val="005073AD"/>
    <w:rsid w:val="005073CB"/>
    <w:rsid w:val="0050752A"/>
    <w:rsid w:val="005077BB"/>
    <w:rsid w:val="00507CCA"/>
    <w:rsid w:val="00507DB4"/>
    <w:rsid w:val="00510217"/>
    <w:rsid w:val="0051040B"/>
    <w:rsid w:val="005104B5"/>
    <w:rsid w:val="0051065F"/>
    <w:rsid w:val="005106F7"/>
    <w:rsid w:val="00510719"/>
    <w:rsid w:val="00510908"/>
    <w:rsid w:val="00510BD3"/>
    <w:rsid w:val="00510CBD"/>
    <w:rsid w:val="00511C82"/>
    <w:rsid w:val="00511EE4"/>
    <w:rsid w:val="00512265"/>
    <w:rsid w:val="0051255C"/>
    <w:rsid w:val="00512897"/>
    <w:rsid w:val="00512B95"/>
    <w:rsid w:val="00512E7D"/>
    <w:rsid w:val="005130B7"/>
    <w:rsid w:val="00513108"/>
    <w:rsid w:val="0051312D"/>
    <w:rsid w:val="00513213"/>
    <w:rsid w:val="0051401E"/>
    <w:rsid w:val="005142DB"/>
    <w:rsid w:val="00514645"/>
    <w:rsid w:val="0051479D"/>
    <w:rsid w:val="00514DF1"/>
    <w:rsid w:val="00515A5D"/>
    <w:rsid w:val="00515C99"/>
    <w:rsid w:val="00515E65"/>
    <w:rsid w:val="00516993"/>
    <w:rsid w:val="00516FBD"/>
    <w:rsid w:val="00517174"/>
    <w:rsid w:val="0051770A"/>
    <w:rsid w:val="005201E9"/>
    <w:rsid w:val="005207F2"/>
    <w:rsid w:val="00520EA2"/>
    <w:rsid w:val="00520FCE"/>
    <w:rsid w:val="00520FFA"/>
    <w:rsid w:val="005211B1"/>
    <w:rsid w:val="0052124F"/>
    <w:rsid w:val="00521644"/>
    <w:rsid w:val="0052187E"/>
    <w:rsid w:val="005226ED"/>
    <w:rsid w:val="00522EF4"/>
    <w:rsid w:val="00522F81"/>
    <w:rsid w:val="00523062"/>
    <w:rsid w:val="005231E5"/>
    <w:rsid w:val="005234DF"/>
    <w:rsid w:val="005245DD"/>
    <w:rsid w:val="00524A79"/>
    <w:rsid w:val="0052524C"/>
    <w:rsid w:val="0052554C"/>
    <w:rsid w:val="005255CA"/>
    <w:rsid w:val="00525792"/>
    <w:rsid w:val="005257FD"/>
    <w:rsid w:val="0052591E"/>
    <w:rsid w:val="00525CA8"/>
    <w:rsid w:val="00525CCD"/>
    <w:rsid w:val="00527254"/>
    <w:rsid w:val="0052740E"/>
    <w:rsid w:val="00527588"/>
    <w:rsid w:val="00530E80"/>
    <w:rsid w:val="0053168C"/>
    <w:rsid w:val="00531CCF"/>
    <w:rsid w:val="00532204"/>
    <w:rsid w:val="00532279"/>
    <w:rsid w:val="005327E5"/>
    <w:rsid w:val="00532CCF"/>
    <w:rsid w:val="00532DFE"/>
    <w:rsid w:val="00533345"/>
    <w:rsid w:val="005339FF"/>
    <w:rsid w:val="00533BC9"/>
    <w:rsid w:val="00534046"/>
    <w:rsid w:val="005340E8"/>
    <w:rsid w:val="00534AC5"/>
    <w:rsid w:val="00534B7C"/>
    <w:rsid w:val="00534C3A"/>
    <w:rsid w:val="00534C97"/>
    <w:rsid w:val="00534DB8"/>
    <w:rsid w:val="00534E09"/>
    <w:rsid w:val="005351D5"/>
    <w:rsid w:val="00535425"/>
    <w:rsid w:val="00535834"/>
    <w:rsid w:val="00535E56"/>
    <w:rsid w:val="00536507"/>
    <w:rsid w:val="00536512"/>
    <w:rsid w:val="005373E1"/>
    <w:rsid w:val="00537400"/>
    <w:rsid w:val="00537552"/>
    <w:rsid w:val="005375C4"/>
    <w:rsid w:val="0053782E"/>
    <w:rsid w:val="00540461"/>
    <w:rsid w:val="005404E3"/>
    <w:rsid w:val="005414AC"/>
    <w:rsid w:val="00541633"/>
    <w:rsid w:val="00541700"/>
    <w:rsid w:val="00541B72"/>
    <w:rsid w:val="00541F0D"/>
    <w:rsid w:val="00541F6F"/>
    <w:rsid w:val="00541F8A"/>
    <w:rsid w:val="005420BC"/>
    <w:rsid w:val="0054231C"/>
    <w:rsid w:val="0054255E"/>
    <w:rsid w:val="005427BB"/>
    <w:rsid w:val="00542821"/>
    <w:rsid w:val="005428C7"/>
    <w:rsid w:val="00542BB3"/>
    <w:rsid w:val="00542FA9"/>
    <w:rsid w:val="00543034"/>
    <w:rsid w:val="00543505"/>
    <w:rsid w:val="0054364B"/>
    <w:rsid w:val="00543C7B"/>
    <w:rsid w:val="00543EF1"/>
    <w:rsid w:val="00544051"/>
    <w:rsid w:val="005442A6"/>
    <w:rsid w:val="0054435C"/>
    <w:rsid w:val="0054435E"/>
    <w:rsid w:val="00544CE5"/>
    <w:rsid w:val="00544F9B"/>
    <w:rsid w:val="00545368"/>
    <w:rsid w:val="00545475"/>
    <w:rsid w:val="00545794"/>
    <w:rsid w:val="0054579E"/>
    <w:rsid w:val="005460C0"/>
    <w:rsid w:val="00546BF8"/>
    <w:rsid w:val="00546C74"/>
    <w:rsid w:val="00546D3A"/>
    <w:rsid w:val="005476F1"/>
    <w:rsid w:val="00547904"/>
    <w:rsid w:val="0054799A"/>
    <w:rsid w:val="00550050"/>
    <w:rsid w:val="0055046C"/>
    <w:rsid w:val="005504D7"/>
    <w:rsid w:val="005508A3"/>
    <w:rsid w:val="00550C63"/>
    <w:rsid w:val="00550F29"/>
    <w:rsid w:val="00550F2F"/>
    <w:rsid w:val="00551723"/>
    <w:rsid w:val="005518D6"/>
    <w:rsid w:val="00551DCF"/>
    <w:rsid w:val="00551F2E"/>
    <w:rsid w:val="00551FE4"/>
    <w:rsid w:val="005525EB"/>
    <w:rsid w:val="00552625"/>
    <w:rsid w:val="00552944"/>
    <w:rsid w:val="0055309E"/>
    <w:rsid w:val="00553939"/>
    <w:rsid w:val="00553A74"/>
    <w:rsid w:val="00553B43"/>
    <w:rsid w:val="00553CA6"/>
    <w:rsid w:val="00554001"/>
    <w:rsid w:val="005540B0"/>
    <w:rsid w:val="00554BC2"/>
    <w:rsid w:val="005557EA"/>
    <w:rsid w:val="00555BE2"/>
    <w:rsid w:val="00555E49"/>
    <w:rsid w:val="005560D2"/>
    <w:rsid w:val="00556385"/>
    <w:rsid w:val="00556A55"/>
    <w:rsid w:val="00556F97"/>
    <w:rsid w:val="00557077"/>
    <w:rsid w:val="0055707A"/>
    <w:rsid w:val="00557421"/>
    <w:rsid w:val="00557758"/>
    <w:rsid w:val="00557809"/>
    <w:rsid w:val="00557970"/>
    <w:rsid w:val="00557F71"/>
    <w:rsid w:val="005604F7"/>
    <w:rsid w:val="00560658"/>
    <w:rsid w:val="00560819"/>
    <w:rsid w:val="00560E49"/>
    <w:rsid w:val="005613E3"/>
    <w:rsid w:val="0056192A"/>
    <w:rsid w:val="00561ACF"/>
    <w:rsid w:val="00561B83"/>
    <w:rsid w:val="00562086"/>
    <w:rsid w:val="005633FB"/>
    <w:rsid w:val="00563AEE"/>
    <w:rsid w:val="00563D7A"/>
    <w:rsid w:val="00563D80"/>
    <w:rsid w:val="00563F3E"/>
    <w:rsid w:val="00563F81"/>
    <w:rsid w:val="00564AFB"/>
    <w:rsid w:val="00564DA8"/>
    <w:rsid w:val="0056519B"/>
    <w:rsid w:val="00565399"/>
    <w:rsid w:val="005654B3"/>
    <w:rsid w:val="00565768"/>
    <w:rsid w:val="00565B27"/>
    <w:rsid w:val="00566069"/>
    <w:rsid w:val="00566496"/>
    <w:rsid w:val="0056680F"/>
    <w:rsid w:val="00566A02"/>
    <w:rsid w:val="0056711A"/>
    <w:rsid w:val="005673D4"/>
    <w:rsid w:val="0056757E"/>
    <w:rsid w:val="00567609"/>
    <w:rsid w:val="00567AA0"/>
    <w:rsid w:val="0057054D"/>
    <w:rsid w:val="00570810"/>
    <w:rsid w:val="00571561"/>
    <w:rsid w:val="0057191D"/>
    <w:rsid w:val="00571A49"/>
    <w:rsid w:val="00571C75"/>
    <w:rsid w:val="00571CFC"/>
    <w:rsid w:val="00571D6C"/>
    <w:rsid w:val="00571EF0"/>
    <w:rsid w:val="00572F2F"/>
    <w:rsid w:val="00572F58"/>
    <w:rsid w:val="00573055"/>
    <w:rsid w:val="00573229"/>
    <w:rsid w:val="005733E9"/>
    <w:rsid w:val="00573546"/>
    <w:rsid w:val="00574025"/>
    <w:rsid w:val="00574181"/>
    <w:rsid w:val="005742E9"/>
    <w:rsid w:val="005745A3"/>
    <w:rsid w:val="00574B55"/>
    <w:rsid w:val="005750E3"/>
    <w:rsid w:val="0057515B"/>
    <w:rsid w:val="0057527C"/>
    <w:rsid w:val="005752C1"/>
    <w:rsid w:val="00575540"/>
    <w:rsid w:val="00575B3E"/>
    <w:rsid w:val="00575D3D"/>
    <w:rsid w:val="00576204"/>
    <w:rsid w:val="005762BF"/>
    <w:rsid w:val="00576504"/>
    <w:rsid w:val="00576D58"/>
    <w:rsid w:val="00576DE4"/>
    <w:rsid w:val="005771C4"/>
    <w:rsid w:val="005771E5"/>
    <w:rsid w:val="00577777"/>
    <w:rsid w:val="00577E5B"/>
    <w:rsid w:val="00580196"/>
    <w:rsid w:val="005804C4"/>
    <w:rsid w:val="00580AEB"/>
    <w:rsid w:val="005814CC"/>
    <w:rsid w:val="005814D9"/>
    <w:rsid w:val="00581577"/>
    <w:rsid w:val="00581A1F"/>
    <w:rsid w:val="00581ADE"/>
    <w:rsid w:val="00581F86"/>
    <w:rsid w:val="005826E6"/>
    <w:rsid w:val="00582838"/>
    <w:rsid w:val="005828AF"/>
    <w:rsid w:val="00582915"/>
    <w:rsid w:val="00582E69"/>
    <w:rsid w:val="00583C7C"/>
    <w:rsid w:val="005846C6"/>
    <w:rsid w:val="0058478E"/>
    <w:rsid w:val="00584A3B"/>
    <w:rsid w:val="00584B17"/>
    <w:rsid w:val="00584BDD"/>
    <w:rsid w:val="00585FFC"/>
    <w:rsid w:val="0058697A"/>
    <w:rsid w:val="00586C91"/>
    <w:rsid w:val="00587443"/>
    <w:rsid w:val="00587865"/>
    <w:rsid w:val="0058790E"/>
    <w:rsid w:val="00587B11"/>
    <w:rsid w:val="00587DE4"/>
    <w:rsid w:val="005902A6"/>
    <w:rsid w:val="00590B05"/>
    <w:rsid w:val="00590E30"/>
    <w:rsid w:val="00590F9D"/>
    <w:rsid w:val="0059107B"/>
    <w:rsid w:val="00591290"/>
    <w:rsid w:val="00591EC1"/>
    <w:rsid w:val="005921A7"/>
    <w:rsid w:val="00592733"/>
    <w:rsid w:val="00592929"/>
    <w:rsid w:val="00593952"/>
    <w:rsid w:val="00593B2D"/>
    <w:rsid w:val="00593B4D"/>
    <w:rsid w:val="00593F87"/>
    <w:rsid w:val="005947D1"/>
    <w:rsid w:val="00594C66"/>
    <w:rsid w:val="00595906"/>
    <w:rsid w:val="00595EF7"/>
    <w:rsid w:val="00596116"/>
    <w:rsid w:val="005966F8"/>
    <w:rsid w:val="00596EA7"/>
    <w:rsid w:val="005977BA"/>
    <w:rsid w:val="00597A25"/>
    <w:rsid w:val="005A0467"/>
    <w:rsid w:val="005A0B7D"/>
    <w:rsid w:val="005A0D27"/>
    <w:rsid w:val="005A100B"/>
    <w:rsid w:val="005A141C"/>
    <w:rsid w:val="005A14C4"/>
    <w:rsid w:val="005A191A"/>
    <w:rsid w:val="005A19C9"/>
    <w:rsid w:val="005A1A04"/>
    <w:rsid w:val="005A1D2E"/>
    <w:rsid w:val="005A1F90"/>
    <w:rsid w:val="005A258A"/>
    <w:rsid w:val="005A381D"/>
    <w:rsid w:val="005A3A4A"/>
    <w:rsid w:val="005A3B67"/>
    <w:rsid w:val="005A3C48"/>
    <w:rsid w:val="005A3E85"/>
    <w:rsid w:val="005A4137"/>
    <w:rsid w:val="005A46AB"/>
    <w:rsid w:val="005A4947"/>
    <w:rsid w:val="005A4B87"/>
    <w:rsid w:val="005A4FCD"/>
    <w:rsid w:val="005A56D7"/>
    <w:rsid w:val="005A56DF"/>
    <w:rsid w:val="005A5E9C"/>
    <w:rsid w:val="005A6382"/>
    <w:rsid w:val="005A7592"/>
    <w:rsid w:val="005A7DD1"/>
    <w:rsid w:val="005A7EFC"/>
    <w:rsid w:val="005B0019"/>
    <w:rsid w:val="005B034A"/>
    <w:rsid w:val="005B0792"/>
    <w:rsid w:val="005B0974"/>
    <w:rsid w:val="005B108F"/>
    <w:rsid w:val="005B1E63"/>
    <w:rsid w:val="005B1FD4"/>
    <w:rsid w:val="005B24BB"/>
    <w:rsid w:val="005B25B1"/>
    <w:rsid w:val="005B2CA5"/>
    <w:rsid w:val="005B2EF3"/>
    <w:rsid w:val="005B3324"/>
    <w:rsid w:val="005B34CA"/>
    <w:rsid w:val="005B3B11"/>
    <w:rsid w:val="005B3B71"/>
    <w:rsid w:val="005B40EB"/>
    <w:rsid w:val="005B44F6"/>
    <w:rsid w:val="005B464B"/>
    <w:rsid w:val="005B510B"/>
    <w:rsid w:val="005B51A9"/>
    <w:rsid w:val="005B5B79"/>
    <w:rsid w:val="005B640D"/>
    <w:rsid w:val="005B66AF"/>
    <w:rsid w:val="005B6837"/>
    <w:rsid w:val="005B6B1A"/>
    <w:rsid w:val="005B7333"/>
    <w:rsid w:val="005B76D1"/>
    <w:rsid w:val="005B7A02"/>
    <w:rsid w:val="005C002A"/>
    <w:rsid w:val="005C019E"/>
    <w:rsid w:val="005C02A3"/>
    <w:rsid w:val="005C038E"/>
    <w:rsid w:val="005C078B"/>
    <w:rsid w:val="005C07A7"/>
    <w:rsid w:val="005C0971"/>
    <w:rsid w:val="005C0DC2"/>
    <w:rsid w:val="005C1813"/>
    <w:rsid w:val="005C222B"/>
    <w:rsid w:val="005C288F"/>
    <w:rsid w:val="005C2C44"/>
    <w:rsid w:val="005C3031"/>
    <w:rsid w:val="005C40B9"/>
    <w:rsid w:val="005C4235"/>
    <w:rsid w:val="005C45E8"/>
    <w:rsid w:val="005C50E7"/>
    <w:rsid w:val="005C5C08"/>
    <w:rsid w:val="005C6234"/>
    <w:rsid w:val="005C6B90"/>
    <w:rsid w:val="005C74B7"/>
    <w:rsid w:val="005C7D4D"/>
    <w:rsid w:val="005C7E92"/>
    <w:rsid w:val="005D03D1"/>
    <w:rsid w:val="005D057A"/>
    <w:rsid w:val="005D0925"/>
    <w:rsid w:val="005D10D5"/>
    <w:rsid w:val="005D1B05"/>
    <w:rsid w:val="005D1C06"/>
    <w:rsid w:val="005D1E9A"/>
    <w:rsid w:val="005D2289"/>
    <w:rsid w:val="005D2436"/>
    <w:rsid w:val="005D25B0"/>
    <w:rsid w:val="005D271B"/>
    <w:rsid w:val="005D2DB4"/>
    <w:rsid w:val="005D2E83"/>
    <w:rsid w:val="005D31CF"/>
    <w:rsid w:val="005D3420"/>
    <w:rsid w:val="005D3EA7"/>
    <w:rsid w:val="005D3F29"/>
    <w:rsid w:val="005D463C"/>
    <w:rsid w:val="005D472A"/>
    <w:rsid w:val="005D48AA"/>
    <w:rsid w:val="005D5DF6"/>
    <w:rsid w:val="005D5F1C"/>
    <w:rsid w:val="005D6692"/>
    <w:rsid w:val="005D7AB0"/>
    <w:rsid w:val="005D7B09"/>
    <w:rsid w:val="005D7C37"/>
    <w:rsid w:val="005E09AD"/>
    <w:rsid w:val="005E10CB"/>
    <w:rsid w:val="005E1147"/>
    <w:rsid w:val="005E1191"/>
    <w:rsid w:val="005E11F9"/>
    <w:rsid w:val="005E12A5"/>
    <w:rsid w:val="005E137C"/>
    <w:rsid w:val="005E13E2"/>
    <w:rsid w:val="005E1B38"/>
    <w:rsid w:val="005E2449"/>
    <w:rsid w:val="005E275E"/>
    <w:rsid w:val="005E2A1C"/>
    <w:rsid w:val="005E2A6F"/>
    <w:rsid w:val="005E2C6A"/>
    <w:rsid w:val="005E2EFC"/>
    <w:rsid w:val="005E35A8"/>
    <w:rsid w:val="005E3B68"/>
    <w:rsid w:val="005E3C16"/>
    <w:rsid w:val="005E3CC2"/>
    <w:rsid w:val="005E3D1E"/>
    <w:rsid w:val="005E3D27"/>
    <w:rsid w:val="005E4774"/>
    <w:rsid w:val="005E49B3"/>
    <w:rsid w:val="005E4FEC"/>
    <w:rsid w:val="005E52FE"/>
    <w:rsid w:val="005E53C5"/>
    <w:rsid w:val="005E540A"/>
    <w:rsid w:val="005E55D6"/>
    <w:rsid w:val="005E57AC"/>
    <w:rsid w:val="005E67B2"/>
    <w:rsid w:val="005E7E9E"/>
    <w:rsid w:val="005E7F7B"/>
    <w:rsid w:val="005F01A1"/>
    <w:rsid w:val="005F0929"/>
    <w:rsid w:val="005F094E"/>
    <w:rsid w:val="005F1063"/>
    <w:rsid w:val="005F167F"/>
    <w:rsid w:val="005F181F"/>
    <w:rsid w:val="005F19AE"/>
    <w:rsid w:val="005F2B75"/>
    <w:rsid w:val="005F2BA6"/>
    <w:rsid w:val="005F3F23"/>
    <w:rsid w:val="005F42EC"/>
    <w:rsid w:val="005F484A"/>
    <w:rsid w:val="005F49DC"/>
    <w:rsid w:val="005F4B96"/>
    <w:rsid w:val="005F4C9B"/>
    <w:rsid w:val="005F4D14"/>
    <w:rsid w:val="005F52AA"/>
    <w:rsid w:val="005F5890"/>
    <w:rsid w:val="005F5C2C"/>
    <w:rsid w:val="005F608E"/>
    <w:rsid w:val="005F6472"/>
    <w:rsid w:val="005F6593"/>
    <w:rsid w:val="005F6EC8"/>
    <w:rsid w:val="005F6FD1"/>
    <w:rsid w:val="005F73CF"/>
    <w:rsid w:val="005F74AF"/>
    <w:rsid w:val="005F76D9"/>
    <w:rsid w:val="005F778D"/>
    <w:rsid w:val="005F7B21"/>
    <w:rsid w:val="0060036D"/>
    <w:rsid w:val="006003BD"/>
    <w:rsid w:val="006006DA"/>
    <w:rsid w:val="006009F8"/>
    <w:rsid w:val="00600ED9"/>
    <w:rsid w:val="00601DDF"/>
    <w:rsid w:val="00602C56"/>
    <w:rsid w:val="006032AC"/>
    <w:rsid w:val="006032C8"/>
    <w:rsid w:val="0060367C"/>
    <w:rsid w:val="00603AF5"/>
    <w:rsid w:val="00603B48"/>
    <w:rsid w:val="006042AB"/>
    <w:rsid w:val="00604394"/>
    <w:rsid w:val="00605004"/>
    <w:rsid w:val="00605DDD"/>
    <w:rsid w:val="006062D2"/>
    <w:rsid w:val="0060644E"/>
    <w:rsid w:val="006069F2"/>
    <w:rsid w:val="00606DE8"/>
    <w:rsid w:val="00606DF4"/>
    <w:rsid w:val="00607031"/>
    <w:rsid w:val="00607076"/>
    <w:rsid w:val="006072A3"/>
    <w:rsid w:val="0060756A"/>
    <w:rsid w:val="00607A6C"/>
    <w:rsid w:val="00607A83"/>
    <w:rsid w:val="006104DC"/>
    <w:rsid w:val="0061065D"/>
    <w:rsid w:val="006107AE"/>
    <w:rsid w:val="00610B44"/>
    <w:rsid w:val="00610DCE"/>
    <w:rsid w:val="00611058"/>
    <w:rsid w:val="00611CAA"/>
    <w:rsid w:val="00613667"/>
    <w:rsid w:val="00613755"/>
    <w:rsid w:val="006138E0"/>
    <w:rsid w:val="00613A99"/>
    <w:rsid w:val="00613F72"/>
    <w:rsid w:val="0061410E"/>
    <w:rsid w:val="006142BD"/>
    <w:rsid w:val="006143D4"/>
    <w:rsid w:val="0061468C"/>
    <w:rsid w:val="00614723"/>
    <w:rsid w:val="00614808"/>
    <w:rsid w:val="006157A1"/>
    <w:rsid w:val="00615B29"/>
    <w:rsid w:val="00616169"/>
    <w:rsid w:val="006161FC"/>
    <w:rsid w:val="0061632A"/>
    <w:rsid w:val="00616BB4"/>
    <w:rsid w:val="00617090"/>
    <w:rsid w:val="00617368"/>
    <w:rsid w:val="00617715"/>
    <w:rsid w:val="00617D8A"/>
    <w:rsid w:val="0062017F"/>
    <w:rsid w:val="00620393"/>
    <w:rsid w:val="0062052C"/>
    <w:rsid w:val="0062066F"/>
    <w:rsid w:val="00621475"/>
    <w:rsid w:val="00621839"/>
    <w:rsid w:val="00621E58"/>
    <w:rsid w:val="006220FE"/>
    <w:rsid w:val="00622868"/>
    <w:rsid w:val="00622D27"/>
    <w:rsid w:val="0062324D"/>
    <w:rsid w:val="00624106"/>
    <w:rsid w:val="0062412D"/>
    <w:rsid w:val="00624343"/>
    <w:rsid w:val="0062435D"/>
    <w:rsid w:val="006243B0"/>
    <w:rsid w:val="00624F97"/>
    <w:rsid w:val="006252DC"/>
    <w:rsid w:val="006253FA"/>
    <w:rsid w:val="00625511"/>
    <w:rsid w:val="0062579B"/>
    <w:rsid w:val="0062618E"/>
    <w:rsid w:val="0062674B"/>
    <w:rsid w:val="00627A8D"/>
    <w:rsid w:val="00627B1D"/>
    <w:rsid w:val="00627CFB"/>
    <w:rsid w:val="00627D7A"/>
    <w:rsid w:val="006300D2"/>
    <w:rsid w:val="006301F7"/>
    <w:rsid w:val="00630525"/>
    <w:rsid w:val="00630940"/>
    <w:rsid w:val="00630F1E"/>
    <w:rsid w:val="00630F3D"/>
    <w:rsid w:val="00631A7A"/>
    <w:rsid w:val="00631D0C"/>
    <w:rsid w:val="00632744"/>
    <w:rsid w:val="006337CF"/>
    <w:rsid w:val="00633B82"/>
    <w:rsid w:val="00633DC8"/>
    <w:rsid w:val="00633DCD"/>
    <w:rsid w:val="00634263"/>
    <w:rsid w:val="00634B69"/>
    <w:rsid w:val="00634E3E"/>
    <w:rsid w:val="0063541C"/>
    <w:rsid w:val="00636652"/>
    <w:rsid w:val="0063680D"/>
    <w:rsid w:val="00636CA6"/>
    <w:rsid w:val="00636E36"/>
    <w:rsid w:val="00636ECF"/>
    <w:rsid w:val="00636FB5"/>
    <w:rsid w:val="0063722E"/>
    <w:rsid w:val="0063782F"/>
    <w:rsid w:val="00637BFF"/>
    <w:rsid w:val="00637C5A"/>
    <w:rsid w:val="00637EF0"/>
    <w:rsid w:val="006408A2"/>
    <w:rsid w:val="00640CE4"/>
    <w:rsid w:val="00640ED1"/>
    <w:rsid w:val="00641AD8"/>
    <w:rsid w:val="00642817"/>
    <w:rsid w:val="00642891"/>
    <w:rsid w:val="0064297D"/>
    <w:rsid w:val="006429B2"/>
    <w:rsid w:val="00642ADF"/>
    <w:rsid w:val="00643E47"/>
    <w:rsid w:val="006447E1"/>
    <w:rsid w:val="00644A69"/>
    <w:rsid w:val="00644CB9"/>
    <w:rsid w:val="00644D6D"/>
    <w:rsid w:val="00645132"/>
    <w:rsid w:val="006458AF"/>
    <w:rsid w:val="00645939"/>
    <w:rsid w:val="006468F4"/>
    <w:rsid w:val="006472FD"/>
    <w:rsid w:val="00647750"/>
    <w:rsid w:val="00650220"/>
    <w:rsid w:val="006502E0"/>
    <w:rsid w:val="00650635"/>
    <w:rsid w:val="00650D2A"/>
    <w:rsid w:val="00651EC7"/>
    <w:rsid w:val="006520AF"/>
    <w:rsid w:val="006525F5"/>
    <w:rsid w:val="00652CA4"/>
    <w:rsid w:val="0065321E"/>
    <w:rsid w:val="00653425"/>
    <w:rsid w:val="00654CD9"/>
    <w:rsid w:val="00655BB3"/>
    <w:rsid w:val="00655C57"/>
    <w:rsid w:val="00655CD0"/>
    <w:rsid w:val="00655FFD"/>
    <w:rsid w:val="00656089"/>
    <w:rsid w:val="00656664"/>
    <w:rsid w:val="0065724F"/>
    <w:rsid w:val="006572AC"/>
    <w:rsid w:val="0065750B"/>
    <w:rsid w:val="006577FB"/>
    <w:rsid w:val="00657960"/>
    <w:rsid w:val="00657C20"/>
    <w:rsid w:val="00657DF6"/>
    <w:rsid w:val="006603E2"/>
    <w:rsid w:val="00660CD5"/>
    <w:rsid w:val="00660FD8"/>
    <w:rsid w:val="00661079"/>
    <w:rsid w:val="00661906"/>
    <w:rsid w:val="0066244A"/>
    <w:rsid w:val="006625F1"/>
    <w:rsid w:val="00662EB3"/>
    <w:rsid w:val="006637DD"/>
    <w:rsid w:val="00663925"/>
    <w:rsid w:val="00663DC5"/>
    <w:rsid w:val="00664211"/>
    <w:rsid w:val="006643FF"/>
    <w:rsid w:val="0066482A"/>
    <w:rsid w:val="00664DC9"/>
    <w:rsid w:val="00664EFF"/>
    <w:rsid w:val="0066509E"/>
    <w:rsid w:val="00665194"/>
    <w:rsid w:val="006652BF"/>
    <w:rsid w:val="00665419"/>
    <w:rsid w:val="00666483"/>
    <w:rsid w:val="006667DB"/>
    <w:rsid w:val="00666953"/>
    <w:rsid w:val="00666A82"/>
    <w:rsid w:val="00666AEB"/>
    <w:rsid w:val="00666C03"/>
    <w:rsid w:val="00666F36"/>
    <w:rsid w:val="00667066"/>
    <w:rsid w:val="0067001F"/>
    <w:rsid w:val="006700F3"/>
    <w:rsid w:val="0067013C"/>
    <w:rsid w:val="00670E31"/>
    <w:rsid w:val="00670F8B"/>
    <w:rsid w:val="00671336"/>
    <w:rsid w:val="00671685"/>
    <w:rsid w:val="00672A09"/>
    <w:rsid w:val="00672B64"/>
    <w:rsid w:val="00672BB4"/>
    <w:rsid w:val="00672CD9"/>
    <w:rsid w:val="00672E42"/>
    <w:rsid w:val="006730F7"/>
    <w:rsid w:val="00673252"/>
    <w:rsid w:val="0067326B"/>
    <w:rsid w:val="006736DC"/>
    <w:rsid w:val="006737BC"/>
    <w:rsid w:val="0067414F"/>
    <w:rsid w:val="00674905"/>
    <w:rsid w:val="00674A3A"/>
    <w:rsid w:val="00674D54"/>
    <w:rsid w:val="00675271"/>
    <w:rsid w:val="0067545F"/>
    <w:rsid w:val="006755E5"/>
    <w:rsid w:val="006755EB"/>
    <w:rsid w:val="00675A9D"/>
    <w:rsid w:val="00676B7C"/>
    <w:rsid w:val="0067750C"/>
    <w:rsid w:val="00677AA3"/>
    <w:rsid w:val="00677AA6"/>
    <w:rsid w:val="006811AF"/>
    <w:rsid w:val="00681734"/>
    <w:rsid w:val="00681B8B"/>
    <w:rsid w:val="006821CF"/>
    <w:rsid w:val="00683C2D"/>
    <w:rsid w:val="00683DDD"/>
    <w:rsid w:val="0068400A"/>
    <w:rsid w:val="0068466D"/>
    <w:rsid w:val="00684C3B"/>
    <w:rsid w:val="00685202"/>
    <w:rsid w:val="006852A2"/>
    <w:rsid w:val="0068544D"/>
    <w:rsid w:val="0068583B"/>
    <w:rsid w:val="006858F1"/>
    <w:rsid w:val="00685929"/>
    <w:rsid w:val="00685AFF"/>
    <w:rsid w:val="00685EA1"/>
    <w:rsid w:val="00686326"/>
    <w:rsid w:val="00686F56"/>
    <w:rsid w:val="00687169"/>
    <w:rsid w:val="006874E4"/>
    <w:rsid w:val="0068752C"/>
    <w:rsid w:val="006877FE"/>
    <w:rsid w:val="0068782F"/>
    <w:rsid w:val="006878E4"/>
    <w:rsid w:val="00687A43"/>
    <w:rsid w:val="00687ADA"/>
    <w:rsid w:val="00687BDE"/>
    <w:rsid w:val="00687FFD"/>
    <w:rsid w:val="006908B2"/>
    <w:rsid w:val="00690FF8"/>
    <w:rsid w:val="006913DD"/>
    <w:rsid w:val="00691B39"/>
    <w:rsid w:val="00691E19"/>
    <w:rsid w:val="00692318"/>
    <w:rsid w:val="006927BE"/>
    <w:rsid w:val="0069285D"/>
    <w:rsid w:val="0069377A"/>
    <w:rsid w:val="00693A78"/>
    <w:rsid w:val="00693BA5"/>
    <w:rsid w:val="0069402E"/>
    <w:rsid w:val="006940C1"/>
    <w:rsid w:val="006947C9"/>
    <w:rsid w:val="00694A98"/>
    <w:rsid w:val="006951CF"/>
    <w:rsid w:val="00695A10"/>
    <w:rsid w:val="00695CF8"/>
    <w:rsid w:val="00695E00"/>
    <w:rsid w:val="00695E9B"/>
    <w:rsid w:val="0069611E"/>
    <w:rsid w:val="00696164"/>
    <w:rsid w:val="00696192"/>
    <w:rsid w:val="006961A7"/>
    <w:rsid w:val="00696748"/>
    <w:rsid w:val="00696907"/>
    <w:rsid w:val="006969D7"/>
    <w:rsid w:val="00696FA6"/>
    <w:rsid w:val="006973A5"/>
    <w:rsid w:val="006974B9"/>
    <w:rsid w:val="00697536"/>
    <w:rsid w:val="00697E5C"/>
    <w:rsid w:val="00697FAE"/>
    <w:rsid w:val="006A0116"/>
    <w:rsid w:val="006A05D6"/>
    <w:rsid w:val="006A0A85"/>
    <w:rsid w:val="006A0C0F"/>
    <w:rsid w:val="006A0E1E"/>
    <w:rsid w:val="006A110E"/>
    <w:rsid w:val="006A14F2"/>
    <w:rsid w:val="006A1997"/>
    <w:rsid w:val="006A2441"/>
    <w:rsid w:val="006A2695"/>
    <w:rsid w:val="006A2B59"/>
    <w:rsid w:val="006A2BE0"/>
    <w:rsid w:val="006A2CFE"/>
    <w:rsid w:val="006A2F8C"/>
    <w:rsid w:val="006A2FFC"/>
    <w:rsid w:val="006A3008"/>
    <w:rsid w:val="006A331A"/>
    <w:rsid w:val="006A3489"/>
    <w:rsid w:val="006A39DD"/>
    <w:rsid w:val="006A3C03"/>
    <w:rsid w:val="006A412F"/>
    <w:rsid w:val="006A4177"/>
    <w:rsid w:val="006A4968"/>
    <w:rsid w:val="006A527B"/>
    <w:rsid w:val="006A67F4"/>
    <w:rsid w:val="006A693C"/>
    <w:rsid w:val="006A7417"/>
    <w:rsid w:val="006A7F00"/>
    <w:rsid w:val="006B050A"/>
    <w:rsid w:val="006B0B4A"/>
    <w:rsid w:val="006B0E6A"/>
    <w:rsid w:val="006B12AF"/>
    <w:rsid w:val="006B1B52"/>
    <w:rsid w:val="006B1D16"/>
    <w:rsid w:val="006B1E23"/>
    <w:rsid w:val="006B1E5D"/>
    <w:rsid w:val="006B1FFB"/>
    <w:rsid w:val="006B2103"/>
    <w:rsid w:val="006B2175"/>
    <w:rsid w:val="006B251B"/>
    <w:rsid w:val="006B2C02"/>
    <w:rsid w:val="006B33BF"/>
    <w:rsid w:val="006B373D"/>
    <w:rsid w:val="006B3D7D"/>
    <w:rsid w:val="006B3E1E"/>
    <w:rsid w:val="006B49E8"/>
    <w:rsid w:val="006B4A35"/>
    <w:rsid w:val="006B4AFE"/>
    <w:rsid w:val="006B4BA4"/>
    <w:rsid w:val="006B4E3D"/>
    <w:rsid w:val="006B5829"/>
    <w:rsid w:val="006B5BC7"/>
    <w:rsid w:val="006B621B"/>
    <w:rsid w:val="006B644D"/>
    <w:rsid w:val="006B6A26"/>
    <w:rsid w:val="006B6A2E"/>
    <w:rsid w:val="006B6C94"/>
    <w:rsid w:val="006B71D9"/>
    <w:rsid w:val="006B73CE"/>
    <w:rsid w:val="006B749E"/>
    <w:rsid w:val="006B7BCA"/>
    <w:rsid w:val="006B7C7E"/>
    <w:rsid w:val="006C0C81"/>
    <w:rsid w:val="006C0F58"/>
    <w:rsid w:val="006C1377"/>
    <w:rsid w:val="006C1426"/>
    <w:rsid w:val="006C144B"/>
    <w:rsid w:val="006C1764"/>
    <w:rsid w:val="006C180A"/>
    <w:rsid w:val="006C190E"/>
    <w:rsid w:val="006C1B88"/>
    <w:rsid w:val="006C2316"/>
    <w:rsid w:val="006C2530"/>
    <w:rsid w:val="006C270D"/>
    <w:rsid w:val="006C2846"/>
    <w:rsid w:val="006C28B6"/>
    <w:rsid w:val="006C28D5"/>
    <w:rsid w:val="006C2949"/>
    <w:rsid w:val="006C341E"/>
    <w:rsid w:val="006C364E"/>
    <w:rsid w:val="006C3D4D"/>
    <w:rsid w:val="006C3F41"/>
    <w:rsid w:val="006C3FCC"/>
    <w:rsid w:val="006C3FF0"/>
    <w:rsid w:val="006C5E30"/>
    <w:rsid w:val="006C6089"/>
    <w:rsid w:val="006C6630"/>
    <w:rsid w:val="006C69F6"/>
    <w:rsid w:val="006C6B4D"/>
    <w:rsid w:val="006C6D98"/>
    <w:rsid w:val="006C6F84"/>
    <w:rsid w:val="006C72BE"/>
    <w:rsid w:val="006D050F"/>
    <w:rsid w:val="006D07A3"/>
    <w:rsid w:val="006D08B5"/>
    <w:rsid w:val="006D0C1D"/>
    <w:rsid w:val="006D0CC8"/>
    <w:rsid w:val="006D0D16"/>
    <w:rsid w:val="006D12B5"/>
    <w:rsid w:val="006D1988"/>
    <w:rsid w:val="006D1B0E"/>
    <w:rsid w:val="006D2172"/>
    <w:rsid w:val="006D2660"/>
    <w:rsid w:val="006D2851"/>
    <w:rsid w:val="006D2AB4"/>
    <w:rsid w:val="006D2F4C"/>
    <w:rsid w:val="006D2FAB"/>
    <w:rsid w:val="006D3083"/>
    <w:rsid w:val="006D387C"/>
    <w:rsid w:val="006D3B4D"/>
    <w:rsid w:val="006D4352"/>
    <w:rsid w:val="006D43C0"/>
    <w:rsid w:val="006D45A2"/>
    <w:rsid w:val="006D4718"/>
    <w:rsid w:val="006D4904"/>
    <w:rsid w:val="006D4B23"/>
    <w:rsid w:val="006D4E68"/>
    <w:rsid w:val="006D4FB2"/>
    <w:rsid w:val="006D5219"/>
    <w:rsid w:val="006D550C"/>
    <w:rsid w:val="006D60A3"/>
    <w:rsid w:val="006D61CC"/>
    <w:rsid w:val="006D6DE0"/>
    <w:rsid w:val="006D6F0D"/>
    <w:rsid w:val="006D703B"/>
    <w:rsid w:val="006D7188"/>
    <w:rsid w:val="006E0205"/>
    <w:rsid w:val="006E0553"/>
    <w:rsid w:val="006E0586"/>
    <w:rsid w:val="006E0B0D"/>
    <w:rsid w:val="006E14C0"/>
    <w:rsid w:val="006E1896"/>
    <w:rsid w:val="006E1A00"/>
    <w:rsid w:val="006E1DEC"/>
    <w:rsid w:val="006E1E8E"/>
    <w:rsid w:val="006E2903"/>
    <w:rsid w:val="006E2FA2"/>
    <w:rsid w:val="006E355D"/>
    <w:rsid w:val="006E3E39"/>
    <w:rsid w:val="006E4489"/>
    <w:rsid w:val="006E46D4"/>
    <w:rsid w:val="006E4783"/>
    <w:rsid w:val="006E5019"/>
    <w:rsid w:val="006E6339"/>
    <w:rsid w:val="006E6B40"/>
    <w:rsid w:val="006E72D6"/>
    <w:rsid w:val="006E75BB"/>
    <w:rsid w:val="006E783B"/>
    <w:rsid w:val="006F0258"/>
    <w:rsid w:val="006F0873"/>
    <w:rsid w:val="006F0CB1"/>
    <w:rsid w:val="006F13EB"/>
    <w:rsid w:val="006F1682"/>
    <w:rsid w:val="006F16F9"/>
    <w:rsid w:val="006F1BBE"/>
    <w:rsid w:val="006F2395"/>
    <w:rsid w:val="006F2EEE"/>
    <w:rsid w:val="006F31FB"/>
    <w:rsid w:val="006F3367"/>
    <w:rsid w:val="006F3831"/>
    <w:rsid w:val="006F3925"/>
    <w:rsid w:val="006F3E3C"/>
    <w:rsid w:val="006F458F"/>
    <w:rsid w:val="006F5073"/>
    <w:rsid w:val="006F53E2"/>
    <w:rsid w:val="006F547B"/>
    <w:rsid w:val="006F5696"/>
    <w:rsid w:val="006F56FD"/>
    <w:rsid w:val="006F5729"/>
    <w:rsid w:val="006F6000"/>
    <w:rsid w:val="006F6B95"/>
    <w:rsid w:val="006F7A1C"/>
    <w:rsid w:val="007008CD"/>
    <w:rsid w:val="007009C4"/>
    <w:rsid w:val="007011C0"/>
    <w:rsid w:val="00701230"/>
    <w:rsid w:val="00701644"/>
    <w:rsid w:val="00701803"/>
    <w:rsid w:val="00702087"/>
    <w:rsid w:val="007028B7"/>
    <w:rsid w:val="007028F4"/>
    <w:rsid w:val="0070366C"/>
    <w:rsid w:val="007037C4"/>
    <w:rsid w:val="00703A36"/>
    <w:rsid w:val="00703A7C"/>
    <w:rsid w:val="00703CBE"/>
    <w:rsid w:val="00703FBE"/>
    <w:rsid w:val="00704709"/>
    <w:rsid w:val="00704CED"/>
    <w:rsid w:val="00704E23"/>
    <w:rsid w:val="00704E7E"/>
    <w:rsid w:val="00705618"/>
    <w:rsid w:val="00705737"/>
    <w:rsid w:val="00705B7A"/>
    <w:rsid w:val="00707A78"/>
    <w:rsid w:val="00707FFE"/>
    <w:rsid w:val="00710597"/>
    <w:rsid w:val="007109B7"/>
    <w:rsid w:val="007115E6"/>
    <w:rsid w:val="0071204A"/>
    <w:rsid w:val="00712102"/>
    <w:rsid w:val="00712139"/>
    <w:rsid w:val="00712668"/>
    <w:rsid w:val="00712AC0"/>
    <w:rsid w:val="00712C43"/>
    <w:rsid w:val="00713C55"/>
    <w:rsid w:val="00713D4E"/>
    <w:rsid w:val="0071413C"/>
    <w:rsid w:val="007144D0"/>
    <w:rsid w:val="00714864"/>
    <w:rsid w:val="00714949"/>
    <w:rsid w:val="00714D12"/>
    <w:rsid w:val="007152D2"/>
    <w:rsid w:val="00715382"/>
    <w:rsid w:val="0071589D"/>
    <w:rsid w:val="00715FB4"/>
    <w:rsid w:val="0071617F"/>
    <w:rsid w:val="00716336"/>
    <w:rsid w:val="007165A8"/>
    <w:rsid w:val="007166C7"/>
    <w:rsid w:val="00716781"/>
    <w:rsid w:val="007168C1"/>
    <w:rsid w:val="00716D9B"/>
    <w:rsid w:val="00717293"/>
    <w:rsid w:val="007172E2"/>
    <w:rsid w:val="00717D7D"/>
    <w:rsid w:val="00720136"/>
    <w:rsid w:val="00720699"/>
    <w:rsid w:val="00720E51"/>
    <w:rsid w:val="00720E93"/>
    <w:rsid w:val="007211BA"/>
    <w:rsid w:val="007211FF"/>
    <w:rsid w:val="0072218F"/>
    <w:rsid w:val="00722C07"/>
    <w:rsid w:val="00722E7A"/>
    <w:rsid w:val="007236EF"/>
    <w:rsid w:val="00723857"/>
    <w:rsid w:val="007238AA"/>
    <w:rsid w:val="00723C26"/>
    <w:rsid w:val="00724248"/>
    <w:rsid w:val="00724358"/>
    <w:rsid w:val="0072486D"/>
    <w:rsid w:val="007248DD"/>
    <w:rsid w:val="00725452"/>
    <w:rsid w:val="00725999"/>
    <w:rsid w:val="00725A5D"/>
    <w:rsid w:val="00725F8F"/>
    <w:rsid w:val="007260CA"/>
    <w:rsid w:val="0072636F"/>
    <w:rsid w:val="00726B46"/>
    <w:rsid w:val="00726DD7"/>
    <w:rsid w:val="00727161"/>
    <w:rsid w:val="00727162"/>
    <w:rsid w:val="0072735E"/>
    <w:rsid w:val="00727361"/>
    <w:rsid w:val="007274D5"/>
    <w:rsid w:val="00727724"/>
    <w:rsid w:val="007279F3"/>
    <w:rsid w:val="00727A39"/>
    <w:rsid w:val="00727F36"/>
    <w:rsid w:val="007311A2"/>
    <w:rsid w:val="007313C6"/>
    <w:rsid w:val="007319EB"/>
    <w:rsid w:val="00732027"/>
    <w:rsid w:val="00732360"/>
    <w:rsid w:val="00732539"/>
    <w:rsid w:val="00732545"/>
    <w:rsid w:val="0073274D"/>
    <w:rsid w:val="00732B08"/>
    <w:rsid w:val="00732B87"/>
    <w:rsid w:val="00732E3D"/>
    <w:rsid w:val="00732FD8"/>
    <w:rsid w:val="007333F3"/>
    <w:rsid w:val="00733615"/>
    <w:rsid w:val="00733FE3"/>
    <w:rsid w:val="0073408C"/>
    <w:rsid w:val="0073475A"/>
    <w:rsid w:val="00734AB4"/>
    <w:rsid w:val="00735043"/>
    <w:rsid w:val="0073557A"/>
    <w:rsid w:val="007355D9"/>
    <w:rsid w:val="00735B14"/>
    <w:rsid w:val="00735C00"/>
    <w:rsid w:val="00735C0E"/>
    <w:rsid w:val="0073620D"/>
    <w:rsid w:val="00736434"/>
    <w:rsid w:val="00736528"/>
    <w:rsid w:val="0073685D"/>
    <w:rsid w:val="00736B12"/>
    <w:rsid w:val="0073730D"/>
    <w:rsid w:val="00737AB1"/>
    <w:rsid w:val="007400C0"/>
    <w:rsid w:val="007402E4"/>
    <w:rsid w:val="00740631"/>
    <w:rsid w:val="007408AD"/>
    <w:rsid w:val="00740B5A"/>
    <w:rsid w:val="00740DE2"/>
    <w:rsid w:val="007413DF"/>
    <w:rsid w:val="007418F1"/>
    <w:rsid w:val="00742479"/>
    <w:rsid w:val="007425D9"/>
    <w:rsid w:val="007426CE"/>
    <w:rsid w:val="00742A95"/>
    <w:rsid w:val="00743319"/>
    <w:rsid w:val="0074332B"/>
    <w:rsid w:val="007436E0"/>
    <w:rsid w:val="00743CBF"/>
    <w:rsid w:val="00743F7F"/>
    <w:rsid w:val="00743FD0"/>
    <w:rsid w:val="00744313"/>
    <w:rsid w:val="0074518F"/>
    <w:rsid w:val="00745255"/>
    <w:rsid w:val="007452FD"/>
    <w:rsid w:val="007454AD"/>
    <w:rsid w:val="007458C6"/>
    <w:rsid w:val="00745A93"/>
    <w:rsid w:val="00745EBD"/>
    <w:rsid w:val="00745FDA"/>
    <w:rsid w:val="007460A2"/>
    <w:rsid w:val="00746718"/>
    <w:rsid w:val="0074693A"/>
    <w:rsid w:val="007469E3"/>
    <w:rsid w:val="00747009"/>
    <w:rsid w:val="00747528"/>
    <w:rsid w:val="0075002C"/>
    <w:rsid w:val="0075023F"/>
    <w:rsid w:val="007503B8"/>
    <w:rsid w:val="007503CD"/>
    <w:rsid w:val="007504F4"/>
    <w:rsid w:val="0075050F"/>
    <w:rsid w:val="007507B9"/>
    <w:rsid w:val="0075083E"/>
    <w:rsid w:val="00750964"/>
    <w:rsid w:val="00750E56"/>
    <w:rsid w:val="00751057"/>
    <w:rsid w:val="00751127"/>
    <w:rsid w:val="00751432"/>
    <w:rsid w:val="00751777"/>
    <w:rsid w:val="00751F67"/>
    <w:rsid w:val="00752046"/>
    <w:rsid w:val="00752296"/>
    <w:rsid w:val="00752A69"/>
    <w:rsid w:val="00752BFB"/>
    <w:rsid w:val="00752DDB"/>
    <w:rsid w:val="00752E18"/>
    <w:rsid w:val="00752ECE"/>
    <w:rsid w:val="00752F42"/>
    <w:rsid w:val="007540CC"/>
    <w:rsid w:val="00754C44"/>
    <w:rsid w:val="00754F46"/>
    <w:rsid w:val="007556EF"/>
    <w:rsid w:val="0075599C"/>
    <w:rsid w:val="00755D3C"/>
    <w:rsid w:val="00756158"/>
    <w:rsid w:val="00756216"/>
    <w:rsid w:val="0075645F"/>
    <w:rsid w:val="007564CC"/>
    <w:rsid w:val="0075680C"/>
    <w:rsid w:val="00756A31"/>
    <w:rsid w:val="00756C6B"/>
    <w:rsid w:val="00756E55"/>
    <w:rsid w:val="007571F2"/>
    <w:rsid w:val="00757243"/>
    <w:rsid w:val="00757255"/>
    <w:rsid w:val="00757A07"/>
    <w:rsid w:val="00757AE0"/>
    <w:rsid w:val="00757FE3"/>
    <w:rsid w:val="00760162"/>
    <w:rsid w:val="00760582"/>
    <w:rsid w:val="00760E1A"/>
    <w:rsid w:val="00760F2C"/>
    <w:rsid w:val="00761494"/>
    <w:rsid w:val="00761754"/>
    <w:rsid w:val="0076177E"/>
    <w:rsid w:val="00761B13"/>
    <w:rsid w:val="00761F73"/>
    <w:rsid w:val="00762066"/>
    <w:rsid w:val="007628B2"/>
    <w:rsid w:val="00762F71"/>
    <w:rsid w:val="00763990"/>
    <w:rsid w:val="00763B75"/>
    <w:rsid w:val="00763F54"/>
    <w:rsid w:val="00764554"/>
    <w:rsid w:val="00764B70"/>
    <w:rsid w:val="00764C2E"/>
    <w:rsid w:val="00764E25"/>
    <w:rsid w:val="00764EB1"/>
    <w:rsid w:val="0076502C"/>
    <w:rsid w:val="00765583"/>
    <w:rsid w:val="00765A2F"/>
    <w:rsid w:val="00765BFB"/>
    <w:rsid w:val="007661F5"/>
    <w:rsid w:val="00766560"/>
    <w:rsid w:val="007665F5"/>
    <w:rsid w:val="0076673A"/>
    <w:rsid w:val="00767439"/>
    <w:rsid w:val="00770043"/>
    <w:rsid w:val="007706DE"/>
    <w:rsid w:val="00770A8D"/>
    <w:rsid w:val="00770DBA"/>
    <w:rsid w:val="00770DC7"/>
    <w:rsid w:val="007712C2"/>
    <w:rsid w:val="007713B1"/>
    <w:rsid w:val="007719C0"/>
    <w:rsid w:val="00771C11"/>
    <w:rsid w:val="00771F19"/>
    <w:rsid w:val="00772317"/>
    <w:rsid w:val="007726D8"/>
    <w:rsid w:val="00772721"/>
    <w:rsid w:val="00772C9B"/>
    <w:rsid w:val="00772E0B"/>
    <w:rsid w:val="00773A5A"/>
    <w:rsid w:val="00774F8B"/>
    <w:rsid w:val="00775203"/>
    <w:rsid w:val="00775600"/>
    <w:rsid w:val="00775A4B"/>
    <w:rsid w:val="00775C09"/>
    <w:rsid w:val="00775D95"/>
    <w:rsid w:val="00775FBF"/>
    <w:rsid w:val="0077642D"/>
    <w:rsid w:val="00776BB5"/>
    <w:rsid w:val="00777732"/>
    <w:rsid w:val="00777AB3"/>
    <w:rsid w:val="00777EF2"/>
    <w:rsid w:val="0078012F"/>
    <w:rsid w:val="007804CB"/>
    <w:rsid w:val="00780E43"/>
    <w:rsid w:val="007814E3"/>
    <w:rsid w:val="007815CF"/>
    <w:rsid w:val="00782603"/>
    <w:rsid w:val="00782652"/>
    <w:rsid w:val="00782A27"/>
    <w:rsid w:val="00782A83"/>
    <w:rsid w:val="00782FE7"/>
    <w:rsid w:val="0078338C"/>
    <w:rsid w:val="007833CF"/>
    <w:rsid w:val="00783660"/>
    <w:rsid w:val="00783AB3"/>
    <w:rsid w:val="00783FC3"/>
    <w:rsid w:val="007841E5"/>
    <w:rsid w:val="00784D41"/>
    <w:rsid w:val="00784EA8"/>
    <w:rsid w:val="007850CE"/>
    <w:rsid w:val="00785238"/>
    <w:rsid w:val="00785CB0"/>
    <w:rsid w:val="007865EE"/>
    <w:rsid w:val="00786841"/>
    <w:rsid w:val="00787764"/>
    <w:rsid w:val="00787824"/>
    <w:rsid w:val="00787EB6"/>
    <w:rsid w:val="007900A2"/>
    <w:rsid w:val="00790235"/>
    <w:rsid w:val="007907F6"/>
    <w:rsid w:val="007908D9"/>
    <w:rsid w:val="007911DD"/>
    <w:rsid w:val="00791BF4"/>
    <w:rsid w:val="00791D48"/>
    <w:rsid w:val="00791E48"/>
    <w:rsid w:val="00792217"/>
    <w:rsid w:val="0079240A"/>
    <w:rsid w:val="0079336E"/>
    <w:rsid w:val="00793642"/>
    <w:rsid w:val="00793C97"/>
    <w:rsid w:val="00793C9F"/>
    <w:rsid w:val="00793FA2"/>
    <w:rsid w:val="007940C8"/>
    <w:rsid w:val="0079411E"/>
    <w:rsid w:val="00795304"/>
    <w:rsid w:val="0079674C"/>
    <w:rsid w:val="0079717A"/>
    <w:rsid w:val="007979B7"/>
    <w:rsid w:val="007A01D9"/>
    <w:rsid w:val="007A0374"/>
    <w:rsid w:val="007A03A5"/>
    <w:rsid w:val="007A0582"/>
    <w:rsid w:val="007A07C8"/>
    <w:rsid w:val="007A110F"/>
    <w:rsid w:val="007A1BB7"/>
    <w:rsid w:val="007A2044"/>
    <w:rsid w:val="007A278E"/>
    <w:rsid w:val="007A2901"/>
    <w:rsid w:val="007A2DA2"/>
    <w:rsid w:val="007A2F3E"/>
    <w:rsid w:val="007A3064"/>
    <w:rsid w:val="007A3119"/>
    <w:rsid w:val="007A34D9"/>
    <w:rsid w:val="007A3858"/>
    <w:rsid w:val="007A3B4D"/>
    <w:rsid w:val="007A3CB4"/>
    <w:rsid w:val="007A42E7"/>
    <w:rsid w:val="007A4439"/>
    <w:rsid w:val="007A4804"/>
    <w:rsid w:val="007A4B56"/>
    <w:rsid w:val="007A4FE8"/>
    <w:rsid w:val="007A577E"/>
    <w:rsid w:val="007A597D"/>
    <w:rsid w:val="007A5B6A"/>
    <w:rsid w:val="007A5D3E"/>
    <w:rsid w:val="007A5FCE"/>
    <w:rsid w:val="007A60BD"/>
    <w:rsid w:val="007A6477"/>
    <w:rsid w:val="007A68EC"/>
    <w:rsid w:val="007A69C3"/>
    <w:rsid w:val="007A6DAB"/>
    <w:rsid w:val="007A6FE4"/>
    <w:rsid w:val="007A70CC"/>
    <w:rsid w:val="007A7ADB"/>
    <w:rsid w:val="007B11D2"/>
    <w:rsid w:val="007B1472"/>
    <w:rsid w:val="007B1C7D"/>
    <w:rsid w:val="007B1F17"/>
    <w:rsid w:val="007B1F73"/>
    <w:rsid w:val="007B218C"/>
    <w:rsid w:val="007B220D"/>
    <w:rsid w:val="007B2737"/>
    <w:rsid w:val="007B280F"/>
    <w:rsid w:val="007B2D46"/>
    <w:rsid w:val="007B2F73"/>
    <w:rsid w:val="007B3002"/>
    <w:rsid w:val="007B3321"/>
    <w:rsid w:val="007B360F"/>
    <w:rsid w:val="007B373D"/>
    <w:rsid w:val="007B3847"/>
    <w:rsid w:val="007B39BD"/>
    <w:rsid w:val="007B3B4C"/>
    <w:rsid w:val="007B3E19"/>
    <w:rsid w:val="007B4016"/>
    <w:rsid w:val="007B5221"/>
    <w:rsid w:val="007B58E2"/>
    <w:rsid w:val="007B5FF0"/>
    <w:rsid w:val="007B61A3"/>
    <w:rsid w:val="007B6479"/>
    <w:rsid w:val="007B68AF"/>
    <w:rsid w:val="007B6A35"/>
    <w:rsid w:val="007B71B0"/>
    <w:rsid w:val="007B71FE"/>
    <w:rsid w:val="007B7239"/>
    <w:rsid w:val="007B76B6"/>
    <w:rsid w:val="007B798F"/>
    <w:rsid w:val="007B79D7"/>
    <w:rsid w:val="007B7AAB"/>
    <w:rsid w:val="007B7B1F"/>
    <w:rsid w:val="007C0254"/>
    <w:rsid w:val="007C08AD"/>
    <w:rsid w:val="007C0CFF"/>
    <w:rsid w:val="007C1201"/>
    <w:rsid w:val="007C1C5E"/>
    <w:rsid w:val="007C1D18"/>
    <w:rsid w:val="007C3069"/>
    <w:rsid w:val="007C320D"/>
    <w:rsid w:val="007C3469"/>
    <w:rsid w:val="007C393B"/>
    <w:rsid w:val="007C3A20"/>
    <w:rsid w:val="007C3B72"/>
    <w:rsid w:val="007C45F4"/>
    <w:rsid w:val="007C479D"/>
    <w:rsid w:val="007C4E32"/>
    <w:rsid w:val="007C5086"/>
    <w:rsid w:val="007C5B39"/>
    <w:rsid w:val="007C5CEA"/>
    <w:rsid w:val="007C6374"/>
    <w:rsid w:val="007C6678"/>
    <w:rsid w:val="007C6770"/>
    <w:rsid w:val="007C6BB3"/>
    <w:rsid w:val="007C6F98"/>
    <w:rsid w:val="007C7296"/>
    <w:rsid w:val="007C7498"/>
    <w:rsid w:val="007C78BC"/>
    <w:rsid w:val="007D0BF6"/>
    <w:rsid w:val="007D0CFB"/>
    <w:rsid w:val="007D0ECA"/>
    <w:rsid w:val="007D13E1"/>
    <w:rsid w:val="007D1A8B"/>
    <w:rsid w:val="007D2233"/>
    <w:rsid w:val="007D2A68"/>
    <w:rsid w:val="007D2AA2"/>
    <w:rsid w:val="007D362C"/>
    <w:rsid w:val="007D367C"/>
    <w:rsid w:val="007D3B12"/>
    <w:rsid w:val="007D4289"/>
    <w:rsid w:val="007D4887"/>
    <w:rsid w:val="007D4BB4"/>
    <w:rsid w:val="007D4EFD"/>
    <w:rsid w:val="007D50D1"/>
    <w:rsid w:val="007D50F0"/>
    <w:rsid w:val="007D51F8"/>
    <w:rsid w:val="007D5386"/>
    <w:rsid w:val="007D552F"/>
    <w:rsid w:val="007D57D7"/>
    <w:rsid w:val="007D5FD0"/>
    <w:rsid w:val="007D600F"/>
    <w:rsid w:val="007D6051"/>
    <w:rsid w:val="007D60EF"/>
    <w:rsid w:val="007D6DD0"/>
    <w:rsid w:val="007D6F60"/>
    <w:rsid w:val="007E02AB"/>
    <w:rsid w:val="007E0B88"/>
    <w:rsid w:val="007E0DED"/>
    <w:rsid w:val="007E120D"/>
    <w:rsid w:val="007E1987"/>
    <w:rsid w:val="007E1B9B"/>
    <w:rsid w:val="007E1BB1"/>
    <w:rsid w:val="007E1E53"/>
    <w:rsid w:val="007E2714"/>
    <w:rsid w:val="007E42A7"/>
    <w:rsid w:val="007E44D4"/>
    <w:rsid w:val="007E477E"/>
    <w:rsid w:val="007E482D"/>
    <w:rsid w:val="007E49DA"/>
    <w:rsid w:val="007E527B"/>
    <w:rsid w:val="007E52A6"/>
    <w:rsid w:val="007E57B1"/>
    <w:rsid w:val="007E58C5"/>
    <w:rsid w:val="007E5A00"/>
    <w:rsid w:val="007E5AEE"/>
    <w:rsid w:val="007E5B9D"/>
    <w:rsid w:val="007E5CED"/>
    <w:rsid w:val="007E5ED1"/>
    <w:rsid w:val="007E61B1"/>
    <w:rsid w:val="007E6447"/>
    <w:rsid w:val="007E6D1C"/>
    <w:rsid w:val="007E7396"/>
    <w:rsid w:val="007E77DD"/>
    <w:rsid w:val="007E7E17"/>
    <w:rsid w:val="007E7FD2"/>
    <w:rsid w:val="007F04A3"/>
    <w:rsid w:val="007F0509"/>
    <w:rsid w:val="007F063D"/>
    <w:rsid w:val="007F0775"/>
    <w:rsid w:val="007F0A49"/>
    <w:rsid w:val="007F1108"/>
    <w:rsid w:val="007F1146"/>
    <w:rsid w:val="007F1217"/>
    <w:rsid w:val="007F129E"/>
    <w:rsid w:val="007F17A5"/>
    <w:rsid w:val="007F1CFE"/>
    <w:rsid w:val="007F1FF3"/>
    <w:rsid w:val="007F203A"/>
    <w:rsid w:val="007F22D2"/>
    <w:rsid w:val="007F23FD"/>
    <w:rsid w:val="007F2B86"/>
    <w:rsid w:val="007F2D65"/>
    <w:rsid w:val="007F2DA6"/>
    <w:rsid w:val="007F326D"/>
    <w:rsid w:val="007F34FE"/>
    <w:rsid w:val="007F3647"/>
    <w:rsid w:val="007F36C2"/>
    <w:rsid w:val="007F3937"/>
    <w:rsid w:val="007F3BA9"/>
    <w:rsid w:val="007F3C11"/>
    <w:rsid w:val="007F3DB8"/>
    <w:rsid w:val="007F4133"/>
    <w:rsid w:val="007F4471"/>
    <w:rsid w:val="007F4694"/>
    <w:rsid w:val="007F4ADA"/>
    <w:rsid w:val="007F5282"/>
    <w:rsid w:val="007F5320"/>
    <w:rsid w:val="007F5AC7"/>
    <w:rsid w:val="007F5C2F"/>
    <w:rsid w:val="007F63C9"/>
    <w:rsid w:val="007F6414"/>
    <w:rsid w:val="007F6639"/>
    <w:rsid w:val="007F67B0"/>
    <w:rsid w:val="007F6964"/>
    <w:rsid w:val="007F6A29"/>
    <w:rsid w:val="007F6F62"/>
    <w:rsid w:val="007F7253"/>
    <w:rsid w:val="007F73A6"/>
    <w:rsid w:val="007F7663"/>
    <w:rsid w:val="007F7960"/>
    <w:rsid w:val="007F7A28"/>
    <w:rsid w:val="007F7F53"/>
    <w:rsid w:val="00800218"/>
    <w:rsid w:val="0080030A"/>
    <w:rsid w:val="008003C4"/>
    <w:rsid w:val="00800AD5"/>
    <w:rsid w:val="00800B0A"/>
    <w:rsid w:val="00800B24"/>
    <w:rsid w:val="00800F55"/>
    <w:rsid w:val="008010EF"/>
    <w:rsid w:val="00801124"/>
    <w:rsid w:val="008012F5"/>
    <w:rsid w:val="008017DE"/>
    <w:rsid w:val="008017EA"/>
    <w:rsid w:val="00801CBC"/>
    <w:rsid w:val="00802C1C"/>
    <w:rsid w:val="008037A1"/>
    <w:rsid w:val="00803AE6"/>
    <w:rsid w:val="00803B32"/>
    <w:rsid w:val="008046BD"/>
    <w:rsid w:val="00804774"/>
    <w:rsid w:val="00804944"/>
    <w:rsid w:val="0080547F"/>
    <w:rsid w:val="008057CB"/>
    <w:rsid w:val="008058C5"/>
    <w:rsid w:val="008065E2"/>
    <w:rsid w:val="00807073"/>
    <w:rsid w:val="00807641"/>
    <w:rsid w:val="00807CF2"/>
    <w:rsid w:val="008102CC"/>
    <w:rsid w:val="00810400"/>
    <w:rsid w:val="008107A2"/>
    <w:rsid w:val="008108AB"/>
    <w:rsid w:val="00810B4C"/>
    <w:rsid w:val="00810F03"/>
    <w:rsid w:val="008112F7"/>
    <w:rsid w:val="0081151D"/>
    <w:rsid w:val="0081183C"/>
    <w:rsid w:val="00811D26"/>
    <w:rsid w:val="008121C7"/>
    <w:rsid w:val="008125AC"/>
    <w:rsid w:val="00812802"/>
    <w:rsid w:val="0081396C"/>
    <w:rsid w:val="00813AED"/>
    <w:rsid w:val="00813B27"/>
    <w:rsid w:val="00813DD4"/>
    <w:rsid w:val="00813F98"/>
    <w:rsid w:val="00814317"/>
    <w:rsid w:val="008149D9"/>
    <w:rsid w:val="00814ACA"/>
    <w:rsid w:val="00814B3E"/>
    <w:rsid w:val="00814DF8"/>
    <w:rsid w:val="00814E27"/>
    <w:rsid w:val="00814ED4"/>
    <w:rsid w:val="00814F00"/>
    <w:rsid w:val="00815A2A"/>
    <w:rsid w:val="00815B05"/>
    <w:rsid w:val="008165C6"/>
    <w:rsid w:val="008166E0"/>
    <w:rsid w:val="00816A5E"/>
    <w:rsid w:val="00816A7C"/>
    <w:rsid w:val="00817198"/>
    <w:rsid w:val="008176A1"/>
    <w:rsid w:val="008176F7"/>
    <w:rsid w:val="00817700"/>
    <w:rsid w:val="00817F44"/>
    <w:rsid w:val="00817F8C"/>
    <w:rsid w:val="00820E22"/>
    <w:rsid w:val="008211CC"/>
    <w:rsid w:val="0082127E"/>
    <w:rsid w:val="00821A1F"/>
    <w:rsid w:val="00821F75"/>
    <w:rsid w:val="008224C3"/>
    <w:rsid w:val="00822736"/>
    <w:rsid w:val="0082282D"/>
    <w:rsid w:val="0082335B"/>
    <w:rsid w:val="008233FB"/>
    <w:rsid w:val="00823E25"/>
    <w:rsid w:val="00823F8C"/>
    <w:rsid w:val="0082418D"/>
    <w:rsid w:val="008241A2"/>
    <w:rsid w:val="008248AD"/>
    <w:rsid w:val="00824CE0"/>
    <w:rsid w:val="00824FCE"/>
    <w:rsid w:val="00826304"/>
    <w:rsid w:val="008265AF"/>
    <w:rsid w:val="00826785"/>
    <w:rsid w:val="00826C92"/>
    <w:rsid w:val="0082728D"/>
    <w:rsid w:val="008272AA"/>
    <w:rsid w:val="00827605"/>
    <w:rsid w:val="0082785B"/>
    <w:rsid w:val="00827B10"/>
    <w:rsid w:val="00827CD8"/>
    <w:rsid w:val="00830519"/>
    <w:rsid w:val="008313E6"/>
    <w:rsid w:val="00831DFC"/>
    <w:rsid w:val="00831E5A"/>
    <w:rsid w:val="00831F54"/>
    <w:rsid w:val="00832121"/>
    <w:rsid w:val="00832138"/>
    <w:rsid w:val="00832284"/>
    <w:rsid w:val="008322BB"/>
    <w:rsid w:val="0083254F"/>
    <w:rsid w:val="008326A5"/>
    <w:rsid w:val="008328CE"/>
    <w:rsid w:val="0083296C"/>
    <w:rsid w:val="0083304A"/>
    <w:rsid w:val="00833324"/>
    <w:rsid w:val="0083333B"/>
    <w:rsid w:val="00834138"/>
    <w:rsid w:val="008343D1"/>
    <w:rsid w:val="00835046"/>
    <w:rsid w:val="0083563E"/>
    <w:rsid w:val="0083592C"/>
    <w:rsid w:val="00835BA4"/>
    <w:rsid w:val="00835CEA"/>
    <w:rsid w:val="00835D95"/>
    <w:rsid w:val="0083613F"/>
    <w:rsid w:val="00837AC9"/>
    <w:rsid w:val="00837C61"/>
    <w:rsid w:val="0084096F"/>
    <w:rsid w:val="00840D0E"/>
    <w:rsid w:val="00841429"/>
    <w:rsid w:val="00841BFB"/>
    <w:rsid w:val="00841DE7"/>
    <w:rsid w:val="0084276E"/>
    <w:rsid w:val="00842C70"/>
    <w:rsid w:val="00842E1C"/>
    <w:rsid w:val="00843010"/>
    <w:rsid w:val="008432BF"/>
    <w:rsid w:val="00843DE2"/>
    <w:rsid w:val="00844338"/>
    <w:rsid w:val="00844342"/>
    <w:rsid w:val="008444E6"/>
    <w:rsid w:val="008447B7"/>
    <w:rsid w:val="00844D49"/>
    <w:rsid w:val="00845061"/>
    <w:rsid w:val="008454A6"/>
    <w:rsid w:val="00845B3F"/>
    <w:rsid w:val="00845D8F"/>
    <w:rsid w:val="00846485"/>
    <w:rsid w:val="00846938"/>
    <w:rsid w:val="00846C1F"/>
    <w:rsid w:val="00846F49"/>
    <w:rsid w:val="00847A20"/>
    <w:rsid w:val="00847B90"/>
    <w:rsid w:val="008500E2"/>
    <w:rsid w:val="008502FA"/>
    <w:rsid w:val="00850D24"/>
    <w:rsid w:val="00851017"/>
    <w:rsid w:val="008518E6"/>
    <w:rsid w:val="0085192B"/>
    <w:rsid w:val="00851CDD"/>
    <w:rsid w:val="00852248"/>
    <w:rsid w:val="008523F3"/>
    <w:rsid w:val="00852832"/>
    <w:rsid w:val="00852C5F"/>
    <w:rsid w:val="0085345B"/>
    <w:rsid w:val="00853767"/>
    <w:rsid w:val="00853792"/>
    <w:rsid w:val="00853FC1"/>
    <w:rsid w:val="0085401C"/>
    <w:rsid w:val="008545F6"/>
    <w:rsid w:val="008547DB"/>
    <w:rsid w:val="00854832"/>
    <w:rsid w:val="00855123"/>
    <w:rsid w:val="00855C84"/>
    <w:rsid w:val="00855ED4"/>
    <w:rsid w:val="00856710"/>
    <w:rsid w:val="00857320"/>
    <w:rsid w:val="0085739F"/>
    <w:rsid w:val="0085756A"/>
    <w:rsid w:val="0085790D"/>
    <w:rsid w:val="00857A83"/>
    <w:rsid w:val="00857D5B"/>
    <w:rsid w:val="00857E4B"/>
    <w:rsid w:val="00860411"/>
    <w:rsid w:val="0086072D"/>
    <w:rsid w:val="008608C4"/>
    <w:rsid w:val="00860A8E"/>
    <w:rsid w:val="00861652"/>
    <w:rsid w:val="008616DD"/>
    <w:rsid w:val="00862AED"/>
    <w:rsid w:val="00863727"/>
    <w:rsid w:val="00863A03"/>
    <w:rsid w:val="00863AB9"/>
    <w:rsid w:val="00863AD6"/>
    <w:rsid w:val="00863F05"/>
    <w:rsid w:val="00863F2B"/>
    <w:rsid w:val="00863FB8"/>
    <w:rsid w:val="00864137"/>
    <w:rsid w:val="008643E9"/>
    <w:rsid w:val="0086444C"/>
    <w:rsid w:val="008647C3"/>
    <w:rsid w:val="00864A9A"/>
    <w:rsid w:val="00864D1B"/>
    <w:rsid w:val="008651F9"/>
    <w:rsid w:val="008656E0"/>
    <w:rsid w:val="008656E5"/>
    <w:rsid w:val="0086581B"/>
    <w:rsid w:val="008658C1"/>
    <w:rsid w:val="00865BB9"/>
    <w:rsid w:val="00866181"/>
    <w:rsid w:val="00866348"/>
    <w:rsid w:val="00866526"/>
    <w:rsid w:val="008671FA"/>
    <w:rsid w:val="00867428"/>
    <w:rsid w:val="00867556"/>
    <w:rsid w:val="00867A20"/>
    <w:rsid w:val="00870041"/>
    <w:rsid w:val="0087013E"/>
    <w:rsid w:val="00870F55"/>
    <w:rsid w:val="00871029"/>
    <w:rsid w:val="0087102C"/>
    <w:rsid w:val="0087124D"/>
    <w:rsid w:val="00871646"/>
    <w:rsid w:val="00871764"/>
    <w:rsid w:val="008719AD"/>
    <w:rsid w:val="00871B4D"/>
    <w:rsid w:val="00871EAA"/>
    <w:rsid w:val="008722BC"/>
    <w:rsid w:val="00872A68"/>
    <w:rsid w:val="00872EB7"/>
    <w:rsid w:val="008731EC"/>
    <w:rsid w:val="00873673"/>
    <w:rsid w:val="0087381D"/>
    <w:rsid w:val="00873AF4"/>
    <w:rsid w:val="00873CA5"/>
    <w:rsid w:val="00873D42"/>
    <w:rsid w:val="00874222"/>
    <w:rsid w:val="0087478F"/>
    <w:rsid w:val="008747C5"/>
    <w:rsid w:val="00875D46"/>
    <w:rsid w:val="008764D0"/>
    <w:rsid w:val="00876F90"/>
    <w:rsid w:val="00877229"/>
    <w:rsid w:val="00877355"/>
    <w:rsid w:val="00877446"/>
    <w:rsid w:val="0087783C"/>
    <w:rsid w:val="0087790A"/>
    <w:rsid w:val="008806F1"/>
    <w:rsid w:val="0088108B"/>
    <w:rsid w:val="0088126B"/>
    <w:rsid w:val="008813BA"/>
    <w:rsid w:val="008817C4"/>
    <w:rsid w:val="008819C1"/>
    <w:rsid w:val="00881EF7"/>
    <w:rsid w:val="00882099"/>
    <w:rsid w:val="00882B2B"/>
    <w:rsid w:val="00882D47"/>
    <w:rsid w:val="00882F6C"/>
    <w:rsid w:val="00883730"/>
    <w:rsid w:val="00883D65"/>
    <w:rsid w:val="008845A3"/>
    <w:rsid w:val="008848F2"/>
    <w:rsid w:val="008854D2"/>
    <w:rsid w:val="008856A4"/>
    <w:rsid w:val="00885B91"/>
    <w:rsid w:val="00885DAD"/>
    <w:rsid w:val="00886396"/>
    <w:rsid w:val="008867E7"/>
    <w:rsid w:val="00886B17"/>
    <w:rsid w:val="0088704E"/>
    <w:rsid w:val="00887193"/>
    <w:rsid w:val="008878E8"/>
    <w:rsid w:val="0088790D"/>
    <w:rsid w:val="00887B20"/>
    <w:rsid w:val="00887E4F"/>
    <w:rsid w:val="00887EE9"/>
    <w:rsid w:val="00890342"/>
    <w:rsid w:val="00890513"/>
    <w:rsid w:val="00891063"/>
    <w:rsid w:val="008915DB"/>
    <w:rsid w:val="00891B3B"/>
    <w:rsid w:val="00891BD4"/>
    <w:rsid w:val="0089202F"/>
    <w:rsid w:val="008922AC"/>
    <w:rsid w:val="00892591"/>
    <w:rsid w:val="008929AC"/>
    <w:rsid w:val="00892B75"/>
    <w:rsid w:val="00892D5E"/>
    <w:rsid w:val="00892EC3"/>
    <w:rsid w:val="0089319A"/>
    <w:rsid w:val="008941D9"/>
    <w:rsid w:val="00894216"/>
    <w:rsid w:val="008943E3"/>
    <w:rsid w:val="00894D49"/>
    <w:rsid w:val="0089511C"/>
    <w:rsid w:val="0089589E"/>
    <w:rsid w:val="008964E2"/>
    <w:rsid w:val="008964F9"/>
    <w:rsid w:val="00896E58"/>
    <w:rsid w:val="00897032"/>
    <w:rsid w:val="008976E1"/>
    <w:rsid w:val="00897747"/>
    <w:rsid w:val="0089776A"/>
    <w:rsid w:val="00897C1E"/>
    <w:rsid w:val="00897D3A"/>
    <w:rsid w:val="00897D84"/>
    <w:rsid w:val="00897FD5"/>
    <w:rsid w:val="008A0044"/>
    <w:rsid w:val="008A01D6"/>
    <w:rsid w:val="008A0813"/>
    <w:rsid w:val="008A0B35"/>
    <w:rsid w:val="008A110D"/>
    <w:rsid w:val="008A1624"/>
    <w:rsid w:val="008A18AB"/>
    <w:rsid w:val="008A1C06"/>
    <w:rsid w:val="008A2009"/>
    <w:rsid w:val="008A2B12"/>
    <w:rsid w:val="008A3184"/>
    <w:rsid w:val="008A33FD"/>
    <w:rsid w:val="008A4669"/>
    <w:rsid w:val="008A4961"/>
    <w:rsid w:val="008A502C"/>
    <w:rsid w:val="008A5074"/>
    <w:rsid w:val="008A50F8"/>
    <w:rsid w:val="008A52B6"/>
    <w:rsid w:val="008A591A"/>
    <w:rsid w:val="008A5DD3"/>
    <w:rsid w:val="008A5E0B"/>
    <w:rsid w:val="008A5ECB"/>
    <w:rsid w:val="008A6A0E"/>
    <w:rsid w:val="008A6E3F"/>
    <w:rsid w:val="008A6EBB"/>
    <w:rsid w:val="008A71D2"/>
    <w:rsid w:val="008B0125"/>
    <w:rsid w:val="008B05C3"/>
    <w:rsid w:val="008B1105"/>
    <w:rsid w:val="008B1B46"/>
    <w:rsid w:val="008B1F25"/>
    <w:rsid w:val="008B203D"/>
    <w:rsid w:val="008B28B8"/>
    <w:rsid w:val="008B2A82"/>
    <w:rsid w:val="008B3D6B"/>
    <w:rsid w:val="008B4808"/>
    <w:rsid w:val="008B4C3F"/>
    <w:rsid w:val="008B53B2"/>
    <w:rsid w:val="008B5D42"/>
    <w:rsid w:val="008B6788"/>
    <w:rsid w:val="008B7033"/>
    <w:rsid w:val="008B70A6"/>
    <w:rsid w:val="008B70E9"/>
    <w:rsid w:val="008B78EC"/>
    <w:rsid w:val="008B7AD5"/>
    <w:rsid w:val="008C00C3"/>
    <w:rsid w:val="008C03FE"/>
    <w:rsid w:val="008C0832"/>
    <w:rsid w:val="008C0FCF"/>
    <w:rsid w:val="008C1265"/>
    <w:rsid w:val="008C16FC"/>
    <w:rsid w:val="008C1E4A"/>
    <w:rsid w:val="008C237F"/>
    <w:rsid w:val="008C27FF"/>
    <w:rsid w:val="008C3049"/>
    <w:rsid w:val="008C3340"/>
    <w:rsid w:val="008C36BD"/>
    <w:rsid w:val="008C36D0"/>
    <w:rsid w:val="008C3B32"/>
    <w:rsid w:val="008C3E59"/>
    <w:rsid w:val="008C4ABE"/>
    <w:rsid w:val="008C4BB0"/>
    <w:rsid w:val="008C6074"/>
    <w:rsid w:val="008C6124"/>
    <w:rsid w:val="008C61EA"/>
    <w:rsid w:val="008C624F"/>
    <w:rsid w:val="008C63DF"/>
    <w:rsid w:val="008C6CDD"/>
    <w:rsid w:val="008C7870"/>
    <w:rsid w:val="008C78F5"/>
    <w:rsid w:val="008C7A6A"/>
    <w:rsid w:val="008C7D07"/>
    <w:rsid w:val="008C7D2C"/>
    <w:rsid w:val="008D00CC"/>
    <w:rsid w:val="008D0BCB"/>
    <w:rsid w:val="008D0C77"/>
    <w:rsid w:val="008D11AD"/>
    <w:rsid w:val="008D165A"/>
    <w:rsid w:val="008D2816"/>
    <w:rsid w:val="008D2B86"/>
    <w:rsid w:val="008D308A"/>
    <w:rsid w:val="008D31BC"/>
    <w:rsid w:val="008D3664"/>
    <w:rsid w:val="008D39B5"/>
    <w:rsid w:val="008D3A8E"/>
    <w:rsid w:val="008D3AB0"/>
    <w:rsid w:val="008D41B2"/>
    <w:rsid w:val="008D4450"/>
    <w:rsid w:val="008D4A5E"/>
    <w:rsid w:val="008D4AC6"/>
    <w:rsid w:val="008D4C7D"/>
    <w:rsid w:val="008D52A2"/>
    <w:rsid w:val="008D57E7"/>
    <w:rsid w:val="008D5BD5"/>
    <w:rsid w:val="008D6DEB"/>
    <w:rsid w:val="008D6EAC"/>
    <w:rsid w:val="008D7981"/>
    <w:rsid w:val="008D7BA5"/>
    <w:rsid w:val="008D7FA2"/>
    <w:rsid w:val="008E06A2"/>
    <w:rsid w:val="008E138A"/>
    <w:rsid w:val="008E202E"/>
    <w:rsid w:val="008E2585"/>
    <w:rsid w:val="008E2D8B"/>
    <w:rsid w:val="008E371C"/>
    <w:rsid w:val="008E37DD"/>
    <w:rsid w:val="008E38D2"/>
    <w:rsid w:val="008E3B46"/>
    <w:rsid w:val="008E3C06"/>
    <w:rsid w:val="008E4A9F"/>
    <w:rsid w:val="008E4D8C"/>
    <w:rsid w:val="008E5857"/>
    <w:rsid w:val="008E5BE9"/>
    <w:rsid w:val="008E5D2D"/>
    <w:rsid w:val="008E5F14"/>
    <w:rsid w:val="008E5F26"/>
    <w:rsid w:val="008E654B"/>
    <w:rsid w:val="008E6BC2"/>
    <w:rsid w:val="008E72A7"/>
    <w:rsid w:val="008E74F1"/>
    <w:rsid w:val="008E778F"/>
    <w:rsid w:val="008F03F7"/>
    <w:rsid w:val="008F0B3A"/>
    <w:rsid w:val="008F1142"/>
    <w:rsid w:val="008F11D1"/>
    <w:rsid w:val="008F18C9"/>
    <w:rsid w:val="008F1B2C"/>
    <w:rsid w:val="008F2193"/>
    <w:rsid w:val="008F2657"/>
    <w:rsid w:val="008F26CA"/>
    <w:rsid w:val="008F276B"/>
    <w:rsid w:val="008F281C"/>
    <w:rsid w:val="008F2B7D"/>
    <w:rsid w:val="008F3A3D"/>
    <w:rsid w:val="008F3CAE"/>
    <w:rsid w:val="008F40F0"/>
    <w:rsid w:val="008F4F2B"/>
    <w:rsid w:val="008F4F69"/>
    <w:rsid w:val="008F5113"/>
    <w:rsid w:val="008F5574"/>
    <w:rsid w:val="008F5749"/>
    <w:rsid w:val="008F587B"/>
    <w:rsid w:val="008F5BB8"/>
    <w:rsid w:val="008F5E88"/>
    <w:rsid w:val="008F604B"/>
    <w:rsid w:val="008F66C0"/>
    <w:rsid w:val="008F6DF4"/>
    <w:rsid w:val="008F7033"/>
    <w:rsid w:val="008F706A"/>
    <w:rsid w:val="008F714A"/>
    <w:rsid w:val="008F7CBA"/>
    <w:rsid w:val="008F7F05"/>
    <w:rsid w:val="00900452"/>
    <w:rsid w:val="0090085D"/>
    <w:rsid w:val="00900BF5"/>
    <w:rsid w:val="00900E12"/>
    <w:rsid w:val="00901015"/>
    <w:rsid w:val="009016FB"/>
    <w:rsid w:val="00901A30"/>
    <w:rsid w:val="00902A19"/>
    <w:rsid w:val="00902B53"/>
    <w:rsid w:val="0090302A"/>
    <w:rsid w:val="00903170"/>
    <w:rsid w:val="009035C3"/>
    <w:rsid w:val="0090365A"/>
    <w:rsid w:val="00903C44"/>
    <w:rsid w:val="00903CAE"/>
    <w:rsid w:val="00903D49"/>
    <w:rsid w:val="009044A0"/>
    <w:rsid w:val="00904A74"/>
    <w:rsid w:val="00904FD0"/>
    <w:rsid w:val="0090520F"/>
    <w:rsid w:val="0090538B"/>
    <w:rsid w:val="00905A40"/>
    <w:rsid w:val="00905D06"/>
    <w:rsid w:val="00906161"/>
    <w:rsid w:val="0090741D"/>
    <w:rsid w:val="009074CC"/>
    <w:rsid w:val="00907BC1"/>
    <w:rsid w:val="00907C82"/>
    <w:rsid w:val="00907F07"/>
    <w:rsid w:val="00907FEC"/>
    <w:rsid w:val="00910406"/>
    <w:rsid w:val="00910775"/>
    <w:rsid w:val="00910C3C"/>
    <w:rsid w:val="009110D1"/>
    <w:rsid w:val="00911572"/>
    <w:rsid w:val="009118B9"/>
    <w:rsid w:val="00911D45"/>
    <w:rsid w:val="00912006"/>
    <w:rsid w:val="00912397"/>
    <w:rsid w:val="009123C1"/>
    <w:rsid w:val="009127B4"/>
    <w:rsid w:val="00912F0E"/>
    <w:rsid w:val="00913AE9"/>
    <w:rsid w:val="00913DF8"/>
    <w:rsid w:val="00914194"/>
    <w:rsid w:val="00914C05"/>
    <w:rsid w:val="00915028"/>
    <w:rsid w:val="00915793"/>
    <w:rsid w:val="00915973"/>
    <w:rsid w:val="00915C43"/>
    <w:rsid w:val="00915DF1"/>
    <w:rsid w:val="00916315"/>
    <w:rsid w:val="0091660D"/>
    <w:rsid w:val="009166A2"/>
    <w:rsid w:val="009166FF"/>
    <w:rsid w:val="00916807"/>
    <w:rsid w:val="00916DB5"/>
    <w:rsid w:val="00916E47"/>
    <w:rsid w:val="00916E4E"/>
    <w:rsid w:val="009177D5"/>
    <w:rsid w:val="009177F1"/>
    <w:rsid w:val="00917F92"/>
    <w:rsid w:val="009200F2"/>
    <w:rsid w:val="00920832"/>
    <w:rsid w:val="00920844"/>
    <w:rsid w:val="00920B71"/>
    <w:rsid w:val="00920D59"/>
    <w:rsid w:val="00920DD6"/>
    <w:rsid w:val="00921E7B"/>
    <w:rsid w:val="00921F7F"/>
    <w:rsid w:val="0092203D"/>
    <w:rsid w:val="009223FD"/>
    <w:rsid w:val="009227F6"/>
    <w:rsid w:val="00923369"/>
    <w:rsid w:val="00923BDB"/>
    <w:rsid w:val="00923DE7"/>
    <w:rsid w:val="00923F68"/>
    <w:rsid w:val="00923F93"/>
    <w:rsid w:val="0092409B"/>
    <w:rsid w:val="009242E5"/>
    <w:rsid w:val="00924625"/>
    <w:rsid w:val="0092483D"/>
    <w:rsid w:val="00924A43"/>
    <w:rsid w:val="00924BB3"/>
    <w:rsid w:val="00924C74"/>
    <w:rsid w:val="00924D2A"/>
    <w:rsid w:val="00924D3D"/>
    <w:rsid w:val="00924D56"/>
    <w:rsid w:val="00924E7F"/>
    <w:rsid w:val="009256AD"/>
    <w:rsid w:val="0092593B"/>
    <w:rsid w:val="00926411"/>
    <w:rsid w:val="00926CF1"/>
    <w:rsid w:val="009273FB"/>
    <w:rsid w:val="00927C10"/>
    <w:rsid w:val="00927CF4"/>
    <w:rsid w:val="009306FB"/>
    <w:rsid w:val="00930FCF"/>
    <w:rsid w:val="00931683"/>
    <w:rsid w:val="00931A23"/>
    <w:rsid w:val="00931A32"/>
    <w:rsid w:val="009321FF"/>
    <w:rsid w:val="0093243A"/>
    <w:rsid w:val="00932B57"/>
    <w:rsid w:val="00932DDB"/>
    <w:rsid w:val="00932EFE"/>
    <w:rsid w:val="009330DF"/>
    <w:rsid w:val="009333C4"/>
    <w:rsid w:val="00933644"/>
    <w:rsid w:val="00933A1E"/>
    <w:rsid w:val="00933A35"/>
    <w:rsid w:val="00933CF0"/>
    <w:rsid w:val="00933D8E"/>
    <w:rsid w:val="009343D0"/>
    <w:rsid w:val="00934A24"/>
    <w:rsid w:val="00935051"/>
    <w:rsid w:val="00935185"/>
    <w:rsid w:val="009351AD"/>
    <w:rsid w:val="00935C34"/>
    <w:rsid w:val="00936242"/>
    <w:rsid w:val="009367A1"/>
    <w:rsid w:val="00936EB7"/>
    <w:rsid w:val="009373FE"/>
    <w:rsid w:val="00937B90"/>
    <w:rsid w:val="00940608"/>
    <w:rsid w:val="00940EBA"/>
    <w:rsid w:val="009412EB"/>
    <w:rsid w:val="0094138A"/>
    <w:rsid w:val="0094210B"/>
    <w:rsid w:val="009430C3"/>
    <w:rsid w:val="00943866"/>
    <w:rsid w:val="00943874"/>
    <w:rsid w:val="009439F8"/>
    <w:rsid w:val="00943A2D"/>
    <w:rsid w:val="00943A8C"/>
    <w:rsid w:val="00943AE8"/>
    <w:rsid w:val="0094401D"/>
    <w:rsid w:val="00944368"/>
    <w:rsid w:val="0094590B"/>
    <w:rsid w:val="00946AB0"/>
    <w:rsid w:val="00946B00"/>
    <w:rsid w:val="00946F3D"/>
    <w:rsid w:val="00946F9D"/>
    <w:rsid w:val="0094749C"/>
    <w:rsid w:val="00947A81"/>
    <w:rsid w:val="00947C28"/>
    <w:rsid w:val="00947E07"/>
    <w:rsid w:val="0095029C"/>
    <w:rsid w:val="00950A0D"/>
    <w:rsid w:val="00950DE4"/>
    <w:rsid w:val="00950FAE"/>
    <w:rsid w:val="0095136F"/>
    <w:rsid w:val="00951620"/>
    <w:rsid w:val="00951805"/>
    <w:rsid w:val="0095202A"/>
    <w:rsid w:val="00952AE2"/>
    <w:rsid w:val="00952E6F"/>
    <w:rsid w:val="00952E96"/>
    <w:rsid w:val="0095310D"/>
    <w:rsid w:val="00953A08"/>
    <w:rsid w:val="00953CBB"/>
    <w:rsid w:val="00953FA5"/>
    <w:rsid w:val="00954136"/>
    <w:rsid w:val="00954170"/>
    <w:rsid w:val="00954224"/>
    <w:rsid w:val="00954970"/>
    <w:rsid w:val="00954F94"/>
    <w:rsid w:val="009554A8"/>
    <w:rsid w:val="00955E29"/>
    <w:rsid w:val="00956805"/>
    <w:rsid w:val="00956D71"/>
    <w:rsid w:val="009576FD"/>
    <w:rsid w:val="00957744"/>
    <w:rsid w:val="009577C3"/>
    <w:rsid w:val="0095782C"/>
    <w:rsid w:val="00957863"/>
    <w:rsid w:val="0095791D"/>
    <w:rsid w:val="00957A80"/>
    <w:rsid w:val="00957EF5"/>
    <w:rsid w:val="0096069C"/>
    <w:rsid w:val="00960A94"/>
    <w:rsid w:val="00960C4C"/>
    <w:rsid w:val="009612A0"/>
    <w:rsid w:val="00961428"/>
    <w:rsid w:val="00961910"/>
    <w:rsid w:val="00961A65"/>
    <w:rsid w:val="00962076"/>
    <w:rsid w:val="00962336"/>
    <w:rsid w:val="00962449"/>
    <w:rsid w:val="00962757"/>
    <w:rsid w:val="009629B0"/>
    <w:rsid w:val="009634A5"/>
    <w:rsid w:val="009639B4"/>
    <w:rsid w:val="0096469B"/>
    <w:rsid w:val="00964BB3"/>
    <w:rsid w:val="00964CAB"/>
    <w:rsid w:val="00965158"/>
    <w:rsid w:val="00965577"/>
    <w:rsid w:val="00965993"/>
    <w:rsid w:val="009662D8"/>
    <w:rsid w:val="00966584"/>
    <w:rsid w:val="00966DA4"/>
    <w:rsid w:val="00967425"/>
    <w:rsid w:val="00967582"/>
    <w:rsid w:val="00967872"/>
    <w:rsid w:val="00967DEF"/>
    <w:rsid w:val="0097047D"/>
    <w:rsid w:val="00970B93"/>
    <w:rsid w:val="00970D3A"/>
    <w:rsid w:val="00971018"/>
    <w:rsid w:val="009712A0"/>
    <w:rsid w:val="0097130B"/>
    <w:rsid w:val="009715CC"/>
    <w:rsid w:val="0097163F"/>
    <w:rsid w:val="00971E0A"/>
    <w:rsid w:val="00971EAC"/>
    <w:rsid w:val="00971F58"/>
    <w:rsid w:val="009721C4"/>
    <w:rsid w:val="0097238B"/>
    <w:rsid w:val="00972A35"/>
    <w:rsid w:val="00972A36"/>
    <w:rsid w:val="00972B38"/>
    <w:rsid w:val="00972CBC"/>
    <w:rsid w:val="00972D84"/>
    <w:rsid w:val="00973074"/>
    <w:rsid w:val="009731B1"/>
    <w:rsid w:val="00973E0E"/>
    <w:rsid w:val="0097407B"/>
    <w:rsid w:val="009744BE"/>
    <w:rsid w:val="0097455F"/>
    <w:rsid w:val="00974A02"/>
    <w:rsid w:val="00974A77"/>
    <w:rsid w:val="00974F11"/>
    <w:rsid w:val="009755EC"/>
    <w:rsid w:val="0097570E"/>
    <w:rsid w:val="00975A0B"/>
    <w:rsid w:val="00975E33"/>
    <w:rsid w:val="00976746"/>
    <w:rsid w:val="00976936"/>
    <w:rsid w:val="00976B9D"/>
    <w:rsid w:val="00977418"/>
    <w:rsid w:val="00977867"/>
    <w:rsid w:val="00977941"/>
    <w:rsid w:val="00977CCA"/>
    <w:rsid w:val="00977D86"/>
    <w:rsid w:val="00980298"/>
    <w:rsid w:val="00981032"/>
    <w:rsid w:val="00981118"/>
    <w:rsid w:val="00981510"/>
    <w:rsid w:val="0098175A"/>
    <w:rsid w:val="00982708"/>
    <w:rsid w:val="00982F4C"/>
    <w:rsid w:val="00982F81"/>
    <w:rsid w:val="009836EE"/>
    <w:rsid w:val="00984582"/>
    <w:rsid w:val="00984796"/>
    <w:rsid w:val="009847DC"/>
    <w:rsid w:val="00985564"/>
    <w:rsid w:val="00985C34"/>
    <w:rsid w:val="00985EB9"/>
    <w:rsid w:val="0098684C"/>
    <w:rsid w:val="00986CD2"/>
    <w:rsid w:val="009873EC"/>
    <w:rsid w:val="00987918"/>
    <w:rsid w:val="00987A5A"/>
    <w:rsid w:val="0099024E"/>
    <w:rsid w:val="00990800"/>
    <w:rsid w:val="00990C3C"/>
    <w:rsid w:val="00990F26"/>
    <w:rsid w:val="0099102E"/>
    <w:rsid w:val="009910F4"/>
    <w:rsid w:val="009915A2"/>
    <w:rsid w:val="009921C3"/>
    <w:rsid w:val="0099231C"/>
    <w:rsid w:val="009923D2"/>
    <w:rsid w:val="00992A9E"/>
    <w:rsid w:val="00992E56"/>
    <w:rsid w:val="009932DF"/>
    <w:rsid w:val="0099332F"/>
    <w:rsid w:val="0099351A"/>
    <w:rsid w:val="00993D14"/>
    <w:rsid w:val="009940CD"/>
    <w:rsid w:val="0099436E"/>
    <w:rsid w:val="00994836"/>
    <w:rsid w:val="00994893"/>
    <w:rsid w:val="00994C9F"/>
    <w:rsid w:val="00994D43"/>
    <w:rsid w:val="00994D9F"/>
    <w:rsid w:val="00994DA8"/>
    <w:rsid w:val="00994F8F"/>
    <w:rsid w:val="00994FBE"/>
    <w:rsid w:val="009955B5"/>
    <w:rsid w:val="00995A46"/>
    <w:rsid w:val="00995A9E"/>
    <w:rsid w:val="00995BE3"/>
    <w:rsid w:val="0099622C"/>
    <w:rsid w:val="00996E39"/>
    <w:rsid w:val="0099721F"/>
    <w:rsid w:val="009973B9"/>
    <w:rsid w:val="00997991"/>
    <w:rsid w:val="00997A0F"/>
    <w:rsid w:val="00997B3E"/>
    <w:rsid w:val="00997D23"/>
    <w:rsid w:val="00997D82"/>
    <w:rsid w:val="009A048E"/>
    <w:rsid w:val="009A0A24"/>
    <w:rsid w:val="009A0BCA"/>
    <w:rsid w:val="009A13B3"/>
    <w:rsid w:val="009A16D6"/>
    <w:rsid w:val="009A1963"/>
    <w:rsid w:val="009A1ACC"/>
    <w:rsid w:val="009A1C57"/>
    <w:rsid w:val="009A23A7"/>
    <w:rsid w:val="009A257F"/>
    <w:rsid w:val="009A3F99"/>
    <w:rsid w:val="009A485A"/>
    <w:rsid w:val="009A4ECB"/>
    <w:rsid w:val="009A4F01"/>
    <w:rsid w:val="009A5B33"/>
    <w:rsid w:val="009A604B"/>
    <w:rsid w:val="009A6490"/>
    <w:rsid w:val="009A67C2"/>
    <w:rsid w:val="009A6D44"/>
    <w:rsid w:val="009A753B"/>
    <w:rsid w:val="009A7B0E"/>
    <w:rsid w:val="009A7FF8"/>
    <w:rsid w:val="009B04F6"/>
    <w:rsid w:val="009B081B"/>
    <w:rsid w:val="009B08C2"/>
    <w:rsid w:val="009B0BE0"/>
    <w:rsid w:val="009B0EE5"/>
    <w:rsid w:val="009B16ED"/>
    <w:rsid w:val="009B1F85"/>
    <w:rsid w:val="009B20C2"/>
    <w:rsid w:val="009B2C55"/>
    <w:rsid w:val="009B2E2C"/>
    <w:rsid w:val="009B33F0"/>
    <w:rsid w:val="009B3468"/>
    <w:rsid w:val="009B35C8"/>
    <w:rsid w:val="009B37D6"/>
    <w:rsid w:val="009B3A22"/>
    <w:rsid w:val="009B3C50"/>
    <w:rsid w:val="009B3D78"/>
    <w:rsid w:val="009B4E34"/>
    <w:rsid w:val="009B62E5"/>
    <w:rsid w:val="009B644D"/>
    <w:rsid w:val="009B6F92"/>
    <w:rsid w:val="009B7089"/>
    <w:rsid w:val="009B717C"/>
    <w:rsid w:val="009B725F"/>
    <w:rsid w:val="009B7F50"/>
    <w:rsid w:val="009C09C9"/>
    <w:rsid w:val="009C0C20"/>
    <w:rsid w:val="009C12A0"/>
    <w:rsid w:val="009C1414"/>
    <w:rsid w:val="009C1461"/>
    <w:rsid w:val="009C23DB"/>
    <w:rsid w:val="009C26B3"/>
    <w:rsid w:val="009C2776"/>
    <w:rsid w:val="009C2843"/>
    <w:rsid w:val="009C28D9"/>
    <w:rsid w:val="009C2BDC"/>
    <w:rsid w:val="009C2C2E"/>
    <w:rsid w:val="009C39FA"/>
    <w:rsid w:val="009C3A92"/>
    <w:rsid w:val="009C3E82"/>
    <w:rsid w:val="009C4143"/>
    <w:rsid w:val="009C45E7"/>
    <w:rsid w:val="009C562C"/>
    <w:rsid w:val="009C5A35"/>
    <w:rsid w:val="009C6819"/>
    <w:rsid w:val="009D0327"/>
    <w:rsid w:val="009D099D"/>
    <w:rsid w:val="009D0EF6"/>
    <w:rsid w:val="009D0FA6"/>
    <w:rsid w:val="009D16A6"/>
    <w:rsid w:val="009D16F2"/>
    <w:rsid w:val="009D18E6"/>
    <w:rsid w:val="009D1AEB"/>
    <w:rsid w:val="009D2075"/>
    <w:rsid w:val="009D2262"/>
    <w:rsid w:val="009D2943"/>
    <w:rsid w:val="009D2B6F"/>
    <w:rsid w:val="009D2B75"/>
    <w:rsid w:val="009D318F"/>
    <w:rsid w:val="009D3305"/>
    <w:rsid w:val="009D3874"/>
    <w:rsid w:val="009D4337"/>
    <w:rsid w:val="009D465A"/>
    <w:rsid w:val="009D4693"/>
    <w:rsid w:val="009D4D4A"/>
    <w:rsid w:val="009D5304"/>
    <w:rsid w:val="009D54C0"/>
    <w:rsid w:val="009D5749"/>
    <w:rsid w:val="009D58B8"/>
    <w:rsid w:val="009D58E3"/>
    <w:rsid w:val="009D5B5E"/>
    <w:rsid w:val="009D6129"/>
    <w:rsid w:val="009D62D2"/>
    <w:rsid w:val="009D6A63"/>
    <w:rsid w:val="009D7058"/>
    <w:rsid w:val="009D7236"/>
    <w:rsid w:val="009D753C"/>
    <w:rsid w:val="009D785C"/>
    <w:rsid w:val="009E024F"/>
    <w:rsid w:val="009E03B9"/>
    <w:rsid w:val="009E08D6"/>
    <w:rsid w:val="009E12F5"/>
    <w:rsid w:val="009E1A92"/>
    <w:rsid w:val="009E268E"/>
    <w:rsid w:val="009E29F5"/>
    <w:rsid w:val="009E3067"/>
    <w:rsid w:val="009E30FA"/>
    <w:rsid w:val="009E3963"/>
    <w:rsid w:val="009E45B9"/>
    <w:rsid w:val="009E4B01"/>
    <w:rsid w:val="009E4B1E"/>
    <w:rsid w:val="009E4E41"/>
    <w:rsid w:val="009E4F23"/>
    <w:rsid w:val="009E4FFF"/>
    <w:rsid w:val="009E5404"/>
    <w:rsid w:val="009E5732"/>
    <w:rsid w:val="009E5810"/>
    <w:rsid w:val="009E5958"/>
    <w:rsid w:val="009E5BFC"/>
    <w:rsid w:val="009E5DEE"/>
    <w:rsid w:val="009E5E38"/>
    <w:rsid w:val="009E6E7C"/>
    <w:rsid w:val="009E7482"/>
    <w:rsid w:val="009E7C75"/>
    <w:rsid w:val="009E7E6C"/>
    <w:rsid w:val="009F0432"/>
    <w:rsid w:val="009F0660"/>
    <w:rsid w:val="009F0AED"/>
    <w:rsid w:val="009F0CBA"/>
    <w:rsid w:val="009F1437"/>
    <w:rsid w:val="009F1B1F"/>
    <w:rsid w:val="009F1F1B"/>
    <w:rsid w:val="009F23AF"/>
    <w:rsid w:val="009F281C"/>
    <w:rsid w:val="009F2A14"/>
    <w:rsid w:val="009F3590"/>
    <w:rsid w:val="009F383D"/>
    <w:rsid w:val="009F3CE8"/>
    <w:rsid w:val="009F3F97"/>
    <w:rsid w:val="009F46A9"/>
    <w:rsid w:val="009F4EA2"/>
    <w:rsid w:val="009F513F"/>
    <w:rsid w:val="009F548F"/>
    <w:rsid w:val="009F56F8"/>
    <w:rsid w:val="009F587C"/>
    <w:rsid w:val="009F5E0E"/>
    <w:rsid w:val="009F5FCB"/>
    <w:rsid w:val="009F601C"/>
    <w:rsid w:val="009F61D5"/>
    <w:rsid w:val="009F6802"/>
    <w:rsid w:val="009F696F"/>
    <w:rsid w:val="009F6B8F"/>
    <w:rsid w:val="009F6D69"/>
    <w:rsid w:val="009F6ED5"/>
    <w:rsid w:val="009F71F5"/>
    <w:rsid w:val="009F7532"/>
    <w:rsid w:val="009F76F7"/>
    <w:rsid w:val="009F7C16"/>
    <w:rsid w:val="009F7C20"/>
    <w:rsid w:val="00A0018B"/>
    <w:rsid w:val="00A00515"/>
    <w:rsid w:val="00A00C26"/>
    <w:rsid w:val="00A00FCB"/>
    <w:rsid w:val="00A01320"/>
    <w:rsid w:val="00A01425"/>
    <w:rsid w:val="00A0187E"/>
    <w:rsid w:val="00A02958"/>
    <w:rsid w:val="00A02F97"/>
    <w:rsid w:val="00A0377E"/>
    <w:rsid w:val="00A03AF0"/>
    <w:rsid w:val="00A0426E"/>
    <w:rsid w:val="00A04318"/>
    <w:rsid w:val="00A04505"/>
    <w:rsid w:val="00A04F04"/>
    <w:rsid w:val="00A05036"/>
    <w:rsid w:val="00A05462"/>
    <w:rsid w:val="00A0553D"/>
    <w:rsid w:val="00A06A4F"/>
    <w:rsid w:val="00A06DA9"/>
    <w:rsid w:val="00A06F9C"/>
    <w:rsid w:val="00A07064"/>
    <w:rsid w:val="00A07572"/>
    <w:rsid w:val="00A07611"/>
    <w:rsid w:val="00A0796B"/>
    <w:rsid w:val="00A07DB8"/>
    <w:rsid w:val="00A07E51"/>
    <w:rsid w:val="00A10B24"/>
    <w:rsid w:val="00A10E6C"/>
    <w:rsid w:val="00A11389"/>
    <w:rsid w:val="00A1147D"/>
    <w:rsid w:val="00A1171F"/>
    <w:rsid w:val="00A11AAC"/>
    <w:rsid w:val="00A11D32"/>
    <w:rsid w:val="00A11F2C"/>
    <w:rsid w:val="00A12117"/>
    <w:rsid w:val="00A12B71"/>
    <w:rsid w:val="00A12B7A"/>
    <w:rsid w:val="00A12D0A"/>
    <w:rsid w:val="00A12E06"/>
    <w:rsid w:val="00A13012"/>
    <w:rsid w:val="00A14BDB"/>
    <w:rsid w:val="00A14EFF"/>
    <w:rsid w:val="00A150E5"/>
    <w:rsid w:val="00A162E8"/>
    <w:rsid w:val="00A1684E"/>
    <w:rsid w:val="00A169D9"/>
    <w:rsid w:val="00A16BC8"/>
    <w:rsid w:val="00A16E1A"/>
    <w:rsid w:val="00A17738"/>
    <w:rsid w:val="00A1793A"/>
    <w:rsid w:val="00A20249"/>
    <w:rsid w:val="00A20623"/>
    <w:rsid w:val="00A20725"/>
    <w:rsid w:val="00A20DF7"/>
    <w:rsid w:val="00A20FB9"/>
    <w:rsid w:val="00A2177D"/>
    <w:rsid w:val="00A22F54"/>
    <w:rsid w:val="00A2356B"/>
    <w:rsid w:val="00A2358A"/>
    <w:rsid w:val="00A237FF"/>
    <w:rsid w:val="00A240F6"/>
    <w:rsid w:val="00A242EC"/>
    <w:rsid w:val="00A24B8B"/>
    <w:rsid w:val="00A24D41"/>
    <w:rsid w:val="00A25CB6"/>
    <w:rsid w:val="00A25EBD"/>
    <w:rsid w:val="00A2624B"/>
    <w:rsid w:val="00A2627D"/>
    <w:rsid w:val="00A26564"/>
    <w:rsid w:val="00A26AD8"/>
    <w:rsid w:val="00A2727E"/>
    <w:rsid w:val="00A272A9"/>
    <w:rsid w:val="00A27D08"/>
    <w:rsid w:val="00A3026E"/>
    <w:rsid w:val="00A308DC"/>
    <w:rsid w:val="00A30A9F"/>
    <w:rsid w:val="00A310EB"/>
    <w:rsid w:val="00A314E1"/>
    <w:rsid w:val="00A31942"/>
    <w:rsid w:val="00A31C08"/>
    <w:rsid w:val="00A31F5F"/>
    <w:rsid w:val="00A31F95"/>
    <w:rsid w:val="00A3228D"/>
    <w:rsid w:val="00A33B82"/>
    <w:rsid w:val="00A33E40"/>
    <w:rsid w:val="00A33EFB"/>
    <w:rsid w:val="00A33F37"/>
    <w:rsid w:val="00A340B8"/>
    <w:rsid w:val="00A34732"/>
    <w:rsid w:val="00A34862"/>
    <w:rsid w:val="00A34AFC"/>
    <w:rsid w:val="00A350EB"/>
    <w:rsid w:val="00A352F4"/>
    <w:rsid w:val="00A3576F"/>
    <w:rsid w:val="00A35800"/>
    <w:rsid w:val="00A359C5"/>
    <w:rsid w:val="00A3607A"/>
    <w:rsid w:val="00A36180"/>
    <w:rsid w:val="00A36276"/>
    <w:rsid w:val="00A363A6"/>
    <w:rsid w:val="00A363FC"/>
    <w:rsid w:val="00A370EA"/>
    <w:rsid w:val="00A37183"/>
    <w:rsid w:val="00A3727D"/>
    <w:rsid w:val="00A374D0"/>
    <w:rsid w:val="00A37B48"/>
    <w:rsid w:val="00A4040D"/>
    <w:rsid w:val="00A40C39"/>
    <w:rsid w:val="00A40E6D"/>
    <w:rsid w:val="00A40F9C"/>
    <w:rsid w:val="00A413A7"/>
    <w:rsid w:val="00A41CA5"/>
    <w:rsid w:val="00A421EB"/>
    <w:rsid w:val="00A429BA"/>
    <w:rsid w:val="00A42A1E"/>
    <w:rsid w:val="00A42E3B"/>
    <w:rsid w:val="00A42F75"/>
    <w:rsid w:val="00A434F5"/>
    <w:rsid w:val="00A43618"/>
    <w:rsid w:val="00A43BB5"/>
    <w:rsid w:val="00A43C85"/>
    <w:rsid w:val="00A441A1"/>
    <w:rsid w:val="00A443B7"/>
    <w:rsid w:val="00A452C5"/>
    <w:rsid w:val="00A4586A"/>
    <w:rsid w:val="00A45BAB"/>
    <w:rsid w:val="00A45BFD"/>
    <w:rsid w:val="00A46882"/>
    <w:rsid w:val="00A46F4D"/>
    <w:rsid w:val="00A5018D"/>
    <w:rsid w:val="00A5074C"/>
    <w:rsid w:val="00A52412"/>
    <w:rsid w:val="00A52574"/>
    <w:rsid w:val="00A52CC6"/>
    <w:rsid w:val="00A52EF1"/>
    <w:rsid w:val="00A532D8"/>
    <w:rsid w:val="00A53B9B"/>
    <w:rsid w:val="00A53D0C"/>
    <w:rsid w:val="00A53EB8"/>
    <w:rsid w:val="00A54199"/>
    <w:rsid w:val="00A54249"/>
    <w:rsid w:val="00A54699"/>
    <w:rsid w:val="00A54D04"/>
    <w:rsid w:val="00A5554A"/>
    <w:rsid w:val="00A55573"/>
    <w:rsid w:val="00A559F6"/>
    <w:rsid w:val="00A55C5E"/>
    <w:rsid w:val="00A55E55"/>
    <w:rsid w:val="00A55ED8"/>
    <w:rsid w:val="00A55F1E"/>
    <w:rsid w:val="00A56699"/>
    <w:rsid w:val="00A568E7"/>
    <w:rsid w:val="00A569DA"/>
    <w:rsid w:val="00A57D9D"/>
    <w:rsid w:val="00A60147"/>
    <w:rsid w:val="00A60587"/>
    <w:rsid w:val="00A6094A"/>
    <w:rsid w:val="00A60ED3"/>
    <w:rsid w:val="00A60FF1"/>
    <w:rsid w:val="00A61465"/>
    <w:rsid w:val="00A616F8"/>
    <w:rsid w:val="00A61D02"/>
    <w:rsid w:val="00A61DB1"/>
    <w:rsid w:val="00A62F5D"/>
    <w:rsid w:val="00A63155"/>
    <w:rsid w:val="00A63248"/>
    <w:rsid w:val="00A63CA4"/>
    <w:rsid w:val="00A641E8"/>
    <w:rsid w:val="00A64542"/>
    <w:rsid w:val="00A65619"/>
    <w:rsid w:val="00A657C4"/>
    <w:rsid w:val="00A65813"/>
    <w:rsid w:val="00A658EF"/>
    <w:rsid w:val="00A65AD4"/>
    <w:rsid w:val="00A662E8"/>
    <w:rsid w:val="00A66B91"/>
    <w:rsid w:val="00A66E5C"/>
    <w:rsid w:val="00A6723A"/>
    <w:rsid w:val="00A672FC"/>
    <w:rsid w:val="00A702D5"/>
    <w:rsid w:val="00A7080E"/>
    <w:rsid w:val="00A70CD6"/>
    <w:rsid w:val="00A70CF0"/>
    <w:rsid w:val="00A71344"/>
    <w:rsid w:val="00A71537"/>
    <w:rsid w:val="00A71BA4"/>
    <w:rsid w:val="00A71EE6"/>
    <w:rsid w:val="00A72001"/>
    <w:rsid w:val="00A72039"/>
    <w:rsid w:val="00A721BB"/>
    <w:rsid w:val="00A724D4"/>
    <w:rsid w:val="00A7265C"/>
    <w:rsid w:val="00A72B70"/>
    <w:rsid w:val="00A72C43"/>
    <w:rsid w:val="00A73846"/>
    <w:rsid w:val="00A73C48"/>
    <w:rsid w:val="00A740B0"/>
    <w:rsid w:val="00A74754"/>
    <w:rsid w:val="00A74A9D"/>
    <w:rsid w:val="00A74B7F"/>
    <w:rsid w:val="00A75070"/>
    <w:rsid w:val="00A75398"/>
    <w:rsid w:val="00A7566D"/>
    <w:rsid w:val="00A75C3F"/>
    <w:rsid w:val="00A76095"/>
    <w:rsid w:val="00A760AE"/>
    <w:rsid w:val="00A76572"/>
    <w:rsid w:val="00A769FF"/>
    <w:rsid w:val="00A77177"/>
    <w:rsid w:val="00A771AB"/>
    <w:rsid w:val="00A77301"/>
    <w:rsid w:val="00A77C4B"/>
    <w:rsid w:val="00A77E2A"/>
    <w:rsid w:val="00A801D3"/>
    <w:rsid w:val="00A802BC"/>
    <w:rsid w:val="00A802D7"/>
    <w:rsid w:val="00A804D2"/>
    <w:rsid w:val="00A80BE2"/>
    <w:rsid w:val="00A80D7C"/>
    <w:rsid w:val="00A81422"/>
    <w:rsid w:val="00A814D9"/>
    <w:rsid w:val="00A81CD1"/>
    <w:rsid w:val="00A81D1F"/>
    <w:rsid w:val="00A81FF6"/>
    <w:rsid w:val="00A82027"/>
    <w:rsid w:val="00A8232A"/>
    <w:rsid w:val="00A823F5"/>
    <w:rsid w:val="00A82670"/>
    <w:rsid w:val="00A82A90"/>
    <w:rsid w:val="00A82C85"/>
    <w:rsid w:val="00A8304E"/>
    <w:rsid w:val="00A83871"/>
    <w:rsid w:val="00A838CD"/>
    <w:rsid w:val="00A838F0"/>
    <w:rsid w:val="00A83A26"/>
    <w:rsid w:val="00A83D64"/>
    <w:rsid w:val="00A84630"/>
    <w:rsid w:val="00A85150"/>
    <w:rsid w:val="00A85675"/>
    <w:rsid w:val="00A8589B"/>
    <w:rsid w:val="00A85B52"/>
    <w:rsid w:val="00A86D9E"/>
    <w:rsid w:val="00A872D5"/>
    <w:rsid w:val="00A876B5"/>
    <w:rsid w:val="00A87787"/>
    <w:rsid w:val="00A87A07"/>
    <w:rsid w:val="00A87CBB"/>
    <w:rsid w:val="00A9013B"/>
    <w:rsid w:val="00A9023D"/>
    <w:rsid w:val="00A9093B"/>
    <w:rsid w:val="00A90FAF"/>
    <w:rsid w:val="00A91C95"/>
    <w:rsid w:val="00A92620"/>
    <w:rsid w:val="00A92899"/>
    <w:rsid w:val="00A9296C"/>
    <w:rsid w:val="00A92AAC"/>
    <w:rsid w:val="00A9352E"/>
    <w:rsid w:val="00A93566"/>
    <w:rsid w:val="00A93BE7"/>
    <w:rsid w:val="00A943F2"/>
    <w:rsid w:val="00A945DC"/>
    <w:rsid w:val="00A94605"/>
    <w:rsid w:val="00A94809"/>
    <w:rsid w:val="00A94AA2"/>
    <w:rsid w:val="00A95212"/>
    <w:rsid w:val="00A95885"/>
    <w:rsid w:val="00A95DEC"/>
    <w:rsid w:val="00A965BC"/>
    <w:rsid w:val="00A965F9"/>
    <w:rsid w:val="00A96935"/>
    <w:rsid w:val="00A9694B"/>
    <w:rsid w:val="00A96C03"/>
    <w:rsid w:val="00A978B2"/>
    <w:rsid w:val="00A978C7"/>
    <w:rsid w:val="00A97EF7"/>
    <w:rsid w:val="00AA0239"/>
    <w:rsid w:val="00AA02A8"/>
    <w:rsid w:val="00AA043B"/>
    <w:rsid w:val="00AA06C3"/>
    <w:rsid w:val="00AA088D"/>
    <w:rsid w:val="00AA17E9"/>
    <w:rsid w:val="00AA187C"/>
    <w:rsid w:val="00AA1B33"/>
    <w:rsid w:val="00AA1B9E"/>
    <w:rsid w:val="00AA23AC"/>
    <w:rsid w:val="00AA29C2"/>
    <w:rsid w:val="00AA2E4A"/>
    <w:rsid w:val="00AA2FE9"/>
    <w:rsid w:val="00AA30FE"/>
    <w:rsid w:val="00AA3BEA"/>
    <w:rsid w:val="00AA4314"/>
    <w:rsid w:val="00AA4AA6"/>
    <w:rsid w:val="00AA4BD4"/>
    <w:rsid w:val="00AA5014"/>
    <w:rsid w:val="00AA5A2F"/>
    <w:rsid w:val="00AA5DF5"/>
    <w:rsid w:val="00AA60E2"/>
    <w:rsid w:val="00AA6644"/>
    <w:rsid w:val="00AA68E0"/>
    <w:rsid w:val="00AA71A6"/>
    <w:rsid w:val="00AA7542"/>
    <w:rsid w:val="00AA775A"/>
    <w:rsid w:val="00AB0EB5"/>
    <w:rsid w:val="00AB0FE9"/>
    <w:rsid w:val="00AB10DE"/>
    <w:rsid w:val="00AB12AD"/>
    <w:rsid w:val="00AB1412"/>
    <w:rsid w:val="00AB14DF"/>
    <w:rsid w:val="00AB186A"/>
    <w:rsid w:val="00AB1983"/>
    <w:rsid w:val="00AB232E"/>
    <w:rsid w:val="00AB283D"/>
    <w:rsid w:val="00AB2B4D"/>
    <w:rsid w:val="00AB2BB3"/>
    <w:rsid w:val="00AB2DD9"/>
    <w:rsid w:val="00AB2F16"/>
    <w:rsid w:val="00AB32B0"/>
    <w:rsid w:val="00AB3338"/>
    <w:rsid w:val="00AB35FE"/>
    <w:rsid w:val="00AB360C"/>
    <w:rsid w:val="00AB3A02"/>
    <w:rsid w:val="00AB3A59"/>
    <w:rsid w:val="00AB3E21"/>
    <w:rsid w:val="00AB3EDD"/>
    <w:rsid w:val="00AB420B"/>
    <w:rsid w:val="00AB44B9"/>
    <w:rsid w:val="00AB483E"/>
    <w:rsid w:val="00AB4974"/>
    <w:rsid w:val="00AB4E6D"/>
    <w:rsid w:val="00AB5294"/>
    <w:rsid w:val="00AB5679"/>
    <w:rsid w:val="00AB593F"/>
    <w:rsid w:val="00AB5FE7"/>
    <w:rsid w:val="00AB629A"/>
    <w:rsid w:val="00AB64F1"/>
    <w:rsid w:val="00AB6786"/>
    <w:rsid w:val="00AB6DE5"/>
    <w:rsid w:val="00AB70E8"/>
    <w:rsid w:val="00AB78ED"/>
    <w:rsid w:val="00AB7E3F"/>
    <w:rsid w:val="00AC010D"/>
    <w:rsid w:val="00AC028F"/>
    <w:rsid w:val="00AC0751"/>
    <w:rsid w:val="00AC0E24"/>
    <w:rsid w:val="00AC1550"/>
    <w:rsid w:val="00AC1911"/>
    <w:rsid w:val="00AC1FBD"/>
    <w:rsid w:val="00AC21FA"/>
    <w:rsid w:val="00AC24A3"/>
    <w:rsid w:val="00AC2B88"/>
    <w:rsid w:val="00AC38C4"/>
    <w:rsid w:val="00AC3C89"/>
    <w:rsid w:val="00AC461B"/>
    <w:rsid w:val="00AC471F"/>
    <w:rsid w:val="00AC4D8C"/>
    <w:rsid w:val="00AC4F64"/>
    <w:rsid w:val="00AC4F66"/>
    <w:rsid w:val="00AC5055"/>
    <w:rsid w:val="00AC5095"/>
    <w:rsid w:val="00AC540F"/>
    <w:rsid w:val="00AC558C"/>
    <w:rsid w:val="00AC6ACA"/>
    <w:rsid w:val="00AC6ACF"/>
    <w:rsid w:val="00AC6F07"/>
    <w:rsid w:val="00AC7172"/>
    <w:rsid w:val="00AC7219"/>
    <w:rsid w:val="00AC7A6D"/>
    <w:rsid w:val="00AD137A"/>
    <w:rsid w:val="00AD16EC"/>
    <w:rsid w:val="00AD19CC"/>
    <w:rsid w:val="00AD1DF4"/>
    <w:rsid w:val="00AD2561"/>
    <w:rsid w:val="00AD2A81"/>
    <w:rsid w:val="00AD2E02"/>
    <w:rsid w:val="00AD2E8F"/>
    <w:rsid w:val="00AD3AFC"/>
    <w:rsid w:val="00AD3CDD"/>
    <w:rsid w:val="00AD3D56"/>
    <w:rsid w:val="00AD41DF"/>
    <w:rsid w:val="00AD4236"/>
    <w:rsid w:val="00AD42D5"/>
    <w:rsid w:val="00AD4C5A"/>
    <w:rsid w:val="00AD5141"/>
    <w:rsid w:val="00AD587B"/>
    <w:rsid w:val="00AD61AB"/>
    <w:rsid w:val="00AD61FE"/>
    <w:rsid w:val="00AD64B3"/>
    <w:rsid w:val="00AD6848"/>
    <w:rsid w:val="00AD685D"/>
    <w:rsid w:val="00AD7390"/>
    <w:rsid w:val="00AD74A9"/>
    <w:rsid w:val="00AD7534"/>
    <w:rsid w:val="00AD79DB"/>
    <w:rsid w:val="00AD7DB5"/>
    <w:rsid w:val="00AE02A8"/>
    <w:rsid w:val="00AE0980"/>
    <w:rsid w:val="00AE0CA6"/>
    <w:rsid w:val="00AE0D1A"/>
    <w:rsid w:val="00AE0F09"/>
    <w:rsid w:val="00AE1054"/>
    <w:rsid w:val="00AE109B"/>
    <w:rsid w:val="00AE1234"/>
    <w:rsid w:val="00AE1FC1"/>
    <w:rsid w:val="00AE1FF0"/>
    <w:rsid w:val="00AE21F7"/>
    <w:rsid w:val="00AE301A"/>
    <w:rsid w:val="00AE30C8"/>
    <w:rsid w:val="00AE314A"/>
    <w:rsid w:val="00AE31B4"/>
    <w:rsid w:val="00AE37FE"/>
    <w:rsid w:val="00AE3C0F"/>
    <w:rsid w:val="00AE3F6D"/>
    <w:rsid w:val="00AE51FD"/>
    <w:rsid w:val="00AE5455"/>
    <w:rsid w:val="00AE56CF"/>
    <w:rsid w:val="00AE5904"/>
    <w:rsid w:val="00AE5A50"/>
    <w:rsid w:val="00AE5E63"/>
    <w:rsid w:val="00AE60A8"/>
    <w:rsid w:val="00AE644B"/>
    <w:rsid w:val="00AE67BF"/>
    <w:rsid w:val="00AE6802"/>
    <w:rsid w:val="00AE6C65"/>
    <w:rsid w:val="00AE6DDD"/>
    <w:rsid w:val="00AE73D5"/>
    <w:rsid w:val="00AE7474"/>
    <w:rsid w:val="00AE7946"/>
    <w:rsid w:val="00AE7BA7"/>
    <w:rsid w:val="00AE7C9A"/>
    <w:rsid w:val="00AE7CDF"/>
    <w:rsid w:val="00AE7FB5"/>
    <w:rsid w:val="00AF03B5"/>
    <w:rsid w:val="00AF04AD"/>
    <w:rsid w:val="00AF0608"/>
    <w:rsid w:val="00AF06F2"/>
    <w:rsid w:val="00AF0A2E"/>
    <w:rsid w:val="00AF0C9D"/>
    <w:rsid w:val="00AF0CBB"/>
    <w:rsid w:val="00AF10B3"/>
    <w:rsid w:val="00AF1790"/>
    <w:rsid w:val="00AF1B81"/>
    <w:rsid w:val="00AF2066"/>
    <w:rsid w:val="00AF20DE"/>
    <w:rsid w:val="00AF2A6F"/>
    <w:rsid w:val="00AF2AB5"/>
    <w:rsid w:val="00AF2CD6"/>
    <w:rsid w:val="00AF320F"/>
    <w:rsid w:val="00AF333E"/>
    <w:rsid w:val="00AF36CE"/>
    <w:rsid w:val="00AF3B0D"/>
    <w:rsid w:val="00AF4481"/>
    <w:rsid w:val="00AF4A9C"/>
    <w:rsid w:val="00AF51A2"/>
    <w:rsid w:val="00AF55CD"/>
    <w:rsid w:val="00AF5824"/>
    <w:rsid w:val="00AF5881"/>
    <w:rsid w:val="00AF5A83"/>
    <w:rsid w:val="00AF5C46"/>
    <w:rsid w:val="00AF602A"/>
    <w:rsid w:val="00AF656B"/>
    <w:rsid w:val="00AF711A"/>
    <w:rsid w:val="00AF762C"/>
    <w:rsid w:val="00AF769F"/>
    <w:rsid w:val="00AF7A4F"/>
    <w:rsid w:val="00AF7BD5"/>
    <w:rsid w:val="00AF7EAC"/>
    <w:rsid w:val="00B00449"/>
    <w:rsid w:val="00B01202"/>
    <w:rsid w:val="00B01487"/>
    <w:rsid w:val="00B01AE3"/>
    <w:rsid w:val="00B01D23"/>
    <w:rsid w:val="00B01E8B"/>
    <w:rsid w:val="00B01FF3"/>
    <w:rsid w:val="00B02AE0"/>
    <w:rsid w:val="00B02C9E"/>
    <w:rsid w:val="00B02EB1"/>
    <w:rsid w:val="00B0453A"/>
    <w:rsid w:val="00B047E8"/>
    <w:rsid w:val="00B04A4E"/>
    <w:rsid w:val="00B052E7"/>
    <w:rsid w:val="00B05346"/>
    <w:rsid w:val="00B05B56"/>
    <w:rsid w:val="00B0620A"/>
    <w:rsid w:val="00B067D0"/>
    <w:rsid w:val="00B069BB"/>
    <w:rsid w:val="00B069C5"/>
    <w:rsid w:val="00B070B9"/>
    <w:rsid w:val="00B07256"/>
    <w:rsid w:val="00B075A2"/>
    <w:rsid w:val="00B07722"/>
    <w:rsid w:val="00B07813"/>
    <w:rsid w:val="00B0797C"/>
    <w:rsid w:val="00B1135B"/>
    <w:rsid w:val="00B117B2"/>
    <w:rsid w:val="00B11CCF"/>
    <w:rsid w:val="00B11F7E"/>
    <w:rsid w:val="00B12585"/>
    <w:rsid w:val="00B125A2"/>
    <w:rsid w:val="00B125D4"/>
    <w:rsid w:val="00B126C6"/>
    <w:rsid w:val="00B12783"/>
    <w:rsid w:val="00B1290E"/>
    <w:rsid w:val="00B13B5A"/>
    <w:rsid w:val="00B13D07"/>
    <w:rsid w:val="00B13ECA"/>
    <w:rsid w:val="00B14ED4"/>
    <w:rsid w:val="00B150CF"/>
    <w:rsid w:val="00B15EEB"/>
    <w:rsid w:val="00B16142"/>
    <w:rsid w:val="00B163EE"/>
    <w:rsid w:val="00B1691B"/>
    <w:rsid w:val="00B169C1"/>
    <w:rsid w:val="00B16A36"/>
    <w:rsid w:val="00B16B69"/>
    <w:rsid w:val="00B16D15"/>
    <w:rsid w:val="00B16D95"/>
    <w:rsid w:val="00B16EBB"/>
    <w:rsid w:val="00B173A9"/>
    <w:rsid w:val="00B1794D"/>
    <w:rsid w:val="00B17D6C"/>
    <w:rsid w:val="00B17D87"/>
    <w:rsid w:val="00B205B2"/>
    <w:rsid w:val="00B21E9A"/>
    <w:rsid w:val="00B22127"/>
    <w:rsid w:val="00B22277"/>
    <w:rsid w:val="00B22490"/>
    <w:rsid w:val="00B22C2E"/>
    <w:rsid w:val="00B22E1D"/>
    <w:rsid w:val="00B2311F"/>
    <w:rsid w:val="00B2322C"/>
    <w:rsid w:val="00B23582"/>
    <w:rsid w:val="00B23887"/>
    <w:rsid w:val="00B23CCD"/>
    <w:rsid w:val="00B23DD2"/>
    <w:rsid w:val="00B2488E"/>
    <w:rsid w:val="00B24DEE"/>
    <w:rsid w:val="00B25022"/>
    <w:rsid w:val="00B25CD3"/>
    <w:rsid w:val="00B26312"/>
    <w:rsid w:val="00B2668A"/>
    <w:rsid w:val="00B26995"/>
    <w:rsid w:val="00B26ADC"/>
    <w:rsid w:val="00B26B5E"/>
    <w:rsid w:val="00B26B61"/>
    <w:rsid w:val="00B26C5B"/>
    <w:rsid w:val="00B27141"/>
    <w:rsid w:val="00B2739F"/>
    <w:rsid w:val="00B27D0F"/>
    <w:rsid w:val="00B300D7"/>
    <w:rsid w:val="00B305FE"/>
    <w:rsid w:val="00B30C3E"/>
    <w:rsid w:val="00B31080"/>
    <w:rsid w:val="00B312B3"/>
    <w:rsid w:val="00B312F2"/>
    <w:rsid w:val="00B31352"/>
    <w:rsid w:val="00B31855"/>
    <w:rsid w:val="00B3202F"/>
    <w:rsid w:val="00B320F9"/>
    <w:rsid w:val="00B32368"/>
    <w:rsid w:val="00B32567"/>
    <w:rsid w:val="00B32793"/>
    <w:rsid w:val="00B32D94"/>
    <w:rsid w:val="00B32E0B"/>
    <w:rsid w:val="00B33179"/>
    <w:rsid w:val="00B33240"/>
    <w:rsid w:val="00B334B1"/>
    <w:rsid w:val="00B33844"/>
    <w:rsid w:val="00B33A72"/>
    <w:rsid w:val="00B33B0E"/>
    <w:rsid w:val="00B33D11"/>
    <w:rsid w:val="00B34164"/>
    <w:rsid w:val="00B34366"/>
    <w:rsid w:val="00B34670"/>
    <w:rsid w:val="00B34845"/>
    <w:rsid w:val="00B35544"/>
    <w:rsid w:val="00B358C5"/>
    <w:rsid w:val="00B358FF"/>
    <w:rsid w:val="00B3601E"/>
    <w:rsid w:val="00B36050"/>
    <w:rsid w:val="00B36438"/>
    <w:rsid w:val="00B365F5"/>
    <w:rsid w:val="00B36A6F"/>
    <w:rsid w:val="00B37077"/>
    <w:rsid w:val="00B3776A"/>
    <w:rsid w:val="00B379A0"/>
    <w:rsid w:val="00B37A3E"/>
    <w:rsid w:val="00B37B43"/>
    <w:rsid w:val="00B37CEA"/>
    <w:rsid w:val="00B404E0"/>
    <w:rsid w:val="00B40F52"/>
    <w:rsid w:val="00B41137"/>
    <w:rsid w:val="00B411D6"/>
    <w:rsid w:val="00B413A8"/>
    <w:rsid w:val="00B41703"/>
    <w:rsid w:val="00B422BE"/>
    <w:rsid w:val="00B43312"/>
    <w:rsid w:val="00B4337A"/>
    <w:rsid w:val="00B4337B"/>
    <w:rsid w:val="00B435C1"/>
    <w:rsid w:val="00B437BF"/>
    <w:rsid w:val="00B439A9"/>
    <w:rsid w:val="00B43A05"/>
    <w:rsid w:val="00B43A8A"/>
    <w:rsid w:val="00B43F1E"/>
    <w:rsid w:val="00B44363"/>
    <w:rsid w:val="00B443BF"/>
    <w:rsid w:val="00B44987"/>
    <w:rsid w:val="00B4498E"/>
    <w:rsid w:val="00B4573C"/>
    <w:rsid w:val="00B46189"/>
    <w:rsid w:val="00B4654E"/>
    <w:rsid w:val="00B46AF3"/>
    <w:rsid w:val="00B46B9D"/>
    <w:rsid w:val="00B47586"/>
    <w:rsid w:val="00B5040C"/>
    <w:rsid w:val="00B5095D"/>
    <w:rsid w:val="00B517D0"/>
    <w:rsid w:val="00B51FB8"/>
    <w:rsid w:val="00B52932"/>
    <w:rsid w:val="00B52C1F"/>
    <w:rsid w:val="00B532F5"/>
    <w:rsid w:val="00B539C6"/>
    <w:rsid w:val="00B54220"/>
    <w:rsid w:val="00B5455B"/>
    <w:rsid w:val="00B54963"/>
    <w:rsid w:val="00B54AAD"/>
    <w:rsid w:val="00B54DAC"/>
    <w:rsid w:val="00B5503E"/>
    <w:rsid w:val="00B552D0"/>
    <w:rsid w:val="00B5571F"/>
    <w:rsid w:val="00B55CBE"/>
    <w:rsid w:val="00B55D99"/>
    <w:rsid w:val="00B55F94"/>
    <w:rsid w:val="00B5603C"/>
    <w:rsid w:val="00B562DC"/>
    <w:rsid w:val="00B57D0C"/>
    <w:rsid w:val="00B60023"/>
    <w:rsid w:val="00B6039C"/>
    <w:rsid w:val="00B60FF4"/>
    <w:rsid w:val="00B611CF"/>
    <w:rsid w:val="00B612D2"/>
    <w:rsid w:val="00B616D6"/>
    <w:rsid w:val="00B61FFD"/>
    <w:rsid w:val="00B623C2"/>
    <w:rsid w:val="00B62937"/>
    <w:rsid w:val="00B62E73"/>
    <w:rsid w:val="00B62F04"/>
    <w:rsid w:val="00B62F4B"/>
    <w:rsid w:val="00B62FF4"/>
    <w:rsid w:val="00B635C9"/>
    <w:rsid w:val="00B6385C"/>
    <w:rsid w:val="00B63905"/>
    <w:rsid w:val="00B63F74"/>
    <w:rsid w:val="00B63F8D"/>
    <w:rsid w:val="00B642AA"/>
    <w:rsid w:val="00B642FA"/>
    <w:rsid w:val="00B64AE3"/>
    <w:rsid w:val="00B6588D"/>
    <w:rsid w:val="00B658AF"/>
    <w:rsid w:val="00B65983"/>
    <w:rsid w:val="00B65AC7"/>
    <w:rsid w:val="00B65B38"/>
    <w:rsid w:val="00B65BB7"/>
    <w:rsid w:val="00B65EF8"/>
    <w:rsid w:val="00B666F3"/>
    <w:rsid w:val="00B66734"/>
    <w:rsid w:val="00B66C42"/>
    <w:rsid w:val="00B66C4B"/>
    <w:rsid w:val="00B671CC"/>
    <w:rsid w:val="00B6770B"/>
    <w:rsid w:val="00B70033"/>
    <w:rsid w:val="00B702BB"/>
    <w:rsid w:val="00B7038D"/>
    <w:rsid w:val="00B70469"/>
    <w:rsid w:val="00B706BF"/>
    <w:rsid w:val="00B706E1"/>
    <w:rsid w:val="00B70AD8"/>
    <w:rsid w:val="00B70EA8"/>
    <w:rsid w:val="00B718E3"/>
    <w:rsid w:val="00B71BB9"/>
    <w:rsid w:val="00B71DC4"/>
    <w:rsid w:val="00B71F1B"/>
    <w:rsid w:val="00B71F75"/>
    <w:rsid w:val="00B72011"/>
    <w:rsid w:val="00B72271"/>
    <w:rsid w:val="00B727FF"/>
    <w:rsid w:val="00B72CF1"/>
    <w:rsid w:val="00B72E0B"/>
    <w:rsid w:val="00B73610"/>
    <w:rsid w:val="00B7362A"/>
    <w:rsid w:val="00B738E7"/>
    <w:rsid w:val="00B74062"/>
    <w:rsid w:val="00B7458D"/>
    <w:rsid w:val="00B747B0"/>
    <w:rsid w:val="00B74AA3"/>
    <w:rsid w:val="00B74AAC"/>
    <w:rsid w:val="00B75521"/>
    <w:rsid w:val="00B75592"/>
    <w:rsid w:val="00B758BE"/>
    <w:rsid w:val="00B75946"/>
    <w:rsid w:val="00B75A48"/>
    <w:rsid w:val="00B760E1"/>
    <w:rsid w:val="00B760F2"/>
    <w:rsid w:val="00B7658A"/>
    <w:rsid w:val="00B76AF7"/>
    <w:rsid w:val="00B771FC"/>
    <w:rsid w:val="00B77609"/>
    <w:rsid w:val="00B77D5E"/>
    <w:rsid w:val="00B77D98"/>
    <w:rsid w:val="00B77DB6"/>
    <w:rsid w:val="00B8023B"/>
    <w:rsid w:val="00B80A7A"/>
    <w:rsid w:val="00B80D81"/>
    <w:rsid w:val="00B8126D"/>
    <w:rsid w:val="00B81359"/>
    <w:rsid w:val="00B816C9"/>
    <w:rsid w:val="00B816FC"/>
    <w:rsid w:val="00B81D14"/>
    <w:rsid w:val="00B81DC8"/>
    <w:rsid w:val="00B81E14"/>
    <w:rsid w:val="00B81FE8"/>
    <w:rsid w:val="00B820BF"/>
    <w:rsid w:val="00B8228B"/>
    <w:rsid w:val="00B827BB"/>
    <w:rsid w:val="00B82EFA"/>
    <w:rsid w:val="00B82F24"/>
    <w:rsid w:val="00B8302D"/>
    <w:rsid w:val="00B831CB"/>
    <w:rsid w:val="00B834EC"/>
    <w:rsid w:val="00B83636"/>
    <w:rsid w:val="00B83C24"/>
    <w:rsid w:val="00B8487B"/>
    <w:rsid w:val="00B849A2"/>
    <w:rsid w:val="00B84CC6"/>
    <w:rsid w:val="00B84E2D"/>
    <w:rsid w:val="00B85EEA"/>
    <w:rsid w:val="00B86007"/>
    <w:rsid w:val="00B863F8"/>
    <w:rsid w:val="00B868A2"/>
    <w:rsid w:val="00B869D6"/>
    <w:rsid w:val="00B8721A"/>
    <w:rsid w:val="00B873F7"/>
    <w:rsid w:val="00B87E00"/>
    <w:rsid w:val="00B90639"/>
    <w:rsid w:val="00B90A8E"/>
    <w:rsid w:val="00B90BDB"/>
    <w:rsid w:val="00B90CDB"/>
    <w:rsid w:val="00B90E01"/>
    <w:rsid w:val="00B90F4C"/>
    <w:rsid w:val="00B911AD"/>
    <w:rsid w:val="00B9120A"/>
    <w:rsid w:val="00B91218"/>
    <w:rsid w:val="00B91921"/>
    <w:rsid w:val="00B91D00"/>
    <w:rsid w:val="00B91D86"/>
    <w:rsid w:val="00B91ED1"/>
    <w:rsid w:val="00B928CE"/>
    <w:rsid w:val="00B92933"/>
    <w:rsid w:val="00B92C66"/>
    <w:rsid w:val="00B92CB2"/>
    <w:rsid w:val="00B92D97"/>
    <w:rsid w:val="00B93279"/>
    <w:rsid w:val="00B94522"/>
    <w:rsid w:val="00B9477A"/>
    <w:rsid w:val="00B94956"/>
    <w:rsid w:val="00B94FE6"/>
    <w:rsid w:val="00B951A6"/>
    <w:rsid w:val="00B95920"/>
    <w:rsid w:val="00B95D29"/>
    <w:rsid w:val="00B95FCF"/>
    <w:rsid w:val="00B9614A"/>
    <w:rsid w:val="00B9630C"/>
    <w:rsid w:val="00B971C0"/>
    <w:rsid w:val="00B97259"/>
    <w:rsid w:val="00B973B4"/>
    <w:rsid w:val="00B97DB7"/>
    <w:rsid w:val="00BA0303"/>
    <w:rsid w:val="00BA0499"/>
    <w:rsid w:val="00BA049C"/>
    <w:rsid w:val="00BA09DB"/>
    <w:rsid w:val="00BA154D"/>
    <w:rsid w:val="00BA1895"/>
    <w:rsid w:val="00BA1973"/>
    <w:rsid w:val="00BA1EE2"/>
    <w:rsid w:val="00BA2274"/>
    <w:rsid w:val="00BA23A5"/>
    <w:rsid w:val="00BA2513"/>
    <w:rsid w:val="00BA2553"/>
    <w:rsid w:val="00BA27C1"/>
    <w:rsid w:val="00BA2803"/>
    <w:rsid w:val="00BA2A92"/>
    <w:rsid w:val="00BA2D6D"/>
    <w:rsid w:val="00BA3424"/>
    <w:rsid w:val="00BA345E"/>
    <w:rsid w:val="00BA3505"/>
    <w:rsid w:val="00BA364D"/>
    <w:rsid w:val="00BA3722"/>
    <w:rsid w:val="00BA3849"/>
    <w:rsid w:val="00BA3A92"/>
    <w:rsid w:val="00BA3F6D"/>
    <w:rsid w:val="00BA42D4"/>
    <w:rsid w:val="00BA497D"/>
    <w:rsid w:val="00BA621C"/>
    <w:rsid w:val="00BA6505"/>
    <w:rsid w:val="00BA6A5B"/>
    <w:rsid w:val="00BA71D2"/>
    <w:rsid w:val="00BA7954"/>
    <w:rsid w:val="00BA79BF"/>
    <w:rsid w:val="00BA7D5A"/>
    <w:rsid w:val="00BA7D5B"/>
    <w:rsid w:val="00BB020A"/>
    <w:rsid w:val="00BB0DAE"/>
    <w:rsid w:val="00BB0FA8"/>
    <w:rsid w:val="00BB1109"/>
    <w:rsid w:val="00BB13B6"/>
    <w:rsid w:val="00BB1723"/>
    <w:rsid w:val="00BB179F"/>
    <w:rsid w:val="00BB17DC"/>
    <w:rsid w:val="00BB1D7E"/>
    <w:rsid w:val="00BB26DC"/>
    <w:rsid w:val="00BB276F"/>
    <w:rsid w:val="00BB2D1E"/>
    <w:rsid w:val="00BB2EB1"/>
    <w:rsid w:val="00BB36C3"/>
    <w:rsid w:val="00BB37DA"/>
    <w:rsid w:val="00BB39CA"/>
    <w:rsid w:val="00BB3CD2"/>
    <w:rsid w:val="00BB3F07"/>
    <w:rsid w:val="00BB4246"/>
    <w:rsid w:val="00BB425A"/>
    <w:rsid w:val="00BB42C5"/>
    <w:rsid w:val="00BB44D6"/>
    <w:rsid w:val="00BB5312"/>
    <w:rsid w:val="00BB5D13"/>
    <w:rsid w:val="00BB5D97"/>
    <w:rsid w:val="00BB6852"/>
    <w:rsid w:val="00BB6C16"/>
    <w:rsid w:val="00BB6D15"/>
    <w:rsid w:val="00BB7ABD"/>
    <w:rsid w:val="00BB7ECB"/>
    <w:rsid w:val="00BB7EDA"/>
    <w:rsid w:val="00BC0188"/>
    <w:rsid w:val="00BC045B"/>
    <w:rsid w:val="00BC04AA"/>
    <w:rsid w:val="00BC0B76"/>
    <w:rsid w:val="00BC0C9B"/>
    <w:rsid w:val="00BC155A"/>
    <w:rsid w:val="00BC1770"/>
    <w:rsid w:val="00BC19AA"/>
    <w:rsid w:val="00BC20C4"/>
    <w:rsid w:val="00BC21FF"/>
    <w:rsid w:val="00BC2435"/>
    <w:rsid w:val="00BC2496"/>
    <w:rsid w:val="00BC24B5"/>
    <w:rsid w:val="00BC42A8"/>
    <w:rsid w:val="00BC43FF"/>
    <w:rsid w:val="00BC4B8A"/>
    <w:rsid w:val="00BC4FBF"/>
    <w:rsid w:val="00BC5210"/>
    <w:rsid w:val="00BC5289"/>
    <w:rsid w:val="00BC5A8A"/>
    <w:rsid w:val="00BC5B73"/>
    <w:rsid w:val="00BC5B80"/>
    <w:rsid w:val="00BC67EA"/>
    <w:rsid w:val="00BC6F01"/>
    <w:rsid w:val="00BC70F7"/>
    <w:rsid w:val="00BC734A"/>
    <w:rsid w:val="00BC76A0"/>
    <w:rsid w:val="00BC771F"/>
    <w:rsid w:val="00BC7980"/>
    <w:rsid w:val="00BD03DC"/>
    <w:rsid w:val="00BD0EA9"/>
    <w:rsid w:val="00BD19F1"/>
    <w:rsid w:val="00BD1A62"/>
    <w:rsid w:val="00BD1C37"/>
    <w:rsid w:val="00BD2553"/>
    <w:rsid w:val="00BD27A9"/>
    <w:rsid w:val="00BD2B96"/>
    <w:rsid w:val="00BD2E8C"/>
    <w:rsid w:val="00BD2F7B"/>
    <w:rsid w:val="00BD30B5"/>
    <w:rsid w:val="00BD31A3"/>
    <w:rsid w:val="00BD3250"/>
    <w:rsid w:val="00BD32E4"/>
    <w:rsid w:val="00BD34F9"/>
    <w:rsid w:val="00BD3554"/>
    <w:rsid w:val="00BD36B7"/>
    <w:rsid w:val="00BD37DA"/>
    <w:rsid w:val="00BD3A18"/>
    <w:rsid w:val="00BD3FB9"/>
    <w:rsid w:val="00BD4E15"/>
    <w:rsid w:val="00BD4E86"/>
    <w:rsid w:val="00BD5784"/>
    <w:rsid w:val="00BD5B9B"/>
    <w:rsid w:val="00BD610C"/>
    <w:rsid w:val="00BD64E7"/>
    <w:rsid w:val="00BD6939"/>
    <w:rsid w:val="00BD6AD0"/>
    <w:rsid w:val="00BD6DB3"/>
    <w:rsid w:val="00BD72D8"/>
    <w:rsid w:val="00BD73E5"/>
    <w:rsid w:val="00BD76A8"/>
    <w:rsid w:val="00BD78BE"/>
    <w:rsid w:val="00BD7AA3"/>
    <w:rsid w:val="00BD7C8F"/>
    <w:rsid w:val="00BD7E3B"/>
    <w:rsid w:val="00BE02BD"/>
    <w:rsid w:val="00BE0D3D"/>
    <w:rsid w:val="00BE1484"/>
    <w:rsid w:val="00BE1A25"/>
    <w:rsid w:val="00BE1B1E"/>
    <w:rsid w:val="00BE2227"/>
    <w:rsid w:val="00BE22B4"/>
    <w:rsid w:val="00BE280B"/>
    <w:rsid w:val="00BE29B2"/>
    <w:rsid w:val="00BE2C3A"/>
    <w:rsid w:val="00BE33CC"/>
    <w:rsid w:val="00BE35F7"/>
    <w:rsid w:val="00BE369C"/>
    <w:rsid w:val="00BE39A0"/>
    <w:rsid w:val="00BE422D"/>
    <w:rsid w:val="00BE4603"/>
    <w:rsid w:val="00BE596B"/>
    <w:rsid w:val="00BE5A55"/>
    <w:rsid w:val="00BE5B67"/>
    <w:rsid w:val="00BE5FD9"/>
    <w:rsid w:val="00BE682D"/>
    <w:rsid w:val="00BE6964"/>
    <w:rsid w:val="00BE705E"/>
    <w:rsid w:val="00BE70E9"/>
    <w:rsid w:val="00BE77FD"/>
    <w:rsid w:val="00BE79CF"/>
    <w:rsid w:val="00BE79D7"/>
    <w:rsid w:val="00BE7C10"/>
    <w:rsid w:val="00BE7D39"/>
    <w:rsid w:val="00BE7FF8"/>
    <w:rsid w:val="00BF0174"/>
    <w:rsid w:val="00BF06F8"/>
    <w:rsid w:val="00BF2558"/>
    <w:rsid w:val="00BF256C"/>
    <w:rsid w:val="00BF29C1"/>
    <w:rsid w:val="00BF2DB4"/>
    <w:rsid w:val="00BF2F8E"/>
    <w:rsid w:val="00BF30BD"/>
    <w:rsid w:val="00BF313F"/>
    <w:rsid w:val="00BF3294"/>
    <w:rsid w:val="00BF356F"/>
    <w:rsid w:val="00BF35BF"/>
    <w:rsid w:val="00BF4147"/>
    <w:rsid w:val="00BF44B6"/>
    <w:rsid w:val="00BF46B4"/>
    <w:rsid w:val="00BF47F3"/>
    <w:rsid w:val="00BF4B16"/>
    <w:rsid w:val="00BF5747"/>
    <w:rsid w:val="00BF5CBA"/>
    <w:rsid w:val="00BF6238"/>
    <w:rsid w:val="00BF663A"/>
    <w:rsid w:val="00BF66FC"/>
    <w:rsid w:val="00BF6AD4"/>
    <w:rsid w:val="00BF6AF5"/>
    <w:rsid w:val="00BF6B60"/>
    <w:rsid w:val="00BF6BFC"/>
    <w:rsid w:val="00BF6C8F"/>
    <w:rsid w:val="00BF6D23"/>
    <w:rsid w:val="00BF73BC"/>
    <w:rsid w:val="00BF7A60"/>
    <w:rsid w:val="00BF7E8C"/>
    <w:rsid w:val="00C0015A"/>
    <w:rsid w:val="00C001ED"/>
    <w:rsid w:val="00C005A8"/>
    <w:rsid w:val="00C007B7"/>
    <w:rsid w:val="00C00E4F"/>
    <w:rsid w:val="00C01217"/>
    <w:rsid w:val="00C014B5"/>
    <w:rsid w:val="00C01C97"/>
    <w:rsid w:val="00C01CC6"/>
    <w:rsid w:val="00C02207"/>
    <w:rsid w:val="00C024D7"/>
    <w:rsid w:val="00C028FD"/>
    <w:rsid w:val="00C02925"/>
    <w:rsid w:val="00C04151"/>
    <w:rsid w:val="00C043E0"/>
    <w:rsid w:val="00C04895"/>
    <w:rsid w:val="00C04B9B"/>
    <w:rsid w:val="00C04B9F"/>
    <w:rsid w:val="00C050B2"/>
    <w:rsid w:val="00C050FE"/>
    <w:rsid w:val="00C0582E"/>
    <w:rsid w:val="00C05F0E"/>
    <w:rsid w:val="00C06819"/>
    <w:rsid w:val="00C06A0D"/>
    <w:rsid w:val="00C06A34"/>
    <w:rsid w:val="00C06BAD"/>
    <w:rsid w:val="00C0712E"/>
    <w:rsid w:val="00C072DB"/>
    <w:rsid w:val="00C07C27"/>
    <w:rsid w:val="00C11AE6"/>
    <w:rsid w:val="00C11D26"/>
    <w:rsid w:val="00C11D56"/>
    <w:rsid w:val="00C120E1"/>
    <w:rsid w:val="00C122A9"/>
    <w:rsid w:val="00C12EE4"/>
    <w:rsid w:val="00C12F47"/>
    <w:rsid w:val="00C1310D"/>
    <w:rsid w:val="00C13AE9"/>
    <w:rsid w:val="00C13C1B"/>
    <w:rsid w:val="00C142BD"/>
    <w:rsid w:val="00C142D2"/>
    <w:rsid w:val="00C14C20"/>
    <w:rsid w:val="00C14DBF"/>
    <w:rsid w:val="00C14F6F"/>
    <w:rsid w:val="00C15281"/>
    <w:rsid w:val="00C15833"/>
    <w:rsid w:val="00C15864"/>
    <w:rsid w:val="00C1586E"/>
    <w:rsid w:val="00C16B82"/>
    <w:rsid w:val="00C16C95"/>
    <w:rsid w:val="00C16E2D"/>
    <w:rsid w:val="00C1720E"/>
    <w:rsid w:val="00C172F5"/>
    <w:rsid w:val="00C17492"/>
    <w:rsid w:val="00C17A58"/>
    <w:rsid w:val="00C17B6D"/>
    <w:rsid w:val="00C17E52"/>
    <w:rsid w:val="00C20236"/>
    <w:rsid w:val="00C2102C"/>
    <w:rsid w:val="00C21C8D"/>
    <w:rsid w:val="00C21ED8"/>
    <w:rsid w:val="00C2249B"/>
    <w:rsid w:val="00C22558"/>
    <w:rsid w:val="00C227F5"/>
    <w:rsid w:val="00C22D5E"/>
    <w:rsid w:val="00C233F3"/>
    <w:rsid w:val="00C23431"/>
    <w:rsid w:val="00C23B40"/>
    <w:rsid w:val="00C23E71"/>
    <w:rsid w:val="00C2435C"/>
    <w:rsid w:val="00C25073"/>
    <w:rsid w:val="00C2526B"/>
    <w:rsid w:val="00C25654"/>
    <w:rsid w:val="00C25AC9"/>
    <w:rsid w:val="00C25E7C"/>
    <w:rsid w:val="00C26069"/>
    <w:rsid w:val="00C2615D"/>
    <w:rsid w:val="00C266DD"/>
    <w:rsid w:val="00C26923"/>
    <w:rsid w:val="00C26E93"/>
    <w:rsid w:val="00C2703E"/>
    <w:rsid w:val="00C27F32"/>
    <w:rsid w:val="00C30242"/>
    <w:rsid w:val="00C303BE"/>
    <w:rsid w:val="00C30409"/>
    <w:rsid w:val="00C3086B"/>
    <w:rsid w:val="00C30FF7"/>
    <w:rsid w:val="00C310EA"/>
    <w:rsid w:val="00C325FB"/>
    <w:rsid w:val="00C32D2F"/>
    <w:rsid w:val="00C32F27"/>
    <w:rsid w:val="00C33656"/>
    <w:rsid w:val="00C337EA"/>
    <w:rsid w:val="00C33855"/>
    <w:rsid w:val="00C34146"/>
    <w:rsid w:val="00C341E4"/>
    <w:rsid w:val="00C3460B"/>
    <w:rsid w:val="00C346D1"/>
    <w:rsid w:val="00C3484A"/>
    <w:rsid w:val="00C348D5"/>
    <w:rsid w:val="00C3580E"/>
    <w:rsid w:val="00C35B4A"/>
    <w:rsid w:val="00C35C60"/>
    <w:rsid w:val="00C363B6"/>
    <w:rsid w:val="00C36900"/>
    <w:rsid w:val="00C36C22"/>
    <w:rsid w:val="00C379FE"/>
    <w:rsid w:val="00C37E96"/>
    <w:rsid w:val="00C37EF2"/>
    <w:rsid w:val="00C40E6A"/>
    <w:rsid w:val="00C4175F"/>
    <w:rsid w:val="00C417F7"/>
    <w:rsid w:val="00C41800"/>
    <w:rsid w:val="00C4190E"/>
    <w:rsid w:val="00C4194F"/>
    <w:rsid w:val="00C41A5D"/>
    <w:rsid w:val="00C41D42"/>
    <w:rsid w:val="00C42555"/>
    <w:rsid w:val="00C43323"/>
    <w:rsid w:val="00C437BA"/>
    <w:rsid w:val="00C43E85"/>
    <w:rsid w:val="00C43F56"/>
    <w:rsid w:val="00C44008"/>
    <w:rsid w:val="00C445A4"/>
    <w:rsid w:val="00C44994"/>
    <w:rsid w:val="00C45015"/>
    <w:rsid w:val="00C458A8"/>
    <w:rsid w:val="00C45910"/>
    <w:rsid w:val="00C459CB"/>
    <w:rsid w:val="00C45CCA"/>
    <w:rsid w:val="00C45E8E"/>
    <w:rsid w:val="00C45EA9"/>
    <w:rsid w:val="00C462E7"/>
    <w:rsid w:val="00C465A4"/>
    <w:rsid w:val="00C4669D"/>
    <w:rsid w:val="00C46803"/>
    <w:rsid w:val="00C470E6"/>
    <w:rsid w:val="00C47341"/>
    <w:rsid w:val="00C4737F"/>
    <w:rsid w:val="00C47D46"/>
    <w:rsid w:val="00C50E28"/>
    <w:rsid w:val="00C510BE"/>
    <w:rsid w:val="00C51123"/>
    <w:rsid w:val="00C5116C"/>
    <w:rsid w:val="00C5130B"/>
    <w:rsid w:val="00C5176C"/>
    <w:rsid w:val="00C51A63"/>
    <w:rsid w:val="00C52D65"/>
    <w:rsid w:val="00C532C2"/>
    <w:rsid w:val="00C53460"/>
    <w:rsid w:val="00C53662"/>
    <w:rsid w:val="00C53892"/>
    <w:rsid w:val="00C53C69"/>
    <w:rsid w:val="00C53F59"/>
    <w:rsid w:val="00C53FAD"/>
    <w:rsid w:val="00C547CB"/>
    <w:rsid w:val="00C54BB7"/>
    <w:rsid w:val="00C54C01"/>
    <w:rsid w:val="00C54CAE"/>
    <w:rsid w:val="00C555AF"/>
    <w:rsid w:val="00C5562B"/>
    <w:rsid w:val="00C55E54"/>
    <w:rsid w:val="00C5643E"/>
    <w:rsid w:val="00C56B01"/>
    <w:rsid w:val="00C579E4"/>
    <w:rsid w:val="00C57B02"/>
    <w:rsid w:val="00C57B0B"/>
    <w:rsid w:val="00C60020"/>
    <w:rsid w:val="00C6062D"/>
    <w:rsid w:val="00C608E1"/>
    <w:rsid w:val="00C61532"/>
    <w:rsid w:val="00C61E91"/>
    <w:rsid w:val="00C62024"/>
    <w:rsid w:val="00C624B4"/>
    <w:rsid w:val="00C6305A"/>
    <w:rsid w:val="00C634AD"/>
    <w:rsid w:val="00C6357A"/>
    <w:rsid w:val="00C63797"/>
    <w:rsid w:val="00C63CCF"/>
    <w:rsid w:val="00C63EB1"/>
    <w:rsid w:val="00C63FA7"/>
    <w:rsid w:val="00C641DD"/>
    <w:rsid w:val="00C64A56"/>
    <w:rsid w:val="00C64F0A"/>
    <w:rsid w:val="00C651BF"/>
    <w:rsid w:val="00C65511"/>
    <w:rsid w:val="00C65883"/>
    <w:rsid w:val="00C65EC0"/>
    <w:rsid w:val="00C65FD9"/>
    <w:rsid w:val="00C66497"/>
    <w:rsid w:val="00C67EAC"/>
    <w:rsid w:val="00C70337"/>
    <w:rsid w:val="00C70961"/>
    <w:rsid w:val="00C709A1"/>
    <w:rsid w:val="00C70A33"/>
    <w:rsid w:val="00C70D90"/>
    <w:rsid w:val="00C71903"/>
    <w:rsid w:val="00C71A49"/>
    <w:rsid w:val="00C71A54"/>
    <w:rsid w:val="00C72880"/>
    <w:rsid w:val="00C72947"/>
    <w:rsid w:val="00C72A4A"/>
    <w:rsid w:val="00C72ADA"/>
    <w:rsid w:val="00C72F51"/>
    <w:rsid w:val="00C7324F"/>
    <w:rsid w:val="00C73C59"/>
    <w:rsid w:val="00C73EB8"/>
    <w:rsid w:val="00C7407C"/>
    <w:rsid w:val="00C7416B"/>
    <w:rsid w:val="00C74913"/>
    <w:rsid w:val="00C74B24"/>
    <w:rsid w:val="00C74BC5"/>
    <w:rsid w:val="00C75F0E"/>
    <w:rsid w:val="00C76039"/>
    <w:rsid w:val="00C763B2"/>
    <w:rsid w:val="00C76862"/>
    <w:rsid w:val="00C76FFB"/>
    <w:rsid w:val="00C7711A"/>
    <w:rsid w:val="00C77326"/>
    <w:rsid w:val="00C77875"/>
    <w:rsid w:val="00C7790C"/>
    <w:rsid w:val="00C77A78"/>
    <w:rsid w:val="00C804B2"/>
    <w:rsid w:val="00C80592"/>
    <w:rsid w:val="00C8060E"/>
    <w:rsid w:val="00C80B37"/>
    <w:rsid w:val="00C80D7D"/>
    <w:rsid w:val="00C81778"/>
    <w:rsid w:val="00C826AA"/>
    <w:rsid w:val="00C82770"/>
    <w:rsid w:val="00C82781"/>
    <w:rsid w:val="00C8281F"/>
    <w:rsid w:val="00C82A4C"/>
    <w:rsid w:val="00C82AC6"/>
    <w:rsid w:val="00C82BCD"/>
    <w:rsid w:val="00C833D9"/>
    <w:rsid w:val="00C83491"/>
    <w:rsid w:val="00C839AA"/>
    <w:rsid w:val="00C83F62"/>
    <w:rsid w:val="00C84408"/>
    <w:rsid w:val="00C8474D"/>
    <w:rsid w:val="00C84761"/>
    <w:rsid w:val="00C84F23"/>
    <w:rsid w:val="00C85181"/>
    <w:rsid w:val="00C85784"/>
    <w:rsid w:val="00C85B4F"/>
    <w:rsid w:val="00C860A2"/>
    <w:rsid w:val="00C863ED"/>
    <w:rsid w:val="00C86726"/>
    <w:rsid w:val="00C86809"/>
    <w:rsid w:val="00C869A7"/>
    <w:rsid w:val="00C871EC"/>
    <w:rsid w:val="00C87930"/>
    <w:rsid w:val="00C87C8D"/>
    <w:rsid w:val="00C87CB2"/>
    <w:rsid w:val="00C90097"/>
    <w:rsid w:val="00C90400"/>
    <w:rsid w:val="00C90846"/>
    <w:rsid w:val="00C9117E"/>
    <w:rsid w:val="00C91858"/>
    <w:rsid w:val="00C91B99"/>
    <w:rsid w:val="00C91D35"/>
    <w:rsid w:val="00C91EF6"/>
    <w:rsid w:val="00C9212E"/>
    <w:rsid w:val="00C923CB"/>
    <w:rsid w:val="00C927FE"/>
    <w:rsid w:val="00C92B7A"/>
    <w:rsid w:val="00C92C57"/>
    <w:rsid w:val="00C92CE8"/>
    <w:rsid w:val="00C92D12"/>
    <w:rsid w:val="00C92E8C"/>
    <w:rsid w:val="00C93044"/>
    <w:rsid w:val="00C940D0"/>
    <w:rsid w:val="00C940EC"/>
    <w:rsid w:val="00C941DE"/>
    <w:rsid w:val="00C942AB"/>
    <w:rsid w:val="00C947E2"/>
    <w:rsid w:val="00C94F59"/>
    <w:rsid w:val="00C950DE"/>
    <w:rsid w:val="00C950FC"/>
    <w:rsid w:val="00C95603"/>
    <w:rsid w:val="00C95B7A"/>
    <w:rsid w:val="00C95BE6"/>
    <w:rsid w:val="00C95E63"/>
    <w:rsid w:val="00C963AC"/>
    <w:rsid w:val="00C9652E"/>
    <w:rsid w:val="00C9695D"/>
    <w:rsid w:val="00C96CE2"/>
    <w:rsid w:val="00C97041"/>
    <w:rsid w:val="00C97642"/>
    <w:rsid w:val="00CA0695"/>
    <w:rsid w:val="00CA077C"/>
    <w:rsid w:val="00CA1395"/>
    <w:rsid w:val="00CA1451"/>
    <w:rsid w:val="00CA1586"/>
    <w:rsid w:val="00CA162C"/>
    <w:rsid w:val="00CA1AE4"/>
    <w:rsid w:val="00CA23A2"/>
    <w:rsid w:val="00CA359B"/>
    <w:rsid w:val="00CA3C34"/>
    <w:rsid w:val="00CA48F0"/>
    <w:rsid w:val="00CA4D80"/>
    <w:rsid w:val="00CA540B"/>
    <w:rsid w:val="00CA5A6D"/>
    <w:rsid w:val="00CA5CAA"/>
    <w:rsid w:val="00CA5EE9"/>
    <w:rsid w:val="00CA5EFA"/>
    <w:rsid w:val="00CA5F1D"/>
    <w:rsid w:val="00CA62C2"/>
    <w:rsid w:val="00CA62EC"/>
    <w:rsid w:val="00CA6A6F"/>
    <w:rsid w:val="00CA6ACA"/>
    <w:rsid w:val="00CA6F61"/>
    <w:rsid w:val="00CA7A86"/>
    <w:rsid w:val="00CB036C"/>
    <w:rsid w:val="00CB0424"/>
    <w:rsid w:val="00CB04C7"/>
    <w:rsid w:val="00CB08CE"/>
    <w:rsid w:val="00CB10D4"/>
    <w:rsid w:val="00CB1620"/>
    <w:rsid w:val="00CB198F"/>
    <w:rsid w:val="00CB1D80"/>
    <w:rsid w:val="00CB1ED7"/>
    <w:rsid w:val="00CB214B"/>
    <w:rsid w:val="00CB2310"/>
    <w:rsid w:val="00CB2D59"/>
    <w:rsid w:val="00CB306C"/>
    <w:rsid w:val="00CB341A"/>
    <w:rsid w:val="00CB3A72"/>
    <w:rsid w:val="00CB44F7"/>
    <w:rsid w:val="00CB48F0"/>
    <w:rsid w:val="00CB4D4F"/>
    <w:rsid w:val="00CB4E26"/>
    <w:rsid w:val="00CB5284"/>
    <w:rsid w:val="00CB535B"/>
    <w:rsid w:val="00CB5371"/>
    <w:rsid w:val="00CB53A9"/>
    <w:rsid w:val="00CB5C86"/>
    <w:rsid w:val="00CB5C8B"/>
    <w:rsid w:val="00CB663C"/>
    <w:rsid w:val="00CB6B64"/>
    <w:rsid w:val="00CB752A"/>
    <w:rsid w:val="00CB7764"/>
    <w:rsid w:val="00CC00E7"/>
    <w:rsid w:val="00CC0521"/>
    <w:rsid w:val="00CC0624"/>
    <w:rsid w:val="00CC0DC9"/>
    <w:rsid w:val="00CC0F3D"/>
    <w:rsid w:val="00CC1471"/>
    <w:rsid w:val="00CC15E3"/>
    <w:rsid w:val="00CC18D7"/>
    <w:rsid w:val="00CC1C89"/>
    <w:rsid w:val="00CC20B8"/>
    <w:rsid w:val="00CC2181"/>
    <w:rsid w:val="00CC2675"/>
    <w:rsid w:val="00CC26C8"/>
    <w:rsid w:val="00CC27FC"/>
    <w:rsid w:val="00CC307A"/>
    <w:rsid w:val="00CC34E0"/>
    <w:rsid w:val="00CC4495"/>
    <w:rsid w:val="00CC4513"/>
    <w:rsid w:val="00CC49E3"/>
    <w:rsid w:val="00CC4FF2"/>
    <w:rsid w:val="00CC5390"/>
    <w:rsid w:val="00CC57A7"/>
    <w:rsid w:val="00CC5C10"/>
    <w:rsid w:val="00CC5C7E"/>
    <w:rsid w:val="00CC62C9"/>
    <w:rsid w:val="00CC681A"/>
    <w:rsid w:val="00CC6836"/>
    <w:rsid w:val="00CC6B98"/>
    <w:rsid w:val="00CC6DC0"/>
    <w:rsid w:val="00CC6FE9"/>
    <w:rsid w:val="00CC7584"/>
    <w:rsid w:val="00CC7692"/>
    <w:rsid w:val="00CC76CB"/>
    <w:rsid w:val="00CC7A54"/>
    <w:rsid w:val="00CC7EBF"/>
    <w:rsid w:val="00CC7F53"/>
    <w:rsid w:val="00CD085F"/>
    <w:rsid w:val="00CD0EBD"/>
    <w:rsid w:val="00CD172E"/>
    <w:rsid w:val="00CD1820"/>
    <w:rsid w:val="00CD1B6D"/>
    <w:rsid w:val="00CD1C98"/>
    <w:rsid w:val="00CD2141"/>
    <w:rsid w:val="00CD2432"/>
    <w:rsid w:val="00CD250C"/>
    <w:rsid w:val="00CD2869"/>
    <w:rsid w:val="00CD290C"/>
    <w:rsid w:val="00CD2E85"/>
    <w:rsid w:val="00CD4008"/>
    <w:rsid w:val="00CD4419"/>
    <w:rsid w:val="00CD449F"/>
    <w:rsid w:val="00CD4545"/>
    <w:rsid w:val="00CD471D"/>
    <w:rsid w:val="00CD4A42"/>
    <w:rsid w:val="00CD5980"/>
    <w:rsid w:val="00CD5DFF"/>
    <w:rsid w:val="00CD63DE"/>
    <w:rsid w:val="00CD646A"/>
    <w:rsid w:val="00CD6498"/>
    <w:rsid w:val="00CD64DC"/>
    <w:rsid w:val="00CD688D"/>
    <w:rsid w:val="00CD6B77"/>
    <w:rsid w:val="00CD6C3B"/>
    <w:rsid w:val="00CD6F75"/>
    <w:rsid w:val="00CD7221"/>
    <w:rsid w:val="00CD73F3"/>
    <w:rsid w:val="00CD762A"/>
    <w:rsid w:val="00CD767B"/>
    <w:rsid w:val="00CD7A4B"/>
    <w:rsid w:val="00CE0AED"/>
    <w:rsid w:val="00CE12EC"/>
    <w:rsid w:val="00CE1F48"/>
    <w:rsid w:val="00CE2920"/>
    <w:rsid w:val="00CE3261"/>
    <w:rsid w:val="00CE32B5"/>
    <w:rsid w:val="00CE3448"/>
    <w:rsid w:val="00CE3C45"/>
    <w:rsid w:val="00CE49A0"/>
    <w:rsid w:val="00CE4A80"/>
    <w:rsid w:val="00CE5086"/>
    <w:rsid w:val="00CE5793"/>
    <w:rsid w:val="00CE5AC1"/>
    <w:rsid w:val="00CE5F3C"/>
    <w:rsid w:val="00CE63E6"/>
    <w:rsid w:val="00CE646C"/>
    <w:rsid w:val="00CE64E4"/>
    <w:rsid w:val="00CE6626"/>
    <w:rsid w:val="00CE68FA"/>
    <w:rsid w:val="00CE6EA1"/>
    <w:rsid w:val="00CE7419"/>
    <w:rsid w:val="00CE7757"/>
    <w:rsid w:val="00CE7949"/>
    <w:rsid w:val="00CE7A64"/>
    <w:rsid w:val="00CE7CC3"/>
    <w:rsid w:val="00CF0198"/>
    <w:rsid w:val="00CF01AD"/>
    <w:rsid w:val="00CF026B"/>
    <w:rsid w:val="00CF0B94"/>
    <w:rsid w:val="00CF1830"/>
    <w:rsid w:val="00CF1A73"/>
    <w:rsid w:val="00CF1AC1"/>
    <w:rsid w:val="00CF246F"/>
    <w:rsid w:val="00CF25BB"/>
    <w:rsid w:val="00CF2943"/>
    <w:rsid w:val="00CF2BF5"/>
    <w:rsid w:val="00CF304B"/>
    <w:rsid w:val="00CF3124"/>
    <w:rsid w:val="00CF3E9F"/>
    <w:rsid w:val="00CF3EF4"/>
    <w:rsid w:val="00CF41AF"/>
    <w:rsid w:val="00CF41DE"/>
    <w:rsid w:val="00CF4377"/>
    <w:rsid w:val="00CF4702"/>
    <w:rsid w:val="00CF4B0E"/>
    <w:rsid w:val="00CF4CBE"/>
    <w:rsid w:val="00CF59A2"/>
    <w:rsid w:val="00CF6565"/>
    <w:rsid w:val="00CF6832"/>
    <w:rsid w:val="00CF6839"/>
    <w:rsid w:val="00CF69E3"/>
    <w:rsid w:val="00CF6E8B"/>
    <w:rsid w:val="00CF7C34"/>
    <w:rsid w:val="00CF7E13"/>
    <w:rsid w:val="00D00347"/>
    <w:rsid w:val="00D00741"/>
    <w:rsid w:val="00D00778"/>
    <w:rsid w:val="00D00AB0"/>
    <w:rsid w:val="00D00ACD"/>
    <w:rsid w:val="00D00BAC"/>
    <w:rsid w:val="00D00C60"/>
    <w:rsid w:val="00D019A6"/>
    <w:rsid w:val="00D01FA7"/>
    <w:rsid w:val="00D0222B"/>
    <w:rsid w:val="00D0258F"/>
    <w:rsid w:val="00D0266B"/>
    <w:rsid w:val="00D027B3"/>
    <w:rsid w:val="00D02EAD"/>
    <w:rsid w:val="00D0351B"/>
    <w:rsid w:val="00D036D3"/>
    <w:rsid w:val="00D03965"/>
    <w:rsid w:val="00D03E48"/>
    <w:rsid w:val="00D040A1"/>
    <w:rsid w:val="00D04102"/>
    <w:rsid w:val="00D04CC4"/>
    <w:rsid w:val="00D04CC8"/>
    <w:rsid w:val="00D052FD"/>
    <w:rsid w:val="00D05650"/>
    <w:rsid w:val="00D06974"/>
    <w:rsid w:val="00D0774A"/>
    <w:rsid w:val="00D07F1C"/>
    <w:rsid w:val="00D10079"/>
    <w:rsid w:val="00D10EED"/>
    <w:rsid w:val="00D111E7"/>
    <w:rsid w:val="00D11A7B"/>
    <w:rsid w:val="00D11AA1"/>
    <w:rsid w:val="00D1226D"/>
    <w:rsid w:val="00D12379"/>
    <w:rsid w:val="00D1287A"/>
    <w:rsid w:val="00D128D2"/>
    <w:rsid w:val="00D12BE8"/>
    <w:rsid w:val="00D12E4C"/>
    <w:rsid w:val="00D13011"/>
    <w:rsid w:val="00D13025"/>
    <w:rsid w:val="00D131DD"/>
    <w:rsid w:val="00D1328B"/>
    <w:rsid w:val="00D1341C"/>
    <w:rsid w:val="00D13BDD"/>
    <w:rsid w:val="00D13EC0"/>
    <w:rsid w:val="00D13EE7"/>
    <w:rsid w:val="00D143E2"/>
    <w:rsid w:val="00D1488F"/>
    <w:rsid w:val="00D14969"/>
    <w:rsid w:val="00D151EE"/>
    <w:rsid w:val="00D15235"/>
    <w:rsid w:val="00D154D7"/>
    <w:rsid w:val="00D15E1A"/>
    <w:rsid w:val="00D1641B"/>
    <w:rsid w:val="00D16855"/>
    <w:rsid w:val="00D16861"/>
    <w:rsid w:val="00D16A32"/>
    <w:rsid w:val="00D16B7D"/>
    <w:rsid w:val="00D16EB6"/>
    <w:rsid w:val="00D170C9"/>
    <w:rsid w:val="00D17401"/>
    <w:rsid w:val="00D17594"/>
    <w:rsid w:val="00D17658"/>
    <w:rsid w:val="00D17C53"/>
    <w:rsid w:val="00D17C76"/>
    <w:rsid w:val="00D17E63"/>
    <w:rsid w:val="00D20C5D"/>
    <w:rsid w:val="00D20D74"/>
    <w:rsid w:val="00D21036"/>
    <w:rsid w:val="00D2105E"/>
    <w:rsid w:val="00D211EF"/>
    <w:rsid w:val="00D21C5D"/>
    <w:rsid w:val="00D21DD7"/>
    <w:rsid w:val="00D2254F"/>
    <w:rsid w:val="00D22A8C"/>
    <w:rsid w:val="00D22E9E"/>
    <w:rsid w:val="00D23098"/>
    <w:rsid w:val="00D23B86"/>
    <w:rsid w:val="00D249BB"/>
    <w:rsid w:val="00D24E78"/>
    <w:rsid w:val="00D250BF"/>
    <w:rsid w:val="00D25B29"/>
    <w:rsid w:val="00D25E65"/>
    <w:rsid w:val="00D25F10"/>
    <w:rsid w:val="00D260B7"/>
    <w:rsid w:val="00D2632A"/>
    <w:rsid w:val="00D26E5F"/>
    <w:rsid w:val="00D2704D"/>
    <w:rsid w:val="00D27420"/>
    <w:rsid w:val="00D27982"/>
    <w:rsid w:val="00D302D5"/>
    <w:rsid w:val="00D305C4"/>
    <w:rsid w:val="00D30934"/>
    <w:rsid w:val="00D30B55"/>
    <w:rsid w:val="00D317A4"/>
    <w:rsid w:val="00D31DA5"/>
    <w:rsid w:val="00D31E1A"/>
    <w:rsid w:val="00D32330"/>
    <w:rsid w:val="00D32810"/>
    <w:rsid w:val="00D32CC6"/>
    <w:rsid w:val="00D32FCA"/>
    <w:rsid w:val="00D33A03"/>
    <w:rsid w:val="00D33AB9"/>
    <w:rsid w:val="00D3464E"/>
    <w:rsid w:val="00D348DB"/>
    <w:rsid w:val="00D34A5C"/>
    <w:rsid w:val="00D3518E"/>
    <w:rsid w:val="00D353FA"/>
    <w:rsid w:val="00D36305"/>
    <w:rsid w:val="00D37B8B"/>
    <w:rsid w:val="00D37D79"/>
    <w:rsid w:val="00D37F84"/>
    <w:rsid w:val="00D4008B"/>
    <w:rsid w:val="00D401E4"/>
    <w:rsid w:val="00D40E20"/>
    <w:rsid w:val="00D414DA"/>
    <w:rsid w:val="00D42530"/>
    <w:rsid w:val="00D42836"/>
    <w:rsid w:val="00D42873"/>
    <w:rsid w:val="00D42B05"/>
    <w:rsid w:val="00D431AC"/>
    <w:rsid w:val="00D432C2"/>
    <w:rsid w:val="00D436BE"/>
    <w:rsid w:val="00D4372F"/>
    <w:rsid w:val="00D447A5"/>
    <w:rsid w:val="00D44831"/>
    <w:rsid w:val="00D4499D"/>
    <w:rsid w:val="00D449CE"/>
    <w:rsid w:val="00D44B17"/>
    <w:rsid w:val="00D4546E"/>
    <w:rsid w:val="00D454CE"/>
    <w:rsid w:val="00D45A62"/>
    <w:rsid w:val="00D45CE0"/>
    <w:rsid w:val="00D45F98"/>
    <w:rsid w:val="00D46994"/>
    <w:rsid w:val="00D46DE8"/>
    <w:rsid w:val="00D46E54"/>
    <w:rsid w:val="00D477DC"/>
    <w:rsid w:val="00D479F3"/>
    <w:rsid w:val="00D47C89"/>
    <w:rsid w:val="00D47D7A"/>
    <w:rsid w:val="00D50267"/>
    <w:rsid w:val="00D5032D"/>
    <w:rsid w:val="00D50463"/>
    <w:rsid w:val="00D51288"/>
    <w:rsid w:val="00D51E61"/>
    <w:rsid w:val="00D5201D"/>
    <w:rsid w:val="00D52195"/>
    <w:rsid w:val="00D52301"/>
    <w:rsid w:val="00D523B0"/>
    <w:rsid w:val="00D52BB0"/>
    <w:rsid w:val="00D531D3"/>
    <w:rsid w:val="00D53905"/>
    <w:rsid w:val="00D539D0"/>
    <w:rsid w:val="00D53F65"/>
    <w:rsid w:val="00D542C7"/>
    <w:rsid w:val="00D54761"/>
    <w:rsid w:val="00D54817"/>
    <w:rsid w:val="00D54A91"/>
    <w:rsid w:val="00D54B1E"/>
    <w:rsid w:val="00D5507D"/>
    <w:rsid w:val="00D55D9F"/>
    <w:rsid w:val="00D55E69"/>
    <w:rsid w:val="00D5614E"/>
    <w:rsid w:val="00D5699F"/>
    <w:rsid w:val="00D56B29"/>
    <w:rsid w:val="00D56C3D"/>
    <w:rsid w:val="00D56FFE"/>
    <w:rsid w:val="00D572E3"/>
    <w:rsid w:val="00D5766B"/>
    <w:rsid w:val="00D5774F"/>
    <w:rsid w:val="00D578BE"/>
    <w:rsid w:val="00D57AFA"/>
    <w:rsid w:val="00D57BC7"/>
    <w:rsid w:val="00D57D51"/>
    <w:rsid w:val="00D57FA9"/>
    <w:rsid w:val="00D57FE3"/>
    <w:rsid w:val="00D604F3"/>
    <w:rsid w:val="00D605B1"/>
    <w:rsid w:val="00D608F1"/>
    <w:rsid w:val="00D60C63"/>
    <w:rsid w:val="00D60C7F"/>
    <w:rsid w:val="00D60F43"/>
    <w:rsid w:val="00D6133F"/>
    <w:rsid w:val="00D61AC2"/>
    <w:rsid w:val="00D6264A"/>
    <w:rsid w:val="00D6275C"/>
    <w:rsid w:val="00D629F4"/>
    <w:rsid w:val="00D62A0F"/>
    <w:rsid w:val="00D62E60"/>
    <w:rsid w:val="00D62EFC"/>
    <w:rsid w:val="00D631F7"/>
    <w:rsid w:val="00D6462F"/>
    <w:rsid w:val="00D654AB"/>
    <w:rsid w:val="00D65E31"/>
    <w:rsid w:val="00D66591"/>
    <w:rsid w:val="00D667D2"/>
    <w:rsid w:val="00D66E36"/>
    <w:rsid w:val="00D70473"/>
    <w:rsid w:val="00D706B5"/>
    <w:rsid w:val="00D70CD2"/>
    <w:rsid w:val="00D70F44"/>
    <w:rsid w:val="00D70F78"/>
    <w:rsid w:val="00D71281"/>
    <w:rsid w:val="00D71A04"/>
    <w:rsid w:val="00D71DDB"/>
    <w:rsid w:val="00D7230F"/>
    <w:rsid w:val="00D7248A"/>
    <w:rsid w:val="00D73599"/>
    <w:rsid w:val="00D73B67"/>
    <w:rsid w:val="00D73F80"/>
    <w:rsid w:val="00D74556"/>
    <w:rsid w:val="00D74B76"/>
    <w:rsid w:val="00D74CAD"/>
    <w:rsid w:val="00D75150"/>
    <w:rsid w:val="00D758DA"/>
    <w:rsid w:val="00D75B3D"/>
    <w:rsid w:val="00D76289"/>
    <w:rsid w:val="00D7669F"/>
    <w:rsid w:val="00D7670C"/>
    <w:rsid w:val="00D76B1B"/>
    <w:rsid w:val="00D76B99"/>
    <w:rsid w:val="00D772D5"/>
    <w:rsid w:val="00D77464"/>
    <w:rsid w:val="00D7793F"/>
    <w:rsid w:val="00D779FC"/>
    <w:rsid w:val="00D77CEB"/>
    <w:rsid w:val="00D80169"/>
    <w:rsid w:val="00D80221"/>
    <w:rsid w:val="00D806F1"/>
    <w:rsid w:val="00D8086D"/>
    <w:rsid w:val="00D80D91"/>
    <w:rsid w:val="00D81411"/>
    <w:rsid w:val="00D81E1F"/>
    <w:rsid w:val="00D823FF"/>
    <w:rsid w:val="00D83096"/>
    <w:rsid w:val="00D83120"/>
    <w:rsid w:val="00D832E3"/>
    <w:rsid w:val="00D8396C"/>
    <w:rsid w:val="00D83B88"/>
    <w:rsid w:val="00D83D20"/>
    <w:rsid w:val="00D83ED6"/>
    <w:rsid w:val="00D8445B"/>
    <w:rsid w:val="00D851D8"/>
    <w:rsid w:val="00D85294"/>
    <w:rsid w:val="00D85392"/>
    <w:rsid w:val="00D8683C"/>
    <w:rsid w:val="00D86F89"/>
    <w:rsid w:val="00D8711A"/>
    <w:rsid w:val="00D87159"/>
    <w:rsid w:val="00D87464"/>
    <w:rsid w:val="00D87781"/>
    <w:rsid w:val="00D87B2A"/>
    <w:rsid w:val="00D902C5"/>
    <w:rsid w:val="00D904C4"/>
    <w:rsid w:val="00D9092B"/>
    <w:rsid w:val="00D91045"/>
    <w:rsid w:val="00D912B6"/>
    <w:rsid w:val="00D91CDC"/>
    <w:rsid w:val="00D92071"/>
    <w:rsid w:val="00D92409"/>
    <w:rsid w:val="00D928F5"/>
    <w:rsid w:val="00D933B0"/>
    <w:rsid w:val="00D93973"/>
    <w:rsid w:val="00D94C2B"/>
    <w:rsid w:val="00D94F15"/>
    <w:rsid w:val="00D952FF"/>
    <w:rsid w:val="00D9568A"/>
    <w:rsid w:val="00D956A4"/>
    <w:rsid w:val="00D957E8"/>
    <w:rsid w:val="00D95BA0"/>
    <w:rsid w:val="00D95CAD"/>
    <w:rsid w:val="00D9622E"/>
    <w:rsid w:val="00D966DF"/>
    <w:rsid w:val="00D96E86"/>
    <w:rsid w:val="00D970BC"/>
    <w:rsid w:val="00D97372"/>
    <w:rsid w:val="00D976CC"/>
    <w:rsid w:val="00D97935"/>
    <w:rsid w:val="00D97A26"/>
    <w:rsid w:val="00D97C03"/>
    <w:rsid w:val="00DA00D2"/>
    <w:rsid w:val="00DA02A6"/>
    <w:rsid w:val="00DA0414"/>
    <w:rsid w:val="00DA0751"/>
    <w:rsid w:val="00DA1227"/>
    <w:rsid w:val="00DA1912"/>
    <w:rsid w:val="00DA230E"/>
    <w:rsid w:val="00DA265B"/>
    <w:rsid w:val="00DA2836"/>
    <w:rsid w:val="00DA2CAA"/>
    <w:rsid w:val="00DA2D49"/>
    <w:rsid w:val="00DA32FC"/>
    <w:rsid w:val="00DA33C2"/>
    <w:rsid w:val="00DA3444"/>
    <w:rsid w:val="00DA39FC"/>
    <w:rsid w:val="00DA44D8"/>
    <w:rsid w:val="00DA56B3"/>
    <w:rsid w:val="00DA5A21"/>
    <w:rsid w:val="00DA655E"/>
    <w:rsid w:val="00DA69F6"/>
    <w:rsid w:val="00DA6A11"/>
    <w:rsid w:val="00DA6A49"/>
    <w:rsid w:val="00DA6B0F"/>
    <w:rsid w:val="00DA7032"/>
    <w:rsid w:val="00DA71FB"/>
    <w:rsid w:val="00DA7A07"/>
    <w:rsid w:val="00DA7E04"/>
    <w:rsid w:val="00DB061B"/>
    <w:rsid w:val="00DB09CA"/>
    <w:rsid w:val="00DB0B35"/>
    <w:rsid w:val="00DB0BF4"/>
    <w:rsid w:val="00DB1A04"/>
    <w:rsid w:val="00DB1CC1"/>
    <w:rsid w:val="00DB1D3E"/>
    <w:rsid w:val="00DB26D4"/>
    <w:rsid w:val="00DB2CB9"/>
    <w:rsid w:val="00DB3115"/>
    <w:rsid w:val="00DB3A53"/>
    <w:rsid w:val="00DB3A74"/>
    <w:rsid w:val="00DB45CC"/>
    <w:rsid w:val="00DB45FB"/>
    <w:rsid w:val="00DB4941"/>
    <w:rsid w:val="00DB4AC7"/>
    <w:rsid w:val="00DB4C4A"/>
    <w:rsid w:val="00DB4C6D"/>
    <w:rsid w:val="00DB519B"/>
    <w:rsid w:val="00DB5368"/>
    <w:rsid w:val="00DB5DE8"/>
    <w:rsid w:val="00DB5DFE"/>
    <w:rsid w:val="00DB6298"/>
    <w:rsid w:val="00DB6B78"/>
    <w:rsid w:val="00DB6BFE"/>
    <w:rsid w:val="00DB7468"/>
    <w:rsid w:val="00DB7A69"/>
    <w:rsid w:val="00DB7AB3"/>
    <w:rsid w:val="00DB7BE1"/>
    <w:rsid w:val="00DB7E8A"/>
    <w:rsid w:val="00DC0830"/>
    <w:rsid w:val="00DC1304"/>
    <w:rsid w:val="00DC1474"/>
    <w:rsid w:val="00DC17BE"/>
    <w:rsid w:val="00DC1A47"/>
    <w:rsid w:val="00DC1C01"/>
    <w:rsid w:val="00DC1C27"/>
    <w:rsid w:val="00DC24F4"/>
    <w:rsid w:val="00DC2B1D"/>
    <w:rsid w:val="00DC2F06"/>
    <w:rsid w:val="00DC3352"/>
    <w:rsid w:val="00DC3A57"/>
    <w:rsid w:val="00DC3A7C"/>
    <w:rsid w:val="00DC3CD3"/>
    <w:rsid w:val="00DC4232"/>
    <w:rsid w:val="00DC4714"/>
    <w:rsid w:val="00DC4AD6"/>
    <w:rsid w:val="00DC4D8A"/>
    <w:rsid w:val="00DC5975"/>
    <w:rsid w:val="00DC629E"/>
    <w:rsid w:val="00DC6B21"/>
    <w:rsid w:val="00DC71CD"/>
    <w:rsid w:val="00DC734A"/>
    <w:rsid w:val="00DC73BD"/>
    <w:rsid w:val="00DC78BB"/>
    <w:rsid w:val="00DC7B3A"/>
    <w:rsid w:val="00DD0C6C"/>
    <w:rsid w:val="00DD1034"/>
    <w:rsid w:val="00DD136B"/>
    <w:rsid w:val="00DD192D"/>
    <w:rsid w:val="00DD2C06"/>
    <w:rsid w:val="00DD2C3D"/>
    <w:rsid w:val="00DD333A"/>
    <w:rsid w:val="00DD3429"/>
    <w:rsid w:val="00DD3755"/>
    <w:rsid w:val="00DD3790"/>
    <w:rsid w:val="00DD3B41"/>
    <w:rsid w:val="00DD3C68"/>
    <w:rsid w:val="00DD4930"/>
    <w:rsid w:val="00DD4BDF"/>
    <w:rsid w:val="00DD4EBE"/>
    <w:rsid w:val="00DD4F92"/>
    <w:rsid w:val="00DD5163"/>
    <w:rsid w:val="00DD52E2"/>
    <w:rsid w:val="00DD5466"/>
    <w:rsid w:val="00DD56D0"/>
    <w:rsid w:val="00DD57B6"/>
    <w:rsid w:val="00DD5FC5"/>
    <w:rsid w:val="00DD6BF2"/>
    <w:rsid w:val="00DD6E98"/>
    <w:rsid w:val="00DD751E"/>
    <w:rsid w:val="00DD769A"/>
    <w:rsid w:val="00DD7CFC"/>
    <w:rsid w:val="00DD7F1C"/>
    <w:rsid w:val="00DE0193"/>
    <w:rsid w:val="00DE0B54"/>
    <w:rsid w:val="00DE0EA1"/>
    <w:rsid w:val="00DE1041"/>
    <w:rsid w:val="00DE10B1"/>
    <w:rsid w:val="00DE1550"/>
    <w:rsid w:val="00DE1C8E"/>
    <w:rsid w:val="00DE1DBE"/>
    <w:rsid w:val="00DE21D3"/>
    <w:rsid w:val="00DE2962"/>
    <w:rsid w:val="00DE2BFB"/>
    <w:rsid w:val="00DE2FC3"/>
    <w:rsid w:val="00DE31BA"/>
    <w:rsid w:val="00DE389D"/>
    <w:rsid w:val="00DE3EE3"/>
    <w:rsid w:val="00DE4229"/>
    <w:rsid w:val="00DE47EB"/>
    <w:rsid w:val="00DE4BD8"/>
    <w:rsid w:val="00DE4C09"/>
    <w:rsid w:val="00DE560D"/>
    <w:rsid w:val="00DE57EA"/>
    <w:rsid w:val="00DE5F1C"/>
    <w:rsid w:val="00DE5F67"/>
    <w:rsid w:val="00DE6202"/>
    <w:rsid w:val="00DE6A24"/>
    <w:rsid w:val="00DE7147"/>
    <w:rsid w:val="00DE74F0"/>
    <w:rsid w:val="00DE79B6"/>
    <w:rsid w:val="00DE7B70"/>
    <w:rsid w:val="00DE7BDA"/>
    <w:rsid w:val="00DF002A"/>
    <w:rsid w:val="00DF03FA"/>
    <w:rsid w:val="00DF0527"/>
    <w:rsid w:val="00DF0999"/>
    <w:rsid w:val="00DF0BF5"/>
    <w:rsid w:val="00DF0C96"/>
    <w:rsid w:val="00DF14ED"/>
    <w:rsid w:val="00DF150A"/>
    <w:rsid w:val="00DF16A4"/>
    <w:rsid w:val="00DF1BF5"/>
    <w:rsid w:val="00DF20D5"/>
    <w:rsid w:val="00DF24A6"/>
    <w:rsid w:val="00DF2850"/>
    <w:rsid w:val="00DF2E0B"/>
    <w:rsid w:val="00DF2EE2"/>
    <w:rsid w:val="00DF3899"/>
    <w:rsid w:val="00DF38FE"/>
    <w:rsid w:val="00DF3DAB"/>
    <w:rsid w:val="00DF3F67"/>
    <w:rsid w:val="00DF4409"/>
    <w:rsid w:val="00DF4427"/>
    <w:rsid w:val="00DF4B10"/>
    <w:rsid w:val="00DF5349"/>
    <w:rsid w:val="00DF540D"/>
    <w:rsid w:val="00DF5437"/>
    <w:rsid w:val="00DF5ACC"/>
    <w:rsid w:val="00DF5B58"/>
    <w:rsid w:val="00DF6C1E"/>
    <w:rsid w:val="00DF7179"/>
    <w:rsid w:val="00DF73F7"/>
    <w:rsid w:val="00DF7D0A"/>
    <w:rsid w:val="00E001C7"/>
    <w:rsid w:val="00E00286"/>
    <w:rsid w:val="00E00761"/>
    <w:rsid w:val="00E00ABC"/>
    <w:rsid w:val="00E00AF0"/>
    <w:rsid w:val="00E00F70"/>
    <w:rsid w:val="00E0100C"/>
    <w:rsid w:val="00E01028"/>
    <w:rsid w:val="00E01A4D"/>
    <w:rsid w:val="00E020B3"/>
    <w:rsid w:val="00E0219E"/>
    <w:rsid w:val="00E021CE"/>
    <w:rsid w:val="00E021D0"/>
    <w:rsid w:val="00E024C4"/>
    <w:rsid w:val="00E02B3B"/>
    <w:rsid w:val="00E02B41"/>
    <w:rsid w:val="00E03909"/>
    <w:rsid w:val="00E03DFF"/>
    <w:rsid w:val="00E03E38"/>
    <w:rsid w:val="00E04A59"/>
    <w:rsid w:val="00E04BD2"/>
    <w:rsid w:val="00E04EB3"/>
    <w:rsid w:val="00E05160"/>
    <w:rsid w:val="00E055FC"/>
    <w:rsid w:val="00E05601"/>
    <w:rsid w:val="00E062D4"/>
    <w:rsid w:val="00E0651B"/>
    <w:rsid w:val="00E07243"/>
    <w:rsid w:val="00E076C7"/>
    <w:rsid w:val="00E079B2"/>
    <w:rsid w:val="00E07BCB"/>
    <w:rsid w:val="00E07ED5"/>
    <w:rsid w:val="00E1009A"/>
    <w:rsid w:val="00E10F44"/>
    <w:rsid w:val="00E111C4"/>
    <w:rsid w:val="00E1120C"/>
    <w:rsid w:val="00E11A07"/>
    <w:rsid w:val="00E12291"/>
    <w:rsid w:val="00E12931"/>
    <w:rsid w:val="00E1321F"/>
    <w:rsid w:val="00E1359B"/>
    <w:rsid w:val="00E137E6"/>
    <w:rsid w:val="00E138A8"/>
    <w:rsid w:val="00E13BD6"/>
    <w:rsid w:val="00E13DC0"/>
    <w:rsid w:val="00E14672"/>
    <w:rsid w:val="00E150CC"/>
    <w:rsid w:val="00E1563D"/>
    <w:rsid w:val="00E15940"/>
    <w:rsid w:val="00E15BCA"/>
    <w:rsid w:val="00E15E87"/>
    <w:rsid w:val="00E16927"/>
    <w:rsid w:val="00E16965"/>
    <w:rsid w:val="00E169EF"/>
    <w:rsid w:val="00E17675"/>
    <w:rsid w:val="00E176B4"/>
    <w:rsid w:val="00E17719"/>
    <w:rsid w:val="00E2032C"/>
    <w:rsid w:val="00E20B94"/>
    <w:rsid w:val="00E20C54"/>
    <w:rsid w:val="00E20E7C"/>
    <w:rsid w:val="00E20FEF"/>
    <w:rsid w:val="00E21013"/>
    <w:rsid w:val="00E21962"/>
    <w:rsid w:val="00E21969"/>
    <w:rsid w:val="00E21DA6"/>
    <w:rsid w:val="00E22090"/>
    <w:rsid w:val="00E224D5"/>
    <w:rsid w:val="00E22BB2"/>
    <w:rsid w:val="00E22C49"/>
    <w:rsid w:val="00E22CB9"/>
    <w:rsid w:val="00E23A29"/>
    <w:rsid w:val="00E24258"/>
    <w:rsid w:val="00E244C2"/>
    <w:rsid w:val="00E24597"/>
    <w:rsid w:val="00E2468F"/>
    <w:rsid w:val="00E24CA4"/>
    <w:rsid w:val="00E25723"/>
    <w:rsid w:val="00E2634A"/>
    <w:rsid w:val="00E26B83"/>
    <w:rsid w:val="00E278AB"/>
    <w:rsid w:val="00E27DD8"/>
    <w:rsid w:val="00E3001F"/>
    <w:rsid w:val="00E304D4"/>
    <w:rsid w:val="00E31140"/>
    <w:rsid w:val="00E31AA6"/>
    <w:rsid w:val="00E3230A"/>
    <w:rsid w:val="00E32425"/>
    <w:rsid w:val="00E324B5"/>
    <w:rsid w:val="00E32750"/>
    <w:rsid w:val="00E32898"/>
    <w:rsid w:val="00E32B8E"/>
    <w:rsid w:val="00E33907"/>
    <w:rsid w:val="00E3409D"/>
    <w:rsid w:val="00E340CE"/>
    <w:rsid w:val="00E34555"/>
    <w:rsid w:val="00E34DA1"/>
    <w:rsid w:val="00E359CD"/>
    <w:rsid w:val="00E35ECD"/>
    <w:rsid w:val="00E361F6"/>
    <w:rsid w:val="00E36651"/>
    <w:rsid w:val="00E370E3"/>
    <w:rsid w:val="00E37153"/>
    <w:rsid w:val="00E37258"/>
    <w:rsid w:val="00E37652"/>
    <w:rsid w:val="00E37CE2"/>
    <w:rsid w:val="00E37F87"/>
    <w:rsid w:val="00E4024E"/>
    <w:rsid w:val="00E406A8"/>
    <w:rsid w:val="00E406D4"/>
    <w:rsid w:val="00E40822"/>
    <w:rsid w:val="00E40E3F"/>
    <w:rsid w:val="00E40F6B"/>
    <w:rsid w:val="00E419B4"/>
    <w:rsid w:val="00E41F9A"/>
    <w:rsid w:val="00E42829"/>
    <w:rsid w:val="00E42D0C"/>
    <w:rsid w:val="00E42DE4"/>
    <w:rsid w:val="00E433D6"/>
    <w:rsid w:val="00E43515"/>
    <w:rsid w:val="00E446C9"/>
    <w:rsid w:val="00E44947"/>
    <w:rsid w:val="00E44ABF"/>
    <w:rsid w:val="00E4613B"/>
    <w:rsid w:val="00E46261"/>
    <w:rsid w:val="00E46336"/>
    <w:rsid w:val="00E46782"/>
    <w:rsid w:val="00E467FF"/>
    <w:rsid w:val="00E46E29"/>
    <w:rsid w:val="00E47093"/>
    <w:rsid w:val="00E475E4"/>
    <w:rsid w:val="00E47C0D"/>
    <w:rsid w:val="00E47C57"/>
    <w:rsid w:val="00E47C5A"/>
    <w:rsid w:val="00E47E2F"/>
    <w:rsid w:val="00E50390"/>
    <w:rsid w:val="00E504F2"/>
    <w:rsid w:val="00E5090E"/>
    <w:rsid w:val="00E51285"/>
    <w:rsid w:val="00E5140A"/>
    <w:rsid w:val="00E51A93"/>
    <w:rsid w:val="00E51B1D"/>
    <w:rsid w:val="00E51B42"/>
    <w:rsid w:val="00E520AB"/>
    <w:rsid w:val="00E5294F"/>
    <w:rsid w:val="00E52A1A"/>
    <w:rsid w:val="00E52BE6"/>
    <w:rsid w:val="00E53043"/>
    <w:rsid w:val="00E53AE6"/>
    <w:rsid w:val="00E540C6"/>
    <w:rsid w:val="00E544C0"/>
    <w:rsid w:val="00E54725"/>
    <w:rsid w:val="00E5476C"/>
    <w:rsid w:val="00E54927"/>
    <w:rsid w:val="00E54A28"/>
    <w:rsid w:val="00E54A8A"/>
    <w:rsid w:val="00E54BFE"/>
    <w:rsid w:val="00E55695"/>
    <w:rsid w:val="00E55928"/>
    <w:rsid w:val="00E55BDB"/>
    <w:rsid w:val="00E55F2F"/>
    <w:rsid w:val="00E5624D"/>
    <w:rsid w:val="00E56754"/>
    <w:rsid w:val="00E569E3"/>
    <w:rsid w:val="00E57BCF"/>
    <w:rsid w:val="00E60784"/>
    <w:rsid w:val="00E60F6D"/>
    <w:rsid w:val="00E60FCF"/>
    <w:rsid w:val="00E613CC"/>
    <w:rsid w:val="00E614FD"/>
    <w:rsid w:val="00E61FE9"/>
    <w:rsid w:val="00E62B28"/>
    <w:rsid w:val="00E62BC1"/>
    <w:rsid w:val="00E62BCA"/>
    <w:rsid w:val="00E63316"/>
    <w:rsid w:val="00E636C2"/>
    <w:rsid w:val="00E63B0E"/>
    <w:rsid w:val="00E63BB4"/>
    <w:rsid w:val="00E63C3E"/>
    <w:rsid w:val="00E63D92"/>
    <w:rsid w:val="00E6489F"/>
    <w:rsid w:val="00E64CA3"/>
    <w:rsid w:val="00E65186"/>
    <w:rsid w:val="00E6537F"/>
    <w:rsid w:val="00E659AD"/>
    <w:rsid w:val="00E65AF3"/>
    <w:rsid w:val="00E65CAF"/>
    <w:rsid w:val="00E65CC6"/>
    <w:rsid w:val="00E65D7C"/>
    <w:rsid w:val="00E661BE"/>
    <w:rsid w:val="00E66531"/>
    <w:rsid w:val="00E665A5"/>
    <w:rsid w:val="00E66A2F"/>
    <w:rsid w:val="00E66A7C"/>
    <w:rsid w:val="00E66D2F"/>
    <w:rsid w:val="00E66D7C"/>
    <w:rsid w:val="00E66E2C"/>
    <w:rsid w:val="00E66ECD"/>
    <w:rsid w:val="00E66F75"/>
    <w:rsid w:val="00E67332"/>
    <w:rsid w:val="00E6752A"/>
    <w:rsid w:val="00E678F1"/>
    <w:rsid w:val="00E701C0"/>
    <w:rsid w:val="00E70218"/>
    <w:rsid w:val="00E70365"/>
    <w:rsid w:val="00E705A1"/>
    <w:rsid w:val="00E70EA6"/>
    <w:rsid w:val="00E70ED8"/>
    <w:rsid w:val="00E70F18"/>
    <w:rsid w:val="00E710F8"/>
    <w:rsid w:val="00E71191"/>
    <w:rsid w:val="00E72888"/>
    <w:rsid w:val="00E72C4D"/>
    <w:rsid w:val="00E72EAC"/>
    <w:rsid w:val="00E72F23"/>
    <w:rsid w:val="00E731E1"/>
    <w:rsid w:val="00E732A6"/>
    <w:rsid w:val="00E73858"/>
    <w:rsid w:val="00E7387E"/>
    <w:rsid w:val="00E73C49"/>
    <w:rsid w:val="00E73C7D"/>
    <w:rsid w:val="00E74142"/>
    <w:rsid w:val="00E74B5C"/>
    <w:rsid w:val="00E750D0"/>
    <w:rsid w:val="00E75282"/>
    <w:rsid w:val="00E758F6"/>
    <w:rsid w:val="00E76078"/>
    <w:rsid w:val="00E7663E"/>
    <w:rsid w:val="00E77063"/>
    <w:rsid w:val="00E7752E"/>
    <w:rsid w:val="00E776BA"/>
    <w:rsid w:val="00E77827"/>
    <w:rsid w:val="00E77D6A"/>
    <w:rsid w:val="00E80054"/>
    <w:rsid w:val="00E805FA"/>
    <w:rsid w:val="00E808EC"/>
    <w:rsid w:val="00E8092D"/>
    <w:rsid w:val="00E80C15"/>
    <w:rsid w:val="00E81E28"/>
    <w:rsid w:val="00E821B0"/>
    <w:rsid w:val="00E82829"/>
    <w:rsid w:val="00E82D16"/>
    <w:rsid w:val="00E82FB8"/>
    <w:rsid w:val="00E83217"/>
    <w:rsid w:val="00E83849"/>
    <w:rsid w:val="00E841F2"/>
    <w:rsid w:val="00E84647"/>
    <w:rsid w:val="00E84C36"/>
    <w:rsid w:val="00E84C67"/>
    <w:rsid w:val="00E85085"/>
    <w:rsid w:val="00E85922"/>
    <w:rsid w:val="00E85F2F"/>
    <w:rsid w:val="00E85FD5"/>
    <w:rsid w:val="00E870EC"/>
    <w:rsid w:val="00E8797A"/>
    <w:rsid w:val="00E87BF6"/>
    <w:rsid w:val="00E90096"/>
    <w:rsid w:val="00E9090A"/>
    <w:rsid w:val="00E90D28"/>
    <w:rsid w:val="00E9145C"/>
    <w:rsid w:val="00E91513"/>
    <w:rsid w:val="00E9160A"/>
    <w:rsid w:val="00E916A8"/>
    <w:rsid w:val="00E91B92"/>
    <w:rsid w:val="00E921F5"/>
    <w:rsid w:val="00E9250B"/>
    <w:rsid w:val="00E926BC"/>
    <w:rsid w:val="00E92721"/>
    <w:rsid w:val="00E928DE"/>
    <w:rsid w:val="00E92996"/>
    <w:rsid w:val="00E92EA9"/>
    <w:rsid w:val="00E9348B"/>
    <w:rsid w:val="00E9395D"/>
    <w:rsid w:val="00E93A3E"/>
    <w:rsid w:val="00E946D2"/>
    <w:rsid w:val="00E94927"/>
    <w:rsid w:val="00E94BC6"/>
    <w:rsid w:val="00E950C8"/>
    <w:rsid w:val="00E951B3"/>
    <w:rsid w:val="00E9529F"/>
    <w:rsid w:val="00E95310"/>
    <w:rsid w:val="00E956CC"/>
    <w:rsid w:val="00E95A44"/>
    <w:rsid w:val="00E962C4"/>
    <w:rsid w:val="00E96378"/>
    <w:rsid w:val="00E965D8"/>
    <w:rsid w:val="00E9681C"/>
    <w:rsid w:val="00E96E12"/>
    <w:rsid w:val="00E9715E"/>
    <w:rsid w:val="00E977BC"/>
    <w:rsid w:val="00E97BDE"/>
    <w:rsid w:val="00E97DE4"/>
    <w:rsid w:val="00EA0656"/>
    <w:rsid w:val="00EA085C"/>
    <w:rsid w:val="00EA0DC1"/>
    <w:rsid w:val="00EA16F0"/>
    <w:rsid w:val="00EA189B"/>
    <w:rsid w:val="00EA18A4"/>
    <w:rsid w:val="00EA1BD7"/>
    <w:rsid w:val="00EA1D3A"/>
    <w:rsid w:val="00EA22CA"/>
    <w:rsid w:val="00EA2E84"/>
    <w:rsid w:val="00EA2F09"/>
    <w:rsid w:val="00EA2F27"/>
    <w:rsid w:val="00EA2F49"/>
    <w:rsid w:val="00EA38DF"/>
    <w:rsid w:val="00EA3C62"/>
    <w:rsid w:val="00EA3C93"/>
    <w:rsid w:val="00EA451D"/>
    <w:rsid w:val="00EA4770"/>
    <w:rsid w:val="00EA4D53"/>
    <w:rsid w:val="00EA4F84"/>
    <w:rsid w:val="00EA508A"/>
    <w:rsid w:val="00EA5209"/>
    <w:rsid w:val="00EA52F5"/>
    <w:rsid w:val="00EA5436"/>
    <w:rsid w:val="00EA58D7"/>
    <w:rsid w:val="00EA6001"/>
    <w:rsid w:val="00EA6410"/>
    <w:rsid w:val="00EA690F"/>
    <w:rsid w:val="00EA6CFF"/>
    <w:rsid w:val="00EA7537"/>
    <w:rsid w:val="00EA75D0"/>
    <w:rsid w:val="00EA7E9B"/>
    <w:rsid w:val="00EB010C"/>
    <w:rsid w:val="00EB01BD"/>
    <w:rsid w:val="00EB03E2"/>
    <w:rsid w:val="00EB07F3"/>
    <w:rsid w:val="00EB0912"/>
    <w:rsid w:val="00EB0B4B"/>
    <w:rsid w:val="00EB0E7F"/>
    <w:rsid w:val="00EB0FB1"/>
    <w:rsid w:val="00EB13D2"/>
    <w:rsid w:val="00EB1B07"/>
    <w:rsid w:val="00EB2EC1"/>
    <w:rsid w:val="00EB4503"/>
    <w:rsid w:val="00EB4670"/>
    <w:rsid w:val="00EB49CF"/>
    <w:rsid w:val="00EB54B4"/>
    <w:rsid w:val="00EB59E4"/>
    <w:rsid w:val="00EB5CA0"/>
    <w:rsid w:val="00EB5FEA"/>
    <w:rsid w:val="00EB6366"/>
    <w:rsid w:val="00EB65A8"/>
    <w:rsid w:val="00EB6752"/>
    <w:rsid w:val="00EB72E7"/>
    <w:rsid w:val="00EB745F"/>
    <w:rsid w:val="00EB77AB"/>
    <w:rsid w:val="00EB77B8"/>
    <w:rsid w:val="00EB77BF"/>
    <w:rsid w:val="00EB7BF2"/>
    <w:rsid w:val="00EB7C5F"/>
    <w:rsid w:val="00EC0614"/>
    <w:rsid w:val="00EC0857"/>
    <w:rsid w:val="00EC090F"/>
    <w:rsid w:val="00EC0B0A"/>
    <w:rsid w:val="00EC10B0"/>
    <w:rsid w:val="00EC1AC6"/>
    <w:rsid w:val="00EC20A7"/>
    <w:rsid w:val="00EC2171"/>
    <w:rsid w:val="00EC2886"/>
    <w:rsid w:val="00EC2F9A"/>
    <w:rsid w:val="00EC3212"/>
    <w:rsid w:val="00EC3465"/>
    <w:rsid w:val="00EC3679"/>
    <w:rsid w:val="00EC393B"/>
    <w:rsid w:val="00EC3972"/>
    <w:rsid w:val="00EC3F03"/>
    <w:rsid w:val="00EC4116"/>
    <w:rsid w:val="00EC44E1"/>
    <w:rsid w:val="00EC4515"/>
    <w:rsid w:val="00EC49A7"/>
    <w:rsid w:val="00EC688A"/>
    <w:rsid w:val="00EC6C5B"/>
    <w:rsid w:val="00EC6C5E"/>
    <w:rsid w:val="00EC6C86"/>
    <w:rsid w:val="00EC6E87"/>
    <w:rsid w:val="00EC72CD"/>
    <w:rsid w:val="00EC72EF"/>
    <w:rsid w:val="00EC7919"/>
    <w:rsid w:val="00EC7FFB"/>
    <w:rsid w:val="00ED0300"/>
    <w:rsid w:val="00ED0CAC"/>
    <w:rsid w:val="00ED0D77"/>
    <w:rsid w:val="00ED1139"/>
    <w:rsid w:val="00ED12C6"/>
    <w:rsid w:val="00ED18B5"/>
    <w:rsid w:val="00ED26F1"/>
    <w:rsid w:val="00ED27CD"/>
    <w:rsid w:val="00ED2B7E"/>
    <w:rsid w:val="00ED2C25"/>
    <w:rsid w:val="00ED2D3F"/>
    <w:rsid w:val="00ED2E03"/>
    <w:rsid w:val="00ED2E51"/>
    <w:rsid w:val="00ED30BE"/>
    <w:rsid w:val="00ED32B2"/>
    <w:rsid w:val="00ED39A8"/>
    <w:rsid w:val="00ED39C3"/>
    <w:rsid w:val="00ED3EA4"/>
    <w:rsid w:val="00ED3F6A"/>
    <w:rsid w:val="00ED4510"/>
    <w:rsid w:val="00ED5053"/>
    <w:rsid w:val="00ED5312"/>
    <w:rsid w:val="00ED5837"/>
    <w:rsid w:val="00ED5D00"/>
    <w:rsid w:val="00ED5DDB"/>
    <w:rsid w:val="00ED5E7D"/>
    <w:rsid w:val="00ED6877"/>
    <w:rsid w:val="00ED69DD"/>
    <w:rsid w:val="00ED6B1F"/>
    <w:rsid w:val="00ED6BE5"/>
    <w:rsid w:val="00ED715B"/>
    <w:rsid w:val="00ED762F"/>
    <w:rsid w:val="00ED78EA"/>
    <w:rsid w:val="00ED791B"/>
    <w:rsid w:val="00EE04C8"/>
    <w:rsid w:val="00EE0CF4"/>
    <w:rsid w:val="00EE0F86"/>
    <w:rsid w:val="00EE10F3"/>
    <w:rsid w:val="00EE1A68"/>
    <w:rsid w:val="00EE1ACC"/>
    <w:rsid w:val="00EE1BC6"/>
    <w:rsid w:val="00EE1D3D"/>
    <w:rsid w:val="00EE2080"/>
    <w:rsid w:val="00EE2D37"/>
    <w:rsid w:val="00EE3D7D"/>
    <w:rsid w:val="00EE3E18"/>
    <w:rsid w:val="00EE3FB8"/>
    <w:rsid w:val="00EE4938"/>
    <w:rsid w:val="00EE5BC3"/>
    <w:rsid w:val="00EE5F7F"/>
    <w:rsid w:val="00EE6469"/>
    <w:rsid w:val="00EE6BAD"/>
    <w:rsid w:val="00EE6C22"/>
    <w:rsid w:val="00EE6E51"/>
    <w:rsid w:val="00EE7766"/>
    <w:rsid w:val="00EE7C1F"/>
    <w:rsid w:val="00EF0064"/>
    <w:rsid w:val="00EF03FB"/>
    <w:rsid w:val="00EF0788"/>
    <w:rsid w:val="00EF09D0"/>
    <w:rsid w:val="00EF0C55"/>
    <w:rsid w:val="00EF131A"/>
    <w:rsid w:val="00EF18FF"/>
    <w:rsid w:val="00EF1908"/>
    <w:rsid w:val="00EF1DF3"/>
    <w:rsid w:val="00EF2218"/>
    <w:rsid w:val="00EF234D"/>
    <w:rsid w:val="00EF2941"/>
    <w:rsid w:val="00EF2B12"/>
    <w:rsid w:val="00EF2E77"/>
    <w:rsid w:val="00EF31F1"/>
    <w:rsid w:val="00EF3846"/>
    <w:rsid w:val="00EF3D46"/>
    <w:rsid w:val="00EF3DA5"/>
    <w:rsid w:val="00EF435A"/>
    <w:rsid w:val="00EF48AD"/>
    <w:rsid w:val="00EF4DAE"/>
    <w:rsid w:val="00EF4FD2"/>
    <w:rsid w:val="00EF5B0E"/>
    <w:rsid w:val="00EF5BA3"/>
    <w:rsid w:val="00EF672D"/>
    <w:rsid w:val="00EF7C4A"/>
    <w:rsid w:val="00EF7E2C"/>
    <w:rsid w:val="00F0020C"/>
    <w:rsid w:val="00F0038B"/>
    <w:rsid w:val="00F004AF"/>
    <w:rsid w:val="00F00765"/>
    <w:rsid w:val="00F00ED4"/>
    <w:rsid w:val="00F01B08"/>
    <w:rsid w:val="00F0226E"/>
    <w:rsid w:val="00F02672"/>
    <w:rsid w:val="00F036A4"/>
    <w:rsid w:val="00F03B18"/>
    <w:rsid w:val="00F043A3"/>
    <w:rsid w:val="00F04740"/>
    <w:rsid w:val="00F054B1"/>
    <w:rsid w:val="00F05BBD"/>
    <w:rsid w:val="00F066FD"/>
    <w:rsid w:val="00F06B2B"/>
    <w:rsid w:val="00F07321"/>
    <w:rsid w:val="00F07F69"/>
    <w:rsid w:val="00F07F81"/>
    <w:rsid w:val="00F103FE"/>
    <w:rsid w:val="00F10512"/>
    <w:rsid w:val="00F1074A"/>
    <w:rsid w:val="00F10DFC"/>
    <w:rsid w:val="00F10FC4"/>
    <w:rsid w:val="00F1106B"/>
    <w:rsid w:val="00F11279"/>
    <w:rsid w:val="00F11311"/>
    <w:rsid w:val="00F11522"/>
    <w:rsid w:val="00F117AF"/>
    <w:rsid w:val="00F1187E"/>
    <w:rsid w:val="00F11B26"/>
    <w:rsid w:val="00F11B9F"/>
    <w:rsid w:val="00F11EB0"/>
    <w:rsid w:val="00F120AE"/>
    <w:rsid w:val="00F1245B"/>
    <w:rsid w:val="00F1280B"/>
    <w:rsid w:val="00F12865"/>
    <w:rsid w:val="00F12AB2"/>
    <w:rsid w:val="00F13344"/>
    <w:rsid w:val="00F13BC2"/>
    <w:rsid w:val="00F13EBD"/>
    <w:rsid w:val="00F14179"/>
    <w:rsid w:val="00F14213"/>
    <w:rsid w:val="00F14C63"/>
    <w:rsid w:val="00F14F30"/>
    <w:rsid w:val="00F15353"/>
    <w:rsid w:val="00F15B36"/>
    <w:rsid w:val="00F16204"/>
    <w:rsid w:val="00F1652E"/>
    <w:rsid w:val="00F16DC4"/>
    <w:rsid w:val="00F16F48"/>
    <w:rsid w:val="00F17340"/>
    <w:rsid w:val="00F17629"/>
    <w:rsid w:val="00F17B5C"/>
    <w:rsid w:val="00F17FD1"/>
    <w:rsid w:val="00F2074B"/>
    <w:rsid w:val="00F20ACE"/>
    <w:rsid w:val="00F20EF7"/>
    <w:rsid w:val="00F2130A"/>
    <w:rsid w:val="00F213E7"/>
    <w:rsid w:val="00F217BA"/>
    <w:rsid w:val="00F21BC0"/>
    <w:rsid w:val="00F21F9A"/>
    <w:rsid w:val="00F22C66"/>
    <w:rsid w:val="00F22FD9"/>
    <w:rsid w:val="00F2332E"/>
    <w:rsid w:val="00F2337F"/>
    <w:rsid w:val="00F237A6"/>
    <w:rsid w:val="00F239FC"/>
    <w:rsid w:val="00F23C5B"/>
    <w:rsid w:val="00F23DD6"/>
    <w:rsid w:val="00F240B3"/>
    <w:rsid w:val="00F247AE"/>
    <w:rsid w:val="00F255D2"/>
    <w:rsid w:val="00F25648"/>
    <w:rsid w:val="00F2571A"/>
    <w:rsid w:val="00F25B4C"/>
    <w:rsid w:val="00F25E7A"/>
    <w:rsid w:val="00F25EAC"/>
    <w:rsid w:val="00F26118"/>
    <w:rsid w:val="00F26537"/>
    <w:rsid w:val="00F26636"/>
    <w:rsid w:val="00F27478"/>
    <w:rsid w:val="00F27CE5"/>
    <w:rsid w:val="00F3026F"/>
    <w:rsid w:val="00F302CA"/>
    <w:rsid w:val="00F30DE3"/>
    <w:rsid w:val="00F30F5C"/>
    <w:rsid w:val="00F318FF"/>
    <w:rsid w:val="00F31FDD"/>
    <w:rsid w:val="00F3213C"/>
    <w:rsid w:val="00F32BC5"/>
    <w:rsid w:val="00F33560"/>
    <w:rsid w:val="00F34151"/>
    <w:rsid w:val="00F34AB1"/>
    <w:rsid w:val="00F34D10"/>
    <w:rsid w:val="00F353F0"/>
    <w:rsid w:val="00F35404"/>
    <w:rsid w:val="00F356AD"/>
    <w:rsid w:val="00F358AC"/>
    <w:rsid w:val="00F35923"/>
    <w:rsid w:val="00F35E87"/>
    <w:rsid w:val="00F35F5F"/>
    <w:rsid w:val="00F364E7"/>
    <w:rsid w:val="00F36BCA"/>
    <w:rsid w:val="00F377CC"/>
    <w:rsid w:val="00F378B2"/>
    <w:rsid w:val="00F37AB1"/>
    <w:rsid w:val="00F37ABE"/>
    <w:rsid w:val="00F37C7D"/>
    <w:rsid w:val="00F37CC5"/>
    <w:rsid w:val="00F37E78"/>
    <w:rsid w:val="00F4011D"/>
    <w:rsid w:val="00F4017F"/>
    <w:rsid w:val="00F406A3"/>
    <w:rsid w:val="00F409DF"/>
    <w:rsid w:val="00F40CF8"/>
    <w:rsid w:val="00F40E89"/>
    <w:rsid w:val="00F41D73"/>
    <w:rsid w:val="00F41E3D"/>
    <w:rsid w:val="00F42389"/>
    <w:rsid w:val="00F42CFA"/>
    <w:rsid w:val="00F42D00"/>
    <w:rsid w:val="00F4317D"/>
    <w:rsid w:val="00F431E2"/>
    <w:rsid w:val="00F435F7"/>
    <w:rsid w:val="00F437FB"/>
    <w:rsid w:val="00F4406D"/>
    <w:rsid w:val="00F44203"/>
    <w:rsid w:val="00F4423E"/>
    <w:rsid w:val="00F4561C"/>
    <w:rsid w:val="00F457F3"/>
    <w:rsid w:val="00F462EF"/>
    <w:rsid w:val="00F46549"/>
    <w:rsid w:val="00F4692E"/>
    <w:rsid w:val="00F472BF"/>
    <w:rsid w:val="00F47352"/>
    <w:rsid w:val="00F47475"/>
    <w:rsid w:val="00F47A17"/>
    <w:rsid w:val="00F50CA7"/>
    <w:rsid w:val="00F511EE"/>
    <w:rsid w:val="00F51A17"/>
    <w:rsid w:val="00F51B30"/>
    <w:rsid w:val="00F52215"/>
    <w:rsid w:val="00F52316"/>
    <w:rsid w:val="00F532FE"/>
    <w:rsid w:val="00F53E80"/>
    <w:rsid w:val="00F5410B"/>
    <w:rsid w:val="00F54384"/>
    <w:rsid w:val="00F54BA9"/>
    <w:rsid w:val="00F5526F"/>
    <w:rsid w:val="00F5591A"/>
    <w:rsid w:val="00F55957"/>
    <w:rsid w:val="00F564D5"/>
    <w:rsid w:val="00F5650E"/>
    <w:rsid w:val="00F56B0D"/>
    <w:rsid w:val="00F56DF0"/>
    <w:rsid w:val="00F56FEA"/>
    <w:rsid w:val="00F5794A"/>
    <w:rsid w:val="00F57989"/>
    <w:rsid w:val="00F579A3"/>
    <w:rsid w:val="00F57AE5"/>
    <w:rsid w:val="00F60125"/>
    <w:rsid w:val="00F602C8"/>
    <w:rsid w:val="00F60312"/>
    <w:rsid w:val="00F6035B"/>
    <w:rsid w:val="00F60599"/>
    <w:rsid w:val="00F60912"/>
    <w:rsid w:val="00F6134F"/>
    <w:rsid w:val="00F6164F"/>
    <w:rsid w:val="00F618B6"/>
    <w:rsid w:val="00F61F75"/>
    <w:rsid w:val="00F62BB1"/>
    <w:rsid w:val="00F62D2F"/>
    <w:rsid w:val="00F62E35"/>
    <w:rsid w:val="00F6349A"/>
    <w:rsid w:val="00F63637"/>
    <w:rsid w:val="00F6363A"/>
    <w:rsid w:val="00F64527"/>
    <w:rsid w:val="00F64A80"/>
    <w:rsid w:val="00F64CAA"/>
    <w:rsid w:val="00F64EEE"/>
    <w:rsid w:val="00F655E4"/>
    <w:rsid w:val="00F65761"/>
    <w:rsid w:val="00F65A6F"/>
    <w:rsid w:val="00F65D9A"/>
    <w:rsid w:val="00F664FB"/>
    <w:rsid w:val="00F66579"/>
    <w:rsid w:val="00F66A62"/>
    <w:rsid w:val="00F66D18"/>
    <w:rsid w:val="00F6714A"/>
    <w:rsid w:val="00F67669"/>
    <w:rsid w:val="00F67C2D"/>
    <w:rsid w:val="00F7017E"/>
    <w:rsid w:val="00F70327"/>
    <w:rsid w:val="00F70F9D"/>
    <w:rsid w:val="00F71284"/>
    <w:rsid w:val="00F715FC"/>
    <w:rsid w:val="00F71D2F"/>
    <w:rsid w:val="00F720DF"/>
    <w:rsid w:val="00F7218E"/>
    <w:rsid w:val="00F72DD1"/>
    <w:rsid w:val="00F72E3C"/>
    <w:rsid w:val="00F73D24"/>
    <w:rsid w:val="00F746F8"/>
    <w:rsid w:val="00F7477E"/>
    <w:rsid w:val="00F7479F"/>
    <w:rsid w:val="00F74CAF"/>
    <w:rsid w:val="00F74D50"/>
    <w:rsid w:val="00F74F73"/>
    <w:rsid w:val="00F7516D"/>
    <w:rsid w:val="00F75965"/>
    <w:rsid w:val="00F75AE2"/>
    <w:rsid w:val="00F75B40"/>
    <w:rsid w:val="00F75DAB"/>
    <w:rsid w:val="00F75DC7"/>
    <w:rsid w:val="00F75E29"/>
    <w:rsid w:val="00F7687C"/>
    <w:rsid w:val="00F76911"/>
    <w:rsid w:val="00F76929"/>
    <w:rsid w:val="00F771A6"/>
    <w:rsid w:val="00F775A9"/>
    <w:rsid w:val="00F80480"/>
    <w:rsid w:val="00F804EF"/>
    <w:rsid w:val="00F807EF"/>
    <w:rsid w:val="00F814F0"/>
    <w:rsid w:val="00F8155C"/>
    <w:rsid w:val="00F82431"/>
    <w:rsid w:val="00F824E9"/>
    <w:rsid w:val="00F82D31"/>
    <w:rsid w:val="00F83DAA"/>
    <w:rsid w:val="00F849B6"/>
    <w:rsid w:val="00F854CA"/>
    <w:rsid w:val="00F85968"/>
    <w:rsid w:val="00F85AAC"/>
    <w:rsid w:val="00F85D14"/>
    <w:rsid w:val="00F861A1"/>
    <w:rsid w:val="00F86219"/>
    <w:rsid w:val="00F87441"/>
    <w:rsid w:val="00F875F1"/>
    <w:rsid w:val="00F87C3D"/>
    <w:rsid w:val="00F87EA7"/>
    <w:rsid w:val="00F90060"/>
    <w:rsid w:val="00F90883"/>
    <w:rsid w:val="00F91BEE"/>
    <w:rsid w:val="00F92084"/>
    <w:rsid w:val="00F92487"/>
    <w:rsid w:val="00F9274E"/>
    <w:rsid w:val="00F92B75"/>
    <w:rsid w:val="00F92BD8"/>
    <w:rsid w:val="00F92F64"/>
    <w:rsid w:val="00F9332A"/>
    <w:rsid w:val="00F936A2"/>
    <w:rsid w:val="00F93FE7"/>
    <w:rsid w:val="00F94759"/>
    <w:rsid w:val="00F94996"/>
    <w:rsid w:val="00F949F9"/>
    <w:rsid w:val="00F94A1F"/>
    <w:rsid w:val="00F94B30"/>
    <w:rsid w:val="00F95611"/>
    <w:rsid w:val="00F958E3"/>
    <w:rsid w:val="00F95C36"/>
    <w:rsid w:val="00F95D55"/>
    <w:rsid w:val="00F95EFC"/>
    <w:rsid w:val="00F9654D"/>
    <w:rsid w:val="00F96FE0"/>
    <w:rsid w:val="00F97A63"/>
    <w:rsid w:val="00F97C6F"/>
    <w:rsid w:val="00FA020C"/>
    <w:rsid w:val="00FA0753"/>
    <w:rsid w:val="00FA0762"/>
    <w:rsid w:val="00FA091B"/>
    <w:rsid w:val="00FA0D80"/>
    <w:rsid w:val="00FA0EF1"/>
    <w:rsid w:val="00FA1350"/>
    <w:rsid w:val="00FA13BA"/>
    <w:rsid w:val="00FA1B3C"/>
    <w:rsid w:val="00FA1DA4"/>
    <w:rsid w:val="00FA2408"/>
    <w:rsid w:val="00FA251B"/>
    <w:rsid w:val="00FA2603"/>
    <w:rsid w:val="00FA2AD6"/>
    <w:rsid w:val="00FA2C6F"/>
    <w:rsid w:val="00FA37BD"/>
    <w:rsid w:val="00FA3922"/>
    <w:rsid w:val="00FA45D2"/>
    <w:rsid w:val="00FA4B2E"/>
    <w:rsid w:val="00FA5241"/>
    <w:rsid w:val="00FA5462"/>
    <w:rsid w:val="00FA5A13"/>
    <w:rsid w:val="00FA5CFD"/>
    <w:rsid w:val="00FA5E2D"/>
    <w:rsid w:val="00FA64C6"/>
    <w:rsid w:val="00FA669B"/>
    <w:rsid w:val="00FA6C8D"/>
    <w:rsid w:val="00FA7296"/>
    <w:rsid w:val="00FB085B"/>
    <w:rsid w:val="00FB0BE5"/>
    <w:rsid w:val="00FB133C"/>
    <w:rsid w:val="00FB14D3"/>
    <w:rsid w:val="00FB1C78"/>
    <w:rsid w:val="00FB200F"/>
    <w:rsid w:val="00FB26D5"/>
    <w:rsid w:val="00FB2A30"/>
    <w:rsid w:val="00FB2AAB"/>
    <w:rsid w:val="00FB2AB1"/>
    <w:rsid w:val="00FB2FF2"/>
    <w:rsid w:val="00FB326D"/>
    <w:rsid w:val="00FB380F"/>
    <w:rsid w:val="00FB3E61"/>
    <w:rsid w:val="00FB4036"/>
    <w:rsid w:val="00FB4B0C"/>
    <w:rsid w:val="00FB52FF"/>
    <w:rsid w:val="00FB5363"/>
    <w:rsid w:val="00FB5A49"/>
    <w:rsid w:val="00FB5EBA"/>
    <w:rsid w:val="00FB63FB"/>
    <w:rsid w:val="00FB69E3"/>
    <w:rsid w:val="00FB712D"/>
    <w:rsid w:val="00FB76A8"/>
    <w:rsid w:val="00FB7DF8"/>
    <w:rsid w:val="00FC00A9"/>
    <w:rsid w:val="00FC0143"/>
    <w:rsid w:val="00FC0717"/>
    <w:rsid w:val="00FC08BA"/>
    <w:rsid w:val="00FC09A5"/>
    <w:rsid w:val="00FC0A72"/>
    <w:rsid w:val="00FC1065"/>
    <w:rsid w:val="00FC15B5"/>
    <w:rsid w:val="00FC2052"/>
    <w:rsid w:val="00FC277F"/>
    <w:rsid w:val="00FC27CB"/>
    <w:rsid w:val="00FC2A43"/>
    <w:rsid w:val="00FC3D81"/>
    <w:rsid w:val="00FC4E6A"/>
    <w:rsid w:val="00FC4E98"/>
    <w:rsid w:val="00FC4ED7"/>
    <w:rsid w:val="00FC5082"/>
    <w:rsid w:val="00FC55E5"/>
    <w:rsid w:val="00FC584A"/>
    <w:rsid w:val="00FC5AC2"/>
    <w:rsid w:val="00FC5C92"/>
    <w:rsid w:val="00FC656E"/>
    <w:rsid w:val="00FC695A"/>
    <w:rsid w:val="00FC6C03"/>
    <w:rsid w:val="00FC7ECB"/>
    <w:rsid w:val="00FD001C"/>
    <w:rsid w:val="00FD0336"/>
    <w:rsid w:val="00FD0570"/>
    <w:rsid w:val="00FD0E79"/>
    <w:rsid w:val="00FD0E9F"/>
    <w:rsid w:val="00FD14B2"/>
    <w:rsid w:val="00FD17D7"/>
    <w:rsid w:val="00FD1938"/>
    <w:rsid w:val="00FD1B21"/>
    <w:rsid w:val="00FD1C1C"/>
    <w:rsid w:val="00FD1D67"/>
    <w:rsid w:val="00FD2AA7"/>
    <w:rsid w:val="00FD30D0"/>
    <w:rsid w:val="00FD3831"/>
    <w:rsid w:val="00FD3F2D"/>
    <w:rsid w:val="00FD3FD9"/>
    <w:rsid w:val="00FD4662"/>
    <w:rsid w:val="00FD4781"/>
    <w:rsid w:val="00FD4AFA"/>
    <w:rsid w:val="00FD50FF"/>
    <w:rsid w:val="00FD5616"/>
    <w:rsid w:val="00FD5BF3"/>
    <w:rsid w:val="00FD5D39"/>
    <w:rsid w:val="00FD6342"/>
    <w:rsid w:val="00FD64AE"/>
    <w:rsid w:val="00FD6823"/>
    <w:rsid w:val="00FD743A"/>
    <w:rsid w:val="00FD7731"/>
    <w:rsid w:val="00FD7A3C"/>
    <w:rsid w:val="00FE0702"/>
    <w:rsid w:val="00FE08D8"/>
    <w:rsid w:val="00FE0F24"/>
    <w:rsid w:val="00FE0F4A"/>
    <w:rsid w:val="00FE1C76"/>
    <w:rsid w:val="00FE1C99"/>
    <w:rsid w:val="00FE1F71"/>
    <w:rsid w:val="00FE26A0"/>
    <w:rsid w:val="00FE2943"/>
    <w:rsid w:val="00FE2CDC"/>
    <w:rsid w:val="00FE2DD0"/>
    <w:rsid w:val="00FE2FD0"/>
    <w:rsid w:val="00FE3173"/>
    <w:rsid w:val="00FE351D"/>
    <w:rsid w:val="00FE3A24"/>
    <w:rsid w:val="00FE432A"/>
    <w:rsid w:val="00FE4CC9"/>
    <w:rsid w:val="00FE5112"/>
    <w:rsid w:val="00FE535D"/>
    <w:rsid w:val="00FE5496"/>
    <w:rsid w:val="00FE58F7"/>
    <w:rsid w:val="00FE5B49"/>
    <w:rsid w:val="00FE616E"/>
    <w:rsid w:val="00FE6296"/>
    <w:rsid w:val="00FE64BA"/>
    <w:rsid w:val="00FE6934"/>
    <w:rsid w:val="00FE7134"/>
    <w:rsid w:val="00FE77F5"/>
    <w:rsid w:val="00FE7A9B"/>
    <w:rsid w:val="00FE7E65"/>
    <w:rsid w:val="00FE7E93"/>
    <w:rsid w:val="00FF0130"/>
    <w:rsid w:val="00FF01B0"/>
    <w:rsid w:val="00FF067F"/>
    <w:rsid w:val="00FF0870"/>
    <w:rsid w:val="00FF0BF7"/>
    <w:rsid w:val="00FF0E30"/>
    <w:rsid w:val="00FF0F5A"/>
    <w:rsid w:val="00FF127B"/>
    <w:rsid w:val="00FF1287"/>
    <w:rsid w:val="00FF15C4"/>
    <w:rsid w:val="00FF164B"/>
    <w:rsid w:val="00FF16E8"/>
    <w:rsid w:val="00FF214A"/>
    <w:rsid w:val="00FF232B"/>
    <w:rsid w:val="00FF2446"/>
    <w:rsid w:val="00FF27C7"/>
    <w:rsid w:val="00FF2AE9"/>
    <w:rsid w:val="00FF2C73"/>
    <w:rsid w:val="00FF2D39"/>
    <w:rsid w:val="00FF31ED"/>
    <w:rsid w:val="00FF32F3"/>
    <w:rsid w:val="00FF377D"/>
    <w:rsid w:val="00FF3E92"/>
    <w:rsid w:val="00FF4DC7"/>
    <w:rsid w:val="00FF529E"/>
    <w:rsid w:val="00FF531C"/>
    <w:rsid w:val="00FF5789"/>
    <w:rsid w:val="00FF6366"/>
    <w:rsid w:val="00FF6663"/>
    <w:rsid w:val="00FF6A6A"/>
    <w:rsid w:val="00FF6E69"/>
    <w:rsid w:val="00FF6FC0"/>
    <w:rsid w:val="00FF70DD"/>
    <w:rsid w:val="00FF74BA"/>
    <w:rsid w:val="00FF752E"/>
    <w:rsid w:val="00FF77F7"/>
    <w:rsid w:val="00FF79FA"/>
    <w:rsid w:val="00FF7C1E"/>
    <w:rsid w:val="00FF7CDC"/>
    <w:rsid w:val="42D022FC"/>
    <w:rsid w:val="73E3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64B4CFF2"/>
  <w15:docId w15:val="{08473313-99F0-4B27-85EA-3EBEDF9FF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FA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142D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142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142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142D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42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132D7"/>
    <w:rPr>
      <w:rFonts w:ascii="Arial" w:hAnsi="Arial"/>
      <w:b/>
      <w:bCs/>
      <w:sz w:val="18"/>
      <w:szCs w:val="18"/>
      <w:u w:val="single"/>
      <w:shd w:val="solid" w:color="FFFFFF" w:fill="FFFFFF"/>
      <w:lang w:eastAsia="en-GB"/>
    </w:rPr>
  </w:style>
  <w:style w:type="character" w:customStyle="1" w:styleId="Heading2Char">
    <w:name w:val="Heading 2 Char"/>
    <w:link w:val="Heading2"/>
    <w:uiPriority w:val="99"/>
    <w:semiHidden/>
    <w:locked/>
    <w:rsid w:val="004132D7"/>
    <w:rPr>
      <w:rFonts w:ascii="Cambria" w:hAnsi="Cambria" w:cs="Times New Roman"/>
      <w:b/>
      <w:i/>
      <w:sz w:val="35"/>
      <w:lang w:eastAsia="en-GB"/>
    </w:rPr>
  </w:style>
  <w:style w:type="character" w:customStyle="1" w:styleId="Heading3Char">
    <w:name w:val="Heading 3 Char"/>
    <w:link w:val="Heading3"/>
    <w:uiPriority w:val="99"/>
    <w:semiHidden/>
    <w:locked/>
    <w:rsid w:val="004132D7"/>
    <w:rPr>
      <w:rFonts w:ascii="Cambria" w:hAnsi="Cambria" w:cs="Times New Roman"/>
      <w:b/>
      <w:sz w:val="33"/>
      <w:lang w:eastAsia="en-GB"/>
    </w:rPr>
  </w:style>
  <w:style w:type="character" w:customStyle="1" w:styleId="Heading4Char">
    <w:name w:val="Heading 4 Char"/>
    <w:link w:val="Heading4"/>
    <w:uiPriority w:val="99"/>
    <w:semiHidden/>
    <w:locked/>
    <w:rsid w:val="004132D7"/>
    <w:rPr>
      <w:rFonts w:ascii="Calibri" w:hAnsi="Calibri" w:cs="Times New Roman"/>
      <w:b/>
      <w:sz w:val="35"/>
      <w:lang w:eastAsia="en-GB"/>
    </w:rPr>
  </w:style>
  <w:style w:type="character" w:customStyle="1" w:styleId="Heading5Char">
    <w:name w:val="Heading 5 Char"/>
    <w:link w:val="Heading5"/>
    <w:uiPriority w:val="99"/>
    <w:semiHidden/>
    <w:locked/>
    <w:rsid w:val="004132D7"/>
    <w:rPr>
      <w:rFonts w:ascii="Calibri" w:hAnsi="Calibri" w:cs="Times New Roman"/>
      <w:b/>
      <w:i/>
      <w:sz w:val="33"/>
      <w:lang w:eastAsia="en-GB"/>
    </w:rPr>
  </w:style>
  <w:style w:type="character" w:customStyle="1" w:styleId="Heading6Char">
    <w:name w:val="Heading 6 Char"/>
    <w:link w:val="Heading6"/>
    <w:uiPriority w:val="99"/>
    <w:locked/>
    <w:rsid w:val="004132D7"/>
    <w:rPr>
      <w:rFonts w:ascii="Calibri" w:hAnsi="Calibri" w:cs="Times New Roman"/>
      <w:b/>
      <w:lang w:eastAsia="en-GB"/>
    </w:rPr>
  </w:style>
  <w:style w:type="character" w:customStyle="1" w:styleId="Heading7Char">
    <w:name w:val="Heading 7 Char"/>
    <w:link w:val="Heading7"/>
    <w:uiPriority w:val="99"/>
    <w:semiHidden/>
    <w:locked/>
    <w:rsid w:val="004132D7"/>
    <w:rPr>
      <w:rFonts w:ascii="Calibri" w:hAnsi="Calibri" w:cs="Times New Roman"/>
      <w:sz w:val="30"/>
      <w:lang w:eastAsia="en-GB"/>
    </w:rPr>
  </w:style>
  <w:style w:type="character" w:customStyle="1" w:styleId="Heading8Char">
    <w:name w:val="Heading 8 Char"/>
    <w:link w:val="Heading8"/>
    <w:uiPriority w:val="99"/>
    <w:semiHidden/>
    <w:locked/>
    <w:rsid w:val="004132D7"/>
    <w:rPr>
      <w:rFonts w:ascii="Calibri" w:hAnsi="Calibri" w:cs="Times New Roman"/>
      <w:i/>
      <w:sz w:val="30"/>
      <w:lang w:eastAsia="en-GB"/>
    </w:rPr>
  </w:style>
  <w:style w:type="character" w:customStyle="1" w:styleId="Heading9Char">
    <w:name w:val="Heading 9 Char"/>
    <w:link w:val="Heading9"/>
    <w:uiPriority w:val="99"/>
    <w:semiHidden/>
    <w:locked/>
    <w:rsid w:val="004132D7"/>
    <w:rPr>
      <w:rFonts w:ascii="Cambria" w:hAnsi="Cambria" w:cs="Times New Roman"/>
      <w:lang w:eastAsia="en-GB"/>
    </w:rPr>
  </w:style>
  <w:style w:type="paragraph" w:styleId="Header">
    <w:name w:val="header"/>
    <w:basedOn w:val="Normal"/>
    <w:link w:val="HeaderChar"/>
    <w:uiPriority w:val="99"/>
    <w:rsid w:val="005142D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character" w:customStyle="1" w:styleId="AAAddress">
    <w:name w:val="AA Address"/>
    <w:uiPriority w:val="99"/>
    <w:rsid w:val="005142DB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142DB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142D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4132D7"/>
    <w:rPr>
      <w:rFonts w:ascii="Arial" w:hAnsi="Arial" w:cs="Times New Roman"/>
      <w:sz w:val="22"/>
      <w:lang w:eastAsia="en-GB"/>
    </w:rPr>
  </w:style>
  <w:style w:type="paragraph" w:styleId="Caption">
    <w:name w:val="caption"/>
    <w:basedOn w:val="Normal"/>
    <w:next w:val="Normal"/>
    <w:uiPriority w:val="99"/>
    <w:qFormat/>
    <w:rsid w:val="005142DB"/>
    <w:rPr>
      <w:b/>
      <w:bCs/>
    </w:rPr>
  </w:style>
  <w:style w:type="paragraph" w:styleId="ListBullet">
    <w:name w:val="List Bullet"/>
    <w:basedOn w:val="Normal"/>
    <w:uiPriority w:val="99"/>
    <w:rsid w:val="005142DB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5142DB"/>
    <w:pPr>
      <w:numPr>
        <w:numId w:val="4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5142DB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5142DB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142D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142DB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142D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142DB"/>
    <w:pPr>
      <w:ind w:left="284"/>
    </w:pPr>
  </w:style>
  <w:style w:type="paragraph" w:customStyle="1" w:styleId="AAFrameAddress">
    <w:name w:val="AA Frame Address"/>
    <w:basedOn w:val="Heading1"/>
    <w:uiPriority w:val="99"/>
    <w:rsid w:val="005142D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142DB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142DB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142D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142D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142D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142D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142D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142D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142D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142D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142D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142D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5142D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142D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142D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142D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142D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142D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142DB"/>
    <w:pPr>
      <w:ind w:left="567" w:hanging="567"/>
    </w:pPr>
  </w:style>
  <w:style w:type="paragraph" w:styleId="ListBullet5">
    <w:name w:val="List Bullet 5"/>
    <w:basedOn w:val="Normal"/>
    <w:uiPriority w:val="99"/>
    <w:rsid w:val="005142DB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basedOn w:val="Normal"/>
    <w:link w:val="BodyTextChar"/>
    <w:uiPriority w:val="99"/>
    <w:rsid w:val="005142DB"/>
    <w:pPr>
      <w:spacing w:after="120"/>
    </w:pPr>
    <w:rPr>
      <w:sz w:val="22"/>
      <w:szCs w:val="22"/>
    </w:rPr>
  </w:style>
  <w:style w:type="character" w:customStyle="1" w:styleId="BodyTextChar">
    <w:name w:val="Body Text Char"/>
    <w:link w:val="BodyTex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FirstIndent">
    <w:name w:val="Body Text First Indent"/>
    <w:basedOn w:val="BodyText"/>
    <w:link w:val="BodyTextFirstIndentChar"/>
    <w:uiPriority w:val="99"/>
    <w:rsid w:val="005142DB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Indent">
    <w:name w:val="Body Text Indent"/>
    <w:basedOn w:val="Normal"/>
    <w:link w:val="BodyTextIndentChar"/>
    <w:uiPriority w:val="99"/>
    <w:rsid w:val="005142DB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link w:val="BodyTextInden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142D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character" w:styleId="Strong">
    <w:name w:val="Strong"/>
    <w:uiPriority w:val="99"/>
    <w:qFormat/>
    <w:rsid w:val="005142DB"/>
    <w:rPr>
      <w:rFonts w:cs="Times New Roman"/>
      <w:b/>
    </w:rPr>
  </w:style>
  <w:style w:type="paragraph" w:customStyle="1" w:styleId="AA1stlevelbullet">
    <w:name w:val="AA 1st level bullet"/>
    <w:basedOn w:val="Normal"/>
    <w:uiPriority w:val="99"/>
    <w:rsid w:val="005142D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142D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142DB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uiPriority w:val="99"/>
    <w:rsid w:val="005142D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5142D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142D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142DB"/>
    <w:pPr>
      <w:framePr w:h="1054" w:wrap="around" w:y="5920"/>
    </w:pPr>
    <w:rPr>
      <w:b w:val="0"/>
      <w:bCs w:val="0"/>
    </w:rPr>
  </w:style>
  <w:style w:type="paragraph" w:customStyle="1" w:styleId="ReportHeading3">
    <w:name w:val="ReportHeading3"/>
    <w:basedOn w:val="ReportHeading2"/>
    <w:uiPriority w:val="99"/>
    <w:rsid w:val="005142DB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rowalliaUPC" w:hAnsi="BrowalliaUPC" w:cs="BrowalliaUPC"/>
      <w:sz w:val="30"/>
      <w:szCs w:val="30"/>
    </w:rPr>
  </w:style>
  <w:style w:type="paragraph" w:customStyle="1" w:styleId="ParagraphNumbering">
    <w:name w:val="Paragraph Numbering"/>
    <w:basedOn w:val="Header"/>
    <w:uiPriority w:val="99"/>
    <w:rsid w:val="005142D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142D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142D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142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142D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142D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rsid w:val="005142DB"/>
    <w:rPr>
      <w:rFonts w:cs="Times New Roman"/>
    </w:rPr>
  </w:style>
  <w:style w:type="paragraph" w:customStyle="1" w:styleId="3">
    <w:name w:val="µÒÃÒ§3ªèÍ§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</w:rPr>
  </w:style>
  <w:style w:type="paragraph" w:styleId="BodyText2">
    <w:name w:val="Body Text 2"/>
    <w:basedOn w:val="Normal"/>
    <w:link w:val="BodyText2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</w:rPr>
  </w:style>
  <w:style w:type="character" w:customStyle="1" w:styleId="BodyText2Char">
    <w:name w:val="Body Text 2 Char"/>
    <w:link w:val="BodyText2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customStyle="1" w:styleId="a1">
    <w:name w:val="Åº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rowalliaUPC" w:hAnsi="BrowalliaUPC" w:cs="BrowalliaUPC"/>
      <w:sz w:val="28"/>
      <w:szCs w:val="28"/>
    </w:rPr>
  </w:style>
  <w:style w:type="paragraph" w:customStyle="1" w:styleId="E">
    <w:name w:val="ª×èÍºÃÔÉÑ· 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</w:rPr>
  </w:style>
  <w:style w:type="paragraph" w:customStyle="1" w:styleId="E0">
    <w:name w:val="»¡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</w:rPr>
  </w:style>
  <w:style w:type="paragraph" w:customStyle="1" w:styleId="5">
    <w:name w:val="5"/>
    <w:basedOn w:val="E0"/>
    <w:uiPriority w:val="99"/>
    <w:rsid w:val="005142DB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</w:rPr>
  </w:style>
  <w:style w:type="paragraph" w:customStyle="1" w:styleId="10">
    <w:name w:val="10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rowalliaUPC" w:hAnsi="BrowalliaUPC" w:cs="BrowalliaUPC"/>
      <w:sz w:val="20"/>
      <w:szCs w:val="20"/>
    </w:rPr>
  </w:style>
  <w:style w:type="paragraph" w:customStyle="1" w:styleId="a2">
    <w:name w:val="???????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hanging="540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locked/>
    <w:rsid w:val="004132D7"/>
    <w:rPr>
      <w:rFonts w:ascii="Arial" w:hAnsi="Arial" w:cs="Times New Roman"/>
      <w:sz w:val="20"/>
      <w:lang w:eastAsia="en-GB"/>
    </w:rPr>
  </w:style>
  <w:style w:type="paragraph" w:styleId="HTMLPreformatted">
    <w:name w:val="HTML Preformatted"/>
    <w:basedOn w:val="Normal"/>
    <w:link w:val="HTMLPreformatted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4132D7"/>
    <w:rPr>
      <w:rFonts w:ascii="Courier New" w:hAnsi="Courier New" w:cs="Times New Roman"/>
      <w:sz w:val="25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5142DB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4132D7"/>
    <w:rPr>
      <w:rFonts w:cs="Times New Roman"/>
      <w:sz w:val="2"/>
      <w:lang w:eastAsia="en-GB"/>
    </w:rPr>
  </w:style>
  <w:style w:type="paragraph" w:styleId="BodyTextIndent2">
    <w:name w:val="Body Text Indent 2"/>
    <w:basedOn w:val="Normal"/>
    <w:link w:val="BodyTextIndent2Char"/>
    <w:uiPriority w:val="99"/>
    <w:rsid w:val="005142DB"/>
    <w:pPr>
      <w:spacing w:after="120" w:line="480" w:lineRule="auto"/>
      <w:ind w:left="283"/>
    </w:pPr>
    <w:rPr>
      <w:sz w:val="22"/>
      <w:szCs w:val="2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rsid w:val="005142DB"/>
    <w:rPr>
      <w:sz w:val="25"/>
      <w:szCs w:val="25"/>
    </w:rPr>
  </w:style>
  <w:style w:type="character" w:customStyle="1" w:styleId="FootnoteTextChar">
    <w:name w:val="Footnote Text Char"/>
    <w:link w:val="FootnoteText"/>
    <w:uiPriority w:val="99"/>
    <w:semiHidden/>
    <w:locked/>
    <w:rsid w:val="004132D7"/>
    <w:rPr>
      <w:rFonts w:ascii="Arial" w:hAnsi="Arial" w:cs="Times New Roman"/>
      <w:sz w:val="25"/>
      <w:lang w:eastAsia="en-GB"/>
    </w:rPr>
  </w:style>
  <w:style w:type="character" w:styleId="FootnoteReference">
    <w:name w:val="footnote reference"/>
    <w:uiPriority w:val="99"/>
    <w:semiHidden/>
    <w:rsid w:val="005142DB"/>
    <w:rPr>
      <w:rFonts w:cs="Times New Roman"/>
      <w:vertAlign w:val="superscript"/>
    </w:rPr>
  </w:style>
  <w:style w:type="paragraph" w:styleId="BlockText">
    <w:name w:val="Block Text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 w:eastAsia="en-US"/>
    </w:rPr>
  </w:style>
  <w:style w:type="paragraph" w:styleId="PlainText">
    <w:name w:val="Plain Text"/>
    <w:basedOn w:val="Normal"/>
    <w:link w:val="PlainTextChar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5"/>
      <w:szCs w:val="25"/>
    </w:rPr>
  </w:style>
  <w:style w:type="character" w:customStyle="1" w:styleId="PlainTextChar">
    <w:name w:val="Plain Text Char"/>
    <w:link w:val="PlainText"/>
    <w:locked/>
    <w:rsid w:val="004132D7"/>
    <w:rPr>
      <w:rFonts w:ascii="Courier New" w:hAnsi="Courier New" w:cs="Times New Roman"/>
      <w:sz w:val="25"/>
      <w:lang w:eastAsia="en-GB"/>
    </w:rPr>
  </w:style>
  <w:style w:type="table" w:styleId="TableGrid">
    <w:name w:val="Table Grid"/>
    <w:basedOn w:val="TableNormal"/>
    <w:rsid w:val="005142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CharCharChar1Char">
    <w:name w:val="Char Char Char Char Char1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a3">
    <w:name w:val="???????????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AngsanaUPC" w:hAnsi="AngsanaUPC" w:cs="Times New Roman"/>
      <w:color w:val="000080"/>
      <w:sz w:val="28"/>
      <w:szCs w:val="20"/>
      <w:lang w:val="th-TH" w:eastAsia="en-US"/>
    </w:rPr>
  </w:style>
  <w:style w:type="paragraph" w:customStyle="1" w:styleId="CharCharCharCharCharCharCharChar1">
    <w:name w:val="Char Char Char Char Char Char Char Char1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1CharCharChar1CharCharCharCharCharCharCharCharChar">
    <w:name w:val="Char Char1 Char Char Char1 Char Char Char Char Char Char Char Char อักขระ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CharCharCharCharCharCharChar1Char">
    <w:name w:val="อักขระ อักขระ Char Char Char Char Char Char Char Char Char1 Char"/>
    <w:basedOn w:val="Normal"/>
    <w:uiPriority w:val="99"/>
    <w:rsid w:val="00882F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1CharCharCharCharCharCharCharCharChar">
    <w:name w:val="Char Char1 Char Char Char Char Char Char Char อักขระ Char Char"/>
    <w:basedOn w:val="Normal"/>
    <w:uiPriority w:val="99"/>
    <w:rsid w:val="00F862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16345"/>
    <w:pPr>
      <w:ind w:left="720"/>
      <w:contextualSpacing/>
    </w:pPr>
    <w:rPr>
      <w:szCs w:val="22"/>
    </w:rPr>
  </w:style>
  <w:style w:type="numbering" w:customStyle="1" w:styleId="1">
    <w:name w:val="ลักษณะ1"/>
    <w:rsid w:val="00F94902"/>
    <w:pPr>
      <w:numPr>
        <w:numId w:val="17"/>
      </w:numPr>
    </w:pPr>
  </w:style>
  <w:style w:type="paragraph" w:customStyle="1" w:styleId="a4">
    <w:name w:val="à¹×éÍàÃ×èÍ§"/>
    <w:basedOn w:val="Normal"/>
    <w:rsid w:val="009115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 w:eastAsia="en-US"/>
    </w:rPr>
  </w:style>
  <w:style w:type="paragraph" w:customStyle="1" w:styleId="CordiaNew">
    <w:name w:val="Cordia New"/>
    <w:basedOn w:val="Normal"/>
    <w:rsid w:val="00A07D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block">
    <w:name w:val="block"/>
    <w:aliases w:val="b"/>
    <w:basedOn w:val="BodyText"/>
    <w:rsid w:val="000445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Cs w:val="20"/>
      <w:lang w:val="en-GB" w:eastAsia="en-US" w:bidi="ar-SA"/>
    </w:rPr>
  </w:style>
  <w:style w:type="character" w:customStyle="1" w:styleId="hps">
    <w:name w:val="hps"/>
    <w:basedOn w:val="DefaultParagraphFont"/>
    <w:rsid w:val="00272ABD"/>
    <w:rPr>
      <w:rFonts w:cs="Times New Roman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23F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eastAsia="en-US" w:bidi="ar-SA"/>
    </w:rPr>
  </w:style>
  <w:style w:type="paragraph" w:customStyle="1" w:styleId="11">
    <w:name w:val="เนื้อเรื่อง1"/>
    <w:basedOn w:val="Normal"/>
    <w:rsid w:val="008C7D0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eastAsia="en-US"/>
    </w:rPr>
  </w:style>
  <w:style w:type="paragraph" w:customStyle="1" w:styleId="a5">
    <w:name w:val="ข้อความ"/>
    <w:basedOn w:val="Normal"/>
    <w:uiPriority w:val="99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Preformatted">
    <w:name w:val="Preformatted"/>
    <w:basedOn w:val="Normal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a6">
    <w:name w:val="??????????? ????????"/>
    <w:basedOn w:val="NormalIndent"/>
    <w:rsid w:val="00910C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DC3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locked/>
    <w:rsid w:val="00F65D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F65D9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5D9A"/>
    <w:rPr>
      <w:rFonts w:ascii="Arial" w:hAnsi="Arial"/>
      <w:szCs w:val="25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F65D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5D9A"/>
    <w:rPr>
      <w:rFonts w:ascii="Arial" w:hAnsi="Arial"/>
      <w:b/>
      <w:bCs/>
      <w:szCs w:val="25"/>
      <w:lang w:eastAsia="en-GB"/>
    </w:rPr>
  </w:style>
  <w:style w:type="character" w:customStyle="1" w:styleId="normaltextrun">
    <w:name w:val="normaltextrun"/>
    <w:basedOn w:val="DefaultParagraphFont"/>
    <w:rsid w:val="00982F81"/>
  </w:style>
  <w:style w:type="paragraph" w:customStyle="1" w:styleId="paragraph">
    <w:name w:val="paragraph"/>
    <w:basedOn w:val="Normal"/>
    <w:rsid w:val="00C778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eop">
    <w:name w:val="eop"/>
    <w:basedOn w:val="DefaultParagraphFont"/>
    <w:rsid w:val="00C77875"/>
  </w:style>
  <w:style w:type="paragraph" w:styleId="Revision">
    <w:name w:val="Revision"/>
    <w:hidden/>
    <w:uiPriority w:val="99"/>
    <w:semiHidden/>
    <w:rsid w:val="005F7B21"/>
    <w:rPr>
      <w:rFonts w:ascii="Arial" w:hAnsi="Arial"/>
      <w:sz w:val="18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E9348B"/>
    <w:rPr>
      <w:rFonts w:ascii="Arial" w:hAnsi="Arial"/>
      <w:sz w:val="18"/>
      <w:szCs w:val="22"/>
      <w:lang w:eastAsia="en-GB"/>
    </w:rPr>
  </w:style>
  <w:style w:type="table" w:customStyle="1" w:styleId="TableGrid5">
    <w:name w:val="Table Grid5"/>
    <w:basedOn w:val="TableNormal"/>
    <w:next w:val="TableGrid"/>
    <w:uiPriority w:val="59"/>
    <w:rsid w:val="004924AB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1693923720144214152ydp9fcb67femsonormal">
    <w:name w:val="m_-1693923720144214152ydp9fcb67femsonormal"/>
    <w:basedOn w:val="Normal"/>
    <w:rsid w:val="00BE5A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2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6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2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007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05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544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47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45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0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266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878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5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7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2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85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3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057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30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364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9633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41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footer" Target="footer8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AA2F6B05A10948B98C08DB04F195CA" ma:contentTypeVersion="8" ma:contentTypeDescription="Create a new document." ma:contentTypeScope="" ma:versionID="2134050356e7bd9ec22865b307fd9bbe">
  <xsd:schema xmlns:xsd="http://www.w3.org/2001/XMLSchema" xmlns:xs="http://www.w3.org/2001/XMLSchema" xmlns:p="http://schemas.microsoft.com/office/2006/metadata/properties" xmlns:ns2="c663971d-084a-498e-8a3c-0679b09b6236" targetNamespace="http://schemas.microsoft.com/office/2006/metadata/properties" ma:root="true" ma:fieldsID="88d749b3bad52e814c93ef082b321215" ns2:_="">
    <xsd:import namespace="c663971d-084a-498e-8a3c-0679b09b62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3971d-084a-498e-8a3c-0679b09b6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C1F91-B92B-4D2D-872F-B13D9CE3F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63971d-084a-498e-8a3c-0679b09b6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46310B-2FDA-4830-978D-7B0F9CA96D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D17C1C-FBF2-4B8F-B35F-94EA4C9FBE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6A0935-7EFE-426E-A63D-0D46690F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4688</TotalTime>
  <Pages>62</Pages>
  <Words>17782</Words>
  <Characters>82464</Characters>
  <Application>Microsoft Office Word</Application>
  <DocSecurity>0</DocSecurity>
  <Lines>687</Lines>
  <Paragraphs>200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ศรีวรา เรียล เอสเตท กรุ๊ป จำกัด (มหาชน)</vt:lpstr>
      <vt:lpstr>บริษัท ศรีวรา เรียล เอสเตท กรุ๊ป จำกัด (มหาชน)</vt:lpstr>
    </vt:vector>
  </TitlesOfParts>
  <Company>Grant Thornton Thailand</Company>
  <LinksUpToDate>false</LinksUpToDate>
  <CharactersWithSpaces>100046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ศรีวรา เรียล เอสเตท กรุ๊ป จำกัด (มหาชน)</dc:title>
  <dc:subject/>
  <dc:creator>Smith (MOL)</dc:creator>
  <cp:keywords/>
  <cp:lastModifiedBy>Chanettee Nilawong</cp:lastModifiedBy>
  <cp:revision>2057</cp:revision>
  <cp:lastPrinted>2021-03-03T16:00:00Z</cp:lastPrinted>
  <dcterms:created xsi:type="dcterms:W3CDTF">2021-02-03T09:44:00Z</dcterms:created>
  <dcterms:modified xsi:type="dcterms:W3CDTF">2021-03-04T13:23:00Z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0x01010006AA2F6B05A10948B98C08DB04F195CA</vt:lpwstr>
  </property>
</Properties>
</file>