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4252F4F" w:rsidR="00DB308D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68CCA2FE" w14:textId="0D95D14E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478B4772" w14:textId="4540BD66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FAEDBDA" w14:textId="52352651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C0BCF62" w14:textId="4C1FDA43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7D05193F" w14:textId="47A68F15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BCBE295" w14:textId="37C052AF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6830D445" w14:textId="344C4CF5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6E313070" w14:textId="3ECBA0F8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24EB2BCD" w14:textId="6CFC2BEA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212DA50C" w14:textId="188EC8D3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38BB024C" w14:textId="77777777" w:rsidR="00CC2074" w:rsidRPr="008541C2" w:rsidRDefault="00CC2074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1B7D262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8F6AE5" w:rsidRPr="00D35B8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เซนต์</w:t>
      </w:r>
      <w:proofErr w:type="spellEnd"/>
      <w:r w:rsidR="008F6AE5" w:rsidRPr="00D35B8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เม</w:t>
      </w:r>
      <w:r w:rsidR="008F6A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</w:t>
      </w:r>
      <w:r w:rsidR="008F6AE5" w:rsidRPr="00D35B8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CF76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(มหาชน)</w:t>
      </w:r>
    </w:p>
    <w:p w14:paraId="580879B3" w14:textId="77777777" w:rsidR="00AD3B26" w:rsidRPr="00AD3B26" w:rsidRDefault="00AD3B26" w:rsidP="00CC2074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117325" w14:textId="245DC065" w:rsidR="00AF473D" w:rsidRPr="00AC2B57" w:rsidRDefault="00AF473D" w:rsidP="00AF473D">
      <w:pPr>
        <w:jc w:val="thaiDistribute"/>
        <w:rPr>
          <w:rFonts w:ascii="BrowalliaUPC" w:hAnsi="BrowalliaUPC" w:cs="BrowalliaUPC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AF473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AF473D">
        <w:rPr>
          <w:rFonts w:ascii="Browallia New" w:hAnsi="Browallia New" w:cs="Browallia New" w:hint="cs"/>
          <w:sz w:val="28"/>
          <w:szCs w:val="28"/>
          <w:cs/>
          <w:lang w:bidi="th-TH"/>
        </w:rPr>
        <w:t>เซนต์</w:t>
      </w:r>
      <w:proofErr w:type="spellEnd"/>
      <w:r w:rsidRPr="00AF473D">
        <w:rPr>
          <w:rFonts w:ascii="Browallia New" w:hAnsi="Browallia New" w:cs="Browallia New" w:hint="cs"/>
          <w:sz w:val="28"/>
          <w:szCs w:val="28"/>
          <w:cs/>
          <w:lang w:bidi="th-TH"/>
        </w:rPr>
        <w:t>เมด</w:t>
      </w:r>
      <w:r w:rsidRPr="00AF47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F473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(มหาชน)</w:t>
      </w:r>
      <w:r w:rsidRPr="00AF473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F473D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(“กลุ่มบริษัท”)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ซึ่งประกอบด้วย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AF473D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AF473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AF473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Pr="00AF473D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AF473D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AF473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473D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AF473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AF473D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AF473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F473D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AF473D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AF473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สำหรับงวดสามเดือนสิ้นสุดวันเดียวกัน</w:t>
      </w:r>
      <w:r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</w:t>
      </w:r>
      <w:r w:rsidR="009568F5">
        <w:rPr>
          <w:rFonts w:ascii="BrowalliaUPC" w:hAnsi="BrowalliaUPC" w:cs="BrowalliaUPC" w:hint="cs"/>
          <w:sz w:val="28"/>
          <w:szCs w:val="28"/>
          <w:cs/>
          <w:lang w:val="en-US" w:bidi="th-TH"/>
        </w:rPr>
        <w:t>“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="009568F5">
        <w:rPr>
          <w:rFonts w:ascii="BrowalliaUPC" w:hAnsi="BrowalliaUPC" w:cs="BrowalliaUPC" w:hint="cs"/>
          <w:sz w:val="28"/>
          <w:szCs w:val="28"/>
          <w:cs/>
          <w:lang w:bidi="th-TH"/>
        </w:rPr>
        <w:t>”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C30B8" w:rsidRDefault="00CD4D4E" w:rsidP="00CC2074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lang w:val="en-US" w:bidi="th-TH"/>
        </w:rPr>
      </w:pPr>
    </w:p>
    <w:p w14:paraId="30B1EA2B" w14:textId="77777777" w:rsidR="00C63B6D" w:rsidRPr="00AC2B57" w:rsidRDefault="00C63B6D" w:rsidP="00C63B6D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         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  <w:lang w:bidi="th-TH"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4E4B5900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3BA23FC6" w14:textId="1E87C435" w:rsidR="00BC1081" w:rsidRDefault="00BC1081" w:rsidP="00CD4D4E">
      <w:pPr>
        <w:jc w:val="thaiDistribute"/>
        <w:rPr>
          <w:rFonts w:ascii="Browallia New" w:hAnsi="Browallia New" w:cs="Browallia New"/>
        </w:rPr>
      </w:pPr>
    </w:p>
    <w:p w14:paraId="597EDDC0" w14:textId="730DE6F0" w:rsidR="00F22271" w:rsidRDefault="00F22271" w:rsidP="00CD4D4E">
      <w:pPr>
        <w:jc w:val="thaiDistribute"/>
        <w:rPr>
          <w:rFonts w:ascii="Browallia New" w:hAnsi="Browallia New" w:cs="Browallia New"/>
        </w:rPr>
      </w:pPr>
    </w:p>
    <w:p w14:paraId="77617D5F" w14:textId="77777777" w:rsidR="00F22271" w:rsidRDefault="00F22271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D375D" w:rsidRDefault="00CD4D4E" w:rsidP="00BD375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2B6EA581" w:rsidR="003C08B4" w:rsidRPr="00237BB5" w:rsidRDefault="00E707D4" w:rsidP="00237BB5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จากการสอบทาน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</w:t>
      </w:r>
      <w:r w:rsidR="000913DE">
        <w:rPr>
          <w:rFonts w:ascii="BrowalliaUPC" w:hAnsi="BrowalliaUPC" w:cs="BrowalliaUPC" w:hint="cs"/>
          <w:sz w:val="28"/>
          <w:szCs w:val="28"/>
          <w:cs/>
          <w:lang w:bidi="th-TH"/>
        </w:rPr>
        <w:t>“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="000913DE">
        <w:rPr>
          <w:rFonts w:ascii="BrowalliaUPC" w:hAnsi="BrowalliaUPC" w:cs="BrowalliaUPC" w:hint="cs"/>
          <w:sz w:val="28"/>
          <w:szCs w:val="28"/>
          <w:cs/>
          <w:lang w:bidi="th-TH"/>
        </w:rPr>
        <w:t>”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ในสาระสำคัญ</w:t>
      </w:r>
    </w:p>
    <w:p w14:paraId="23216827" w14:textId="4D4E0746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579E138" w14:textId="77777777" w:rsidR="00237BB5" w:rsidRPr="00B34B7E" w:rsidRDefault="00237BB5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8BD17BE" w14:textId="77777777" w:rsidR="000C53E7" w:rsidRPr="00F74596" w:rsidRDefault="000C53E7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583CBB35" w14:textId="490B631B" w:rsidR="008F6AE5" w:rsidRPr="00D35B81" w:rsidRDefault="00E04A78" w:rsidP="008F6AE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นางสาวอมรจิต เบ้าหล่อเพชร</w:t>
      </w:r>
    </w:p>
    <w:p w14:paraId="2CE6C243" w14:textId="77777777" w:rsidR="008F6AE5" w:rsidRPr="00D35B81" w:rsidRDefault="008F6AE5" w:rsidP="008F6AE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35B8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BB74E4C" w14:textId="0ABD0604" w:rsidR="008F6AE5" w:rsidRPr="00D35B81" w:rsidRDefault="008F6AE5" w:rsidP="008F6AE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35B81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903BA1">
        <w:rPr>
          <w:rFonts w:ascii="Browallia New" w:hAnsi="Browallia New" w:cs="Browallia New"/>
          <w:sz w:val="28"/>
          <w:szCs w:val="28"/>
          <w:lang w:bidi="th-TH"/>
        </w:rPr>
        <w:t>10853</w:t>
      </w:r>
    </w:p>
    <w:p w14:paraId="28B639CA" w14:textId="77777777" w:rsidR="00142624" w:rsidRPr="001C30B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7DA02E" w14:textId="77777777" w:rsidR="0031344F" w:rsidRDefault="00142624" w:rsidP="21A739D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8949FB9" w14:textId="27163F9B" w:rsidR="008F6AE5" w:rsidRPr="0031344F" w:rsidRDefault="00ED7E76" w:rsidP="21A739D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954B5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335B68" w:rsidRPr="00D954B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335B68" w:rsidRPr="00D954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335B68" w:rsidRPr="00D954B5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8F6AE5" w:rsidRPr="0031344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9DF9B" w14:textId="77777777" w:rsidR="00744BEE" w:rsidRDefault="00744BEE">
      <w:r>
        <w:separator/>
      </w:r>
    </w:p>
  </w:endnote>
  <w:endnote w:type="continuationSeparator" w:id="0">
    <w:p w14:paraId="148A8547" w14:textId="77777777" w:rsidR="00744BEE" w:rsidRDefault="0074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E5AB" w14:textId="77777777" w:rsidR="00744BEE" w:rsidRDefault="00744BEE">
      <w:bookmarkStart w:id="0" w:name="_Hlk482348182"/>
      <w:bookmarkEnd w:id="0"/>
      <w:r>
        <w:separator/>
      </w:r>
    </w:p>
  </w:footnote>
  <w:footnote w:type="continuationSeparator" w:id="0">
    <w:p w14:paraId="24735E6B" w14:textId="77777777" w:rsidR="00744BEE" w:rsidRDefault="00744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4304E" w:rsidRDefault="0084304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0826CF3" w:rsidR="0084304E" w:rsidRDefault="0084304E" w:rsidP="00D96128">
    <w:pPr>
      <w:pStyle w:val="Header"/>
      <w:jc w:val="right"/>
    </w:pPr>
  </w:p>
  <w:p w14:paraId="4A9BB6FF" w14:textId="77777777" w:rsidR="0084304E" w:rsidRPr="0079502D" w:rsidRDefault="0084304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4304E" w:rsidRDefault="0084304E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D3B9AB1" w:rsidR="0084304E" w:rsidRPr="006932D7" w:rsidRDefault="008430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7B519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4304E" w:rsidRDefault="0084304E" w:rsidP="00D15EA5">
    <w:pPr>
      <w:pStyle w:val="Header"/>
    </w:pPr>
    <w:bookmarkStart w:id="1" w:name="Footer3_tbl"/>
    <w:bookmarkEnd w:id="1"/>
  </w:p>
  <w:p w14:paraId="4E76693D" w14:textId="5BDFC526" w:rsidR="0084304E" w:rsidRDefault="0084304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16EE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13DE"/>
    <w:rsid w:val="00094333"/>
    <w:rsid w:val="000964C4"/>
    <w:rsid w:val="00097FAB"/>
    <w:rsid w:val="000B65E3"/>
    <w:rsid w:val="000B7090"/>
    <w:rsid w:val="000C0554"/>
    <w:rsid w:val="000C2481"/>
    <w:rsid w:val="000C53E7"/>
    <w:rsid w:val="000C703B"/>
    <w:rsid w:val="000D0775"/>
    <w:rsid w:val="000E1AFC"/>
    <w:rsid w:val="000E52CE"/>
    <w:rsid w:val="000F3977"/>
    <w:rsid w:val="000F3AAB"/>
    <w:rsid w:val="000F6E25"/>
    <w:rsid w:val="001011DF"/>
    <w:rsid w:val="00112B69"/>
    <w:rsid w:val="0011452C"/>
    <w:rsid w:val="0011526A"/>
    <w:rsid w:val="00120894"/>
    <w:rsid w:val="001248EE"/>
    <w:rsid w:val="001271BE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0ED1"/>
    <w:rsid w:val="00182F9F"/>
    <w:rsid w:val="0019210D"/>
    <w:rsid w:val="001950D2"/>
    <w:rsid w:val="001A3BFB"/>
    <w:rsid w:val="001A3C20"/>
    <w:rsid w:val="001B198C"/>
    <w:rsid w:val="001B4277"/>
    <w:rsid w:val="001B7388"/>
    <w:rsid w:val="001C30B8"/>
    <w:rsid w:val="001D14F5"/>
    <w:rsid w:val="001D2302"/>
    <w:rsid w:val="001D49A1"/>
    <w:rsid w:val="001D7BB3"/>
    <w:rsid w:val="001E12A6"/>
    <w:rsid w:val="001E498F"/>
    <w:rsid w:val="002002A3"/>
    <w:rsid w:val="00210DE0"/>
    <w:rsid w:val="0022518C"/>
    <w:rsid w:val="0023279A"/>
    <w:rsid w:val="00237A7E"/>
    <w:rsid w:val="00237BB5"/>
    <w:rsid w:val="00241241"/>
    <w:rsid w:val="00241F16"/>
    <w:rsid w:val="00247969"/>
    <w:rsid w:val="002540EB"/>
    <w:rsid w:val="002555F1"/>
    <w:rsid w:val="0026182A"/>
    <w:rsid w:val="00276184"/>
    <w:rsid w:val="00277EBE"/>
    <w:rsid w:val="002838FB"/>
    <w:rsid w:val="00285249"/>
    <w:rsid w:val="002A252E"/>
    <w:rsid w:val="002A2644"/>
    <w:rsid w:val="002A774F"/>
    <w:rsid w:val="002B0BF8"/>
    <w:rsid w:val="002B5A4A"/>
    <w:rsid w:val="002C623D"/>
    <w:rsid w:val="002D5469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1344F"/>
    <w:rsid w:val="00321A76"/>
    <w:rsid w:val="003304A5"/>
    <w:rsid w:val="00335B68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93DF3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017B5"/>
    <w:rsid w:val="00403120"/>
    <w:rsid w:val="00416281"/>
    <w:rsid w:val="00422353"/>
    <w:rsid w:val="00426915"/>
    <w:rsid w:val="00427090"/>
    <w:rsid w:val="004308EC"/>
    <w:rsid w:val="00433F63"/>
    <w:rsid w:val="004348D2"/>
    <w:rsid w:val="00435788"/>
    <w:rsid w:val="004359E6"/>
    <w:rsid w:val="00443CE3"/>
    <w:rsid w:val="00444408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597B"/>
    <w:rsid w:val="004C732E"/>
    <w:rsid w:val="004D0F06"/>
    <w:rsid w:val="004D0FD8"/>
    <w:rsid w:val="004D20AE"/>
    <w:rsid w:val="004D3578"/>
    <w:rsid w:val="004D6145"/>
    <w:rsid w:val="004E7AED"/>
    <w:rsid w:val="004F0684"/>
    <w:rsid w:val="004F1A16"/>
    <w:rsid w:val="004F207F"/>
    <w:rsid w:val="004F5D91"/>
    <w:rsid w:val="005070FA"/>
    <w:rsid w:val="00507AA2"/>
    <w:rsid w:val="00512AB2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191E"/>
    <w:rsid w:val="005B405A"/>
    <w:rsid w:val="005C2CCB"/>
    <w:rsid w:val="005C6479"/>
    <w:rsid w:val="005C69FD"/>
    <w:rsid w:val="005D1912"/>
    <w:rsid w:val="005D7025"/>
    <w:rsid w:val="005E2D67"/>
    <w:rsid w:val="005E5578"/>
    <w:rsid w:val="005F4D62"/>
    <w:rsid w:val="006014C1"/>
    <w:rsid w:val="00610ED7"/>
    <w:rsid w:val="006135A9"/>
    <w:rsid w:val="00620CE3"/>
    <w:rsid w:val="00621086"/>
    <w:rsid w:val="00622BBF"/>
    <w:rsid w:val="00634D49"/>
    <w:rsid w:val="006365A1"/>
    <w:rsid w:val="00636AA2"/>
    <w:rsid w:val="0065259C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067A"/>
    <w:rsid w:val="006A3B2F"/>
    <w:rsid w:val="006B06A2"/>
    <w:rsid w:val="006C3D37"/>
    <w:rsid w:val="006C4401"/>
    <w:rsid w:val="006C6376"/>
    <w:rsid w:val="006D0210"/>
    <w:rsid w:val="006D1859"/>
    <w:rsid w:val="006D6FF5"/>
    <w:rsid w:val="006F1B19"/>
    <w:rsid w:val="006F24FF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37B40"/>
    <w:rsid w:val="00744BEE"/>
    <w:rsid w:val="00746796"/>
    <w:rsid w:val="00746D91"/>
    <w:rsid w:val="0075598A"/>
    <w:rsid w:val="00761813"/>
    <w:rsid w:val="0076453E"/>
    <w:rsid w:val="00767313"/>
    <w:rsid w:val="00767BCC"/>
    <w:rsid w:val="00771B85"/>
    <w:rsid w:val="00775DA6"/>
    <w:rsid w:val="0078170A"/>
    <w:rsid w:val="00785A1B"/>
    <w:rsid w:val="00790956"/>
    <w:rsid w:val="0079502D"/>
    <w:rsid w:val="007A0755"/>
    <w:rsid w:val="007A31D9"/>
    <w:rsid w:val="007A74F9"/>
    <w:rsid w:val="007B519B"/>
    <w:rsid w:val="007C00F5"/>
    <w:rsid w:val="007C52EC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16A8"/>
    <w:rsid w:val="00826F3A"/>
    <w:rsid w:val="00827B71"/>
    <w:rsid w:val="00830DAC"/>
    <w:rsid w:val="0083134C"/>
    <w:rsid w:val="00832F51"/>
    <w:rsid w:val="008367AC"/>
    <w:rsid w:val="00837B54"/>
    <w:rsid w:val="0084304E"/>
    <w:rsid w:val="00843100"/>
    <w:rsid w:val="00847054"/>
    <w:rsid w:val="00850F25"/>
    <w:rsid w:val="008534AA"/>
    <w:rsid w:val="008541C2"/>
    <w:rsid w:val="008719C2"/>
    <w:rsid w:val="008777DE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867"/>
    <w:rsid w:val="008C49AE"/>
    <w:rsid w:val="008C59F7"/>
    <w:rsid w:val="008D159F"/>
    <w:rsid w:val="008E7687"/>
    <w:rsid w:val="008F0E3C"/>
    <w:rsid w:val="008F11FA"/>
    <w:rsid w:val="008F33AE"/>
    <w:rsid w:val="008F4ACA"/>
    <w:rsid w:val="008F4D06"/>
    <w:rsid w:val="008F6AE5"/>
    <w:rsid w:val="00901904"/>
    <w:rsid w:val="00903BA1"/>
    <w:rsid w:val="009057D7"/>
    <w:rsid w:val="00906ACE"/>
    <w:rsid w:val="00912F98"/>
    <w:rsid w:val="00917FBB"/>
    <w:rsid w:val="009219CA"/>
    <w:rsid w:val="009223D3"/>
    <w:rsid w:val="00931D7A"/>
    <w:rsid w:val="009358F9"/>
    <w:rsid w:val="00935D8D"/>
    <w:rsid w:val="00942FE8"/>
    <w:rsid w:val="009568F5"/>
    <w:rsid w:val="00957E70"/>
    <w:rsid w:val="00970DAB"/>
    <w:rsid w:val="0097321D"/>
    <w:rsid w:val="00973827"/>
    <w:rsid w:val="00974FF6"/>
    <w:rsid w:val="009919C7"/>
    <w:rsid w:val="00992531"/>
    <w:rsid w:val="009949E5"/>
    <w:rsid w:val="00995CD5"/>
    <w:rsid w:val="009A1787"/>
    <w:rsid w:val="009A4F5A"/>
    <w:rsid w:val="009A73BE"/>
    <w:rsid w:val="009B1F44"/>
    <w:rsid w:val="009B4573"/>
    <w:rsid w:val="009B5D8E"/>
    <w:rsid w:val="009B799C"/>
    <w:rsid w:val="009C002A"/>
    <w:rsid w:val="009E278C"/>
    <w:rsid w:val="009E4F21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095F"/>
    <w:rsid w:val="00A43EE6"/>
    <w:rsid w:val="00A4585A"/>
    <w:rsid w:val="00A60F49"/>
    <w:rsid w:val="00A61749"/>
    <w:rsid w:val="00A61E15"/>
    <w:rsid w:val="00A66F91"/>
    <w:rsid w:val="00A70229"/>
    <w:rsid w:val="00A918D1"/>
    <w:rsid w:val="00A91AC1"/>
    <w:rsid w:val="00A93A9A"/>
    <w:rsid w:val="00AA219C"/>
    <w:rsid w:val="00AA5C16"/>
    <w:rsid w:val="00AB1178"/>
    <w:rsid w:val="00AB1F31"/>
    <w:rsid w:val="00AB690D"/>
    <w:rsid w:val="00AC107E"/>
    <w:rsid w:val="00AC31D4"/>
    <w:rsid w:val="00AC5554"/>
    <w:rsid w:val="00AC6098"/>
    <w:rsid w:val="00AD3B26"/>
    <w:rsid w:val="00AD3BA9"/>
    <w:rsid w:val="00AE2BF6"/>
    <w:rsid w:val="00AE3370"/>
    <w:rsid w:val="00AE64CA"/>
    <w:rsid w:val="00AF473D"/>
    <w:rsid w:val="00AF7092"/>
    <w:rsid w:val="00B1324D"/>
    <w:rsid w:val="00B1491C"/>
    <w:rsid w:val="00B157E2"/>
    <w:rsid w:val="00B24A45"/>
    <w:rsid w:val="00B25B92"/>
    <w:rsid w:val="00B26948"/>
    <w:rsid w:val="00B2694B"/>
    <w:rsid w:val="00B34B7E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0200"/>
    <w:rsid w:val="00BB1A07"/>
    <w:rsid w:val="00BB6DAD"/>
    <w:rsid w:val="00BB7346"/>
    <w:rsid w:val="00BC1081"/>
    <w:rsid w:val="00BC1555"/>
    <w:rsid w:val="00BC60A9"/>
    <w:rsid w:val="00BD1B7B"/>
    <w:rsid w:val="00BD375D"/>
    <w:rsid w:val="00BE0C8A"/>
    <w:rsid w:val="00BE334D"/>
    <w:rsid w:val="00BE4988"/>
    <w:rsid w:val="00BE5F37"/>
    <w:rsid w:val="00BF1C24"/>
    <w:rsid w:val="00BF5E73"/>
    <w:rsid w:val="00C06939"/>
    <w:rsid w:val="00C1295D"/>
    <w:rsid w:val="00C173BF"/>
    <w:rsid w:val="00C21D22"/>
    <w:rsid w:val="00C21E3B"/>
    <w:rsid w:val="00C3462C"/>
    <w:rsid w:val="00C35B1A"/>
    <w:rsid w:val="00C41C7D"/>
    <w:rsid w:val="00C45A6D"/>
    <w:rsid w:val="00C516DD"/>
    <w:rsid w:val="00C63023"/>
    <w:rsid w:val="00C63743"/>
    <w:rsid w:val="00C63B6D"/>
    <w:rsid w:val="00C76C6C"/>
    <w:rsid w:val="00C80EC5"/>
    <w:rsid w:val="00C831DD"/>
    <w:rsid w:val="00C84FC8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2074"/>
    <w:rsid w:val="00CC72E9"/>
    <w:rsid w:val="00CD25C2"/>
    <w:rsid w:val="00CD4D4E"/>
    <w:rsid w:val="00CE24E5"/>
    <w:rsid w:val="00CE271A"/>
    <w:rsid w:val="00CE41DB"/>
    <w:rsid w:val="00CE4D96"/>
    <w:rsid w:val="00CF1EA0"/>
    <w:rsid w:val="00CF38D5"/>
    <w:rsid w:val="00CF3C5C"/>
    <w:rsid w:val="00CF76D2"/>
    <w:rsid w:val="00D078C4"/>
    <w:rsid w:val="00D157B2"/>
    <w:rsid w:val="00D15EA5"/>
    <w:rsid w:val="00D2100B"/>
    <w:rsid w:val="00D24220"/>
    <w:rsid w:val="00D3089E"/>
    <w:rsid w:val="00D31D7A"/>
    <w:rsid w:val="00D329FC"/>
    <w:rsid w:val="00D33E60"/>
    <w:rsid w:val="00D460E7"/>
    <w:rsid w:val="00D63ABC"/>
    <w:rsid w:val="00D643B7"/>
    <w:rsid w:val="00D65332"/>
    <w:rsid w:val="00D675F1"/>
    <w:rsid w:val="00D73B96"/>
    <w:rsid w:val="00D80807"/>
    <w:rsid w:val="00D81810"/>
    <w:rsid w:val="00D86917"/>
    <w:rsid w:val="00D87F6E"/>
    <w:rsid w:val="00D92F9A"/>
    <w:rsid w:val="00D9427D"/>
    <w:rsid w:val="00D954B5"/>
    <w:rsid w:val="00D96128"/>
    <w:rsid w:val="00DA1105"/>
    <w:rsid w:val="00DA36EE"/>
    <w:rsid w:val="00DA452E"/>
    <w:rsid w:val="00DA5128"/>
    <w:rsid w:val="00DB308D"/>
    <w:rsid w:val="00DB5F40"/>
    <w:rsid w:val="00DB6BE0"/>
    <w:rsid w:val="00DD1E47"/>
    <w:rsid w:val="00DD5DBE"/>
    <w:rsid w:val="00DD61A9"/>
    <w:rsid w:val="00DD6EF1"/>
    <w:rsid w:val="00DE21F6"/>
    <w:rsid w:val="00DE4958"/>
    <w:rsid w:val="00E04361"/>
    <w:rsid w:val="00E04A78"/>
    <w:rsid w:val="00E064FD"/>
    <w:rsid w:val="00E1053A"/>
    <w:rsid w:val="00E13654"/>
    <w:rsid w:val="00E16418"/>
    <w:rsid w:val="00E26AF3"/>
    <w:rsid w:val="00E276E0"/>
    <w:rsid w:val="00E3094E"/>
    <w:rsid w:val="00E30B3A"/>
    <w:rsid w:val="00E314EA"/>
    <w:rsid w:val="00E33FDA"/>
    <w:rsid w:val="00E406D5"/>
    <w:rsid w:val="00E411BB"/>
    <w:rsid w:val="00E4627C"/>
    <w:rsid w:val="00E56701"/>
    <w:rsid w:val="00E62754"/>
    <w:rsid w:val="00E64D2D"/>
    <w:rsid w:val="00E707D4"/>
    <w:rsid w:val="00E70BEF"/>
    <w:rsid w:val="00E86B53"/>
    <w:rsid w:val="00E9110B"/>
    <w:rsid w:val="00EA20AC"/>
    <w:rsid w:val="00EA2B6F"/>
    <w:rsid w:val="00EB3478"/>
    <w:rsid w:val="00EB4B39"/>
    <w:rsid w:val="00EB6FE3"/>
    <w:rsid w:val="00EC21F6"/>
    <w:rsid w:val="00ED2359"/>
    <w:rsid w:val="00ED7E76"/>
    <w:rsid w:val="00EE0F65"/>
    <w:rsid w:val="00EE44DA"/>
    <w:rsid w:val="00EE59BD"/>
    <w:rsid w:val="00EF094D"/>
    <w:rsid w:val="00EF190C"/>
    <w:rsid w:val="00F01358"/>
    <w:rsid w:val="00F10F63"/>
    <w:rsid w:val="00F144E0"/>
    <w:rsid w:val="00F22271"/>
    <w:rsid w:val="00F246A1"/>
    <w:rsid w:val="00F30CE7"/>
    <w:rsid w:val="00F37917"/>
    <w:rsid w:val="00F43D66"/>
    <w:rsid w:val="00F5513E"/>
    <w:rsid w:val="00F55C36"/>
    <w:rsid w:val="00F63F3F"/>
    <w:rsid w:val="00F66FA5"/>
    <w:rsid w:val="00F71678"/>
    <w:rsid w:val="00F72CFC"/>
    <w:rsid w:val="00F730E3"/>
    <w:rsid w:val="00F74596"/>
    <w:rsid w:val="00F755E9"/>
    <w:rsid w:val="00F770CE"/>
    <w:rsid w:val="00F909CD"/>
    <w:rsid w:val="00F974D1"/>
    <w:rsid w:val="00FA121E"/>
    <w:rsid w:val="00FA16E0"/>
    <w:rsid w:val="00FC4397"/>
    <w:rsid w:val="00FC499D"/>
    <w:rsid w:val="00FD05AD"/>
    <w:rsid w:val="00FD0666"/>
    <w:rsid w:val="00FD4F44"/>
    <w:rsid w:val="00FD7295"/>
    <w:rsid w:val="00FE2187"/>
    <w:rsid w:val="00FE320C"/>
    <w:rsid w:val="21A7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paragraph">
    <w:name w:val="paragraph"/>
    <w:basedOn w:val="Normal"/>
    <w:rsid w:val="00C831DD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val="en-US" w:bidi="th-TH"/>
    </w:rPr>
  </w:style>
  <w:style w:type="character" w:customStyle="1" w:styleId="normaltextrun">
    <w:name w:val="normaltextrun"/>
    <w:basedOn w:val="DefaultParagraphFont"/>
    <w:rsid w:val="00C831DD"/>
  </w:style>
  <w:style w:type="character" w:customStyle="1" w:styleId="eop">
    <w:name w:val="eop"/>
    <w:basedOn w:val="DefaultParagraphFont"/>
    <w:rsid w:val="00C83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8" ma:contentTypeDescription="Create a new document." ma:contentTypeScope="" ma:versionID="2134050356e7bd9ec22865b307fd9bbe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88d749b3bad52e814c93ef082b321215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A5BFC-C9CA-442E-8756-F65F83B06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801D05-4A33-41B8-9650-0A0F2EC3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112</TotalTime>
  <Pages>2</Pages>
  <Words>330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103</cp:revision>
  <cp:lastPrinted>2020-08-06T02:24:00Z</cp:lastPrinted>
  <dcterms:created xsi:type="dcterms:W3CDTF">2019-05-08T10:03:00Z</dcterms:created>
  <dcterms:modified xsi:type="dcterms:W3CDTF">2021-05-14T09:07:00Z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</Properties>
</file>